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5CCB57" w14:textId="64B6242A" w:rsidR="00080512" w:rsidRPr="005050F0" w:rsidRDefault="001A3004" w:rsidP="001A3004">
      <w:pPr>
        <w:pStyle w:val="ZA"/>
        <w:framePr w:wrap="notBeside"/>
      </w:pPr>
      <w:bookmarkStart w:id="0" w:name="page1"/>
      <w:r w:rsidRPr="005050F0">
        <w:rPr>
          <w:sz w:val="64"/>
        </w:rPr>
        <w:t>3GPP TS 24</w:t>
      </w:r>
      <w:r w:rsidR="00E92F61" w:rsidRPr="005050F0">
        <w:rPr>
          <w:sz w:val="64"/>
        </w:rPr>
        <w:t>.</w:t>
      </w:r>
      <w:r w:rsidR="00726F59" w:rsidRPr="005050F0">
        <w:rPr>
          <w:sz w:val="64"/>
        </w:rPr>
        <w:t>4</w:t>
      </w:r>
      <w:r w:rsidR="00994559" w:rsidRPr="005050F0">
        <w:rPr>
          <w:sz w:val="64"/>
        </w:rPr>
        <w:t xml:space="preserve">83 </w:t>
      </w:r>
      <w:r w:rsidR="00180923" w:rsidRPr="005050F0">
        <w:t>V</w:t>
      </w:r>
      <w:r w:rsidR="00180923" w:rsidRPr="005050F0">
        <w:rPr>
          <w:lang w:eastAsia="ko-KR"/>
        </w:rPr>
        <w:t>14</w:t>
      </w:r>
      <w:r w:rsidR="00E1513B" w:rsidRPr="005050F0">
        <w:rPr>
          <w:lang w:eastAsia="ko-KR"/>
        </w:rPr>
        <w:t>.</w:t>
      </w:r>
      <w:r w:rsidR="00750578">
        <w:rPr>
          <w:lang w:eastAsia="ko-KR"/>
        </w:rPr>
        <w:t>1</w:t>
      </w:r>
      <w:r w:rsidR="00B40CA0">
        <w:rPr>
          <w:lang w:eastAsia="ko-KR"/>
        </w:rPr>
        <w:t>2</w:t>
      </w:r>
      <w:r w:rsidRPr="005050F0">
        <w:t>.</w:t>
      </w:r>
      <w:r w:rsidR="00726F59" w:rsidRPr="005050F0">
        <w:rPr>
          <w:lang w:eastAsia="ko-KR"/>
        </w:rPr>
        <w:t>0</w:t>
      </w:r>
      <w:r w:rsidR="00B45B04" w:rsidRPr="005050F0">
        <w:t xml:space="preserve"> </w:t>
      </w:r>
      <w:r w:rsidR="00080512" w:rsidRPr="005050F0">
        <w:rPr>
          <w:sz w:val="32"/>
        </w:rPr>
        <w:t>(</w:t>
      </w:r>
      <w:r w:rsidR="00DC6E94" w:rsidRPr="005050F0">
        <w:rPr>
          <w:sz w:val="32"/>
        </w:rPr>
        <w:t>202</w:t>
      </w:r>
      <w:r w:rsidR="00B40CA0">
        <w:rPr>
          <w:sz w:val="32"/>
        </w:rPr>
        <w:t>4</w:t>
      </w:r>
      <w:r w:rsidRPr="005050F0">
        <w:rPr>
          <w:sz w:val="32"/>
        </w:rPr>
        <w:t>-</w:t>
      </w:r>
      <w:r w:rsidR="00DC6E94" w:rsidRPr="005050F0">
        <w:rPr>
          <w:sz w:val="32"/>
        </w:rPr>
        <w:t>0</w:t>
      </w:r>
      <w:r w:rsidR="00B40CA0">
        <w:rPr>
          <w:sz w:val="32"/>
        </w:rPr>
        <w:t>9</w:t>
      </w:r>
      <w:r w:rsidR="00080512" w:rsidRPr="005050F0">
        <w:rPr>
          <w:sz w:val="32"/>
        </w:rPr>
        <w:t>)</w:t>
      </w:r>
    </w:p>
    <w:p w14:paraId="46F1720A" w14:textId="77777777" w:rsidR="00080512" w:rsidRPr="005050F0" w:rsidRDefault="00080512">
      <w:pPr>
        <w:pStyle w:val="ZB"/>
        <w:framePr w:wrap="notBeside"/>
      </w:pPr>
      <w:r w:rsidRPr="005050F0">
        <w:t>Technical Specification</w:t>
      </w:r>
    </w:p>
    <w:p w14:paraId="37B0D4A2" w14:textId="77777777" w:rsidR="00080512" w:rsidRPr="005050F0" w:rsidRDefault="00080512">
      <w:pPr>
        <w:pStyle w:val="ZT"/>
        <w:framePr w:wrap="notBeside"/>
        <w:rPr>
          <w:noProof/>
        </w:rPr>
      </w:pPr>
      <w:r w:rsidRPr="005050F0">
        <w:rPr>
          <w:noProof/>
        </w:rPr>
        <w:t>3rd Generation Partnership Project;</w:t>
      </w:r>
    </w:p>
    <w:p w14:paraId="15DA0D04" w14:textId="77777777" w:rsidR="00080512" w:rsidRPr="005050F0" w:rsidRDefault="00080512" w:rsidP="00420120">
      <w:pPr>
        <w:pStyle w:val="ZT"/>
        <w:framePr w:wrap="notBeside"/>
        <w:rPr>
          <w:noProof/>
        </w:rPr>
      </w:pPr>
      <w:r w:rsidRPr="005050F0">
        <w:rPr>
          <w:noProof/>
        </w:rPr>
        <w:t xml:space="preserve">Technical Specification Group </w:t>
      </w:r>
      <w:r w:rsidR="00420120" w:rsidRPr="005050F0">
        <w:rPr>
          <w:noProof/>
        </w:rPr>
        <w:t>Core Network and Terminals</w:t>
      </w:r>
      <w:r w:rsidRPr="005050F0">
        <w:rPr>
          <w:noProof/>
        </w:rPr>
        <w:t>;</w:t>
      </w:r>
    </w:p>
    <w:p w14:paraId="693214D6" w14:textId="77777777" w:rsidR="00080512" w:rsidRPr="005050F0" w:rsidRDefault="00AA0FCA" w:rsidP="00E92F61">
      <w:pPr>
        <w:pStyle w:val="ZT"/>
        <w:framePr w:wrap="notBeside"/>
        <w:rPr>
          <w:noProof/>
        </w:rPr>
      </w:pPr>
      <w:r w:rsidRPr="005050F0">
        <w:rPr>
          <w:noProof/>
        </w:rPr>
        <w:t>Mission Critical Services (MCS) Management Object (MO)</w:t>
      </w:r>
    </w:p>
    <w:p w14:paraId="41565366" w14:textId="77777777" w:rsidR="00080512" w:rsidRPr="005050F0" w:rsidRDefault="00FC1192" w:rsidP="00420120">
      <w:pPr>
        <w:pStyle w:val="ZT"/>
        <w:framePr w:wrap="notBeside"/>
        <w:rPr>
          <w:i/>
          <w:noProof/>
          <w:sz w:val="28"/>
        </w:rPr>
      </w:pPr>
      <w:r w:rsidRPr="005050F0">
        <w:rPr>
          <w:noProof/>
        </w:rPr>
        <w:t>(</w:t>
      </w:r>
      <w:r w:rsidRPr="005050F0">
        <w:rPr>
          <w:rStyle w:val="ZGSM"/>
          <w:noProof/>
        </w:rPr>
        <w:t xml:space="preserve">Release </w:t>
      </w:r>
      <w:r w:rsidR="00180923" w:rsidRPr="005050F0">
        <w:rPr>
          <w:rStyle w:val="ZGSM"/>
          <w:noProof/>
        </w:rPr>
        <w:t>14</w:t>
      </w:r>
      <w:r w:rsidRPr="005050F0">
        <w:rPr>
          <w:noProof/>
        </w:rPr>
        <w:t>)</w:t>
      </w:r>
    </w:p>
    <w:p w14:paraId="27CA3AFC" w14:textId="77777777" w:rsidR="00B636A0" w:rsidRPr="005050F0" w:rsidRDefault="00E277AD" w:rsidP="00B636A0">
      <w:pPr>
        <w:pStyle w:val="ZU"/>
        <w:framePr w:h="4929" w:hRule="exact" w:wrap="notBeside"/>
        <w:tabs>
          <w:tab w:val="right" w:pos="10206"/>
        </w:tabs>
        <w:jc w:val="left"/>
      </w:pPr>
      <w:r>
        <w:rPr>
          <w:i/>
        </w:rPr>
        <w:pict w14:anchorId="1F31B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82.65pt">
            <v:imagedata r:id="rId9" o:title="LTE-AdvancedPro_largerTM_cropped"/>
          </v:shape>
        </w:pict>
      </w:r>
      <w:r w:rsidR="00B636A0" w:rsidRPr="005050F0">
        <w:rPr>
          <w:color w:val="0000FF"/>
        </w:rPr>
        <w:tab/>
      </w:r>
      <w:r>
        <w:pict w14:anchorId="51B94DDE">
          <v:shape id="_x0000_i1026" type="#_x0000_t75" style="width:128.35pt;height:75.15pt">
            <v:imagedata r:id="rId10" o:title="3GPP-logo_web"/>
          </v:shape>
        </w:pict>
      </w:r>
    </w:p>
    <w:p w14:paraId="1445A19A" w14:textId="77777777" w:rsidR="00B636A0" w:rsidRPr="005050F0" w:rsidRDefault="00B636A0" w:rsidP="00B636A0">
      <w:pPr>
        <w:pStyle w:val="ZU"/>
        <w:framePr w:h="4929" w:hRule="exact" w:wrap="notBeside"/>
        <w:tabs>
          <w:tab w:val="right" w:pos="10206"/>
        </w:tabs>
        <w:jc w:val="left"/>
      </w:pPr>
    </w:p>
    <w:p w14:paraId="4E55526F" w14:textId="77777777" w:rsidR="00080512" w:rsidRPr="005050F0" w:rsidRDefault="00080512" w:rsidP="00734A5B">
      <w:pPr>
        <w:framePr w:h="1377" w:hRule="exact" w:wrap="notBeside" w:vAnchor="page" w:hAnchor="margin" w:y="15305"/>
        <w:rPr>
          <w:noProof/>
          <w:sz w:val="16"/>
        </w:rPr>
      </w:pPr>
      <w:r w:rsidRPr="005050F0">
        <w:rPr>
          <w:noProof/>
          <w:sz w:val="16"/>
        </w:rPr>
        <w:t>The present document has been developed within the 3</w:t>
      </w:r>
      <w:r w:rsidRPr="005050F0">
        <w:rPr>
          <w:noProof/>
          <w:sz w:val="16"/>
          <w:vertAlign w:val="superscript"/>
        </w:rPr>
        <w:t>rd</w:t>
      </w:r>
      <w:r w:rsidRPr="005050F0">
        <w:rPr>
          <w:noProof/>
          <w:sz w:val="16"/>
        </w:rPr>
        <w:t xml:space="preserve"> Generation Partnership Project (3GPP</w:t>
      </w:r>
      <w:r w:rsidRPr="005050F0">
        <w:rPr>
          <w:noProof/>
          <w:sz w:val="16"/>
          <w:vertAlign w:val="superscript"/>
        </w:rPr>
        <w:t xml:space="preserve"> TM</w:t>
      </w:r>
      <w:r w:rsidRPr="005050F0">
        <w:rPr>
          <w:noProof/>
          <w:sz w:val="16"/>
        </w:rPr>
        <w:t>) and may be further elaborated for the purposes of 3GPP..</w:t>
      </w:r>
      <w:r w:rsidRPr="005050F0">
        <w:rPr>
          <w:noProof/>
          <w:sz w:val="16"/>
        </w:rPr>
        <w:br/>
        <w:t>The present document has not been subject to any approval process by the 3GPP</w:t>
      </w:r>
      <w:r w:rsidRPr="005050F0">
        <w:rPr>
          <w:noProof/>
          <w:sz w:val="16"/>
          <w:vertAlign w:val="superscript"/>
        </w:rPr>
        <w:t xml:space="preserve"> </w:t>
      </w:r>
      <w:r w:rsidRPr="005050F0">
        <w:rPr>
          <w:noProof/>
          <w:sz w:val="16"/>
        </w:rPr>
        <w:t>Organizational Partners and shall not be implemented.</w:t>
      </w:r>
      <w:r w:rsidRPr="005050F0">
        <w:rPr>
          <w:noProof/>
          <w:sz w:val="16"/>
        </w:rPr>
        <w:br/>
        <w:t>This Specification is provided for future development work within 3GPP</w:t>
      </w:r>
      <w:r w:rsidRPr="005050F0">
        <w:rPr>
          <w:noProof/>
          <w:sz w:val="16"/>
          <w:vertAlign w:val="superscript"/>
        </w:rPr>
        <w:t xml:space="preserve"> </w:t>
      </w:r>
      <w:r w:rsidRPr="005050F0">
        <w:rPr>
          <w:noProof/>
          <w:sz w:val="16"/>
        </w:rPr>
        <w:t>only. The Organizational Partners accept no liability for any use of this Specification.</w:t>
      </w:r>
      <w:r w:rsidRPr="005050F0">
        <w:rPr>
          <w:noProof/>
          <w:sz w:val="16"/>
        </w:rPr>
        <w:br/>
        <w:t xml:space="preserve">Specifications and </w:t>
      </w:r>
      <w:r w:rsidR="00F653B8" w:rsidRPr="005050F0">
        <w:rPr>
          <w:noProof/>
          <w:sz w:val="16"/>
        </w:rPr>
        <w:t>Reports</w:t>
      </w:r>
      <w:r w:rsidRPr="005050F0">
        <w:rPr>
          <w:noProof/>
          <w:sz w:val="16"/>
        </w:rPr>
        <w:t xml:space="preserve"> for implementation of the 3GPP</w:t>
      </w:r>
      <w:r w:rsidRPr="005050F0">
        <w:rPr>
          <w:noProof/>
          <w:sz w:val="16"/>
          <w:vertAlign w:val="superscript"/>
        </w:rPr>
        <w:t xml:space="preserve"> TM</w:t>
      </w:r>
      <w:r w:rsidRPr="005050F0">
        <w:rPr>
          <w:noProof/>
          <w:sz w:val="16"/>
        </w:rPr>
        <w:t xml:space="preserve"> system should be obtained via the 3GPP Organizational Partners' Publications Offices.</w:t>
      </w:r>
    </w:p>
    <w:p w14:paraId="3A483CB9" w14:textId="77777777" w:rsidR="00080512" w:rsidRPr="005050F0" w:rsidRDefault="00080512">
      <w:pPr>
        <w:pStyle w:val="ZV"/>
        <w:framePr w:wrap="notBeside"/>
      </w:pPr>
    </w:p>
    <w:p w14:paraId="004E5B3B" w14:textId="77777777" w:rsidR="00080512" w:rsidRPr="005050F0" w:rsidRDefault="00080512">
      <w:pPr>
        <w:rPr>
          <w:noProof/>
        </w:rPr>
      </w:pPr>
    </w:p>
    <w:bookmarkEnd w:id="0"/>
    <w:p w14:paraId="590E87A0" w14:textId="77777777" w:rsidR="00080512" w:rsidRPr="005050F0" w:rsidRDefault="00080512">
      <w:pPr>
        <w:rPr>
          <w:noProof/>
        </w:rPr>
        <w:sectPr w:rsidR="00080512" w:rsidRPr="005050F0">
          <w:footnotePr>
            <w:numRestart w:val="eachSect"/>
          </w:footnotePr>
          <w:pgSz w:w="11907" w:h="16840"/>
          <w:pgMar w:top="2268" w:right="851" w:bottom="10773" w:left="851" w:header="0" w:footer="0" w:gutter="0"/>
          <w:cols w:space="720"/>
        </w:sectPr>
      </w:pPr>
    </w:p>
    <w:p w14:paraId="1D75F0E0" w14:textId="77777777" w:rsidR="00080512" w:rsidRPr="005050F0" w:rsidRDefault="00080512">
      <w:pPr>
        <w:rPr>
          <w:noProof/>
        </w:rPr>
      </w:pPr>
      <w:bookmarkStart w:id="1" w:name="page2"/>
    </w:p>
    <w:p w14:paraId="50A68AE1" w14:textId="77777777" w:rsidR="00080512" w:rsidRPr="005050F0" w:rsidRDefault="00080512">
      <w:pPr>
        <w:pStyle w:val="FP"/>
        <w:framePr w:wrap="notBeside" w:hAnchor="margin" w:y="1419"/>
        <w:pBdr>
          <w:bottom w:val="single" w:sz="6" w:space="1" w:color="auto"/>
        </w:pBdr>
        <w:spacing w:before="240"/>
        <w:ind w:left="2835" w:right="2835"/>
        <w:jc w:val="center"/>
        <w:rPr>
          <w:noProof/>
        </w:rPr>
      </w:pPr>
      <w:r w:rsidRPr="005050F0">
        <w:rPr>
          <w:noProof/>
        </w:rPr>
        <w:t>Keywords</w:t>
      </w:r>
    </w:p>
    <w:p w14:paraId="202ABAD9" w14:textId="77777777" w:rsidR="00080512" w:rsidRPr="005050F0" w:rsidRDefault="00B416E3">
      <w:pPr>
        <w:pStyle w:val="FP"/>
        <w:framePr w:wrap="notBeside" w:hAnchor="margin" w:y="1419"/>
        <w:ind w:left="2835" w:right="2835"/>
        <w:jc w:val="center"/>
        <w:rPr>
          <w:rFonts w:ascii="Arial" w:hAnsi="Arial"/>
          <w:noProof/>
          <w:sz w:val="18"/>
        </w:rPr>
      </w:pPr>
      <w:r w:rsidRPr="005050F0">
        <w:rPr>
          <w:rFonts w:ascii="Arial" w:hAnsi="Arial"/>
          <w:noProof/>
          <w:sz w:val="18"/>
          <w:lang w:eastAsia="ko-KR"/>
        </w:rPr>
        <w:t xml:space="preserve">LTE, </w:t>
      </w:r>
      <w:r w:rsidR="007A197F" w:rsidRPr="005050F0">
        <w:rPr>
          <w:rFonts w:ascii="Arial" w:hAnsi="Arial"/>
          <w:noProof/>
          <w:sz w:val="18"/>
        </w:rPr>
        <w:t>MCPTT</w:t>
      </w:r>
      <w:r w:rsidRPr="005050F0">
        <w:rPr>
          <w:rFonts w:ascii="Arial" w:hAnsi="Arial"/>
          <w:noProof/>
          <w:sz w:val="18"/>
          <w:lang w:eastAsia="ko-KR"/>
        </w:rPr>
        <w:t>, management</w:t>
      </w:r>
    </w:p>
    <w:p w14:paraId="224ED9E5" w14:textId="77777777" w:rsidR="00080512" w:rsidRPr="005050F0" w:rsidRDefault="00080512">
      <w:pPr>
        <w:rPr>
          <w:noProof/>
        </w:rPr>
      </w:pPr>
    </w:p>
    <w:p w14:paraId="4609EF79" w14:textId="77777777" w:rsidR="00080512" w:rsidRPr="005050F0" w:rsidRDefault="00080512">
      <w:pPr>
        <w:pStyle w:val="FP"/>
        <w:framePr w:wrap="notBeside" w:hAnchor="margin" w:yAlign="center"/>
        <w:spacing w:after="240"/>
        <w:ind w:left="2835" w:right="2835"/>
        <w:jc w:val="center"/>
        <w:rPr>
          <w:rFonts w:ascii="Arial" w:hAnsi="Arial"/>
          <w:b/>
          <w:i/>
          <w:noProof/>
        </w:rPr>
      </w:pPr>
      <w:r w:rsidRPr="005050F0">
        <w:rPr>
          <w:rFonts w:ascii="Arial" w:hAnsi="Arial"/>
          <w:b/>
          <w:i/>
          <w:noProof/>
        </w:rPr>
        <w:t>3GPP</w:t>
      </w:r>
    </w:p>
    <w:p w14:paraId="0634C12A" w14:textId="77777777" w:rsidR="00080512" w:rsidRPr="005050F0" w:rsidRDefault="00080512">
      <w:pPr>
        <w:pStyle w:val="FP"/>
        <w:framePr w:wrap="notBeside" w:hAnchor="margin" w:yAlign="center"/>
        <w:pBdr>
          <w:bottom w:val="single" w:sz="6" w:space="1" w:color="auto"/>
        </w:pBdr>
        <w:ind w:left="2835" w:right="2835"/>
        <w:jc w:val="center"/>
        <w:rPr>
          <w:noProof/>
        </w:rPr>
      </w:pPr>
      <w:r w:rsidRPr="005050F0">
        <w:rPr>
          <w:noProof/>
        </w:rPr>
        <w:t>Postal address</w:t>
      </w:r>
    </w:p>
    <w:p w14:paraId="30E31152" w14:textId="77777777" w:rsidR="00080512" w:rsidRPr="005050F0" w:rsidRDefault="00080512">
      <w:pPr>
        <w:pStyle w:val="FP"/>
        <w:framePr w:wrap="notBeside" w:hAnchor="margin" w:yAlign="center"/>
        <w:ind w:left="2835" w:right="2835"/>
        <w:jc w:val="center"/>
        <w:rPr>
          <w:rFonts w:ascii="Arial" w:hAnsi="Arial"/>
          <w:noProof/>
          <w:sz w:val="18"/>
        </w:rPr>
      </w:pPr>
    </w:p>
    <w:p w14:paraId="121C3EF3" w14:textId="77777777" w:rsidR="00080512" w:rsidRPr="005050F0" w:rsidRDefault="00080512">
      <w:pPr>
        <w:pStyle w:val="FP"/>
        <w:framePr w:wrap="notBeside" w:hAnchor="margin" w:yAlign="center"/>
        <w:pBdr>
          <w:bottom w:val="single" w:sz="6" w:space="1" w:color="auto"/>
        </w:pBdr>
        <w:spacing w:before="240"/>
        <w:ind w:left="2835" w:right="2835"/>
        <w:jc w:val="center"/>
        <w:rPr>
          <w:noProof/>
        </w:rPr>
      </w:pPr>
      <w:r w:rsidRPr="005050F0">
        <w:rPr>
          <w:noProof/>
        </w:rPr>
        <w:t>3GPP support office address</w:t>
      </w:r>
    </w:p>
    <w:p w14:paraId="60A7A0AE"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650 Route des Lucioles - Sophia Antipolis</w:t>
      </w:r>
    </w:p>
    <w:p w14:paraId="19CC1A17"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Valbonne - FRANCE</w:t>
      </w:r>
    </w:p>
    <w:p w14:paraId="4611A6E4" w14:textId="77777777" w:rsidR="00080512" w:rsidRPr="005050F0" w:rsidRDefault="00080512">
      <w:pPr>
        <w:pStyle w:val="FP"/>
        <w:framePr w:wrap="notBeside" w:hAnchor="margin" w:yAlign="center"/>
        <w:spacing w:after="20"/>
        <w:ind w:left="2835" w:right="2835"/>
        <w:jc w:val="center"/>
        <w:rPr>
          <w:rFonts w:ascii="Arial" w:hAnsi="Arial"/>
          <w:noProof/>
          <w:sz w:val="18"/>
        </w:rPr>
      </w:pPr>
      <w:r w:rsidRPr="005050F0">
        <w:rPr>
          <w:rFonts w:ascii="Arial" w:hAnsi="Arial"/>
          <w:noProof/>
          <w:sz w:val="18"/>
        </w:rPr>
        <w:t>Tel.: +33 4 92 94 42 00 Fax: +33 4 93 65 47 16</w:t>
      </w:r>
    </w:p>
    <w:p w14:paraId="2E3C5E0F" w14:textId="77777777" w:rsidR="00080512" w:rsidRPr="005050F0" w:rsidRDefault="00080512">
      <w:pPr>
        <w:pStyle w:val="FP"/>
        <w:framePr w:wrap="notBeside" w:hAnchor="margin" w:yAlign="center"/>
        <w:pBdr>
          <w:bottom w:val="single" w:sz="6" w:space="1" w:color="auto"/>
        </w:pBdr>
        <w:spacing w:before="240"/>
        <w:ind w:left="2835" w:right="2835"/>
        <w:jc w:val="center"/>
        <w:rPr>
          <w:noProof/>
        </w:rPr>
      </w:pPr>
      <w:r w:rsidRPr="005050F0">
        <w:rPr>
          <w:noProof/>
        </w:rPr>
        <w:t>Internet</w:t>
      </w:r>
    </w:p>
    <w:p w14:paraId="5CF12822"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http://www.3gpp.org</w:t>
      </w:r>
    </w:p>
    <w:p w14:paraId="2A9D9385" w14:textId="77777777" w:rsidR="00080512" w:rsidRPr="005050F0" w:rsidRDefault="00080512">
      <w:pPr>
        <w:rPr>
          <w:noProof/>
        </w:rPr>
      </w:pPr>
    </w:p>
    <w:p w14:paraId="7A310FC2" w14:textId="77777777" w:rsidR="00080512" w:rsidRPr="005050F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050F0">
        <w:rPr>
          <w:rFonts w:ascii="Arial" w:hAnsi="Arial"/>
          <w:b/>
          <w:i/>
          <w:noProof/>
        </w:rPr>
        <w:t>Copyright Notification</w:t>
      </w:r>
    </w:p>
    <w:p w14:paraId="47367964" w14:textId="77777777" w:rsidR="00080512" w:rsidRPr="005050F0" w:rsidRDefault="00080512" w:rsidP="00FA1266">
      <w:pPr>
        <w:pStyle w:val="FP"/>
        <w:framePr w:h="3057" w:hRule="exact" w:wrap="notBeside" w:vAnchor="page" w:hAnchor="margin" w:y="12605"/>
        <w:jc w:val="center"/>
        <w:rPr>
          <w:noProof/>
        </w:rPr>
      </w:pPr>
      <w:r w:rsidRPr="005050F0">
        <w:rPr>
          <w:noProof/>
        </w:rPr>
        <w:t>No part may be reproduced except as authorized by written permission.</w:t>
      </w:r>
      <w:r w:rsidRPr="005050F0">
        <w:rPr>
          <w:noProof/>
        </w:rPr>
        <w:br/>
        <w:t>The copyright and the foregoing restriction extend to reproduction in all media.</w:t>
      </w:r>
    </w:p>
    <w:p w14:paraId="0FDBCB2C" w14:textId="77777777" w:rsidR="00080512" w:rsidRPr="005050F0" w:rsidRDefault="00080512" w:rsidP="00FA1266">
      <w:pPr>
        <w:pStyle w:val="FP"/>
        <w:framePr w:h="3057" w:hRule="exact" w:wrap="notBeside" w:vAnchor="page" w:hAnchor="margin" w:y="12605"/>
        <w:jc w:val="center"/>
        <w:rPr>
          <w:noProof/>
        </w:rPr>
      </w:pPr>
    </w:p>
    <w:p w14:paraId="7E0E024A" w14:textId="7A39FD14" w:rsidR="00080512" w:rsidRPr="005050F0" w:rsidRDefault="00DC309B" w:rsidP="00FA1266">
      <w:pPr>
        <w:pStyle w:val="FP"/>
        <w:framePr w:h="3057" w:hRule="exact" w:wrap="notBeside" w:vAnchor="page" w:hAnchor="margin" w:y="12605"/>
        <w:jc w:val="center"/>
        <w:rPr>
          <w:noProof/>
          <w:sz w:val="18"/>
        </w:rPr>
      </w:pPr>
      <w:r w:rsidRPr="005050F0">
        <w:rPr>
          <w:noProof/>
          <w:sz w:val="18"/>
        </w:rPr>
        <w:t xml:space="preserve">© </w:t>
      </w:r>
      <w:r w:rsidR="00DC6E94" w:rsidRPr="005050F0">
        <w:rPr>
          <w:noProof/>
          <w:sz w:val="18"/>
        </w:rPr>
        <w:t>202</w:t>
      </w:r>
      <w:r w:rsidR="00B40CA0">
        <w:rPr>
          <w:noProof/>
          <w:sz w:val="18"/>
        </w:rPr>
        <w:t>4</w:t>
      </w:r>
      <w:r w:rsidR="00080512" w:rsidRPr="005050F0">
        <w:rPr>
          <w:noProof/>
          <w:sz w:val="18"/>
        </w:rPr>
        <w:t>, 3GPP Organizational Partners (ARIB, ATIS, CCSA, ETSI,</w:t>
      </w:r>
      <w:r w:rsidR="00F22EC7" w:rsidRPr="005050F0">
        <w:rPr>
          <w:noProof/>
          <w:sz w:val="18"/>
        </w:rPr>
        <w:t xml:space="preserve"> TSDSI, </w:t>
      </w:r>
      <w:r w:rsidR="00080512" w:rsidRPr="005050F0">
        <w:rPr>
          <w:noProof/>
          <w:sz w:val="18"/>
        </w:rPr>
        <w:t xml:space="preserve">TTA, </w:t>
      </w:r>
      <w:smartTag w:uri="urn:schemas-microsoft-com:office:smarttags" w:element="stockticker">
        <w:r w:rsidR="00080512" w:rsidRPr="005050F0">
          <w:rPr>
            <w:noProof/>
            <w:sz w:val="18"/>
          </w:rPr>
          <w:t>TTC</w:t>
        </w:r>
      </w:smartTag>
      <w:r w:rsidR="00080512" w:rsidRPr="005050F0">
        <w:rPr>
          <w:noProof/>
          <w:sz w:val="18"/>
        </w:rPr>
        <w:t>).</w:t>
      </w:r>
      <w:bookmarkStart w:id="2" w:name="copyrightaddon"/>
      <w:bookmarkEnd w:id="2"/>
    </w:p>
    <w:p w14:paraId="7A7AD0A2" w14:textId="77777777" w:rsidR="00734A5B" w:rsidRPr="005050F0" w:rsidRDefault="00080512" w:rsidP="00FA1266">
      <w:pPr>
        <w:pStyle w:val="FP"/>
        <w:framePr w:h="3057" w:hRule="exact" w:wrap="notBeside" w:vAnchor="page" w:hAnchor="margin" w:y="12605"/>
        <w:jc w:val="center"/>
        <w:rPr>
          <w:noProof/>
          <w:sz w:val="18"/>
        </w:rPr>
      </w:pPr>
      <w:r w:rsidRPr="005050F0">
        <w:rPr>
          <w:noProof/>
          <w:sz w:val="18"/>
        </w:rPr>
        <w:t>All rights reserved.</w:t>
      </w:r>
    </w:p>
    <w:p w14:paraId="54A2CB84" w14:textId="77777777" w:rsidR="00FC1192" w:rsidRPr="005050F0" w:rsidRDefault="00FC1192" w:rsidP="00FA1266">
      <w:pPr>
        <w:pStyle w:val="FP"/>
        <w:framePr w:h="3057" w:hRule="exact" w:wrap="notBeside" w:vAnchor="page" w:hAnchor="margin" w:y="12605"/>
        <w:rPr>
          <w:noProof/>
          <w:sz w:val="18"/>
        </w:rPr>
      </w:pPr>
    </w:p>
    <w:p w14:paraId="046659C1" w14:textId="77777777" w:rsidR="00734A5B" w:rsidRPr="005050F0" w:rsidRDefault="00734A5B" w:rsidP="00FA1266">
      <w:pPr>
        <w:pStyle w:val="FP"/>
        <w:framePr w:h="3057" w:hRule="exact" w:wrap="notBeside" w:vAnchor="page" w:hAnchor="margin" w:y="12605"/>
        <w:rPr>
          <w:noProof/>
          <w:sz w:val="18"/>
        </w:rPr>
      </w:pPr>
      <w:r w:rsidRPr="005050F0">
        <w:rPr>
          <w:noProof/>
          <w:sz w:val="18"/>
        </w:rPr>
        <w:t>UMTS™ is a Trade Mark of ETSI registered for the benefit of its members</w:t>
      </w:r>
    </w:p>
    <w:p w14:paraId="658DE993" w14:textId="77777777" w:rsidR="00080512" w:rsidRPr="005050F0" w:rsidRDefault="00734A5B" w:rsidP="00FA1266">
      <w:pPr>
        <w:pStyle w:val="FP"/>
        <w:framePr w:h="3057" w:hRule="exact" w:wrap="notBeside" w:vAnchor="page" w:hAnchor="margin" w:y="12605"/>
        <w:rPr>
          <w:noProof/>
          <w:sz w:val="18"/>
        </w:rPr>
      </w:pPr>
      <w:r w:rsidRPr="005050F0">
        <w:rPr>
          <w:noProof/>
          <w:sz w:val="18"/>
        </w:rPr>
        <w:t>3GPP™ is a Trade Mark of ETSI registered for the benefit of its Members and of the 3GPP Organizational Partners</w:t>
      </w:r>
      <w:r w:rsidR="00080512" w:rsidRPr="005050F0">
        <w:rPr>
          <w:noProof/>
          <w:sz w:val="18"/>
        </w:rPr>
        <w:br/>
      </w:r>
      <w:r w:rsidR="00FA1266" w:rsidRPr="005050F0">
        <w:rPr>
          <w:noProof/>
          <w:sz w:val="18"/>
        </w:rPr>
        <w:t>LTE™ is a Trade Mark of ETSI registered for the benefit of its Members and of the 3GPP Organizational Partners</w:t>
      </w:r>
    </w:p>
    <w:p w14:paraId="1046898B" w14:textId="77777777" w:rsidR="00FA1266" w:rsidRPr="005050F0" w:rsidRDefault="00FA1266" w:rsidP="00FA1266">
      <w:pPr>
        <w:pStyle w:val="FP"/>
        <w:framePr w:h="3057" w:hRule="exact" w:wrap="notBeside" w:vAnchor="page" w:hAnchor="margin" w:y="12605"/>
        <w:rPr>
          <w:noProof/>
          <w:sz w:val="18"/>
        </w:rPr>
      </w:pPr>
      <w:r w:rsidRPr="005050F0">
        <w:rPr>
          <w:noProof/>
          <w:sz w:val="18"/>
        </w:rPr>
        <w:t>GSM® and the GSM logo are registered and owned by the GSM Association</w:t>
      </w:r>
    </w:p>
    <w:bookmarkEnd w:id="1"/>
    <w:p w14:paraId="7D174480" w14:textId="77777777" w:rsidR="00080512" w:rsidRPr="005050F0" w:rsidRDefault="00080512">
      <w:pPr>
        <w:pStyle w:val="TT"/>
        <w:rPr>
          <w:noProof/>
        </w:rPr>
      </w:pPr>
      <w:r w:rsidRPr="005050F0">
        <w:rPr>
          <w:noProof/>
        </w:rPr>
        <w:br w:type="page"/>
      </w:r>
      <w:r w:rsidRPr="005050F0">
        <w:rPr>
          <w:noProof/>
        </w:rPr>
        <w:lastRenderedPageBreak/>
        <w:t>Contents</w:t>
      </w:r>
    </w:p>
    <w:p w14:paraId="03E7487C" w14:textId="1B99C0E3" w:rsidR="00526BC8" w:rsidRDefault="00950622">
      <w:pPr>
        <w:pStyle w:val="TOC1"/>
        <w:rPr>
          <w:rFonts w:asciiTheme="minorHAnsi" w:eastAsiaTheme="minorEastAsia" w:hAnsiTheme="minorHAnsi" w:cstheme="minorBidi"/>
          <w:noProof/>
          <w:kern w:val="2"/>
          <w:szCs w:val="22"/>
          <w:lang w:val="en-US"/>
          <w14:ligatures w14:val="standardContextual"/>
        </w:rPr>
      </w:pPr>
      <w:r w:rsidRPr="005050F0">
        <w:fldChar w:fldCharType="begin"/>
      </w:r>
      <w:r w:rsidRPr="005050F0">
        <w:instrText xml:space="preserve"> TOC \o "1-9" </w:instrText>
      </w:r>
      <w:r w:rsidRPr="005050F0">
        <w:fldChar w:fldCharType="separate"/>
      </w:r>
      <w:r w:rsidR="00526BC8">
        <w:rPr>
          <w:noProof/>
        </w:rPr>
        <w:t>Foreword</w:t>
      </w:r>
      <w:r w:rsidR="00526BC8">
        <w:rPr>
          <w:noProof/>
        </w:rPr>
        <w:tab/>
      </w:r>
      <w:r w:rsidR="00526BC8">
        <w:rPr>
          <w:noProof/>
        </w:rPr>
        <w:fldChar w:fldCharType="begin"/>
      </w:r>
      <w:r w:rsidR="00526BC8">
        <w:rPr>
          <w:noProof/>
        </w:rPr>
        <w:instrText xml:space="preserve"> PAGEREF _Toc176344224 \h </w:instrText>
      </w:r>
      <w:r w:rsidR="00526BC8">
        <w:rPr>
          <w:noProof/>
        </w:rPr>
      </w:r>
      <w:r w:rsidR="00526BC8">
        <w:rPr>
          <w:noProof/>
        </w:rPr>
        <w:fldChar w:fldCharType="separate"/>
      </w:r>
      <w:r w:rsidR="00526BC8">
        <w:rPr>
          <w:noProof/>
        </w:rPr>
        <w:t>32</w:t>
      </w:r>
      <w:r w:rsidR="00526BC8">
        <w:rPr>
          <w:noProof/>
        </w:rPr>
        <w:fldChar w:fldCharType="end"/>
      </w:r>
    </w:p>
    <w:p w14:paraId="5AD45D44" w14:textId="4632354F"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_Toc176344225 \h </w:instrText>
      </w:r>
      <w:r>
        <w:rPr>
          <w:noProof/>
        </w:rPr>
      </w:r>
      <w:r>
        <w:rPr>
          <w:noProof/>
        </w:rPr>
        <w:fldChar w:fldCharType="separate"/>
      </w:r>
      <w:r>
        <w:rPr>
          <w:noProof/>
        </w:rPr>
        <w:t>33</w:t>
      </w:r>
      <w:r>
        <w:rPr>
          <w:noProof/>
        </w:rPr>
        <w:fldChar w:fldCharType="end"/>
      </w:r>
    </w:p>
    <w:p w14:paraId="200AE316" w14:textId="240902B8"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_Toc176344226 \h </w:instrText>
      </w:r>
      <w:r>
        <w:rPr>
          <w:noProof/>
        </w:rPr>
      </w:r>
      <w:r>
        <w:rPr>
          <w:noProof/>
        </w:rPr>
        <w:fldChar w:fldCharType="separate"/>
      </w:r>
      <w:r>
        <w:rPr>
          <w:noProof/>
        </w:rPr>
        <w:t>34</w:t>
      </w:r>
      <w:r>
        <w:rPr>
          <w:noProof/>
        </w:rPr>
        <w:fldChar w:fldCharType="end"/>
      </w:r>
    </w:p>
    <w:p w14:paraId="5CB6945D" w14:textId="19821AA6"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and abbreviations</w:t>
      </w:r>
      <w:r>
        <w:rPr>
          <w:noProof/>
        </w:rPr>
        <w:tab/>
      </w:r>
      <w:r>
        <w:rPr>
          <w:noProof/>
        </w:rPr>
        <w:fldChar w:fldCharType="begin"/>
      </w:r>
      <w:r>
        <w:rPr>
          <w:noProof/>
        </w:rPr>
        <w:instrText xml:space="preserve"> PAGEREF _Toc176344227 \h </w:instrText>
      </w:r>
      <w:r>
        <w:rPr>
          <w:noProof/>
        </w:rPr>
      </w:r>
      <w:r>
        <w:rPr>
          <w:noProof/>
        </w:rPr>
        <w:fldChar w:fldCharType="separate"/>
      </w:r>
      <w:r>
        <w:rPr>
          <w:noProof/>
        </w:rPr>
        <w:t>35</w:t>
      </w:r>
      <w:r>
        <w:rPr>
          <w:noProof/>
        </w:rPr>
        <w:fldChar w:fldCharType="end"/>
      </w:r>
    </w:p>
    <w:p w14:paraId="636697AA" w14:textId="76811ABE"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Definitions</w:t>
      </w:r>
      <w:r>
        <w:rPr>
          <w:noProof/>
        </w:rPr>
        <w:tab/>
      </w:r>
      <w:r>
        <w:rPr>
          <w:noProof/>
        </w:rPr>
        <w:fldChar w:fldCharType="begin"/>
      </w:r>
      <w:r>
        <w:rPr>
          <w:noProof/>
        </w:rPr>
        <w:instrText xml:space="preserve"> PAGEREF _Toc176344228 \h </w:instrText>
      </w:r>
      <w:r>
        <w:rPr>
          <w:noProof/>
        </w:rPr>
      </w:r>
      <w:r>
        <w:rPr>
          <w:noProof/>
        </w:rPr>
        <w:fldChar w:fldCharType="separate"/>
      </w:r>
      <w:r>
        <w:rPr>
          <w:noProof/>
        </w:rPr>
        <w:t>35</w:t>
      </w:r>
      <w:r>
        <w:rPr>
          <w:noProof/>
        </w:rPr>
        <w:fldChar w:fldCharType="end"/>
      </w:r>
    </w:p>
    <w:p w14:paraId="71D53377" w14:textId="39DD4561"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_Toc176344229 \h </w:instrText>
      </w:r>
      <w:r>
        <w:rPr>
          <w:noProof/>
        </w:rPr>
      </w:r>
      <w:r>
        <w:rPr>
          <w:noProof/>
        </w:rPr>
        <w:fldChar w:fldCharType="separate"/>
      </w:r>
      <w:r>
        <w:rPr>
          <w:noProof/>
        </w:rPr>
        <w:t>35</w:t>
      </w:r>
      <w:r>
        <w:rPr>
          <w:noProof/>
        </w:rPr>
        <w:fldChar w:fldCharType="end"/>
      </w:r>
    </w:p>
    <w:p w14:paraId="1B244CDA" w14:textId="5D22462A"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UE configuration </w:t>
      </w:r>
      <w:r>
        <w:rPr>
          <w:noProof/>
        </w:rPr>
        <w:t>MO</w:t>
      </w:r>
      <w:r>
        <w:rPr>
          <w:noProof/>
        </w:rPr>
        <w:tab/>
      </w:r>
      <w:r>
        <w:rPr>
          <w:noProof/>
        </w:rPr>
        <w:fldChar w:fldCharType="begin"/>
      </w:r>
      <w:r>
        <w:rPr>
          <w:noProof/>
        </w:rPr>
        <w:instrText xml:space="preserve"> PAGEREF _Toc176344230 \h </w:instrText>
      </w:r>
      <w:r>
        <w:rPr>
          <w:noProof/>
        </w:rPr>
      </w:r>
      <w:r>
        <w:rPr>
          <w:noProof/>
        </w:rPr>
        <w:fldChar w:fldCharType="separate"/>
      </w:r>
      <w:r>
        <w:rPr>
          <w:noProof/>
        </w:rPr>
        <w:t>35</w:t>
      </w:r>
      <w:r>
        <w:rPr>
          <w:noProof/>
        </w:rPr>
        <w:fldChar w:fldCharType="end"/>
      </w:r>
    </w:p>
    <w:p w14:paraId="5AA4FAF8" w14:textId="444D6A50"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_Toc176344231 \h </w:instrText>
      </w:r>
      <w:r>
        <w:rPr>
          <w:noProof/>
        </w:rPr>
      </w:r>
      <w:r>
        <w:rPr>
          <w:noProof/>
        </w:rPr>
        <w:fldChar w:fldCharType="separate"/>
      </w:r>
      <w:r>
        <w:rPr>
          <w:noProof/>
        </w:rPr>
        <w:t>35</w:t>
      </w:r>
      <w:r>
        <w:rPr>
          <w:noProof/>
        </w:rPr>
        <w:fldChar w:fldCharType="end"/>
      </w:r>
    </w:p>
    <w:p w14:paraId="063CE9A5" w14:textId="78C3012E"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UE configuration MO parameters</w:t>
      </w:r>
      <w:r>
        <w:rPr>
          <w:noProof/>
        </w:rPr>
        <w:tab/>
      </w:r>
      <w:r>
        <w:rPr>
          <w:noProof/>
        </w:rPr>
        <w:fldChar w:fldCharType="begin"/>
      </w:r>
      <w:r>
        <w:rPr>
          <w:noProof/>
        </w:rPr>
        <w:instrText xml:space="preserve"> PAGEREF _Toc176344232 \h </w:instrText>
      </w:r>
      <w:r>
        <w:rPr>
          <w:noProof/>
        </w:rPr>
      </w:r>
      <w:r>
        <w:rPr>
          <w:noProof/>
        </w:rPr>
        <w:fldChar w:fldCharType="separate"/>
      </w:r>
      <w:r>
        <w:rPr>
          <w:noProof/>
        </w:rPr>
        <w:t>36</w:t>
      </w:r>
      <w:r>
        <w:rPr>
          <w:noProof/>
        </w:rPr>
        <w:fldChar w:fldCharType="end"/>
      </w:r>
    </w:p>
    <w:p w14:paraId="69DC017B" w14:textId="60372A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_Toc176344233 \h </w:instrText>
      </w:r>
      <w:r>
        <w:rPr>
          <w:noProof/>
        </w:rPr>
      </w:r>
      <w:r>
        <w:rPr>
          <w:noProof/>
        </w:rPr>
        <w:fldChar w:fldCharType="separate"/>
      </w:r>
      <w:r>
        <w:rPr>
          <w:noProof/>
        </w:rPr>
        <w:t>36</w:t>
      </w:r>
      <w:r>
        <w:rPr>
          <w:noProof/>
        </w:rPr>
        <w:fldChar w:fldCharType="end"/>
      </w:r>
    </w:p>
    <w:p w14:paraId="3831C1C5" w14:textId="0F06240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_Toc176344234 \h </w:instrText>
      </w:r>
      <w:r>
        <w:rPr>
          <w:noProof/>
        </w:rPr>
      </w:r>
      <w:r>
        <w:rPr>
          <w:noProof/>
        </w:rPr>
        <w:fldChar w:fldCharType="separate"/>
      </w:r>
      <w:r>
        <w:rPr>
          <w:noProof/>
        </w:rPr>
        <w:t>36</w:t>
      </w:r>
      <w:r>
        <w:rPr>
          <w:noProof/>
        </w:rPr>
        <w:fldChar w:fldCharType="end"/>
      </w:r>
    </w:p>
    <w:p w14:paraId="67E38698" w14:textId="75CEB8A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_Toc176344235 \h </w:instrText>
      </w:r>
      <w:r>
        <w:rPr>
          <w:noProof/>
        </w:rPr>
      </w:r>
      <w:r>
        <w:rPr>
          <w:noProof/>
        </w:rPr>
        <w:fldChar w:fldCharType="separate"/>
      </w:r>
      <w:r>
        <w:rPr>
          <w:noProof/>
        </w:rPr>
        <w:t>36</w:t>
      </w:r>
      <w:r>
        <w:rPr>
          <w:noProof/>
        </w:rPr>
        <w:fldChar w:fldCharType="end"/>
      </w:r>
    </w:p>
    <w:p w14:paraId="1EAF61DE" w14:textId="154706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_Toc176344236 \h </w:instrText>
      </w:r>
      <w:r>
        <w:rPr>
          <w:noProof/>
        </w:rPr>
      </w:r>
      <w:r>
        <w:rPr>
          <w:noProof/>
        </w:rPr>
        <w:fldChar w:fldCharType="separate"/>
      </w:r>
      <w:r>
        <w:rPr>
          <w:noProof/>
        </w:rPr>
        <w:t>37</w:t>
      </w:r>
      <w:r>
        <w:rPr>
          <w:noProof/>
        </w:rPr>
        <w:fldChar w:fldCharType="end"/>
      </w:r>
    </w:p>
    <w:p w14:paraId="494A43A9" w14:textId="09859A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_Toc176344237 \h </w:instrText>
      </w:r>
      <w:r>
        <w:rPr>
          <w:noProof/>
        </w:rPr>
      </w:r>
      <w:r>
        <w:rPr>
          <w:noProof/>
        </w:rPr>
        <w:fldChar w:fldCharType="separate"/>
      </w:r>
      <w:r>
        <w:rPr>
          <w:noProof/>
        </w:rPr>
        <w:t>37</w:t>
      </w:r>
      <w:r>
        <w:rPr>
          <w:noProof/>
        </w:rPr>
        <w:fldChar w:fldCharType="end"/>
      </w:r>
    </w:p>
    <w:p w14:paraId="41128535" w14:textId="29EC04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_Toc176344238 \h </w:instrText>
      </w:r>
      <w:r>
        <w:rPr>
          <w:noProof/>
        </w:rPr>
      </w:r>
      <w:r>
        <w:rPr>
          <w:noProof/>
        </w:rPr>
        <w:fldChar w:fldCharType="separate"/>
      </w:r>
      <w:r>
        <w:rPr>
          <w:noProof/>
        </w:rPr>
        <w:t>37</w:t>
      </w:r>
      <w:r>
        <w:rPr>
          <w:noProof/>
        </w:rPr>
        <w:fldChar w:fldCharType="end"/>
      </w:r>
    </w:p>
    <w:p w14:paraId="7E8D21C9" w14:textId="595F4D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4.2</w:t>
      </w:r>
      <w:r>
        <w:rPr>
          <w:noProof/>
        </w:rPr>
        <w:t>.</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lang w:eastAsia="ko-KR"/>
        </w:rPr>
        <w:t>MaxCallN10</w:t>
      </w:r>
      <w:r>
        <w:rPr>
          <w:noProof/>
        </w:rPr>
        <w:tab/>
      </w:r>
      <w:r>
        <w:rPr>
          <w:noProof/>
        </w:rPr>
        <w:fldChar w:fldCharType="begin"/>
      </w:r>
      <w:r>
        <w:rPr>
          <w:noProof/>
        </w:rPr>
        <w:instrText xml:space="preserve"> PAGEREF _Toc176344239 \h </w:instrText>
      </w:r>
      <w:r>
        <w:rPr>
          <w:noProof/>
        </w:rPr>
      </w:r>
      <w:r>
        <w:rPr>
          <w:noProof/>
        </w:rPr>
        <w:fldChar w:fldCharType="separate"/>
      </w:r>
      <w:r>
        <w:rPr>
          <w:noProof/>
        </w:rPr>
        <w:t>37</w:t>
      </w:r>
      <w:r>
        <w:rPr>
          <w:noProof/>
        </w:rPr>
        <w:fldChar w:fldCharType="end"/>
      </w:r>
    </w:p>
    <w:p w14:paraId="07560C91" w14:textId="7AADEB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w:t>
      </w:r>
      <w:r>
        <w:rPr>
          <w:noProof/>
        </w:rPr>
        <w:tab/>
      </w:r>
      <w:r>
        <w:rPr>
          <w:noProof/>
        </w:rPr>
        <w:fldChar w:fldCharType="begin"/>
      </w:r>
      <w:r>
        <w:rPr>
          <w:noProof/>
        </w:rPr>
        <w:instrText xml:space="preserve"> PAGEREF _Toc176344240 \h </w:instrText>
      </w:r>
      <w:r>
        <w:rPr>
          <w:noProof/>
        </w:rPr>
      </w:r>
      <w:r>
        <w:rPr>
          <w:noProof/>
        </w:rPr>
        <w:fldChar w:fldCharType="separate"/>
      </w:r>
      <w:r>
        <w:rPr>
          <w:noProof/>
        </w:rPr>
        <w:t>38</w:t>
      </w:r>
      <w:r>
        <w:rPr>
          <w:noProof/>
        </w:rPr>
        <w:fldChar w:fldCharType="end"/>
      </w:r>
    </w:p>
    <w:p w14:paraId="0B2CC390" w14:textId="4287820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/Common/MCPTTGroupCall/MaxCall</w:t>
      </w:r>
      <w:r>
        <w:rPr>
          <w:noProof/>
          <w:lang w:eastAsia="ko-KR"/>
        </w:rPr>
        <w:t>N4</w:t>
      </w:r>
      <w:r>
        <w:rPr>
          <w:noProof/>
        </w:rPr>
        <w:tab/>
      </w:r>
      <w:r>
        <w:rPr>
          <w:noProof/>
        </w:rPr>
        <w:fldChar w:fldCharType="begin"/>
      </w:r>
      <w:r>
        <w:rPr>
          <w:noProof/>
        </w:rPr>
        <w:instrText xml:space="preserve"> PAGEREF _Toc176344241 \h </w:instrText>
      </w:r>
      <w:r>
        <w:rPr>
          <w:noProof/>
        </w:rPr>
      </w:r>
      <w:r>
        <w:rPr>
          <w:noProof/>
        </w:rPr>
        <w:fldChar w:fldCharType="separate"/>
      </w:r>
      <w:r>
        <w:rPr>
          <w:noProof/>
        </w:rPr>
        <w:t>38</w:t>
      </w:r>
      <w:r>
        <w:rPr>
          <w:noProof/>
        </w:rPr>
        <w:fldChar w:fldCharType="end"/>
      </w:r>
    </w:p>
    <w:p w14:paraId="4F571738" w14:textId="668EEF8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/Common/MCPTTGroupCall/MaxTransmission</w:t>
      </w:r>
      <w:r>
        <w:rPr>
          <w:noProof/>
          <w:lang w:eastAsia="ko-KR"/>
        </w:rPr>
        <w:t>N5</w:t>
      </w:r>
      <w:r>
        <w:rPr>
          <w:noProof/>
        </w:rPr>
        <w:tab/>
      </w:r>
      <w:r>
        <w:rPr>
          <w:noProof/>
        </w:rPr>
        <w:fldChar w:fldCharType="begin"/>
      </w:r>
      <w:r>
        <w:rPr>
          <w:noProof/>
        </w:rPr>
        <w:instrText xml:space="preserve"> PAGEREF _Toc176344242 \h </w:instrText>
      </w:r>
      <w:r>
        <w:rPr>
          <w:noProof/>
        </w:rPr>
      </w:r>
      <w:r>
        <w:rPr>
          <w:noProof/>
        </w:rPr>
        <w:fldChar w:fldCharType="separate"/>
      </w:r>
      <w:r>
        <w:rPr>
          <w:noProof/>
        </w:rPr>
        <w:t>38</w:t>
      </w:r>
      <w:r>
        <w:rPr>
          <w:noProof/>
        </w:rPr>
        <w:fldChar w:fldCharType="end"/>
      </w:r>
    </w:p>
    <w:p w14:paraId="5B22AA1D" w14:textId="06F73C7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w:t>
      </w:r>
      <w:r>
        <w:rPr>
          <w:noProof/>
        </w:rPr>
        <w:tab/>
      </w:r>
      <w:r>
        <w:rPr>
          <w:noProof/>
        </w:rPr>
        <w:fldChar w:fldCharType="begin"/>
      </w:r>
      <w:r>
        <w:rPr>
          <w:noProof/>
        </w:rPr>
        <w:instrText xml:space="preserve"> PAGEREF _Toc176344243 \h </w:instrText>
      </w:r>
      <w:r>
        <w:rPr>
          <w:noProof/>
        </w:rPr>
      </w:r>
      <w:r>
        <w:rPr>
          <w:noProof/>
        </w:rPr>
        <w:fldChar w:fldCharType="separate"/>
      </w:r>
      <w:r>
        <w:rPr>
          <w:noProof/>
        </w:rPr>
        <w:t>38</w:t>
      </w:r>
      <w:r>
        <w:rPr>
          <w:noProof/>
        </w:rPr>
        <w:fldChar w:fldCharType="end"/>
      </w:r>
    </w:p>
    <w:p w14:paraId="5BE51484" w14:textId="73C82D2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/Common/MCPTTGroupCall/PrioritizedMCPTTGroup/&lt;x&gt;</w:t>
      </w:r>
      <w:r>
        <w:rPr>
          <w:noProof/>
        </w:rPr>
        <w:tab/>
      </w:r>
      <w:r>
        <w:rPr>
          <w:noProof/>
        </w:rPr>
        <w:fldChar w:fldCharType="begin"/>
      </w:r>
      <w:r>
        <w:rPr>
          <w:noProof/>
        </w:rPr>
        <w:instrText xml:space="preserve"> PAGEREF _Toc176344244 \h </w:instrText>
      </w:r>
      <w:r>
        <w:rPr>
          <w:noProof/>
        </w:rPr>
      </w:r>
      <w:r>
        <w:rPr>
          <w:noProof/>
        </w:rPr>
        <w:fldChar w:fldCharType="separate"/>
      </w:r>
      <w:r>
        <w:rPr>
          <w:noProof/>
        </w:rPr>
        <w:t>38</w:t>
      </w:r>
      <w:r>
        <w:rPr>
          <w:noProof/>
        </w:rPr>
        <w:fldChar w:fldCharType="end"/>
      </w:r>
    </w:p>
    <w:p w14:paraId="7E510110" w14:textId="421830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/Common/MCPTTGroupCall/PrioritizedMCPTTGroup/&lt;x&gt;/ MCPTTGroup</w:t>
      </w:r>
      <w:r>
        <w:rPr>
          <w:noProof/>
          <w:lang w:eastAsia="ko-KR"/>
        </w:rPr>
        <w:t>ID</w:t>
      </w:r>
      <w:r>
        <w:rPr>
          <w:noProof/>
        </w:rPr>
        <w:tab/>
      </w:r>
      <w:r>
        <w:rPr>
          <w:noProof/>
        </w:rPr>
        <w:fldChar w:fldCharType="begin"/>
      </w:r>
      <w:r>
        <w:rPr>
          <w:noProof/>
        </w:rPr>
        <w:instrText xml:space="preserve"> PAGEREF _Toc176344245 \h </w:instrText>
      </w:r>
      <w:r>
        <w:rPr>
          <w:noProof/>
        </w:rPr>
      </w:r>
      <w:r>
        <w:rPr>
          <w:noProof/>
        </w:rPr>
        <w:fldChar w:fldCharType="separate"/>
      </w:r>
      <w:r>
        <w:rPr>
          <w:noProof/>
        </w:rPr>
        <w:t>39</w:t>
      </w:r>
      <w:r>
        <w:rPr>
          <w:noProof/>
        </w:rPr>
        <w:fldChar w:fldCharType="end"/>
      </w:r>
    </w:p>
    <w:p w14:paraId="04A2BF59" w14:textId="737F6C7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 &lt;x&gt;/MCPTTGroupPriority</w:t>
      </w:r>
      <w:r>
        <w:rPr>
          <w:noProof/>
          <w:lang w:eastAsia="ko-KR"/>
        </w:rPr>
        <w:t>Hierarchy</w:t>
      </w:r>
      <w:r>
        <w:rPr>
          <w:noProof/>
        </w:rPr>
        <w:tab/>
      </w:r>
      <w:r>
        <w:rPr>
          <w:noProof/>
        </w:rPr>
        <w:fldChar w:fldCharType="begin"/>
      </w:r>
      <w:r>
        <w:rPr>
          <w:noProof/>
        </w:rPr>
        <w:instrText xml:space="preserve"> PAGEREF _Toc176344246 \h </w:instrText>
      </w:r>
      <w:r>
        <w:rPr>
          <w:noProof/>
        </w:rPr>
      </w:r>
      <w:r>
        <w:rPr>
          <w:noProof/>
        </w:rPr>
        <w:fldChar w:fldCharType="separate"/>
      </w:r>
      <w:r>
        <w:rPr>
          <w:noProof/>
        </w:rPr>
        <w:t>39</w:t>
      </w:r>
      <w:r>
        <w:rPr>
          <w:noProof/>
        </w:rPr>
        <w:fldChar w:fldCharType="end"/>
      </w:r>
    </w:p>
    <w:p w14:paraId="7293689C" w14:textId="4469E60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_Toc176344247 \h </w:instrText>
      </w:r>
      <w:r>
        <w:rPr>
          <w:noProof/>
        </w:rPr>
      </w:r>
      <w:r>
        <w:rPr>
          <w:noProof/>
        </w:rPr>
        <w:fldChar w:fldCharType="separate"/>
      </w:r>
      <w:r>
        <w:rPr>
          <w:noProof/>
        </w:rPr>
        <w:t>39</w:t>
      </w:r>
      <w:r>
        <w:rPr>
          <w:noProof/>
        </w:rPr>
        <w:fldChar w:fldCharType="end"/>
      </w:r>
    </w:p>
    <w:p w14:paraId="1C211A1E" w14:textId="34B8A0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_Toc176344248 \h </w:instrText>
      </w:r>
      <w:r>
        <w:rPr>
          <w:noProof/>
        </w:rPr>
      </w:r>
      <w:r>
        <w:rPr>
          <w:noProof/>
        </w:rPr>
        <w:fldChar w:fldCharType="separate"/>
      </w:r>
      <w:r>
        <w:rPr>
          <w:noProof/>
        </w:rPr>
        <w:t>39</w:t>
      </w:r>
      <w:r>
        <w:rPr>
          <w:noProof/>
        </w:rPr>
        <w:fldChar w:fldCharType="end"/>
      </w:r>
    </w:p>
    <w:p w14:paraId="3CF3A4AD" w14:textId="381B072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_Toc176344249 \h </w:instrText>
      </w:r>
      <w:r>
        <w:rPr>
          <w:noProof/>
        </w:rPr>
      </w:r>
      <w:r>
        <w:rPr>
          <w:noProof/>
        </w:rPr>
        <w:fldChar w:fldCharType="separate"/>
      </w:r>
      <w:r>
        <w:rPr>
          <w:noProof/>
        </w:rPr>
        <w:t>40</w:t>
      </w:r>
      <w:r>
        <w:rPr>
          <w:noProof/>
        </w:rPr>
        <w:fldChar w:fldCharType="end"/>
      </w:r>
    </w:p>
    <w:p w14:paraId="6A014807" w14:textId="2734E2F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4.2.1</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w:t>
      </w:r>
      <w:r>
        <w:rPr>
          <w:noProof/>
        </w:rPr>
        <w:tab/>
      </w:r>
      <w:r>
        <w:rPr>
          <w:noProof/>
        </w:rPr>
        <w:fldChar w:fldCharType="begin"/>
      </w:r>
      <w:r>
        <w:rPr>
          <w:noProof/>
        </w:rPr>
        <w:instrText xml:space="preserve"> PAGEREF _Toc176344250 \h </w:instrText>
      </w:r>
      <w:r>
        <w:rPr>
          <w:noProof/>
        </w:rPr>
      </w:r>
      <w:r>
        <w:rPr>
          <w:noProof/>
        </w:rPr>
        <w:fldChar w:fldCharType="separate"/>
      </w:r>
      <w:r>
        <w:rPr>
          <w:noProof/>
        </w:rPr>
        <w:t>40</w:t>
      </w:r>
      <w:r>
        <w:rPr>
          <w:noProof/>
        </w:rPr>
        <w:fldChar w:fldCharType="end"/>
      </w:r>
    </w:p>
    <w:p w14:paraId="4E3523D0" w14:textId="7CE8D88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w:t>
      </w:r>
      <w:r>
        <w:rPr>
          <w:noProof/>
        </w:rPr>
        <w:tab/>
      </w:r>
      <w:r>
        <w:rPr>
          <w:noProof/>
        </w:rPr>
        <w:fldChar w:fldCharType="begin"/>
      </w:r>
      <w:r>
        <w:rPr>
          <w:noProof/>
        </w:rPr>
        <w:instrText xml:space="preserve"> PAGEREF _Toc176344251 \h </w:instrText>
      </w:r>
      <w:r>
        <w:rPr>
          <w:noProof/>
        </w:rPr>
      </w:r>
      <w:r>
        <w:rPr>
          <w:noProof/>
        </w:rPr>
        <w:fldChar w:fldCharType="separate"/>
      </w:r>
      <w:r>
        <w:rPr>
          <w:noProof/>
        </w:rPr>
        <w:t>40</w:t>
      </w:r>
      <w:r>
        <w:rPr>
          <w:noProof/>
        </w:rPr>
        <w:fldChar w:fldCharType="end"/>
      </w:r>
    </w:p>
    <w:p w14:paraId="67ABB249" w14:textId="628568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RelayedMCPTTGroup/&lt;x&gt;/MCPTTGroupID</w:t>
      </w:r>
      <w:r>
        <w:rPr>
          <w:noProof/>
        </w:rPr>
        <w:tab/>
      </w:r>
      <w:r>
        <w:rPr>
          <w:noProof/>
        </w:rPr>
        <w:fldChar w:fldCharType="begin"/>
      </w:r>
      <w:r>
        <w:rPr>
          <w:noProof/>
        </w:rPr>
        <w:instrText xml:space="preserve"> PAGEREF _Toc176344252 \h </w:instrText>
      </w:r>
      <w:r>
        <w:rPr>
          <w:noProof/>
        </w:rPr>
      </w:r>
      <w:r>
        <w:rPr>
          <w:noProof/>
        </w:rPr>
        <w:fldChar w:fldCharType="separate"/>
      </w:r>
      <w:r>
        <w:rPr>
          <w:noProof/>
        </w:rPr>
        <w:t>40</w:t>
      </w:r>
      <w:r>
        <w:rPr>
          <w:noProof/>
        </w:rPr>
        <w:fldChar w:fldCharType="end"/>
      </w:r>
    </w:p>
    <w:p w14:paraId="40E37E8D" w14:textId="38299E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4.2.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RelayedMCPTTGroup/&lt;x&gt;/RelayServiceCode</w:t>
      </w:r>
      <w:r>
        <w:rPr>
          <w:noProof/>
        </w:rPr>
        <w:tab/>
      </w:r>
      <w:r>
        <w:rPr>
          <w:noProof/>
        </w:rPr>
        <w:fldChar w:fldCharType="begin"/>
      </w:r>
      <w:r>
        <w:rPr>
          <w:noProof/>
        </w:rPr>
        <w:instrText xml:space="preserve"> PAGEREF _Toc176344253 \h </w:instrText>
      </w:r>
      <w:r>
        <w:rPr>
          <w:noProof/>
        </w:rPr>
      </w:r>
      <w:r>
        <w:rPr>
          <w:noProof/>
        </w:rPr>
        <w:fldChar w:fldCharType="separate"/>
      </w:r>
      <w:r>
        <w:rPr>
          <w:noProof/>
        </w:rPr>
        <w:t>41</w:t>
      </w:r>
      <w:r>
        <w:rPr>
          <w:noProof/>
        </w:rPr>
        <w:fldChar w:fldCharType="end"/>
      </w:r>
    </w:p>
    <w:p w14:paraId="727AAD81" w14:textId="26884FBD"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5</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user profile </w:t>
      </w:r>
      <w:r>
        <w:rPr>
          <w:noProof/>
        </w:rPr>
        <w:t>MO</w:t>
      </w:r>
      <w:r>
        <w:rPr>
          <w:noProof/>
        </w:rPr>
        <w:tab/>
      </w:r>
      <w:r>
        <w:rPr>
          <w:noProof/>
        </w:rPr>
        <w:fldChar w:fldCharType="begin"/>
      </w:r>
      <w:r>
        <w:rPr>
          <w:noProof/>
        </w:rPr>
        <w:instrText xml:space="preserve"> PAGEREF _Toc176344254 \h </w:instrText>
      </w:r>
      <w:r>
        <w:rPr>
          <w:noProof/>
        </w:rPr>
      </w:r>
      <w:r>
        <w:rPr>
          <w:noProof/>
        </w:rPr>
        <w:fldChar w:fldCharType="separate"/>
      </w:r>
      <w:r>
        <w:rPr>
          <w:noProof/>
        </w:rPr>
        <w:t>41</w:t>
      </w:r>
      <w:r>
        <w:rPr>
          <w:noProof/>
        </w:rPr>
        <w:fldChar w:fldCharType="end"/>
      </w:r>
    </w:p>
    <w:p w14:paraId="675F163C" w14:textId="21F08AB8"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_Toc176344255 \h </w:instrText>
      </w:r>
      <w:r>
        <w:rPr>
          <w:noProof/>
        </w:rPr>
      </w:r>
      <w:r>
        <w:rPr>
          <w:noProof/>
        </w:rPr>
        <w:fldChar w:fldCharType="separate"/>
      </w:r>
      <w:r>
        <w:rPr>
          <w:noProof/>
        </w:rPr>
        <w:t>41</w:t>
      </w:r>
      <w:r>
        <w:rPr>
          <w:noProof/>
        </w:rPr>
        <w:fldChar w:fldCharType="end"/>
      </w:r>
    </w:p>
    <w:p w14:paraId="45E4FD0C" w14:textId="257CB5EF"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user profile MO parameters</w:t>
      </w:r>
      <w:r>
        <w:rPr>
          <w:noProof/>
        </w:rPr>
        <w:tab/>
      </w:r>
      <w:r>
        <w:rPr>
          <w:noProof/>
        </w:rPr>
        <w:fldChar w:fldCharType="begin"/>
      </w:r>
      <w:r>
        <w:rPr>
          <w:noProof/>
        </w:rPr>
        <w:instrText xml:space="preserve"> PAGEREF _Toc176344256 \h </w:instrText>
      </w:r>
      <w:r>
        <w:rPr>
          <w:noProof/>
        </w:rPr>
      </w:r>
      <w:r>
        <w:rPr>
          <w:noProof/>
        </w:rPr>
        <w:fldChar w:fldCharType="separate"/>
      </w:r>
      <w:r>
        <w:rPr>
          <w:noProof/>
        </w:rPr>
        <w:t>44</w:t>
      </w:r>
      <w:r>
        <w:rPr>
          <w:noProof/>
        </w:rPr>
        <w:fldChar w:fldCharType="end"/>
      </w:r>
    </w:p>
    <w:p w14:paraId="7CCC9BDC" w14:textId="186643A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_Toc176344257 \h </w:instrText>
      </w:r>
      <w:r>
        <w:rPr>
          <w:noProof/>
        </w:rPr>
      </w:r>
      <w:r>
        <w:rPr>
          <w:noProof/>
        </w:rPr>
        <w:fldChar w:fldCharType="separate"/>
      </w:r>
      <w:r>
        <w:rPr>
          <w:noProof/>
        </w:rPr>
        <w:t>44</w:t>
      </w:r>
      <w:r>
        <w:rPr>
          <w:noProof/>
        </w:rPr>
        <w:fldChar w:fldCharType="end"/>
      </w:r>
    </w:p>
    <w:p w14:paraId="50843358" w14:textId="10E9B47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_Toc176344258 \h </w:instrText>
      </w:r>
      <w:r>
        <w:rPr>
          <w:noProof/>
        </w:rPr>
      </w:r>
      <w:r>
        <w:rPr>
          <w:noProof/>
        </w:rPr>
        <w:fldChar w:fldCharType="separate"/>
      </w:r>
      <w:r>
        <w:rPr>
          <w:noProof/>
        </w:rPr>
        <w:t>44</w:t>
      </w:r>
      <w:r>
        <w:rPr>
          <w:noProof/>
        </w:rPr>
        <w:fldChar w:fldCharType="end"/>
      </w:r>
    </w:p>
    <w:p w14:paraId="7AB28A83" w14:textId="4AA1E57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_Toc176344259 \h </w:instrText>
      </w:r>
      <w:r>
        <w:rPr>
          <w:noProof/>
        </w:rPr>
      </w:r>
      <w:r>
        <w:rPr>
          <w:noProof/>
        </w:rPr>
        <w:fldChar w:fldCharType="separate"/>
      </w:r>
      <w:r>
        <w:rPr>
          <w:noProof/>
        </w:rPr>
        <w:t>44</w:t>
      </w:r>
      <w:r>
        <w:rPr>
          <w:noProof/>
        </w:rPr>
        <w:fldChar w:fldCharType="end"/>
      </w:r>
    </w:p>
    <w:p w14:paraId="2E78B1BC" w14:textId="76F4EB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_Toc176344260 \h </w:instrText>
      </w:r>
      <w:r>
        <w:rPr>
          <w:noProof/>
        </w:rPr>
      </w:r>
      <w:r>
        <w:rPr>
          <w:noProof/>
        </w:rPr>
        <w:fldChar w:fldCharType="separate"/>
      </w:r>
      <w:r>
        <w:rPr>
          <w:noProof/>
        </w:rPr>
        <w:t>44</w:t>
      </w:r>
      <w:r>
        <w:rPr>
          <w:noProof/>
        </w:rPr>
        <w:fldChar w:fldCharType="end"/>
      </w:r>
    </w:p>
    <w:p w14:paraId="674753BC" w14:textId="700CDF7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_Toc176344261 \h </w:instrText>
      </w:r>
      <w:r>
        <w:rPr>
          <w:noProof/>
        </w:rPr>
      </w:r>
      <w:r>
        <w:rPr>
          <w:noProof/>
        </w:rPr>
        <w:fldChar w:fldCharType="separate"/>
      </w:r>
      <w:r>
        <w:rPr>
          <w:noProof/>
        </w:rPr>
        <w:t>45</w:t>
      </w:r>
      <w:r>
        <w:rPr>
          <w:noProof/>
        </w:rPr>
        <w:fldChar w:fldCharType="end"/>
      </w:r>
    </w:p>
    <w:p w14:paraId="3664365A" w14:textId="768705F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_Toc176344262 \h </w:instrText>
      </w:r>
      <w:r>
        <w:rPr>
          <w:noProof/>
        </w:rPr>
      </w:r>
      <w:r>
        <w:rPr>
          <w:noProof/>
        </w:rPr>
        <w:fldChar w:fldCharType="separate"/>
      </w:r>
      <w:r>
        <w:rPr>
          <w:noProof/>
        </w:rPr>
        <w:t>45</w:t>
      </w:r>
      <w:r>
        <w:rPr>
          <w:noProof/>
        </w:rPr>
        <w:fldChar w:fldCharType="end"/>
      </w:r>
    </w:p>
    <w:p w14:paraId="3D85F97B" w14:textId="73AF754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MCPTTUserID</w:t>
      </w:r>
      <w:r>
        <w:rPr>
          <w:noProof/>
        </w:rPr>
        <w:tab/>
      </w:r>
      <w:r>
        <w:rPr>
          <w:noProof/>
        </w:rPr>
        <w:fldChar w:fldCharType="begin"/>
      </w:r>
      <w:r>
        <w:rPr>
          <w:noProof/>
        </w:rPr>
        <w:instrText xml:space="preserve"> PAGEREF _Toc176344263 \h </w:instrText>
      </w:r>
      <w:r>
        <w:rPr>
          <w:noProof/>
        </w:rPr>
      </w:r>
      <w:r>
        <w:rPr>
          <w:noProof/>
        </w:rPr>
        <w:fldChar w:fldCharType="separate"/>
      </w:r>
      <w:r>
        <w:rPr>
          <w:noProof/>
        </w:rPr>
        <w:t>45</w:t>
      </w:r>
      <w:r>
        <w:rPr>
          <w:noProof/>
        </w:rPr>
        <w:fldChar w:fldCharType="end"/>
      </w:r>
    </w:p>
    <w:p w14:paraId="57C0B4E8" w14:textId="3E839FC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5.2.7</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MCPTTUserProfileIndex</w:t>
      </w:r>
      <w:r>
        <w:rPr>
          <w:noProof/>
        </w:rPr>
        <w:tab/>
      </w:r>
      <w:r>
        <w:rPr>
          <w:noProof/>
        </w:rPr>
        <w:fldChar w:fldCharType="begin"/>
      </w:r>
      <w:r>
        <w:rPr>
          <w:noProof/>
        </w:rPr>
        <w:instrText xml:space="preserve"> PAGEREF _Toc176344264 \h </w:instrText>
      </w:r>
      <w:r>
        <w:rPr>
          <w:noProof/>
        </w:rPr>
      </w:r>
      <w:r>
        <w:rPr>
          <w:noProof/>
        </w:rPr>
        <w:fldChar w:fldCharType="separate"/>
      </w:r>
      <w:r>
        <w:rPr>
          <w:noProof/>
        </w:rPr>
        <w:t>45</w:t>
      </w:r>
      <w:r>
        <w:rPr>
          <w:noProof/>
        </w:rPr>
        <w:fldChar w:fldCharType="end"/>
      </w:r>
    </w:p>
    <w:p w14:paraId="16E8FE3A" w14:textId="3DBAB6B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5.2.7</w:t>
      </w:r>
      <w:r>
        <w:rPr>
          <w:noProof/>
          <w:lang w:eastAsia="ko-KR"/>
        </w:rPr>
        <w:t>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MCPTTUserProfileName</w:t>
      </w:r>
      <w:r>
        <w:rPr>
          <w:noProof/>
        </w:rPr>
        <w:tab/>
      </w:r>
      <w:r>
        <w:rPr>
          <w:noProof/>
        </w:rPr>
        <w:fldChar w:fldCharType="begin"/>
      </w:r>
      <w:r>
        <w:rPr>
          <w:noProof/>
        </w:rPr>
        <w:instrText xml:space="preserve"> PAGEREF _Toc176344265 \h </w:instrText>
      </w:r>
      <w:r>
        <w:rPr>
          <w:noProof/>
        </w:rPr>
      </w:r>
      <w:r>
        <w:rPr>
          <w:noProof/>
        </w:rPr>
        <w:fldChar w:fldCharType="separate"/>
      </w:r>
      <w:r>
        <w:rPr>
          <w:noProof/>
        </w:rPr>
        <w:t>45</w:t>
      </w:r>
      <w:r>
        <w:rPr>
          <w:noProof/>
        </w:rPr>
        <w:fldChar w:fldCharType="end"/>
      </w:r>
    </w:p>
    <w:p w14:paraId="036DB7AA" w14:textId="37891C8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5.2.7C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_Toc176344266 \h </w:instrText>
      </w:r>
      <w:r>
        <w:rPr>
          <w:noProof/>
        </w:rPr>
      </w:r>
      <w:r>
        <w:rPr>
          <w:noProof/>
        </w:rPr>
        <w:fldChar w:fldCharType="separate"/>
      </w:r>
      <w:r>
        <w:rPr>
          <w:noProof/>
        </w:rPr>
        <w:t>46</w:t>
      </w:r>
      <w:r>
        <w:rPr>
          <w:noProof/>
        </w:rPr>
        <w:fldChar w:fldCharType="end"/>
      </w:r>
    </w:p>
    <w:p w14:paraId="232B97E7" w14:textId="649B78D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w:t>
      </w:r>
      <w:r>
        <w:rPr>
          <w:noProof/>
        </w:rPr>
        <w:tab/>
      </w:r>
      <w:r>
        <w:rPr>
          <w:noProof/>
        </w:rPr>
        <w:fldChar w:fldCharType="begin"/>
      </w:r>
      <w:r>
        <w:rPr>
          <w:noProof/>
        </w:rPr>
        <w:instrText xml:space="preserve"> PAGEREF _Toc176344267 \h </w:instrText>
      </w:r>
      <w:r>
        <w:rPr>
          <w:noProof/>
        </w:rPr>
      </w:r>
      <w:r>
        <w:rPr>
          <w:noProof/>
        </w:rPr>
        <w:fldChar w:fldCharType="separate"/>
      </w:r>
      <w:r>
        <w:rPr>
          <w:noProof/>
        </w:rPr>
        <w:t>46</w:t>
      </w:r>
      <w:r>
        <w:rPr>
          <w:noProof/>
        </w:rPr>
        <w:fldChar w:fldCharType="end"/>
      </w:r>
    </w:p>
    <w:p w14:paraId="5A6F33A9" w14:textId="2C1D43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w:t>
      </w:r>
      <w:r>
        <w:rPr>
          <w:noProof/>
        </w:rPr>
        <w:tab/>
      </w:r>
      <w:r>
        <w:rPr>
          <w:noProof/>
        </w:rPr>
        <w:fldChar w:fldCharType="begin"/>
      </w:r>
      <w:r>
        <w:rPr>
          <w:noProof/>
        </w:rPr>
        <w:instrText xml:space="preserve"> PAGEREF _Toc176344268 \h </w:instrText>
      </w:r>
      <w:r>
        <w:rPr>
          <w:noProof/>
        </w:rPr>
      </w:r>
      <w:r>
        <w:rPr>
          <w:noProof/>
        </w:rPr>
        <w:fldChar w:fldCharType="separate"/>
      </w:r>
      <w:r>
        <w:rPr>
          <w:noProof/>
        </w:rPr>
        <w:t>46</w:t>
      </w:r>
      <w:r>
        <w:rPr>
          <w:noProof/>
        </w:rPr>
        <w:fldChar w:fldCharType="end"/>
      </w:r>
    </w:p>
    <w:p w14:paraId="771DC3D1" w14:textId="2B1EC85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5.2.8B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_Toc176344269 \h </w:instrText>
      </w:r>
      <w:r>
        <w:rPr>
          <w:noProof/>
        </w:rPr>
      </w:r>
      <w:r>
        <w:rPr>
          <w:noProof/>
        </w:rPr>
        <w:fldChar w:fldCharType="separate"/>
      </w:r>
      <w:r>
        <w:rPr>
          <w:noProof/>
        </w:rPr>
        <w:t>46</w:t>
      </w:r>
      <w:r>
        <w:rPr>
          <w:noProof/>
        </w:rPr>
        <w:fldChar w:fldCharType="end"/>
      </w:r>
    </w:p>
    <w:p w14:paraId="4BEE1892" w14:textId="582655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_Toc176344270 \h </w:instrText>
      </w:r>
      <w:r>
        <w:rPr>
          <w:noProof/>
        </w:rPr>
      </w:r>
      <w:r>
        <w:rPr>
          <w:noProof/>
        </w:rPr>
        <w:fldChar w:fldCharType="separate"/>
      </w:r>
      <w:r>
        <w:rPr>
          <w:noProof/>
        </w:rPr>
        <w:t>47</w:t>
      </w:r>
      <w:r>
        <w:rPr>
          <w:noProof/>
        </w:rPr>
        <w:fldChar w:fldCharType="end"/>
      </w:r>
    </w:p>
    <w:p w14:paraId="08316565" w14:textId="118579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_Toc176344271 \h </w:instrText>
      </w:r>
      <w:r>
        <w:rPr>
          <w:noProof/>
        </w:rPr>
      </w:r>
      <w:r>
        <w:rPr>
          <w:noProof/>
        </w:rPr>
        <w:fldChar w:fldCharType="separate"/>
      </w:r>
      <w:r>
        <w:rPr>
          <w:noProof/>
        </w:rPr>
        <w:t>47</w:t>
      </w:r>
      <w:r>
        <w:rPr>
          <w:noProof/>
        </w:rPr>
        <w:fldChar w:fldCharType="end"/>
      </w:r>
    </w:p>
    <w:p w14:paraId="6A0B8AB0" w14:textId="13E6A98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_Toc176344272 \h </w:instrText>
      </w:r>
      <w:r>
        <w:rPr>
          <w:noProof/>
        </w:rPr>
      </w:r>
      <w:r>
        <w:rPr>
          <w:noProof/>
        </w:rPr>
        <w:fldChar w:fldCharType="separate"/>
      </w:r>
      <w:r>
        <w:rPr>
          <w:noProof/>
        </w:rPr>
        <w:t>47</w:t>
      </w:r>
      <w:r>
        <w:rPr>
          <w:noProof/>
        </w:rPr>
        <w:fldChar w:fldCharType="end"/>
      </w:r>
    </w:p>
    <w:p w14:paraId="57D46837" w14:textId="42684E1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rPr>
        <w:tab/>
      </w:r>
      <w:r>
        <w:rPr>
          <w:noProof/>
        </w:rPr>
        <w:fldChar w:fldCharType="begin"/>
      </w:r>
      <w:r>
        <w:rPr>
          <w:noProof/>
        </w:rPr>
        <w:instrText xml:space="preserve"> PAGEREF _Toc176344273 \h </w:instrText>
      </w:r>
      <w:r>
        <w:rPr>
          <w:noProof/>
        </w:rPr>
      </w:r>
      <w:r>
        <w:rPr>
          <w:noProof/>
        </w:rPr>
        <w:fldChar w:fldCharType="separate"/>
      </w:r>
      <w:r>
        <w:rPr>
          <w:noProof/>
        </w:rPr>
        <w:t>47</w:t>
      </w:r>
      <w:r>
        <w:rPr>
          <w:noProof/>
        </w:rPr>
        <w:fldChar w:fldCharType="end"/>
      </w:r>
    </w:p>
    <w:p w14:paraId="0AAEDD80" w14:textId="00B6B37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rPr>
        <w:tab/>
      </w:r>
      <w:r>
        <w:rPr>
          <w:noProof/>
        </w:rPr>
        <w:fldChar w:fldCharType="begin"/>
      </w:r>
      <w:r>
        <w:rPr>
          <w:noProof/>
        </w:rPr>
        <w:instrText xml:space="preserve"> PAGEREF _Toc176344274 \h </w:instrText>
      </w:r>
      <w:r>
        <w:rPr>
          <w:noProof/>
        </w:rPr>
      </w:r>
      <w:r>
        <w:rPr>
          <w:noProof/>
        </w:rPr>
        <w:fldChar w:fldCharType="separate"/>
      </w:r>
      <w:r>
        <w:rPr>
          <w:noProof/>
        </w:rPr>
        <w:t>48</w:t>
      </w:r>
      <w:r>
        <w:rPr>
          <w:noProof/>
        </w:rPr>
        <w:fldChar w:fldCharType="end"/>
      </w:r>
    </w:p>
    <w:p w14:paraId="717430F8" w14:textId="25C7C1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_Toc176344275 \h </w:instrText>
      </w:r>
      <w:r>
        <w:rPr>
          <w:noProof/>
        </w:rPr>
      </w:r>
      <w:r>
        <w:rPr>
          <w:noProof/>
        </w:rPr>
        <w:fldChar w:fldCharType="separate"/>
      </w:r>
      <w:r>
        <w:rPr>
          <w:noProof/>
        </w:rPr>
        <w:t>48</w:t>
      </w:r>
      <w:r>
        <w:rPr>
          <w:noProof/>
        </w:rPr>
        <w:fldChar w:fldCharType="end"/>
      </w:r>
    </w:p>
    <w:p w14:paraId="11878026" w14:textId="0E511BE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_Toc176344276 \h </w:instrText>
      </w:r>
      <w:r>
        <w:rPr>
          <w:noProof/>
        </w:rPr>
      </w:r>
      <w:r>
        <w:rPr>
          <w:noProof/>
        </w:rPr>
        <w:fldChar w:fldCharType="separate"/>
      </w:r>
      <w:r>
        <w:rPr>
          <w:noProof/>
        </w:rPr>
        <w:t>48</w:t>
      </w:r>
      <w:r>
        <w:rPr>
          <w:noProof/>
        </w:rPr>
        <w:fldChar w:fldCharType="end"/>
      </w:r>
    </w:p>
    <w:p w14:paraId="164BF492" w14:textId="2F83D36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_Toc176344277 \h </w:instrText>
      </w:r>
      <w:r>
        <w:rPr>
          <w:noProof/>
        </w:rPr>
      </w:r>
      <w:r>
        <w:rPr>
          <w:noProof/>
        </w:rPr>
        <w:fldChar w:fldCharType="separate"/>
      </w:r>
      <w:r>
        <w:rPr>
          <w:noProof/>
        </w:rPr>
        <w:t>48</w:t>
      </w:r>
      <w:r>
        <w:rPr>
          <w:noProof/>
        </w:rPr>
        <w:fldChar w:fldCharType="end"/>
      </w:r>
    </w:p>
    <w:p w14:paraId="7AF23271" w14:textId="7B635D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5</w:t>
      </w:r>
      <w:r>
        <w:rPr>
          <w:noProof/>
        </w:rPr>
        <w:t>.2.1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_Toc176344278 \h </w:instrText>
      </w:r>
      <w:r>
        <w:rPr>
          <w:noProof/>
        </w:rPr>
      </w:r>
      <w:r>
        <w:rPr>
          <w:noProof/>
        </w:rPr>
        <w:fldChar w:fldCharType="separate"/>
      </w:r>
      <w:r>
        <w:rPr>
          <w:noProof/>
        </w:rPr>
        <w:t>49</w:t>
      </w:r>
      <w:r>
        <w:rPr>
          <w:noProof/>
        </w:rPr>
        <w:fldChar w:fldCharType="end"/>
      </w:r>
    </w:p>
    <w:p w14:paraId="38861C1A" w14:textId="752183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/&lt;x&gt;/Entry/MCPTTID</w:t>
      </w:r>
      <w:r>
        <w:rPr>
          <w:noProof/>
        </w:rPr>
        <w:tab/>
      </w:r>
      <w:r>
        <w:rPr>
          <w:noProof/>
        </w:rPr>
        <w:fldChar w:fldCharType="begin"/>
      </w:r>
      <w:r>
        <w:rPr>
          <w:noProof/>
        </w:rPr>
        <w:instrText xml:space="preserve"> PAGEREF _Toc176344279 \h </w:instrText>
      </w:r>
      <w:r>
        <w:rPr>
          <w:noProof/>
        </w:rPr>
      </w:r>
      <w:r>
        <w:rPr>
          <w:noProof/>
        </w:rPr>
        <w:fldChar w:fldCharType="separate"/>
      </w:r>
      <w:r>
        <w:rPr>
          <w:noProof/>
        </w:rPr>
        <w:t>49</w:t>
      </w:r>
      <w:r>
        <w:rPr>
          <w:noProof/>
        </w:rPr>
        <w:fldChar w:fldCharType="end"/>
      </w:r>
    </w:p>
    <w:p w14:paraId="0BF0DF73" w14:textId="62C44B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 Entry/DiscoveryGroupID</w:t>
      </w:r>
      <w:r>
        <w:rPr>
          <w:noProof/>
        </w:rPr>
        <w:tab/>
      </w:r>
      <w:r>
        <w:rPr>
          <w:noProof/>
        </w:rPr>
        <w:fldChar w:fldCharType="begin"/>
      </w:r>
      <w:r>
        <w:rPr>
          <w:noProof/>
        </w:rPr>
        <w:instrText xml:space="preserve"> PAGEREF _Toc176344280 \h </w:instrText>
      </w:r>
      <w:r>
        <w:rPr>
          <w:noProof/>
        </w:rPr>
      </w:r>
      <w:r>
        <w:rPr>
          <w:noProof/>
        </w:rPr>
        <w:fldChar w:fldCharType="separate"/>
      </w:r>
      <w:r>
        <w:rPr>
          <w:noProof/>
        </w:rPr>
        <w:t>49</w:t>
      </w:r>
      <w:r>
        <w:rPr>
          <w:noProof/>
        </w:rPr>
        <w:fldChar w:fldCharType="end"/>
      </w:r>
    </w:p>
    <w:p w14:paraId="32B8F5A0" w14:textId="079FC5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_Toc176344281 \h </w:instrText>
      </w:r>
      <w:r>
        <w:rPr>
          <w:noProof/>
        </w:rPr>
      </w:r>
      <w:r>
        <w:rPr>
          <w:noProof/>
        </w:rPr>
        <w:fldChar w:fldCharType="separate"/>
      </w:r>
      <w:r>
        <w:rPr>
          <w:noProof/>
        </w:rPr>
        <w:t>49</w:t>
      </w:r>
      <w:r>
        <w:rPr>
          <w:noProof/>
        </w:rPr>
        <w:fldChar w:fldCharType="end"/>
      </w:r>
    </w:p>
    <w:p w14:paraId="7CB3D376" w14:textId="3FB3AB6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_Toc176344282 \h </w:instrText>
      </w:r>
      <w:r>
        <w:rPr>
          <w:noProof/>
        </w:rPr>
      </w:r>
      <w:r>
        <w:rPr>
          <w:noProof/>
        </w:rPr>
        <w:fldChar w:fldCharType="separate"/>
      </w:r>
      <w:r>
        <w:rPr>
          <w:noProof/>
        </w:rPr>
        <w:t>49</w:t>
      </w:r>
      <w:r>
        <w:rPr>
          <w:noProof/>
        </w:rPr>
        <w:fldChar w:fldCharType="end"/>
      </w:r>
    </w:p>
    <w:p w14:paraId="19C45BFE" w14:textId="029253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19B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_Toc176344283 \h </w:instrText>
      </w:r>
      <w:r>
        <w:rPr>
          <w:noProof/>
        </w:rPr>
      </w:r>
      <w:r>
        <w:rPr>
          <w:noProof/>
        </w:rPr>
        <w:fldChar w:fldCharType="separate"/>
      </w:r>
      <w:r>
        <w:rPr>
          <w:noProof/>
        </w:rPr>
        <w:t>50</w:t>
      </w:r>
      <w:r>
        <w:rPr>
          <w:noProof/>
        </w:rPr>
        <w:fldChar w:fldCharType="end"/>
      </w:r>
    </w:p>
    <w:p w14:paraId="1D09D825" w14:textId="7A3B191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/Common/PrivateCall/ManualCommence</w:t>
      </w:r>
      <w:r>
        <w:rPr>
          <w:noProof/>
        </w:rPr>
        <w:tab/>
      </w:r>
      <w:r>
        <w:rPr>
          <w:noProof/>
        </w:rPr>
        <w:fldChar w:fldCharType="begin"/>
      </w:r>
      <w:r>
        <w:rPr>
          <w:noProof/>
        </w:rPr>
        <w:instrText xml:space="preserve"> PAGEREF _Toc176344284 \h </w:instrText>
      </w:r>
      <w:r>
        <w:rPr>
          <w:noProof/>
        </w:rPr>
      </w:r>
      <w:r>
        <w:rPr>
          <w:noProof/>
        </w:rPr>
        <w:fldChar w:fldCharType="separate"/>
      </w:r>
      <w:r>
        <w:rPr>
          <w:noProof/>
        </w:rPr>
        <w:t>50</w:t>
      </w:r>
      <w:r>
        <w:rPr>
          <w:noProof/>
        </w:rPr>
        <w:fldChar w:fldCharType="end"/>
      </w:r>
    </w:p>
    <w:p w14:paraId="1DB5D81D" w14:textId="611FD46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/Common/PrivateCall/AutoCommence</w:t>
      </w:r>
      <w:r>
        <w:rPr>
          <w:noProof/>
        </w:rPr>
        <w:tab/>
      </w:r>
      <w:r>
        <w:rPr>
          <w:noProof/>
        </w:rPr>
        <w:fldChar w:fldCharType="begin"/>
      </w:r>
      <w:r>
        <w:rPr>
          <w:noProof/>
        </w:rPr>
        <w:instrText xml:space="preserve"> PAGEREF _Toc176344285 \h </w:instrText>
      </w:r>
      <w:r>
        <w:rPr>
          <w:noProof/>
        </w:rPr>
      </w:r>
      <w:r>
        <w:rPr>
          <w:noProof/>
        </w:rPr>
        <w:fldChar w:fldCharType="separate"/>
      </w:r>
      <w:r>
        <w:rPr>
          <w:noProof/>
        </w:rPr>
        <w:t>50</w:t>
      </w:r>
      <w:r>
        <w:rPr>
          <w:noProof/>
        </w:rPr>
        <w:fldChar w:fldCharType="end"/>
      </w:r>
    </w:p>
    <w:p w14:paraId="64308DC0" w14:textId="74A1450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/Common/PrivateCall/AutoAnswer</w:t>
      </w:r>
      <w:r>
        <w:rPr>
          <w:noProof/>
        </w:rPr>
        <w:tab/>
      </w:r>
      <w:r>
        <w:rPr>
          <w:noProof/>
        </w:rPr>
        <w:fldChar w:fldCharType="begin"/>
      </w:r>
      <w:r>
        <w:rPr>
          <w:noProof/>
        </w:rPr>
        <w:instrText xml:space="preserve"> PAGEREF _Toc176344286 \h </w:instrText>
      </w:r>
      <w:r>
        <w:rPr>
          <w:noProof/>
        </w:rPr>
      </w:r>
      <w:r>
        <w:rPr>
          <w:noProof/>
        </w:rPr>
        <w:fldChar w:fldCharType="separate"/>
      </w:r>
      <w:r>
        <w:rPr>
          <w:noProof/>
        </w:rPr>
        <w:t>50</w:t>
      </w:r>
      <w:r>
        <w:rPr>
          <w:noProof/>
        </w:rPr>
        <w:fldChar w:fldCharType="end"/>
      </w:r>
    </w:p>
    <w:p w14:paraId="35BAE7F3" w14:textId="197CC7A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/Common/PrivateCall/FailRestrict</w:t>
      </w:r>
      <w:r>
        <w:rPr>
          <w:noProof/>
        </w:rPr>
        <w:tab/>
      </w:r>
      <w:r>
        <w:rPr>
          <w:noProof/>
        </w:rPr>
        <w:fldChar w:fldCharType="begin"/>
      </w:r>
      <w:r>
        <w:rPr>
          <w:noProof/>
        </w:rPr>
        <w:instrText xml:space="preserve"> PAGEREF _Toc176344287 \h </w:instrText>
      </w:r>
      <w:r>
        <w:rPr>
          <w:noProof/>
        </w:rPr>
      </w:r>
      <w:r>
        <w:rPr>
          <w:noProof/>
        </w:rPr>
        <w:fldChar w:fldCharType="separate"/>
      </w:r>
      <w:r>
        <w:rPr>
          <w:noProof/>
        </w:rPr>
        <w:t>51</w:t>
      </w:r>
      <w:r>
        <w:rPr>
          <w:noProof/>
        </w:rPr>
        <w:fldChar w:fldCharType="end"/>
      </w:r>
    </w:p>
    <w:p w14:paraId="5E613004" w14:textId="0B87F41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_Toc176344288 \h </w:instrText>
      </w:r>
      <w:r>
        <w:rPr>
          <w:noProof/>
        </w:rPr>
      </w:r>
      <w:r>
        <w:rPr>
          <w:noProof/>
        </w:rPr>
        <w:fldChar w:fldCharType="separate"/>
      </w:r>
      <w:r>
        <w:rPr>
          <w:noProof/>
        </w:rPr>
        <w:t>51</w:t>
      </w:r>
      <w:r>
        <w:rPr>
          <w:noProof/>
        </w:rPr>
        <w:fldChar w:fldCharType="end"/>
      </w:r>
    </w:p>
    <w:p w14:paraId="517BE205" w14:textId="1D1E1E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PrivateCall/AllowedFloorControlProtection</w:t>
      </w:r>
      <w:r>
        <w:rPr>
          <w:noProof/>
        </w:rPr>
        <w:tab/>
      </w:r>
      <w:r>
        <w:rPr>
          <w:noProof/>
        </w:rPr>
        <w:fldChar w:fldCharType="begin"/>
      </w:r>
      <w:r>
        <w:rPr>
          <w:noProof/>
        </w:rPr>
        <w:instrText xml:space="preserve"> PAGEREF _Toc176344289 \h </w:instrText>
      </w:r>
      <w:r>
        <w:rPr>
          <w:noProof/>
        </w:rPr>
      </w:r>
      <w:r>
        <w:rPr>
          <w:noProof/>
        </w:rPr>
        <w:fldChar w:fldCharType="separate"/>
      </w:r>
      <w:r>
        <w:rPr>
          <w:noProof/>
        </w:rPr>
        <w:t>51</w:t>
      </w:r>
      <w:r>
        <w:rPr>
          <w:noProof/>
        </w:rPr>
        <w:fldChar w:fldCharType="end"/>
      </w:r>
    </w:p>
    <w:p w14:paraId="189AA81F" w14:textId="482A5B5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_Toc176344290 \h </w:instrText>
      </w:r>
      <w:r>
        <w:rPr>
          <w:noProof/>
        </w:rPr>
      </w:r>
      <w:r>
        <w:rPr>
          <w:noProof/>
        </w:rPr>
        <w:fldChar w:fldCharType="separate"/>
      </w:r>
      <w:r>
        <w:rPr>
          <w:noProof/>
        </w:rPr>
        <w:t>52</w:t>
      </w:r>
      <w:r>
        <w:rPr>
          <w:noProof/>
        </w:rPr>
        <w:fldChar w:fldCharType="end"/>
      </w:r>
    </w:p>
    <w:p w14:paraId="003059A0" w14:textId="01A8147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_Toc176344291 \h </w:instrText>
      </w:r>
      <w:r>
        <w:rPr>
          <w:noProof/>
        </w:rPr>
      </w:r>
      <w:r>
        <w:rPr>
          <w:noProof/>
        </w:rPr>
        <w:fldChar w:fldCharType="separate"/>
      </w:r>
      <w:r>
        <w:rPr>
          <w:noProof/>
        </w:rPr>
        <w:t>52</w:t>
      </w:r>
      <w:r>
        <w:rPr>
          <w:noProof/>
        </w:rPr>
        <w:fldChar w:fldCharType="end"/>
      </w:r>
    </w:p>
    <w:p w14:paraId="59EAF09E" w14:textId="6E26808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_Toc176344292 \h </w:instrText>
      </w:r>
      <w:r>
        <w:rPr>
          <w:noProof/>
        </w:rPr>
      </w:r>
      <w:r>
        <w:rPr>
          <w:noProof/>
        </w:rPr>
        <w:fldChar w:fldCharType="separate"/>
      </w:r>
      <w:r>
        <w:rPr>
          <w:noProof/>
        </w:rPr>
        <w:t>52</w:t>
      </w:r>
      <w:r>
        <w:rPr>
          <w:noProof/>
        </w:rPr>
        <w:fldChar w:fldCharType="end"/>
      </w:r>
    </w:p>
    <w:p w14:paraId="251DBEA9" w14:textId="6AD769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MCPTTPrivateRecipient</w:t>
      </w:r>
      <w:r>
        <w:rPr>
          <w:noProof/>
        </w:rPr>
        <w:tab/>
      </w:r>
      <w:r>
        <w:rPr>
          <w:noProof/>
        </w:rPr>
        <w:fldChar w:fldCharType="begin"/>
      </w:r>
      <w:r>
        <w:rPr>
          <w:noProof/>
        </w:rPr>
        <w:instrText xml:space="preserve"> PAGEREF _Toc176344293 \h </w:instrText>
      </w:r>
      <w:r>
        <w:rPr>
          <w:noProof/>
        </w:rPr>
      </w:r>
      <w:r>
        <w:rPr>
          <w:noProof/>
        </w:rPr>
        <w:fldChar w:fldCharType="separate"/>
      </w:r>
      <w:r>
        <w:rPr>
          <w:noProof/>
        </w:rPr>
        <w:t>52</w:t>
      </w:r>
      <w:r>
        <w:rPr>
          <w:noProof/>
        </w:rPr>
        <w:fldChar w:fldCharType="end"/>
      </w:r>
    </w:p>
    <w:p w14:paraId="0128126B" w14:textId="17D8291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.2.29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PrivateCall/EmergencyCall/ MCPTTPrivateRecipient</w:t>
      </w:r>
      <w:r>
        <w:rPr>
          <w:noProof/>
        </w:rPr>
        <w:t>/Entry</w:t>
      </w:r>
      <w:r>
        <w:rPr>
          <w:noProof/>
        </w:rPr>
        <w:tab/>
      </w:r>
      <w:r>
        <w:rPr>
          <w:noProof/>
        </w:rPr>
        <w:fldChar w:fldCharType="begin"/>
      </w:r>
      <w:r>
        <w:rPr>
          <w:noProof/>
        </w:rPr>
        <w:instrText xml:space="preserve"> PAGEREF _Toc176344294 \h </w:instrText>
      </w:r>
      <w:r>
        <w:rPr>
          <w:noProof/>
        </w:rPr>
      </w:r>
      <w:r>
        <w:rPr>
          <w:noProof/>
        </w:rPr>
        <w:fldChar w:fldCharType="separate"/>
      </w:r>
      <w:r>
        <w:rPr>
          <w:noProof/>
        </w:rPr>
        <w:t>53</w:t>
      </w:r>
      <w:r>
        <w:rPr>
          <w:noProof/>
        </w:rPr>
        <w:fldChar w:fldCharType="end"/>
      </w:r>
    </w:p>
    <w:p w14:paraId="79574F1C" w14:textId="0953BD1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MCPTTPrivateRecipient</w:t>
      </w:r>
      <w:r>
        <w:rPr>
          <w:noProof/>
        </w:rPr>
        <w:t>/Entry/ID</w:t>
      </w:r>
      <w:r>
        <w:rPr>
          <w:noProof/>
        </w:rPr>
        <w:tab/>
      </w:r>
      <w:r>
        <w:rPr>
          <w:noProof/>
        </w:rPr>
        <w:fldChar w:fldCharType="begin"/>
      </w:r>
      <w:r>
        <w:rPr>
          <w:noProof/>
        </w:rPr>
        <w:instrText xml:space="preserve"> PAGEREF _Toc176344295 \h </w:instrText>
      </w:r>
      <w:r>
        <w:rPr>
          <w:noProof/>
        </w:rPr>
      </w:r>
      <w:r>
        <w:rPr>
          <w:noProof/>
        </w:rPr>
        <w:fldChar w:fldCharType="separate"/>
      </w:r>
      <w:r>
        <w:rPr>
          <w:noProof/>
        </w:rPr>
        <w:t>53</w:t>
      </w:r>
      <w:r>
        <w:rPr>
          <w:noProof/>
        </w:rPr>
        <w:fldChar w:fldCharType="end"/>
      </w:r>
    </w:p>
    <w:p w14:paraId="2582E6E0" w14:textId="1C3E74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29C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/&lt;x&gt;/Common/PrivateCall/</w:t>
      </w:r>
      <w:r>
        <w:rPr>
          <w:noProof/>
          <w:lang w:eastAsia="ko-KR"/>
        </w:rPr>
        <w:t>EmergencyCall/ MCPTTPrivateRecipient</w:t>
      </w:r>
      <w:r>
        <w:rPr>
          <w:noProof/>
        </w:rPr>
        <w:t>/Entry/DiscoveryGroupID</w:t>
      </w:r>
      <w:r>
        <w:rPr>
          <w:noProof/>
        </w:rPr>
        <w:tab/>
      </w:r>
      <w:r>
        <w:rPr>
          <w:noProof/>
        </w:rPr>
        <w:fldChar w:fldCharType="begin"/>
      </w:r>
      <w:r>
        <w:rPr>
          <w:noProof/>
        </w:rPr>
        <w:instrText xml:space="preserve"> PAGEREF _Toc176344296 \h </w:instrText>
      </w:r>
      <w:r>
        <w:rPr>
          <w:noProof/>
        </w:rPr>
      </w:r>
      <w:r>
        <w:rPr>
          <w:noProof/>
        </w:rPr>
        <w:fldChar w:fldCharType="separate"/>
      </w:r>
      <w:r>
        <w:rPr>
          <w:noProof/>
        </w:rPr>
        <w:t>53</w:t>
      </w:r>
      <w:r>
        <w:rPr>
          <w:noProof/>
        </w:rPr>
        <w:fldChar w:fldCharType="end"/>
      </w:r>
    </w:p>
    <w:p w14:paraId="29DFEE93" w14:textId="0AFA1B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.2.2</w:t>
      </w:r>
      <w:r>
        <w:rPr>
          <w:noProof/>
          <w:lang w:eastAsia="ko-KR"/>
        </w:rPr>
        <w:t>9D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/PrivateCall/</w:t>
      </w:r>
      <w:r>
        <w:rPr>
          <w:noProof/>
          <w:lang w:eastAsia="ko-KR"/>
        </w:rPr>
        <w:t>EmergencyCall/ MCPTTPrivateRecipient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_Toc176344297 \h </w:instrText>
      </w:r>
      <w:r>
        <w:rPr>
          <w:noProof/>
        </w:rPr>
      </w:r>
      <w:r>
        <w:rPr>
          <w:noProof/>
        </w:rPr>
        <w:fldChar w:fldCharType="separate"/>
      </w:r>
      <w:r>
        <w:rPr>
          <w:noProof/>
        </w:rPr>
        <w:t>53</w:t>
      </w:r>
      <w:r>
        <w:rPr>
          <w:noProof/>
        </w:rPr>
        <w:fldChar w:fldCharType="end"/>
      </w:r>
    </w:p>
    <w:p w14:paraId="0ED05705" w14:textId="71DC1E3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MCPTTPrivate</w:t>
      </w:r>
      <w:r>
        <w:rPr>
          <w:noProof/>
        </w:rPr>
        <w:t>Recipient/Entry/DisplayName</w:t>
      </w:r>
      <w:r>
        <w:rPr>
          <w:noProof/>
        </w:rPr>
        <w:tab/>
      </w:r>
      <w:r>
        <w:rPr>
          <w:noProof/>
        </w:rPr>
        <w:fldChar w:fldCharType="begin"/>
      </w:r>
      <w:r>
        <w:rPr>
          <w:noProof/>
        </w:rPr>
        <w:instrText xml:space="preserve"> PAGEREF _Toc176344298 \h </w:instrText>
      </w:r>
      <w:r>
        <w:rPr>
          <w:noProof/>
        </w:rPr>
      </w:r>
      <w:r>
        <w:rPr>
          <w:noProof/>
        </w:rPr>
        <w:fldChar w:fldCharType="separate"/>
      </w:r>
      <w:r>
        <w:rPr>
          <w:noProof/>
        </w:rPr>
        <w:t>54</w:t>
      </w:r>
      <w:r>
        <w:rPr>
          <w:noProof/>
        </w:rPr>
        <w:fldChar w:fldCharType="end"/>
      </w:r>
    </w:p>
    <w:p w14:paraId="69A71795" w14:textId="3925D97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29F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MCPTTPrivate</w:t>
      </w:r>
      <w:r>
        <w:rPr>
          <w:noProof/>
        </w:rPr>
        <w:t>Recipient/Entry/Usage</w:t>
      </w:r>
      <w:r>
        <w:rPr>
          <w:noProof/>
        </w:rPr>
        <w:tab/>
      </w:r>
      <w:r>
        <w:rPr>
          <w:noProof/>
        </w:rPr>
        <w:fldChar w:fldCharType="begin"/>
      </w:r>
      <w:r>
        <w:rPr>
          <w:noProof/>
        </w:rPr>
        <w:instrText xml:space="preserve"> PAGEREF _Toc176344299 \h </w:instrText>
      </w:r>
      <w:r>
        <w:rPr>
          <w:noProof/>
        </w:rPr>
      </w:r>
      <w:r>
        <w:rPr>
          <w:noProof/>
        </w:rPr>
        <w:fldChar w:fldCharType="separate"/>
      </w:r>
      <w:r>
        <w:rPr>
          <w:noProof/>
        </w:rPr>
        <w:t>54</w:t>
      </w:r>
      <w:r>
        <w:rPr>
          <w:noProof/>
        </w:rPr>
        <w:fldChar w:fldCharType="end"/>
      </w:r>
    </w:p>
    <w:p w14:paraId="4A4094E2" w14:textId="31C6F10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w:t>
      </w:r>
      <w:r>
        <w:rPr>
          <w:noProof/>
        </w:rPr>
        <w:tab/>
      </w:r>
      <w:r>
        <w:rPr>
          <w:noProof/>
        </w:rPr>
        <w:fldChar w:fldCharType="begin"/>
      </w:r>
      <w:r>
        <w:rPr>
          <w:noProof/>
        </w:rPr>
        <w:instrText xml:space="preserve"> PAGEREF _Toc176344300 \h </w:instrText>
      </w:r>
      <w:r>
        <w:rPr>
          <w:noProof/>
        </w:rPr>
      </w:r>
      <w:r>
        <w:rPr>
          <w:noProof/>
        </w:rPr>
        <w:fldChar w:fldCharType="separate"/>
      </w:r>
      <w:r>
        <w:rPr>
          <w:noProof/>
        </w:rPr>
        <w:t>54</w:t>
      </w:r>
      <w:r>
        <w:rPr>
          <w:noProof/>
        </w:rPr>
        <w:fldChar w:fldCharType="end"/>
      </w:r>
    </w:p>
    <w:p w14:paraId="2A9C6F34" w14:textId="7602C14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/Common/MCPTTGroupCall/MaxSimultaneousCallsN6</w:t>
      </w:r>
      <w:r>
        <w:rPr>
          <w:noProof/>
        </w:rPr>
        <w:tab/>
      </w:r>
      <w:r>
        <w:rPr>
          <w:noProof/>
        </w:rPr>
        <w:fldChar w:fldCharType="begin"/>
      </w:r>
      <w:r>
        <w:rPr>
          <w:noProof/>
        </w:rPr>
        <w:instrText xml:space="preserve"> PAGEREF _Toc176344301 \h </w:instrText>
      </w:r>
      <w:r>
        <w:rPr>
          <w:noProof/>
        </w:rPr>
      </w:r>
      <w:r>
        <w:rPr>
          <w:noProof/>
        </w:rPr>
        <w:fldChar w:fldCharType="separate"/>
      </w:r>
      <w:r>
        <w:rPr>
          <w:noProof/>
        </w:rPr>
        <w:t>55</w:t>
      </w:r>
      <w:r>
        <w:rPr>
          <w:noProof/>
        </w:rPr>
        <w:fldChar w:fldCharType="end"/>
      </w:r>
    </w:p>
    <w:p w14:paraId="4E62F435" w14:textId="6760175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w:t>
      </w:r>
      <w:r>
        <w:rPr>
          <w:noProof/>
        </w:rPr>
        <w:tab/>
      </w:r>
      <w:r>
        <w:rPr>
          <w:noProof/>
        </w:rPr>
        <w:fldChar w:fldCharType="begin"/>
      </w:r>
      <w:r>
        <w:rPr>
          <w:noProof/>
        </w:rPr>
        <w:instrText xml:space="preserve"> PAGEREF _Toc176344302 \h </w:instrText>
      </w:r>
      <w:r>
        <w:rPr>
          <w:noProof/>
        </w:rPr>
      </w:r>
      <w:r>
        <w:rPr>
          <w:noProof/>
        </w:rPr>
        <w:fldChar w:fldCharType="separate"/>
      </w:r>
      <w:r>
        <w:rPr>
          <w:noProof/>
        </w:rPr>
        <w:t>55</w:t>
      </w:r>
      <w:r>
        <w:rPr>
          <w:noProof/>
        </w:rPr>
        <w:fldChar w:fldCharType="end"/>
      </w:r>
    </w:p>
    <w:p w14:paraId="453F78AF" w14:textId="106D76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/Common/MCPTTGroupCall/EmergencyCall/Enabled</w:t>
      </w:r>
      <w:r>
        <w:rPr>
          <w:noProof/>
        </w:rPr>
        <w:tab/>
      </w:r>
      <w:r>
        <w:rPr>
          <w:noProof/>
        </w:rPr>
        <w:fldChar w:fldCharType="begin"/>
      </w:r>
      <w:r>
        <w:rPr>
          <w:noProof/>
        </w:rPr>
        <w:instrText xml:space="preserve"> PAGEREF _Toc176344303 \h </w:instrText>
      </w:r>
      <w:r>
        <w:rPr>
          <w:noProof/>
        </w:rPr>
      </w:r>
      <w:r>
        <w:rPr>
          <w:noProof/>
        </w:rPr>
        <w:fldChar w:fldCharType="separate"/>
      </w:r>
      <w:r>
        <w:rPr>
          <w:noProof/>
        </w:rPr>
        <w:t>55</w:t>
      </w:r>
      <w:r>
        <w:rPr>
          <w:noProof/>
        </w:rPr>
        <w:fldChar w:fldCharType="end"/>
      </w:r>
    </w:p>
    <w:p w14:paraId="2F05ACD7" w14:textId="5E176AF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w:t>
      </w:r>
      <w:r>
        <w:rPr>
          <w:noProof/>
        </w:rPr>
        <w:tab/>
      </w:r>
      <w:r>
        <w:rPr>
          <w:noProof/>
        </w:rPr>
        <w:fldChar w:fldCharType="begin"/>
      </w:r>
      <w:r>
        <w:rPr>
          <w:noProof/>
        </w:rPr>
        <w:instrText xml:space="preserve"> PAGEREF _Toc176344304 \h </w:instrText>
      </w:r>
      <w:r>
        <w:rPr>
          <w:noProof/>
        </w:rPr>
      </w:r>
      <w:r>
        <w:rPr>
          <w:noProof/>
        </w:rPr>
        <w:fldChar w:fldCharType="separate"/>
      </w:r>
      <w:r>
        <w:rPr>
          <w:noProof/>
        </w:rPr>
        <w:t>55</w:t>
      </w:r>
      <w:r>
        <w:rPr>
          <w:noProof/>
        </w:rPr>
        <w:fldChar w:fldCharType="end"/>
      </w:r>
    </w:p>
    <w:p w14:paraId="07C470BA" w14:textId="143A567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.2.34</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 xml:space="preserve">/EmergencyCall/ </w:t>
      </w:r>
      <w:r>
        <w:rPr>
          <w:noProof/>
        </w:rPr>
        <w:t>MCPTTGroupInitiation/Entry</w:t>
      </w:r>
      <w:r>
        <w:rPr>
          <w:noProof/>
        </w:rPr>
        <w:tab/>
      </w:r>
      <w:r>
        <w:rPr>
          <w:noProof/>
        </w:rPr>
        <w:fldChar w:fldCharType="begin"/>
      </w:r>
      <w:r>
        <w:rPr>
          <w:noProof/>
        </w:rPr>
        <w:instrText xml:space="preserve"> PAGEREF _Toc176344305 \h </w:instrText>
      </w:r>
      <w:r>
        <w:rPr>
          <w:noProof/>
        </w:rPr>
      </w:r>
      <w:r>
        <w:rPr>
          <w:noProof/>
        </w:rPr>
        <w:fldChar w:fldCharType="separate"/>
      </w:r>
      <w:r>
        <w:rPr>
          <w:noProof/>
        </w:rPr>
        <w:t>55</w:t>
      </w:r>
      <w:r>
        <w:rPr>
          <w:noProof/>
        </w:rPr>
        <w:fldChar w:fldCharType="end"/>
      </w:r>
    </w:p>
    <w:p w14:paraId="16254107" w14:textId="1002C1E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MCPTTGroupInitiation/Entry/GroupID</w:t>
      </w:r>
      <w:r>
        <w:rPr>
          <w:noProof/>
        </w:rPr>
        <w:tab/>
      </w:r>
      <w:r>
        <w:rPr>
          <w:noProof/>
        </w:rPr>
        <w:fldChar w:fldCharType="begin"/>
      </w:r>
      <w:r>
        <w:rPr>
          <w:noProof/>
        </w:rPr>
        <w:instrText xml:space="preserve"> PAGEREF _Toc176344306 \h </w:instrText>
      </w:r>
      <w:r>
        <w:rPr>
          <w:noProof/>
        </w:rPr>
      </w:r>
      <w:r>
        <w:rPr>
          <w:noProof/>
        </w:rPr>
        <w:fldChar w:fldCharType="separate"/>
      </w:r>
      <w:r>
        <w:rPr>
          <w:noProof/>
        </w:rPr>
        <w:t>56</w:t>
      </w:r>
      <w:r>
        <w:rPr>
          <w:noProof/>
        </w:rPr>
        <w:fldChar w:fldCharType="end"/>
      </w:r>
    </w:p>
    <w:p w14:paraId="2E3C5886" w14:textId="560F69E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34C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MCPTTGroupInitiation/Entry/DisplayName</w:t>
      </w:r>
      <w:r>
        <w:rPr>
          <w:noProof/>
        </w:rPr>
        <w:tab/>
      </w:r>
      <w:r>
        <w:rPr>
          <w:noProof/>
        </w:rPr>
        <w:fldChar w:fldCharType="begin"/>
      </w:r>
      <w:r>
        <w:rPr>
          <w:noProof/>
        </w:rPr>
        <w:instrText xml:space="preserve"> PAGEREF _Toc176344307 \h </w:instrText>
      </w:r>
      <w:r>
        <w:rPr>
          <w:noProof/>
        </w:rPr>
      </w:r>
      <w:r>
        <w:rPr>
          <w:noProof/>
        </w:rPr>
        <w:fldChar w:fldCharType="separate"/>
      </w:r>
      <w:r>
        <w:rPr>
          <w:noProof/>
        </w:rPr>
        <w:t>56</w:t>
      </w:r>
      <w:r>
        <w:rPr>
          <w:noProof/>
        </w:rPr>
        <w:fldChar w:fldCharType="end"/>
      </w:r>
    </w:p>
    <w:p w14:paraId="5C1CE23F" w14:textId="6122084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34D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MCPTTGroupInitiation/Entry/Usage</w:t>
      </w:r>
      <w:r>
        <w:rPr>
          <w:noProof/>
        </w:rPr>
        <w:tab/>
      </w:r>
      <w:r>
        <w:rPr>
          <w:noProof/>
        </w:rPr>
        <w:fldChar w:fldCharType="begin"/>
      </w:r>
      <w:r>
        <w:rPr>
          <w:noProof/>
        </w:rPr>
        <w:instrText xml:space="preserve"> PAGEREF _Toc176344308 \h </w:instrText>
      </w:r>
      <w:r>
        <w:rPr>
          <w:noProof/>
        </w:rPr>
      </w:r>
      <w:r>
        <w:rPr>
          <w:noProof/>
        </w:rPr>
        <w:fldChar w:fldCharType="separate"/>
      </w:r>
      <w:r>
        <w:rPr>
          <w:noProof/>
        </w:rPr>
        <w:t>56</w:t>
      </w:r>
      <w:r>
        <w:rPr>
          <w:noProof/>
        </w:rPr>
        <w:fldChar w:fldCharType="end"/>
      </w:r>
    </w:p>
    <w:p w14:paraId="5B20755C" w14:textId="10D46F0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CancelMCPTTGroup</w:t>
      </w:r>
      <w:r>
        <w:rPr>
          <w:noProof/>
        </w:rPr>
        <w:tab/>
      </w:r>
      <w:r>
        <w:rPr>
          <w:noProof/>
        </w:rPr>
        <w:fldChar w:fldCharType="begin"/>
      </w:r>
      <w:r>
        <w:rPr>
          <w:noProof/>
        </w:rPr>
        <w:instrText xml:space="preserve"> PAGEREF _Toc176344309 \h </w:instrText>
      </w:r>
      <w:r>
        <w:rPr>
          <w:noProof/>
        </w:rPr>
      </w:r>
      <w:r>
        <w:rPr>
          <w:noProof/>
        </w:rPr>
        <w:fldChar w:fldCharType="separate"/>
      </w:r>
      <w:r>
        <w:rPr>
          <w:noProof/>
        </w:rPr>
        <w:t>57</w:t>
      </w:r>
      <w:r>
        <w:rPr>
          <w:noProof/>
        </w:rPr>
        <w:fldChar w:fldCharType="end"/>
      </w:r>
    </w:p>
    <w:p w14:paraId="07432889" w14:textId="4F021BD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w:t>
      </w:r>
      <w:r>
        <w:rPr>
          <w:noProof/>
        </w:rPr>
        <w:tab/>
      </w:r>
      <w:r>
        <w:rPr>
          <w:noProof/>
        </w:rPr>
        <w:fldChar w:fldCharType="begin"/>
      </w:r>
      <w:r>
        <w:rPr>
          <w:noProof/>
        </w:rPr>
        <w:instrText xml:space="preserve"> PAGEREF _Toc176344310 \h </w:instrText>
      </w:r>
      <w:r>
        <w:rPr>
          <w:noProof/>
        </w:rPr>
      </w:r>
      <w:r>
        <w:rPr>
          <w:noProof/>
        </w:rPr>
        <w:fldChar w:fldCharType="separate"/>
      </w:r>
      <w:r>
        <w:rPr>
          <w:noProof/>
        </w:rPr>
        <w:t>57</w:t>
      </w:r>
      <w:r>
        <w:rPr>
          <w:noProof/>
        </w:rPr>
        <w:fldChar w:fldCharType="end"/>
      </w:r>
    </w:p>
    <w:p w14:paraId="3676C8A4" w14:textId="5382735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/Common/MCPTTGroupCall/ImminentPerilCall/Authorised</w:t>
      </w:r>
      <w:r>
        <w:rPr>
          <w:noProof/>
        </w:rPr>
        <w:tab/>
      </w:r>
      <w:r>
        <w:rPr>
          <w:noProof/>
        </w:rPr>
        <w:fldChar w:fldCharType="begin"/>
      </w:r>
      <w:r>
        <w:rPr>
          <w:noProof/>
        </w:rPr>
        <w:instrText xml:space="preserve"> PAGEREF _Toc176344311 \h </w:instrText>
      </w:r>
      <w:r>
        <w:rPr>
          <w:noProof/>
        </w:rPr>
      </w:r>
      <w:r>
        <w:rPr>
          <w:noProof/>
        </w:rPr>
        <w:fldChar w:fldCharType="separate"/>
      </w:r>
      <w:r>
        <w:rPr>
          <w:noProof/>
        </w:rPr>
        <w:t>57</w:t>
      </w:r>
      <w:r>
        <w:rPr>
          <w:noProof/>
        </w:rPr>
        <w:fldChar w:fldCharType="end"/>
      </w:r>
    </w:p>
    <w:p w14:paraId="05FC1040" w14:textId="5EC21DE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5.2.3</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/Common/MCPTTGroupCall/ImminentPerilCall/Cancel</w:t>
      </w:r>
      <w:r>
        <w:rPr>
          <w:noProof/>
        </w:rPr>
        <w:tab/>
      </w:r>
      <w:r>
        <w:rPr>
          <w:noProof/>
        </w:rPr>
        <w:fldChar w:fldCharType="begin"/>
      </w:r>
      <w:r>
        <w:rPr>
          <w:noProof/>
        </w:rPr>
        <w:instrText xml:space="preserve"> PAGEREF _Toc176344312 \h </w:instrText>
      </w:r>
      <w:r>
        <w:rPr>
          <w:noProof/>
        </w:rPr>
      </w:r>
      <w:r>
        <w:rPr>
          <w:noProof/>
        </w:rPr>
        <w:fldChar w:fldCharType="separate"/>
      </w:r>
      <w:r>
        <w:rPr>
          <w:noProof/>
        </w:rPr>
        <w:t>57</w:t>
      </w:r>
      <w:r>
        <w:rPr>
          <w:noProof/>
        </w:rPr>
        <w:fldChar w:fldCharType="end"/>
      </w:r>
    </w:p>
    <w:p w14:paraId="32082478" w14:textId="1B30DB4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5.2.3</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w:t>
      </w:r>
      <w:r>
        <w:rPr>
          <w:noProof/>
        </w:rPr>
        <w:tab/>
      </w:r>
      <w:r>
        <w:rPr>
          <w:noProof/>
        </w:rPr>
        <w:fldChar w:fldCharType="begin"/>
      </w:r>
      <w:r>
        <w:rPr>
          <w:noProof/>
        </w:rPr>
        <w:instrText xml:space="preserve"> PAGEREF _Toc176344313 \h </w:instrText>
      </w:r>
      <w:r>
        <w:rPr>
          <w:noProof/>
        </w:rPr>
      </w:r>
      <w:r>
        <w:rPr>
          <w:noProof/>
        </w:rPr>
        <w:fldChar w:fldCharType="separate"/>
      </w:r>
      <w:r>
        <w:rPr>
          <w:noProof/>
        </w:rPr>
        <w:t>58</w:t>
      </w:r>
      <w:r>
        <w:rPr>
          <w:noProof/>
        </w:rPr>
        <w:fldChar w:fldCharType="end"/>
      </w:r>
    </w:p>
    <w:p w14:paraId="7D6BD26D" w14:textId="39B1BA3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.2.39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/I</w:t>
      </w:r>
      <w:r>
        <w:rPr>
          <w:noProof/>
        </w:rPr>
        <w:t>mminentPerilCall/ MCPTTGroupInitiation/Entry</w:t>
      </w:r>
      <w:r>
        <w:rPr>
          <w:noProof/>
        </w:rPr>
        <w:tab/>
      </w:r>
      <w:r>
        <w:rPr>
          <w:noProof/>
        </w:rPr>
        <w:fldChar w:fldCharType="begin"/>
      </w:r>
      <w:r>
        <w:rPr>
          <w:noProof/>
        </w:rPr>
        <w:instrText xml:space="preserve"> PAGEREF _Toc176344314 \h </w:instrText>
      </w:r>
      <w:r>
        <w:rPr>
          <w:noProof/>
        </w:rPr>
      </w:r>
      <w:r>
        <w:rPr>
          <w:noProof/>
        </w:rPr>
        <w:fldChar w:fldCharType="separate"/>
      </w:r>
      <w:r>
        <w:rPr>
          <w:noProof/>
        </w:rPr>
        <w:t>58</w:t>
      </w:r>
      <w:r>
        <w:rPr>
          <w:noProof/>
        </w:rPr>
        <w:fldChar w:fldCharType="end"/>
      </w:r>
    </w:p>
    <w:p w14:paraId="2C74A0B3" w14:textId="2DE3900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MCPTTGroupInitiation/Entry/GroupID</w:t>
      </w:r>
      <w:r>
        <w:rPr>
          <w:noProof/>
        </w:rPr>
        <w:tab/>
      </w:r>
      <w:r>
        <w:rPr>
          <w:noProof/>
        </w:rPr>
        <w:fldChar w:fldCharType="begin"/>
      </w:r>
      <w:r>
        <w:rPr>
          <w:noProof/>
        </w:rPr>
        <w:instrText xml:space="preserve"> PAGEREF _Toc176344315 \h </w:instrText>
      </w:r>
      <w:r>
        <w:rPr>
          <w:noProof/>
        </w:rPr>
      </w:r>
      <w:r>
        <w:rPr>
          <w:noProof/>
        </w:rPr>
        <w:fldChar w:fldCharType="separate"/>
      </w:r>
      <w:r>
        <w:rPr>
          <w:noProof/>
        </w:rPr>
        <w:t>58</w:t>
      </w:r>
      <w:r>
        <w:rPr>
          <w:noProof/>
        </w:rPr>
        <w:fldChar w:fldCharType="end"/>
      </w:r>
    </w:p>
    <w:p w14:paraId="1145CBAC" w14:textId="7AB8E48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w:t>
      </w:r>
      <w:r>
        <w:rPr>
          <w:noProof/>
          <w:lang w:eastAsia="ko-KR"/>
        </w:rPr>
        <w:t>39C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MCPTTGroupInitiation/DisplayName</w:t>
      </w:r>
      <w:r>
        <w:rPr>
          <w:noProof/>
        </w:rPr>
        <w:tab/>
      </w:r>
      <w:r>
        <w:rPr>
          <w:noProof/>
        </w:rPr>
        <w:fldChar w:fldCharType="begin"/>
      </w:r>
      <w:r>
        <w:rPr>
          <w:noProof/>
        </w:rPr>
        <w:instrText xml:space="preserve"> PAGEREF _Toc176344316 \h </w:instrText>
      </w:r>
      <w:r>
        <w:rPr>
          <w:noProof/>
        </w:rPr>
      </w:r>
      <w:r>
        <w:rPr>
          <w:noProof/>
        </w:rPr>
        <w:fldChar w:fldCharType="separate"/>
      </w:r>
      <w:r>
        <w:rPr>
          <w:noProof/>
        </w:rPr>
        <w:t>58</w:t>
      </w:r>
      <w:r>
        <w:rPr>
          <w:noProof/>
        </w:rPr>
        <w:fldChar w:fldCharType="end"/>
      </w:r>
    </w:p>
    <w:p w14:paraId="3DA33464" w14:textId="5B2E6F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39D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MCPTTGroupInitiation/Entry/Usage</w:t>
      </w:r>
      <w:r>
        <w:rPr>
          <w:noProof/>
        </w:rPr>
        <w:tab/>
      </w:r>
      <w:r>
        <w:rPr>
          <w:noProof/>
        </w:rPr>
        <w:fldChar w:fldCharType="begin"/>
      </w:r>
      <w:r>
        <w:rPr>
          <w:noProof/>
        </w:rPr>
        <w:instrText xml:space="preserve"> PAGEREF _Toc176344317 \h </w:instrText>
      </w:r>
      <w:r>
        <w:rPr>
          <w:noProof/>
        </w:rPr>
      </w:r>
      <w:r>
        <w:rPr>
          <w:noProof/>
        </w:rPr>
        <w:fldChar w:fldCharType="separate"/>
      </w:r>
      <w:r>
        <w:rPr>
          <w:noProof/>
        </w:rPr>
        <w:t>59</w:t>
      </w:r>
      <w:r>
        <w:rPr>
          <w:noProof/>
        </w:rPr>
        <w:fldChar w:fldCharType="end"/>
      </w:r>
    </w:p>
    <w:p w14:paraId="391DAEEE" w14:textId="5621FA1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w:t>
      </w:r>
      <w:r>
        <w:rPr>
          <w:noProof/>
        </w:rPr>
        <w:tab/>
      </w:r>
      <w:r>
        <w:rPr>
          <w:noProof/>
        </w:rPr>
        <w:fldChar w:fldCharType="begin"/>
      </w:r>
      <w:r>
        <w:rPr>
          <w:noProof/>
        </w:rPr>
        <w:instrText xml:space="preserve"> PAGEREF _Toc176344318 \h </w:instrText>
      </w:r>
      <w:r>
        <w:rPr>
          <w:noProof/>
        </w:rPr>
      </w:r>
      <w:r>
        <w:rPr>
          <w:noProof/>
        </w:rPr>
        <w:fldChar w:fldCharType="separate"/>
      </w:r>
      <w:r>
        <w:rPr>
          <w:noProof/>
        </w:rPr>
        <w:t>59</w:t>
      </w:r>
      <w:r>
        <w:rPr>
          <w:noProof/>
        </w:rPr>
        <w:fldChar w:fldCharType="end"/>
      </w:r>
    </w:p>
    <w:p w14:paraId="42CCA8B1" w14:textId="27266E3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/Common/MCPTTGroupCall/EmergencyAlert/Authorised</w:t>
      </w:r>
      <w:r>
        <w:rPr>
          <w:noProof/>
        </w:rPr>
        <w:tab/>
      </w:r>
      <w:r>
        <w:rPr>
          <w:noProof/>
        </w:rPr>
        <w:fldChar w:fldCharType="begin"/>
      </w:r>
      <w:r>
        <w:rPr>
          <w:noProof/>
        </w:rPr>
        <w:instrText xml:space="preserve"> PAGEREF _Toc176344319 \h </w:instrText>
      </w:r>
      <w:r>
        <w:rPr>
          <w:noProof/>
        </w:rPr>
      </w:r>
      <w:r>
        <w:rPr>
          <w:noProof/>
        </w:rPr>
        <w:fldChar w:fldCharType="separate"/>
      </w:r>
      <w:r>
        <w:rPr>
          <w:noProof/>
        </w:rPr>
        <w:t>59</w:t>
      </w:r>
      <w:r>
        <w:rPr>
          <w:noProof/>
        </w:rPr>
        <w:fldChar w:fldCharType="end"/>
      </w:r>
    </w:p>
    <w:p w14:paraId="40706C09" w14:textId="2346659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/Common/MCPTTGroupCall/EmergencyAlert/Cancel</w:t>
      </w:r>
      <w:r>
        <w:rPr>
          <w:noProof/>
        </w:rPr>
        <w:tab/>
      </w:r>
      <w:r>
        <w:rPr>
          <w:noProof/>
        </w:rPr>
        <w:fldChar w:fldCharType="begin"/>
      </w:r>
      <w:r>
        <w:rPr>
          <w:noProof/>
        </w:rPr>
        <w:instrText xml:space="preserve"> PAGEREF _Toc176344320 \h </w:instrText>
      </w:r>
      <w:r>
        <w:rPr>
          <w:noProof/>
        </w:rPr>
      </w:r>
      <w:r>
        <w:rPr>
          <w:noProof/>
        </w:rPr>
        <w:fldChar w:fldCharType="separate"/>
      </w:r>
      <w:r>
        <w:rPr>
          <w:noProof/>
        </w:rPr>
        <w:t>59</w:t>
      </w:r>
      <w:r>
        <w:rPr>
          <w:noProof/>
        </w:rPr>
        <w:fldChar w:fldCharType="end"/>
      </w:r>
    </w:p>
    <w:p w14:paraId="33ED7807" w14:textId="1112280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_Toc176344321 \h </w:instrText>
      </w:r>
      <w:r>
        <w:rPr>
          <w:noProof/>
        </w:rPr>
      </w:r>
      <w:r>
        <w:rPr>
          <w:noProof/>
        </w:rPr>
        <w:fldChar w:fldCharType="separate"/>
      </w:r>
      <w:r>
        <w:rPr>
          <w:noProof/>
        </w:rPr>
        <w:t>60</w:t>
      </w:r>
      <w:r>
        <w:rPr>
          <w:noProof/>
        </w:rPr>
        <w:fldChar w:fldCharType="end"/>
      </w:r>
    </w:p>
    <w:p w14:paraId="38226774" w14:textId="3635B8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.2.43</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w:t>
      </w:r>
      <w:r>
        <w:rPr>
          <w:noProof/>
        </w:rPr>
        <w:t>EmergencyAlert/Entry</w:t>
      </w:r>
      <w:r>
        <w:rPr>
          <w:noProof/>
        </w:rPr>
        <w:tab/>
      </w:r>
      <w:r>
        <w:rPr>
          <w:noProof/>
        </w:rPr>
        <w:fldChar w:fldCharType="begin"/>
      </w:r>
      <w:r>
        <w:rPr>
          <w:noProof/>
        </w:rPr>
        <w:instrText xml:space="preserve"> PAGEREF _Toc176344322 \h </w:instrText>
      </w:r>
      <w:r>
        <w:rPr>
          <w:noProof/>
        </w:rPr>
      </w:r>
      <w:r>
        <w:rPr>
          <w:noProof/>
        </w:rPr>
        <w:fldChar w:fldCharType="separate"/>
      </w:r>
      <w:r>
        <w:rPr>
          <w:noProof/>
        </w:rPr>
        <w:t>60</w:t>
      </w:r>
      <w:r>
        <w:rPr>
          <w:noProof/>
        </w:rPr>
        <w:fldChar w:fldCharType="end"/>
      </w:r>
    </w:p>
    <w:p w14:paraId="1AE7AEDA" w14:textId="10FC7BF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/Common/MCPTTGroupCall/EmergencyAlert/Entry/ID</w:t>
      </w:r>
      <w:r>
        <w:rPr>
          <w:noProof/>
        </w:rPr>
        <w:tab/>
      </w:r>
      <w:r>
        <w:rPr>
          <w:noProof/>
        </w:rPr>
        <w:fldChar w:fldCharType="begin"/>
      </w:r>
      <w:r>
        <w:rPr>
          <w:noProof/>
        </w:rPr>
        <w:instrText xml:space="preserve"> PAGEREF _Toc176344323 \h </w:instrText>
      </w:r>
      <w:r>
        <w:rPr>
          <w:noProof/>
        </w:rPr>
      </w:r>
      <w:r>
        <w:rPr>
          <w:noProof/>
        </w:rPr>
        <w:fldChar w:fldCharType="separate"/>
      </w:r>
      <w:r>
        <w:rPr>
          <w:noProof/>
        </w:rPr>
        <w:t>60</w:t>
      </w:r>
      <w:r>
        <w:rPr>
          <w:noProof/>
        </w:rPr>
        <w:fldChar w:fldCharType="end"/>
      </w:r>
    </w:p>
    <w:p w14:paraId="452B8F47" w14:textId="7FFC43D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.2.43C</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_Toc176344324 \h </w:instrText>
      </w:r>
      <w:r>
        <w:rPr>
          <w:noProof/>
        </w:rPr>
      </w:r>
      <w:r>
        <w:rPr>
          <w:noProof/>
        </w:rPr>
        <w:fldChar w:fldCharType="separate"/>
      </w:r>
      <w:r>
        <w:rPr>
          <w:noProof/>
        </w:rPr>
        <w:t>60</w:t>
      </w:r>
      <w:r>
        <w:rPr>
          <w:noProof/>
        </w:rPr>
        <w:fldChar w:fldCharType="end"/>
      </w:r>
    </w:p>
    <w:p w14:paraId="33246578" w14:textId="69BBDFA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 DisplayName</w:t>
      </w:r>
      <w:r>
        <w:rPr>
          <w:noProof/>
        </w:rPr>
        <w:tab/>
      </w:r>
      <w:r>
        <w:rPr>
          <w:noProof/>
        </w:rPr>
        <w:fldChar w:fldCharType="begin"/>
      </w:r>
      <w:r>
        <w:rPr>
          <w:noProof/>
        </w:rPr>
        <w:instrText xml:space="preserve"> PAGEREF _Toc176344325 \h </w:instrText>
      </w:r>
      <w:r>
        <w:rPr>
          <w:noProof/>
        </w:rPr>
      </w:r>
      <w:r>
        <w:rPr>
          <w:noProof/>
        </w:rPr>
        <w:fldChar w:fldCharType="separate"/>
      </w:r>
      <w:r>
        <w:rPr>
          <w:noProof/>
        </w:rPr>
        <w:t>60</w:t>
      </w:r>
      <w:r>
        <w:rPr>
          <w:noProof/>
        </w:rPr>
        <w:fldChar w:fldCharType="end"/>
      </w:r>
    </w:p>
    <w:p w14:paraId="16557BCC" w14:textId="32DC55B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/Common/MCPTTGroupCall/EmergencyAlert/Entry/Usage</w:t>
      </w:r>
      <w:r>
        <w:rPr>
          <w:noProof/>
        </w:rPr>
        <w:tab/>
      </w:r>
      <w:r>
        <w:rPr>
          <w:noProof/>
        </w:rPr>
        <w:fldChar w:fldCharType="begin"/>
      </w:r>
      <w:r>
        <w:rPr>
          <w:noProof/>
        </w:rPr>
        <w:instrText xml:space="preserve"> PAGEREF _Toc176344326 \h </w:instrText>
      </w:r>
      <w:r>
        <w:rPr>
          <w:noProof/>
        </w:rPr>
      </w:r>
      <w:r>
        <w:rPr>
          <w:noProof/>
        </w:rPr>
        <w:fldChar w:fldCharType="separate"/>
      </w:r>
      <w:r>
        <w:rPr>
          <w:noProof/>
        </w:rPr>
        <w:t>60</w:t>
      </w:r>
      <w:r>
        <w:rPr>
          <w:noProof/>
        </w:rPr>
        <w:fldChar w:fldCharType="end"/>
      </w:r>
    </w:p>
    <w:p w14:paraId="687AF45C" w14:textId="548E55C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43F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MCPTTGroupCall/</w:t>
      </w:r>
      <w:r>
        <w:rPr>
          <w:noProof/>
        </w:rPr>
        <w:t>Priority</w:t>
      </w:r>
      <w:r>
        <w:rPr>
          <w:noProof/>
        </w:rPr>
        <w:tab/>
      </w:r>
      <w:r>
        <w:rPr>
          <w:noProof/>
        </w:rPr>
        <w:fldChar w:fldCharType="begin"/>
      </w:r>
      <w:r>
        <w:rPr>
          <w:noProof/>
        </w:rPr>
        <w:instrText xml:space="preserve"> PAGEREF _Toc176344327 \h </w:instrText>
      </w:r>
      <w:r>
        <w:rPr>
          <w:noProof/>
        </w:rPr>
      </w:r>
      <w:r>
        <w:rPr>
          <w:noProof/>
        </w:rPr>
        <w:fldChar w:fldCharType="separate"/>
      </w:r>
      <w:r>
        <w:rPr>
          <w:noProof/>
        </w:rPr>
        <w:t>61</w:t>
      </w:r>
      <w:r>
        <w:rPr>
          <w:noProof/>
        </w:rPr>
        <w:fldChar w:fldCharType="end"/>
      </w:r>
    </w:p>
    <w:p w14:paraId="4FFD508D" w14:textId="2B876EA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_Toc176344328 \h </w:instrText>
      </w:r>
      <w:r>
        <w:rPr>
          <w:noProof/>
        </w:rPr>
      </w:r>
      <w:r>
        <w:rPr>
          <w:noProof/>
        </w:rPr>
        <w:fldChar w:fldCharType="separate"/>
      </w:r>
      <w:r>
        <w:rPr>
          <w:noProof/>
        </w:rPr>
        <w:t>61</w:t>
      </w:r>
      <w:r>
        <w:rPr>
          <w:noProof/>
        </w:rPr>
        <w:fldChar w:fldCharType="end"/>
      </w:r>
    </w:p>
    <w:p w14:paraId="440816FA" w14:textId="76D385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/Common/MCPTTGroupBroadcast</w:t>
      </w:r>
      <w:r>
        <w:rPr>
          <w:noProof/>
        </w:rPr>
        <w:tab/>
      </w:r>
      <w:r>
        <w:rPr>
          <w:noProof/>
        </w:rPr>
        <w:fldChar w:fldCharType="begin"/>
      </w:r>
      <w:r>
        <w:rPr>
          <w:noProof/>
        </w:rPr>
        <w:instrText xml:space="preserve"> PAGEREF _Toc176344329 \h </w:instrText>
      </w:r>
      <w:r>
        <w:rPr>
          <w:noProof/>
        </w:rPr>
      </w:r>
      <w:r>
        <w:rPr>
          <w:noProof/>
        </w:rPr>
        <w:fldChar w:fldCharType="separate"/>
      </w:r>
      <w:r>
        <w:rPr>
          <w:noProof/>
        </w:rPr>
        <w:t>61</w:t>
      </w:r>
      <w:r>
        <w:rPr>
          <w:noProof/>
        </w:rPr>
        <w:fldChar w:fldCharType="end"/>
      </w:r>
    </w:p>
    <w:p w14:paraId="056641ED" w14:textId="2A3B7B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/Common/MCPTTGroupBroadcast/Authorised</w:t>
      </w:r>
      <w:r>
        <w:rPr>
          <w:noProof/>
        </w:rPr>
        <w:tab/>
      </w:r>
      <w:r>
        <w:rPr>
          <w:noProof/>
        </w:rPr>
        <w:fldChar w:fldCharType="begin"/>
      </w:r>
      <w:r>
        <w:rPr>
          <w:noProof/>
        </w:rPr>
        <w:instrText xml:space="preserve"> PAGEREF _Toc176344330 \h </w:instrText>
      </w:r>
      <w:r>
        <w:rPr>
          <w:noProof/>
        </w:rPr>
      </w:r>
      <w:r>
        <w:rPr>
          <w:noProof/>
        </w:rPr>
        <w:fldChar w:fldCharType="separate"/>
      </w:r>
      <w:r>
        <w:rPr>
          <w:noProof/>
        </w:rPr>
        <w:t>61</w:t>
      </w:r>
      <w:r>
        <w:rPr>
          <w:noProof/>
        </w:rPr>
        <w:fldChar w:fldCharType="end"/>
      </w:r>
    </w:p>
    <w:p w14:paraId="3EFBD10D" w14:textId="311C3A6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_Toc176344331 \h </w:instrText>
      </w:r>
      <w:r>
        <w:rPr>
          <w:noProof/>
        </w:rPr>
      </w:r>
      <w:r>
        <w:rPr>
          <w:noProof/>
        </w:rPr>
        <w:fldChar w:fldCharType="separate"/>
      </w:r>
      <w:r>
        <w:rPr>
          <w:noProof/>
        </w:rPr>
        <w:t>62</w:t>
      </w:r>
      <w:r>
        <w:rPr>
          <w:noProof/>
        </w:rPr>
        <w:fldChar w:fldCharType="end"/>
      </w:r>
    </w:p>
    <w:p w14:paraId="5D8FC327" w14:textId="17FE4FF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_Toc176344332 \h </w:instrText>
      </w:r>
      <w:r>
        <w:rPr>
          <w:noProof/>
        </w:rPr>
      </w:r>
      <w:r>
        <w:rPr>
          <w:noProof/>
        </w:rPr>
        <w:fldChar w:fldCharType="separate"/>
      </w:r>
      <w:r>
        <w:rPr>
          <w:noProof/>
        </w:rPr>
        <w:t>62</w:t>
      </w:r>
      <w:r>
        <w:rPr>
          <w:noProof/>
        </w:rPr>
        <w:fldChar w:fldCharType="end"/>
      </w:r>
    </w:p>
    <w:p w14:paraId="6F3E8A6E" w14:textId="0AAE1F5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_Toc176344333 \h </w:instrText>
      </w:r>
      <w:r>
        <w:rPr>
          <w:noProof/>
        </w:rPr>
      </w:r>
      <w:r>
        <w:rPr>
          <w:noProof/>
        </w:rPr>
        <w:fldChar w:fldCharType="separate"/>
      </w:r>
      <w:r>
        <w:rPr>
          <w:noProof/>
        </w:rPr>
        <w:t>62</w:t>
      </w:r>
      <w:r>
        <w:rPr>
          <w:noProof/>
        </w:rPr>
        <w:fldChar w:fldCharType="end"/>
      </w:r>
    </w:p>
    <w:p w14:paraId="4D5180F1" w14:textId="6DC2A8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Network/MCPTTGroup</w:t>
      </w:r>
      <w:r>
        <w:rPr>
          <w:noProof/>
          <w:lang w:eastAsia="ko-KR"/>
        </w:rPr>
        <w:t>List</w:t>
      </w:r>
      <w:r>
        <w:rPr>
          <w:noProof/>
        </w:rPr>
        <w:tab/>
      </w:r>
      <w:r>
        <w:rPr>
          <w:noProof/>
        </w:rPr>
        <w:fldChar w:fldCharType="begin"/>
      </w:r>
      <w:r>
        <w:rPr>
          <w:noProof/>
        </w:rPr>
        <w:instrText xml:space="preserve"> PAGEREF _Toc176344334 \h </w:instrText>
      </w:r>
      <w:r>
        <w:rPr>
          <w:noProof/>
        </w:rPr>
      </w:r>
      <w:r>
        <w:rPr>
          <w:noProof/>
        </w:rPr>
        <w:fldChar w:fldCharType="separate"/>
      </w:r>
      <w:r>
        <w:rPr>
          <w:noProof/>
        </w:rPr>
        <w:t>62</w:t>
      </w:r>
      <w:r>
        <w:rPr>
          <w:noProof/>
        </w:rPr>
        <w:fldChar w:fldCharType="end"/>
      </w:r>
    </w:p>
    <w:p w14:paraId="4ACC7571" w14:textId="5BDED6D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w:t>
      </w:r>
      <w:r>
        <w:rPr>
          <w:noProof/>
        </w:rPr>
        <w:tab/>
      </w:r>
      <w:r>
        <w:rPr>
          <w:noProof/>
        </w:rPr>
        <w:fldChar w:fldCharType="begin"/>
      </w:r>
      <w:r>
        <w:rPr>
          <w:noProof/>
        </w:rPr>
        <w:instrText xml:space="preserve"> PAGEREF _Toc176344335 \h </w:instrText>
      </w:r>
      <w:r>
        <w:rPr>
          <w:noProof/>
        </w:rPr>
      </w:r>
      <w:r>
        <w:rPr>
          <w:noProof/>
        </w:rPr>
        <w:fldChar w:fldCharType="separate"/>
      </w:r>
      <w:r>
        <w:rPr>
          <w:noProof/>
        </w:rPr>
        <w:t>62</w:t>
      </w:r>
      <w:r>
        <w:rPr>
          <w:noProof/>
        </w:rPr>
        <w:fldChar w:fldCharType="end"/>
      </w:r>
    </w:p>
    <w:p w14:paraId="20C24C5D" w14:textId="28F95D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/&lt;x&gt;/Entry</w:t>
      </w:r>
      <w:r>
        <w:rPr>
          <w:noProof/>
        </w:rPr>
        <w:tab/>
      </w:r>
      <w:r>
        <w:rPr>
          <w:noProof/>
        </w:rPr>
        <w:fldChar w:fldCharType="begin"/>
      </w:r>
      <w:r>
        <w:rPr>
          <w:noProof/>
        </w:rPr>
        <w:instrText xml:space="preserve"> PAGEREF _Toc176344336 \h </w:instrText>
      </w:r>
      <w:r>
        <w:rPr>
          <w:noProof/>
        </w:rPr>
      </w:r>
      <w:r>
        <w:rPr>
          <w:noProof/>
        </w:rPr>
        <w:fldChar w:fldCharType="separate"/>
      </w:r>
      <w:r>
        <w:rPr>
          <w:noProof/>
        </w:rPr>
        <w:t>63</w:t>
      </w:r>
      <w:r>
        <w:rPr>
          <w:noProof/>
        </w:rPr>
        <w:fldChar w:fldCharType="end"/>
      </w:r>
    </w:p>
    <w:p w14:paraId="58F85D3B" w14:textId="25563E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48B4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/&lt;x&gt;/Entry/ MCPTTGroupID</w:t>
      </w:r>
      <w:r>
        <w:rPr>
          <w:noProof/>
        </w:rPr>
        <w:tab/>
      </w:r>
      <w:r>
        <w:rPr>
          <w:noProof/>
        </w:rPr>
        <w:fldChar w:fldCharType="begin"/>
      </w:r>
      <w:r>
        <w:rPr>
          <w:noProof/>
        </w:rPr>
        <w:instrText xml:space="preserve"> PAGEREF _Toc176344337 \h </w:instrText>
      </w:r>
      <w:r>
        <w:rPr>
          <w:noProof/>
        </w:rPr>
      </w:r>
      <w:r>
        <w:rPr>
          <w:noProof/>
        </w:rPr>
        <w:fldChar w:fldCharType="separate"/>
      </w:r>
      <w:r>
        <w:rPr>
          <w:noProof/>
        </w:rPr>
        <w:t>63</w:t>
      </w:r>
      <w:r>
        <w:rPr>
          <w:noProof/>
        </w:rPr>
        <w:fldChar w:fldCharType="end"/>
      </w:r>
    </w:p>
    <w:p w14:paraId="4B1D8B48" w14:textId="7DE4CF9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5.2.</w:t>
      </w:r>
      <w:r>
        <w:rPr>
          <w:noProof/>
          <w:lang w:eastAsia="ko-KR"/>
        </w:rPr>
        <w:t>48B5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Network/MCPTTGroup</w:t>
      </w:r>
      <w:r>
        <w:rPr>
          <w:noProof/>
          <w:lang w:eastAsia="ko-KR"/>
        </w:rPr>
        <w:t>List</w:t>
      </w:r>
      <w:r>
        <w:rPr>
          <w:noProof/>
        </w:rPr>
        <w:t>/&lt;x&gt;/Entry/DisplayName</w:t>
      </w:r>
      <w:r>
        <w:rPr>
          <w:noProof/>
        </w:rPr>
        <w:tab/>
      </w:r>
      <w:r>
        <w:rPr>
          <w:noProof/>
        </w:rPr>
        <w:fldChar w:fldCharType="begin"/>
      </w:r>
      <w:r>
        <w:rPr>
          <w:noProof/>
        </w:rPr>
        <w:instrText xml:space="preserve"> PAGEREF _Toc176344338 \h </w:instrText>
      </w:r>
      <w:r>
        <w:rPr>
          <w:noProof/>
        </w:rPr>
      </w:r>
      <w:r>
        <w:rPr>
          <w:noProof/>
        </w:rPr>
        <w:fldChar w:fldCharType="separate"/>
      </w:r>
      <w:r>
        <w:rPr>
          <w:noProof/>
        </w:rPr>
        <w:t>63</w:t>
      </w:r>
      <w:r>
        <w:rPr>
          <w:noProof/>
        </w:rPr>
        <w:fldChar w:fldCharType="end"/>
      </w:r>
    </w:p>
    <w:p w14:paraId="477523BF" w14:textId="4488213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_Toc176344339 \h </w:instrText>
      </w:r>
      <w:r>
        <w:rPr>
          <w:noProof/>
        </w:rPr>
      </w:r>
      <w:r>
        <w:rPr>
          <w:noProof/>
        </w:rPr>
        <w:fldChar w:fldCharType="separate"/>
      </w:r>
      <w:r>
        <w:rPr>
          <w:noProof/>
        </w:rPr>
        <w:t>63</w:t>
      </w:r>
      <w:r>
        <w:rPr>
          <w:noProof/>
        </w:rPr>
        <w:fldChar w:fldCharType="end"/>
      </w:r>
    </w:p>
    <w:p w14:paraId="73E92103" w14:textId="764DE6E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B7</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_Toc176344340 \h </w:instrText>
      </w:r>
      <w:r>
        <w:rPr>
          <w:noProof/>
        </w:rPr>
      </w:r>
      <w:r>
        <w:rPr>
          <w:noProof/>
        </w:rPr>
        <w:fldChar w:fldCharType="separate"/>
      </w:r>
      <w:r>
        <w:rPr>
          <w:noProof/>
        </w:rPr>
        <w:t>63</w:t>
      </w:r>
      <w:r>
        <w:rPr>
          <w:noProof/>
        </w:rPr>
        <w:fldChar w:fldCharType="end"/>
      </w:r>
    </w:p>
    <w:p w14:paraId="51A46CFF" w14:textId="7540E4B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B8</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/&lt;x&gt;/Entry/GMSServID</w:t>
      </w:r>
      <w:r>
        <w:rPr>
          <w:noProof/>
        </w:rPr>
        <w:tab/>
      </w:r>
      <w:r>
        <w:rPr>
          <w:noProof/>
        </w:rPr>
        <w:fldChar w:fldCharType="begin"/>
      </w:r>
      <w:r>
        <w:rPr>
          <w:noProof/>
        </w:rPr>
        <w:instrText xml:space="preserve"> PAGEREF _Toc176344341 \h </w:instrText>
      </w:r>
      <w:r>
        <w:rPr>
          <w:noProof/>
        </w:rPr>
      </w:r>
      <w:r>
        <w:rPr>
          <w:noProof/>
        </w:rPr>
        <w:fldChar w:fldCharType="separate"/>
      </w:r>
      <w:r>
        <w:rPr>
          <w:noProof/>
        </w:rPr>
        <w:t>64</w:t>
      </w:r>
      <w:r>
        <w:rPr>
          <w:noProof/>
        </w:rPr>
        <w:fldChar w:fldCharType="end"/>
      </w:r>
    </w:p>
    <w:p w14:paraId="2BF644AF" w14:textId="6232F00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B9</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IDMSTokenEndPoint</w:t>
      </w:r>
      <w:r>
        <w:rPr>
          <w:noProof/>
        </w:rPr>
        <w:tab/>
      </w:r>
      <w:r>
        <w:rPr>
          <w:noProof/>
        </w:rPr>
        <w:fldChar w:fldCharType="begin"/>
      </w:r>
      <w:r>
        <w:rPr>
          <w:noProof/>
        </w:rPr>
        <w:instrText xml:space="preserve"> PAGEREF _Toc176344342 \h </w:instrText>
      </w:r>
      <w:r>
        <w:rPr>
          <w:noProof/>
        </w:rPr>
      </w:r>
      <w:r>
        <w:rPr>
          <w:noProof/>
        </w:rPr>
        <w:fldChar w:fldCharType="separate"/>
      </w:r>
      <w:r>
        <w:rPr>
          <w:noProof/>
        </w:rPr>
        <w:t>64</w:t>
      </w:r>
      <w:r>
        <w:rPr>
          <w:noProof/>
        </w:rPr>
        <w:fldChar w:fldCharType="end"/>
      </w:r>
    </w:p>
    <w:p w14:paraId="21B5C372" w14:textId="7CF4773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B10</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/&lt;x&gt;/Entry/GroupKMSURI</w:t>
      </w:r>
      <w:r>
        <w:rPr>
          <w:noProof/>
        </w:rPr>
        <w:tab/>
      </w:r>
      <w:r>
        <w:rPr>
          <w:noProof/>
        </w:rPr>
        <w:fldChar w:fldCharType="begin"/>
      </w:r>
      <w:r>
        <w:rPr>
          <w:noProof/>
        </w:rPr>
        <w:instrText xml:space="preserve"> PAGEREF _Toc176344343 \h </w:instrText>
      </w:r>
      <w:r>
        <w:rPr>
          <w:noProof/>
        </w:rPr>
      </w:r>
      <w:r>
        <w:rPr>
          <w:noProof/>
        </w:rPr>
        <w:fldChar w:fldCharType="separate"/>
      </w:r>
      <w:r>
        <w:rPr>
          <w:noProof/>
        </w:rPr>
        <w:t>64</w:t>
      </w:r>
      <w:r>
        <w:rPr>
          <w:noProof/>
        </w:rPr>
        <w:fldChar w:fldCharType="end"/>
      </w:r>
    </w:p>
    <w:p w14:paraId="5517A608" w14:textId="3F980B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_Toc176344344 \h </w:instrText>
      </w:r>
      <w:r>
        <w:rPr>
          <w:noProof/>
        </w:rPr>
      </w:r>
      <w:r>
        <w:rPr>
          <w:noProof/>
        </w:rPr>
        <w:fldChar w:fldCharType="separate"/>
      </w:r>
      <w:r>
        <w:rPr>
          <w:noProof/>
        </w:rPr>
        <w:t>64</w:t>
      </w:r>
      <w:r>
        <w:rPr>
          <w:noProof/>
        </w:rPr>
        <w:fldChar w:fldCharType="end"/>
      </w:r>
    </w:p>
    <w:p w14:paraId="074974E6" w14:textId="6515B0A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_Toc176344345 \h </w:instrText>
      </w:r>
      <w:r>
        <w:rPr>
          <w:noProof/>
        </w:rPr>
      </w:r>
      <w:r>
        <w:rPr>
          <w:noProof/>
        </w:rPr>
        <w:fldChar w:fldCharType="separate"/>
      </w:r>
      <w:r>
        <w:rPr>
          <w:noProof/>
        </w:rPr>
        <w:t>65</w:t>
      </w:r>
      <w:r>
        <w:rPr>
          <w:noProof/>
        </w:rPr>
        <w:fldChar w:fldCharType="end"/>
      </w:r>
    </w:p>
    <w:p w14:paraId="281655ED" w14:textId="59554EA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w:t>
      </w:r>
      <w:r>
        <w:rPr>
          <w:noProof/>
          <w:lang w:eastAsia="ko-KR"/>
        </w:rPr>
        <w:t>C3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_Toc176344346 \h </w:instrText>
      </w:r>
      <w:r>
        <w:rPr>
          <w:noProof/>
        </w:rPr>
      </w:r>
      <w:r>
        <w:rPr>
          <w:noProof/>
        </w:rPr>
        <w:fldChar w:fldCharType="separate"/>
      </w:r>
      <w:r>
        <w:rPr>
          <w:noProof/>
        </w:rPr>
        <w:t>65</w:t>
      </w:r>
      <w:r>
        <w:rPr>
          <w:noProof/>
        </w:rPr>
        <w:fldChar w:fldCharType="end"/>
      </w:r>
    </w:p>
    <w:p w14:paraId="7BEB2BAD" w14:textId="33700F9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 MCPTTGroupID</w:t>
      </w:r>
      <w:r>
        <w:rPr>
          <w:noProof/>
        </w:rPr>
        <w:tab/>
      </w:r>
      <w:r>
        <w:rPr>
          <w:noProof/>
        </w:rPr>
        <w:fldChar w:fldCharType="begin"/>
      </w:r>
      <w:r>
        <w:rPr>
          <w:noProof/>
        </w:rPr>
        <w:instrText xml:space="preserve"> PAGEREF _Toc176344347 \h </w:instrText>
      </w:r>
      <w:r>
        <w:rPr>
          <w:noProof/>
        </w:rPr>
      </w:r>
      <w:r>
        <w:rPr>
          <w:noProof/>
        </w:rPr>
        <w:fldChar w:fldCharType="separate"/>
      </w:r>
      <w:r>
        <w:rPr>
          <w:noProof/>
        </w:rPr>
        <w:t>65</w:t>
      </w:r>
      <w:r>
        <w:rPr>
          <w:noProof/>
        </w:rPr>
        <w:fldChar w:fldCharType="end"/>
      </w:r>
    </w:p>
    <w:p w14:paraId="07F7901A" w14:textId="7A7181E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48C5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_Toc176344348 \h </w:instrText>
      </w:r>
      <w:r>
        <w:rPr>
          <w:noProof/>
        </w:rPr>
      </w:r>
      <w:r>
        <w:rPr>
          <w:noProof/>
        </w:rPr>
        <w:fldChar w:fldCharType="separate"/>
      </w:r>
      <w:r>
        <w:rPr>
          <w:noProof/>
        </w:rPr>
        <w:t>65</w:t>
      </w:r>
      <w:r>
        <w:rPr>
          <w:noProof/>
        </w:rPr>
        <w:fldChar w:fldCharType="end"/>
      </w:r>
    </w:p>
    <w:p w14:paraId="3F5FD97C" w14:textId="06105AF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_Toc176344349 \h </w:instrText>
      </w:r>
      <w:r>
        <w:rPr>
          <w:noProof/>
        </w:rPr>
      </w:r>
      <w:r>
        <w:rPr>
          <w:noProof/>
        </w:rPr>
        <w:fldChar w:fldCharType="separate"/>
      </w:r>
      <w:r>
        <w:rPr>
          <w:noProof/>
        </w:rPr>
        <w:t>66</w:t>
      </w:r>
      <w:r>
        <w:rPr>
          <w:noProof/>
        </w:rPr>
        <w:fldChar w:fldCharType="end"/>
      </w:r>
    </w:p>
    <w:p w14:paraId="5B27520C" w14:textId="6F115A6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_Toc176344350 \h </w:instrText>
      </w:r>
      <w:r>
        <w:rPr>
          <w:noProof/>
        </w:rPr>
      </w:r>
      <w:r>
        <w:rPr>
          <w:noProof/>
        </w:rPr>
        <w:fldChar w:fldCharType="separate"/>
      </w:r>
      <w:r>
        <w:rPr>
          <w:noProof/>
        </w:rPr>
        <w:t>66</w:t>
      </w:r>
      <w:r>
        <w:rPr>
          <w:noProof/>
        </w:rPr>
        <w:fldChar w:fldCharType="end"/>
      </w:r>
    </w:p>
    <w:p w14:paraId="0E8374B3" w14:textId="1DC0FAB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_Toc176344351 \h </w:instrText>
      </w:r>
      <w:r>
        <w:rPr>
          <w:noProof/>
        </w:rPr>
      </w:r>
      <w:r>
        <w:rPr>
          <w:noProof/>
        </w:rPr>
        <w:fldChar w:fldCharType="separate"/>
      </w:r>
      <w:r>
        <w:rPr>
          <w:noProof/>
        </w:rPr>
        <w:t>66</w:t>
      </w:r>
      <w:r>
        <w:rPr>
          <w:noProof/>
        </w:rPr>
        <w:fldChar w:fldCharType="end"/>
      </w:r>
    </w:p>
    <w:p w14:paraId="64209E70" w14:textId="32ACA36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_Toc176344352 \h </w:instrText>
      </w:r>
      <w:r>
        <w:rPr>
          <w:noProof/>
        </w:rPr>
      </w:r>
      <w:r>
        <w:rPr>
          <w:noProof/>
        </w:rPr>
        <w:fldChar w:fldCharType="separate"/>
      </w:r>
      <w:r>
        <w:rPr>
          <w:noProof/>
        </w:rPr>
        <w:t>66</w:t>
      </w:r>
      <w:r>
        <w:rPr>
          <w:noProof/>
        </w:rPr>
        <w:fldChar w:fldCharType="end"/>
      </w:r>
    </w:p>
    <w:p w14:paraId="526B1D5B" w14:textId="57893A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AllowedTransmission</w:t>
      </w:r>
      <w:r>
        <w:rPr>
          <w:noProof/>
        </w:rPr>
        <w:tab/>
      </w:r>
      <w:r>
        <w:rPr>
          <w:noProof/>
        </w:rPr>
        <w:fldChar w:fldCharType="begin"/>
      </w:r>
      <w:r>
        <w:rPr>
          <w:noProof/>
        </w:rPr>
        <w:instrText xml:space="preserve"> PAGEREF _Toc176344353 \h </w:instrText>
      </w:r>
      <w:r>
        <w:rPr>
          <w:noProof/>
        </w:rPr>
      </w:r>
      <w:r>
        <w:rPr>
          <w:noProof/>
        </w:rPr>
        <w:fldChar w:fldCharType="separate"/>
      </w:r>
      <w:r>
        <w:rPr>
          <w:noProof/>
        </w:rPr>
        <w:t>67</w:t>
      </w:r>
      <w:r>
        <w:rPr>
          <w:noProof/>
        </w:rPr>
        <w:fldChar w:fldCharType="end"/>
      </w:r>
    </w:p>
    <w:p w14:paraId="725210C2" w14:textId="28B2462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_Toc176344354 \h </w:instrText>
      </w:r>
      <w:r>
        <w:rPr>
          <w:noProof/>
        </w:rPr>
      </w:r>
      <w:r>
        <w:rPr>
          <w:noProof/>
        </w:rPr>
        <w:fldChar w:fldCharType="separate"/>
      </w:r>
      <w:r>
        <w:rPr>
          <w:noProof/>
        </w:rPr>
        <w:t>67</w:t>
      </w:r>
      <w:r>
        <w:rPr>
          <w:noProof/>
        </w:rPr>
        <w:fldChar w:fldCharType="end"/>
      </w:r>
    </w:p>
    <w:p w14:paraId="5159E779" w14:textId="218B1FB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PrivateCall</w:t>
      </w:r>
      <w:r>
        <w:rPr>
          <w:noProof/>
        </w:rPr>
        <w:tab/>
      </w:r>
      <w:r>
        <w:rPr>
          <w:noProof/>
        </w:rPr>
        <w:fldChar w:fldCharType="begin"/>
      </w:r>
      <w:r>
        <w:rPr>
          <w:noProof/>
        </w:rPr>
        <w:instrText xml:space="preserve"> PAGEREF _Toc176344355 \h </w:instrText>
      </w:r>
      <w:r>
        <w:rPr>
          <w:noProof/>
        </w:rPr>
      </w:r>
      <w:r>
        <w:rPr>
          <w:noProof/>
        </w:rPr>
        <w:fldChar w:fldCharType="separate"/>
      </w:r>
      <w:r>
        <w:rPr>
          <w:noProof/>
        </w:rPr>
        <w:t>67</w:t>
      </w:r>
      <w:r>
        <w:rPr>
          <w:noProof/>
        </w:rPr>
        <w:fldChar w:fldCharType="end"/>
      </w:r>
    </w:p>
    <w:p w14:paraId="0111F6AF" w14:textId="6FEF17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_Toc176344356 \h </w:instrText>
      </w:r>
      <w:r>
        <w:rPr>
          <w:noProof/>
        </w:rPr>
      </w:r>
      <w:r>
        <w:rPr>
          <w:noProof/>
        </w:rPr>
        <w:fldChar w:fldCharType="separate"/>
      </w:r>
      <w:r>
        <w:rPr>
          <w:noProof/>
        </w:rPr>
        <w:t>67</w:t>
      </w:r>
      <w:r>
        <w:rPr>
          <w:noProof/>
        </w:rPr>
        <w:fldChar w:fldCharType="end"/>
      </w:r>
    </w:p>
    <w:p w14:paraId="2931565E" w14:textId="4CEC020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_Toc176344357 \h </w:instrText>
      </w:r>
      <w:r>
        <w:rPr>
          <w:noProof/>
        </w:rPr>
      </w:r>
      <w:r>
        <w:rPr>
          <w:noProof/>
        </w:rPr>
        <w:fldChar w:fldCharType="separate"/>
      </w:r>
      <w:r>
        <w:rPr>
          <w:noProof/>
        </w:rPr>
        <w:t>68</w:t>
      </w:r>
      <w:r>
        <w:rPr>
          <w:noProof/>
        </w:rPr>
        <w:fldChar w:fldCharType="end"/>
      </w:r>
    </w:p>
    <w:p w14:paraId="64CB0FDE" w14:textId="596889D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48M</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_Toc176344358 \h </w:instrText>
      </w:r>
      <w:r>
        <w:rPr>
          <w:noProof/>
        </w:rPr>
      </w:r>
      <w:r>
        <w:rPr>
          <w:noProof/>
        </w:rPr>
        <w:fldChar w:fldCharType="separate"/>
      </w:r>
      <w:r>
        <w:rPr>
          <w:noProof/>
        </w:rPr>
        <w:t>68</w:t>
      </w:r>
      <w:r>
        <w:rPr>
          <w:noProof/>
        </w:rPr>
        <w:fldChar w:fldCharType="end"/>
      </w:r>
    </w:p>
    <w:p w14:paraId="5D2C9412" w14:textId="5D3C849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_Toc176344359 \h </w:instrText>
      </w:r>
      <w:r>
        <w:rPr>
          <w:noProof/>
        </w:rPr>
      </w:r>
      <w:r>
        <w:rPr>
          <w:noProof/>
        </w:rPr>
        <w:fldChar w:fldCharType="separate"/>
      </w:r>
      <w:r>
        <w:rPr>
          <w:noProof/>
        </w:rPr>
        <w:t>68</w:t>
      </w:r>
      <w:r>
        <w:rPr>
          <w:noProof/>
        </w:rPr>
        <w:fldChar w:fldCharType="end"/>
      </w:r>
    </w:p>
    <w:p w14:paraId="12396596" w14:textId="2D29AB6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_Toc176344360 \h </w:instrText>
      </w:r>
      <w:r>
        <w:rPr>
          <w:noProof/>
        </w:rPr>
      </w:r>
      <w:r>
        <w:rPr>
          <w:noProof/>
        </w:rPr>
        <w:fldChar w:fldCharType="separate"/>
      </w:r>
      <w:r>
        <w:rPr>
          <w:noProof/>
        </w:rPr>
        <w:t>68</w:t>
      </w:r>
      <w:r>
        <w:rPr>
          <w:noProof/>
        </w:rPr>
        <w:fldChar w:fldCharType="end"/>
      </w:r>
    </w:p>
    <w:p w14:paraId="3EFAE650" w14:textId="22C2D3F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48P</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Network/PrivateCall/Allowed</w:t>
      </w:r>
      <w:r>
        <w:rPr>
          <w:noProof/>
          <w:lang w:eastAsia="ko-KR"/>
        </w:rPr>
        <w:t>CallBackRequest</w:t>
      </w:r>
      <w:r>
        <w:rPr>
          <w:noProof/>
        </w:rPr>
        <w:tab/>
      </w:r>
      <w:r>
        <w:rPr>
          <w:noProof/>
        </w:rPr>
        <w:fldChar w:fldCharType="begin"/>
      </w:r>
      <w:r>
        <w:rPr>
          <w:noProof/>
        </w:rPr>
        <w:instrText xml:space="preserve"> PAGEREF _Toc176344361 \h </w:instrText>
      </w:r>
      <w:r>
        <w:rPr>
          <w:noProof/>
        </w:rPr>
      </w:r>
      <w:r>
        <w:rPr>
          <w:noProof/>
        </w:rPr>
        <w:fldChar w:fldCharType="separate"/>
      </w:r>
      <w:r>
        <w:rPr>
          <w:noProof/>
        </w:rPr>
        <w:t>69</w:t>
      </w:r>
      <w:r>
        <w:rPr>
          <w:noProof/>
        </w:rPr>
        <w:fldChar w:fldCharType="end"/>
      </w:r>
    </w:p>
    <w:p w14:paraId="3A625518" w14:textId="7BC33E6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48Q</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Network/PrivateCall/Allowed</w:t>
      </w:r>
      <w:r>
        <w:rPr>
          <w:noProof/>
          <w:lang w:eastAsia="ko-KR"/>
        </w:rPr>
        <w:t>CallBackCancelRequest</w:t>
      </w:r>
      <w:r>
        <w:rPr>
          <w:noProof/>
        </w:rPr>
        <w:tab/>
      </w:r>
      <w:r>
        <w:rPr>
          <w:noProof/>
        </w:rPr>
        <w:fldChar w:fldCharType="begin"/>
      </w:r>
      <w:r>
        <w:rPr>
          <w:noProof/>
        </w:rPr>
        <w:instrText xml:space="preserve"> PAGEREF _Toc176344362 \h </w:instrText>
      </w:r>
      <w:r>
        <w:rPr>
          <w:noProof/>
        </w:rPr>
      </w:r>
      <w:r>
        <w:rPr>
          <w:noProof/>
        </w:rPr>
        <w:fldChar w:fldCharType="separate"/>
      </w:r>
      <w:r>
        <w:rPr>
          <w:noProof/>
        </w:rPr>
        <w:t>69</w:t>
      </w:r>
      <w:r>
        <w:rPr>
          <w:noProof/>
        </w:rPr>
        <w:fldChar w:fldCharType="end"/>
      </w:r>
    </w:p>
    <w:p w14:paraId="69673EE0" w14:textId="4AB690B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 AllowedRemoteInitiatedAmbientListening</w:t>
      </w:r>
      <w:r>
        <w:rPr>
          <w:noProof/>
        </w:rPr>
        <w:tab/>
      </w:r>
      <w:r>
        <w:rPr>
          <w:noProof/>
        </w:rPr>
        <w:fldChar w:fldCharType="begin"/>
      </w:r>
      <w:r>
        <w:rPr>
          <w:noProof/>
        </w:rPr>
        <w:instrText xml:space="preserve"> PAGEREF _Toc176344363 \h </w:instrText>
      </w:r>
      <w:r>
        <w:rPr>
          <w:noProof/>
        </w:rPr>
      </w:r>
      <w:r>
        <w:rPr>
          <w:noProof/>
        </w:rPr>
        <w:fldChar w:fldCharType="separate"/>
      </w:r>
      <w:r>
        <w:rPr>
          <w:noProof/>
        </w:rPr>
        <w:t>69</w:t>
      </w:r>
      <w:r>
        <w:rPr>
          <w:noProof/>
        </w:rPr>
        <w:fldChar w:fldCharType="end"/>
      </w:r>
    </w:p>
    <w:p w14:paraId="38E40A51" w14:textId="5CA203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48S</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 AllowedLocallyInitiatedAmbientListening</w:t>
      </w:r>
      <w:r>
        <w:rPr>
          <w:noProof/>
        </w:rPr>
        <w:tab/>
      </w:r>
      <w:r>
        <w:rPr>
          <w:noProof/>
        </w:rPr>
        <w:fldChar w:fldCharType="begin"/>
      </w:r>
      <w:r>
        <w:rPr>
          <w:noProof/>
        </w:rPr>
        <w:instrText xml:space="preserve"> PAGEREF _Toc176344364 \h </w:instrText>
      </w:r>
      <w:r>
        <w:rPr>
          <w:noProof/>
        </w:rPr>
      </w:r>
      <w:r>
        <w:rPr>
          <w:noProof/>
        </w:rPr>
        <w:fldChar w:fldCharType="separate"/>
      </w:r>
      <w:r>
        <w:rPr>
          <w:noProof/>
        </w:rPr>
        <w:t>69</w:t>
      </w:r>
      <w:r>
        <w:rPr>
          <w:noProof/>
        </w:rPr>
        <w:fldChar w:fldCharType="end"/>
      </w:r>
    </w:p>
    <w:p w14:paraId="1F6C9155" w14:textId="3A58937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 AllowedRequestFirstToAnswerCall</w:t>
      </w:r>
      <w:r>
        <w:rPr>
          <w:noProof/>
        </w:rPr>
        <w:tab/>
      </w:r>
      <w:r>
        <w:rPr>
          <w:noProof/>
        </w:rPr>
        <w:fldChar w:fldCharType="begin"/>
      </w:r>
      <w:r>
        <w:rPr>
          <w:noProof/>
        </w:rPr>
        <w:instrText xml:space="preserve"> PAGEREF _Toc176344365 \h </w:instrText>
      </w:r>
      <w:r>
        <w:rPr>
          <w:noProof/>
        </w:rPr>
      </w:r>
      <w:r>
        <w:rPr>
          <w:noProof/>
        </w:rPr>
        <w:fldChar w:fldCharType="separate"/>
      </w:r>
      <w:r>
        <w:rPr>
          <w:noProof/>
        </w:rPr>
        <w:t>70</w:t>
      </w:r>
      <w:r>
        <w:rPr>
          <w:noProof/>
        </w:rPr>
        <w:fldChar w:fldCharType="end"/>
      </w:r>
    </w:p>
    <w:p w14:paraId="23101D6F" w14:textId="75DFA3B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_Toc176344366 \h </w:instrText>
      </w:r>
      <w:r>
        <w:rPr>
          <w:noProof/>
        </w:rPr>
      </w:r>
      <w:r>
        <w:rPr>
          <w:noProof/>
        </w:rPr>
        <w:fldChar w:fldCharType="separate"/>
      </w:r>
      <w:r>
        <w:rPr>
          <w:noProof/>
        </w:rPr>
        <w:t>70</w:t>
      </w:r>
      <w:r>
        <w:rPr>
          <w:noProof/>
        </w:rPr>
        <w:fldChar w:fldCharType="end"/>
      </w:r>
    </w:p>
    <w:p w14:paraId="3C45DD9A" w14:textId="68263B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_Toc176344367 \h </w:instrText>
      </w:r>
      <w:r>
        <w:rPr>
          <w:noProof/>
        </w:rPr>
      </w:r>
      <w:r>
        <w:rPr>
          <w:noProof/>
        </w:rPr>
        <w:fldChar w:fldCharType="separate"/>
      </w:r>
      <w:r>
        <w:rPr>
          <w:noProof/>
        </w:rPr>
        <w:t>70</w:t>
      </w:r>
      <w:r>
        <w:rPr>
          <w:noProof/>
        </w:rPr>
        <w:fldChar w:fldCharType="end"/>
      </w:r>
    </w:p>
    <w:p w14:paraId="5F533236" w14:textId="6BEDBF9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.2.48U</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_Toc176344368 \h </w:instrText>
      </w:r>
      <w:r>
        <w:rPr>
          <w:noProof/>
        </w:rPr>
      </w:r>
      <w:r>
        <w:rPr>
          <w:noProof/>
        </w:rPr>
        <w:fldChar w:fldCharType="separate"/>
      </w:r>
      <w:r>
        <w:rPr>
          <w:noProof/>
        </w:rPr>
        <w:t>70</w:t>
      </w:r>
      <w:r>
        <w:rPr>
          <w:noProof/>
        </w:rPr>
        <w:fldChar w:fldCharType="end"/>
      </w:r>
    </w:p>
    <w:p w14:paraId="15BA3695" w14:textId="576F881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 MCPTTID</w:t>
      </w:r>
      <w:r>
        <w:rPr>
          <w:noProof/>
        </w:rPr>
        <w:tab/>
      </w:r>
      <w:r>
        <w:rPr>
          <w:noProof/>
        </w:rPr>
        <w:fldChar w:fldCharType="begin"/>
      </w:r>
      <w:r>
        <w:rPr>
          <w:noProof/>
        </w:rPr>
        <w:instrText xml:space="preserve"> PAGEREF _Toc176344369 \h </w:instrText>
      </w:r>
      <w:r>
        <w:rPr>
          <w:noProof/>
        </w:rPr>
      </w:r>
      <w:r>
        <w:rPr>
          <w:noProof/>
        </w:rPr>
        <w:fldChar w:fldCharType="separate"/>
      </w:r>
      <w:r>
        <w:rPr>
          <w:noProof/>
        </w:rPr>
        <w:t>71</w:t>
      </w:r>
      <w:r>
        <w:rPr>
          <w:noProof/>
        </w:rPr>
        <w:fldChar w:fldCharType="end"/>
      </w:r>
    </w:p>
    <w:p w14:paraId="23CCBA5D" w14:textId="577980F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48U5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_Toc176344370 \h </w:instrText>
      </w:r>
      <w:r>
        <w:rPr>
          <w:noProof/>
        </w:rPr>
      </w:r>
      <w:r>
        <w:rPr>
          <w:noProof/>
        </w:rPr>
        <w:fldChar w:fldCharType="separate"/>
      </w:r>
      <w:r>
        <w:rPr>
          <w:noProof/>
        </w:rPr>
        <w:t>71</w:t>
      </w:r>
      <w:r>
        <w:rPr>
          <w:noProof/>
        </w:rPr>
        <w:fldChar w:fldCharType="end"/>
      </w:r>
    </w:p>
    <w:p w14:paraId="00163929" w14:textId="1A7ED4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_Toc176344371 \h </w:instrText>
      </w:r>
      <w:r>
        <w:rPr>
          <w:noProof/>
        </w:rPr>
      </w:r>
      <w:r>
        <w:rPr>
          <w:noProof/>
        </w:rPr>
        <w:fldChar w:fldCharType="separate"/>
      </w:r>
      <w:r>
        <w:rPr>
          <w:noProof/>
        </w:rPr>
        <w:t>72</w:t>
      </w:r>
      <w:r>
        <w:rPr>
          <w:noProof/>
        </w:rPr>
        <w:fldChar w:fldCharType="end"/>
      </w:r>
    </w:p>
    <w:p w14:paraId="6F9B9649" w14:textId="5098B75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_Toc176344372 \h </w:instrText>
      </w:r>
      <w:r>
        <w:rPr>
          <w:noProof/>
        </w:rPr>
      </w:r>
      <w:r>
        <w:rPr>
          <w:noProof/>
        </w:rPr>
        <w:fldChar w:fldCharType="separate"/>
      </w:r>
      <w:r>
        <w:rPr>
          <w:noProof/>
        </w:rPr>
        <w:t>72</w:t>
      </w:r>
      <w:r>
        <w:rPr>
          <w:noProof/>
        </w:rPr>
        <w:fldChar w:fldCharType="end"/>
      </w:r>
    </w:p>
    <w:p w14:paraId="3EE157CC" w14:textId="49BBE03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_Toc176344373 \h </w:instrText>
      </w:r>
      <w:r>
        <w:rPr>
          <w:noProof/>
        </w:rPr>
      </w:r>
      <w:r>
        <w:rPr>
          <w:noProof/>
        </w:rPr>
        <w:fldChar w:fldCharType="separate"/>
      </w:r>
      <w:r>
        <w:rPr>
          <w:noProof/>
        </w:rPr>
        <w:t>72</w:t>
      </w:r>
      <w:r>
        <w:rPr>
          <w:noProof/>
        </w:rPr>
        <w:fldChar w:fldCharType="end"/>
      </w:r>
    </w:p>
    <w:p w14:paraId="65F1F62A" w14:textId="0579D89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_Toc176344374 \h </w:instrText>
      </w:r>
      <w:r>
        <w:rPr>
          <w:noProof/>
        </w:rPr>
      </w:r>
      <w:r>
        <w:rPr>
          <w:noProof/>
        </w:rPr>
        <w:fldChar w:fldCharType="separate"/>
      </w:r>
      <w:r>
        <w:rPr>
          <w:noProof/>
        </w:rPr>
        <w:t>72</w:t>
      </w:r>
      <w:r>
        <w:rPr>
          <w:noProof/>
        </w:rPr>
        <w:fldChar w:fldCharType="end"/>
      </w:r>
    </w:p>
    <w:p w14:paraId="0E7D86EC" w14:textId="76384E5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_Toc176344375 \h </w:instrText>
      </w:r>
      <w:r>
        <w:rPr>
          <w:noProof/>
        </w:rPr>
      </w:r>
      <w:r>
        <w:rPr>
          <w:noProof/>
        </w:rPr>
        <w:fldChar w:fldCharType="separate"/>
      </w:r>
      <w:r>
        <w:rPr>
          <w:noProof/>
        </w:rPr>
        <w:t>72</w:t>
      </w:r>
      <w:r>
        <w:rPr>
          <w:noProof/>
        </w:rPr>
        <w:fldChar w:fldCharType="end"/>
      </w:r>
    </w:p>
    <w:p w14:paraId="00ADC12A" w14:textId="66A3BC1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_Toc176344376 \h </w:instrText>
      </w:r>
      <w:r>
        <w:rPr>
          <w:noProof/>
        </w:rPr>
      </w:r>
      <w:r>
        <w:rPr>
          <w:noProof/>
        </w:rPr>
        <w:fldChar w:fldCharType="separate"/>
      </w:r>
      <w:r>
        <w:rPr>
          <w:noProof/>
        </w:rPr>
        <w:t>72</w:t>
      </w:r>
      <w:r>
        <w:rPr>
          <w:noProof/>
        </w:rPr>
        <w:fldChar w:fldCharType="end"/>
      </w:r>
    </w:p>
    <w:p w14:paraId="24D808EE" w14:textId="718497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_Toc176344377 \h </w:instrText>
      </w:r>
      <w:r>
        <w:rPr>
          <w:noProof/>
        </w:rPr>
      </w:r>
      <w:r>
        <w:rPr>
          <w:noProof/>
        </w:rPr>
        <w:fldChar w:fldCharType="separate"/>
      </w:r>
      <w:r>
        <w:rPr>
          <w:noProof/>
        </w:rPr>
        <w:t>72</w:t>
      </w:r>
      <w:r>
        <w:rPr>
          <w:noProof/>
        </w:rPr>
        <w:fldChar w:fldCharType="end"/>
      </w:r>
    </w:p>
    <w:p w14:paraId="0EDB4D6F" w14:textId="298AEC5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_Toc176344378 \h </w:instrText>
      </w:r>
      <w:r>
        <w:rPr>
          <w:noProof/>
        </w:rPr>
      </w:r>
      <w:r>
        <w:rPr>
          <w:noProof/>
        </w:rPr>
        <w:fldChar w:fldCharType="separate"/>
      </w:r>
      <w:r>
        <w:rPr>
          <w:noProof/>
        </w:rPr>
        <w:t>72</w:t>
      </w:r>
      <w:r>
        <w:rPr>
          <w:noProof/>
        </w:rPr>
        <w:fldChar w:fldCharType="end"/>
      </w:r>
    </w:p>
    <w:p w14:paraId="0E36586E" w14:textId="7AFB5A4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_Toc176344379 \h </w:instrText>
      </w:r>
      <w:r>
        <w:rPr>
          <w:noProof/>
        </w:rPr>
      </w:r>
      <w:r>
        <w:rPr>
          <w:noProof/>
        </w:rPr>
        <w:fldChar w:fldCharType="separate"/>
      </w:r>
      <w:r>
        <w:rPr>
          <w:noProof/>
        </w:rPr>
        <w:t>72</w:t>
      </w:r>
      <w:r>
        <w:rPr>
          <w:noProof/>
        </w:rPr>
        <w:fldChar w:fldCharType="end"/>
      </w:r>
    </w:p>
    <w:p w14:paraId="55EB3F86" w14:textId="2446C6E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_Toc176344380 \h </w:instrText>
      </w:r>
      <w:r>
        <w:rPr>
          <w:noProof/>
        </w:rPr>
      </w:r>
      <w:r>
        <w:rPr>
          <w:noProof/>
        </w:rPr>
        <w:fldChar w:fldCharType="separate"/>
      </w:r>
      <w:r>
        <w:rPr>
          <w:noProof/>
        </w:rPr>
        <w:t>72</w:t>
      </w:r>
      <w:r>
        <w:rPr>
          <w:noProof/>
        </w:rPr>
        <w:fldChar w:fldCharType="end"/>
      </w:r>
    </w:p>
    <w:p w14:paraId="3CF0EBC8" w14:textId="614459D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_Toc176344381 \h </w:instrText>
      </w:r>
      <w:r>
        <w:rPr>
          <w:noProof/>
        </w:rPr>
      </w:r>
      <w:r>
        <w:rPr>
          <w:noProof/>
        </w:rPr>
        <w:fldChar w:fldCharType="separate"/>
      </w:r>
      <w:r>
        <w:rPr>
          <w:noProof/>
        </w:rPr>
        <w:t>72</w:t>
      </w:r>
      <w:r>
        <w:rPr>
          <w:noProof/>
        </w:rPr>
        <w:fldChar w:fldCharType="end"/>
      </w:r>
    </w:p>
    <w:p w14:paraId="01922FA0" w14:textId="17F6A99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_Toc176344382 \h </w:instrText>
      </w:r>
      <w:r>
        <w:rPr>
          <w:noProof/>
        </w:rPr>
      </w:r>
      <w:r>
        <w:rPr>
          <w:noProof/>
        </w:rPr>
        <w:fldChar w:fldCharType="separate"/>
      </w:r>
      <w:r>
        <w:rPr>
          <w:noProof/>
        </w:rPr>
        <w:t>72</w:t>
      </w:r>
      <w:r>
        <w:rPr>
          <w:noProof/>
        </w:rPr>
        <w:fldChar w:fldCharType="end"/>
      </w:r>
    </w:p>
    <w:p w14:paraId="6039CA0A" w14:textId="31FE0DD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_Toc176344383 \h </w:instrText>
      </w:r>
      <w:r>
        <w:rPr>
          <w:noProof/>
        </w:rPr>
      </w:r>
      <w:r>
        <w:rPr>
          <w:noProof/>
        </w:rPr>
        <w:fldChar w:fldCharType="separate"/>
      </w:r>
      <w:r>
        <w:rPr>
          <w:noProof/>
        </w:rPr>
        <w:t>72</w:t>
      </w:r>
      <w:r>
        <w:rPr>
          <w:noProof/>
        </w:rPr>
        <w:fldChar w:fldCharType="end"/>
      </w:r>
    </w:p>
    <w:p w14:paraId="2408D553" w14:textId="3598ED8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_Toc176344384 \h </w:instrText>
      </w:r>
      <w:r>
        <w:rPr>
          <w:noProof/>
        </w:rPr>
      </w:r>
      <w:r>
        <w:rPr>
          <w:noProof/>
        </w:rPr>
        <w:fldChar w:fldCharType="separate"/>
      </w:r>
      <w:r>
        <w:rPr>
          <w:noProof/>
        </w:rPr>
        <w:t>72</w:t>
      </w:r>
      <w:r>
        <w:rPr>
          <w:noProof/>
        </w:rPr>
        <w:fldChar w:fldCharType="end"/>
      </w:r>
    </w:p>
    <w:p w14:paraId="01ECA17B" w14:textId="197E711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_Toc176344385 \h </w:instrText>
      </w:r>
      <w:r>
        <w:rPr>
          <w:noProof/>
        </w:rPr>
      </w:r>
      <w:r>
        <w:rPr>
          <w:noProof/>
        </w:rPr>
        <w:fldChar w:fldCharType="separate"/>
      </w:r>
      <w:r>
        <w:rPr>
          <w:noProof/>
        </w:rPr>
        <w:t>72</w:t>
      </w:r>
      <w:r>
        <w:rPr>
          <w:noProof/>
        </w:rPr>
        <w:fldChar w:fldCharType="end"/>
      </w:r>
    </w:p>
    <w:p w14:paraId="6DFB945E" w14:textId="45452D4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48V16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_Toc176344386 \h </w:instrText>
      </w:r>
      <w:r>
        <w:rPr>
          <w:noProof/>
        </w:rPr>
      </w:r>
      <w:r>
        <w:rPr>
          <w:noProof/>
        </w:rPr>
        <w:fldChar w:fldCharType="separate"/>
      </w:r>
      <w:r>
        <w:rPr>
          <w:noProof/>
        </w:rPr>
        <w:t>72</w:t>
      </w:r>
      <w:r>
        <w:rPr>
          <w:noProof/>
        </w:rPr>
        <w:fldChar w:fldCharType="end"/>
      </w:r>
    </w:p>
    <w:p w14:paraId="6777CC31" w14:textId="78AFCD8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.2.48V17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_Toc176344387 \h </w:instrText>
      </w:r>
      <w:r>
        <w:rPr>
          <w:noProof/>
        </w:rPr>
      </w:r>
      <w:r>
        <w:rPr>
          <w:noProof/>
        </w:rPr>
        <w:fldChar w:fldCharType="separate"/>
      </w:r>
      <w:r>
        <w:rPr>
          <w:noProof/>
        </w:rPr>
        <w:t>72</w:t>
      </w:r>
      <w:r>
        <w:rPr>
          <w:noProof/>
        </w:rPr>
        <w:fldChar w:fldCharType="end"/>
      </w:r>
    </w:p>
    <w:p w14:paraId="79E14FE2" w14:textId="30CA2F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5.2.4</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_Toc176344388 \h </w:instrText>
      </w:r>
      <w:r>
        <w:rPr>
          <w:noProof/>
        </w:rPr>
      </w:r>
      <w:r>
        <w:rPr>
          <w:noProof/>
        </w:rPr>
        <w:fldChar w:fldCharType="separate"/>
      </w:r>
      <w:r>
        <w:rPr>
          <w:noProof/>
        </w:rPr>
        <w:t>72</w:t>
      </w:r>
      <w:r>
        <w:rPr>
          <w:noProof/>
        </w:rPr>
        <w:fldChar w:fldCharType="end"/>
      </w:r>
    </w:p>
    <w:p w14:paraId="53C29A5F" w14:textId="1595B36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_Toc176344389 \h </w:instrText>
      </w:r>
      <w:r>
        <w:rPr>
          <w:noProof/>
        </w:rPr>
      </w:r>
      <w:r>
        <w:rPr>
          <w:noProof/>
        </w:rPr>
        <w:fldChar w:fldCharType="separate"/>
      </w:r>
      <w:r>
        <w:rPr>
          <w:noProof/>
        </w:rPr>
        <w:t>73</w:t>
      </w:r>
      <w:r>
        <w:rPr>
          <w:noProof/>
        </w:rPr>
        <w:fldChar w:fldCharType="end"/>
      </w:r>
    </w:p>
    <w:p w14:paraId="6BA8FF5B" w14:textId="63DCF8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/OffNetwork/MCPTTGroupInfo</w:t>
      </w:r>
      <w:r>
        <w:rPr>
          <w:noProof/>
        </w:rPr>
        <w:tab/>
      </w:r>
      <w:r>
        <w:rPr>
          <w:noProof/>
        </w:rPr>
        <w:fldChar w:fldCharType="begin"/>
      </w:r>
      <w:r>
        <w:rPr>
          <w:noProof/>
        </w:rPr>
        <w:instrText xml:space="preserve"> PAGEREF _Toc176344390 \h </w:instrText>
      </w:r>
      <w:r>
        <w:rPr>
          <w:noProof/>
        </w:rPr>
      </w:r>
      <w:r>
        <w:rPr>
          <w:noProof/>
        </w:rPr>
        <w:fldChar w:fldCharType="separate"/>
      </w:r>
      <w:r>
        <w:rPr>
          <w:noProof/>
        </w:rPr>
        <w:t>73</w:t>
      </w:r>
      <w:r>
        <w:rPr>
          <w:noProof/>
        </w:rPr>
        <w:fldChar w:fldCharType="end"/>
      </w:r>
    </w:p>
    <w:p w14:paraId="4D5945E3" w14:textId="5CD15FB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w:t>
      </w:r>
      <w:r>
        <w:rPr>
          <w:noProof/>
        </w:rPr>
        <w:tab/>
      </w:r>
      <w:r>
        <w:rPr>
          <w:noProof/>
        </w:rPr>
        <w:fldChar w:fldCharType="begin"/>
      </w:r>
      <w:r>
        <w:rPr>
          <w:noProof/>
        </w:rPr>
        <w:instrText xml:space="preserve"> PAGEREF _Toc176344391 \h </w:instrText>
      </w:r>
      <w:r>
        <w:rPr>
          <w:noProof/>
        </w:rPr>
      </w:r>
      <w:r>
        <w:rPr>
          <w:noProof/>
        </w:rPr>
        <w:fldChar w:fldCharType="separate"/>
      </w:r>
      <w:r>
        <w:rPr>
          <w:noProof/>
        </w:rPr>
        <w:t>73</w:t>
      </w:r>
      <w:r>
        <w:rPr>
          <w:noProof/>
        </w:rPr>
        <w:fldChar w:fldCharType="end"/>
      </w:r>
    </w:p>
    <w:p w14:paraId="74DAEACE" w14:textId="30A1D7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5</w:t>
      </w:r>
      <w:r>
        <w:rPr>
          <w:noProof/>
        </w:rPr>
        <w:t>.2.52</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/&lt;x&gt;/OffNetwork/MCPTTGroupInfo/&lt;x&gt;/Entry</w:t>
      </w:r>
      <w:r>
        <w:rPr>
          <w:noProof/>
        </w:rPr>
        <w:tab/>
      </w:r>
      <w:r>
        <w:rPr>
          <w:noProof/>
        </w:rPr>
        <w:fldChar w:fldCharType="begin"/>
      </w:r>
      <w:r>
        <w:rPr>
          <w:noProof/>
        </w:rPr>
        <w:instrText xml:space="preserve"> PAGEREF _Toc176344392 \h </w:instrText>
      </w:r>
      <w:r>
        <w:rPr>
          <w:noProof/>
        </w:rPr>
      </w:r>
      <w:r>
        <w:rPr>
          <w:noProof/>
        </w:rPr>
        <w:fldChar w:fldCharType="separate"/>
      </w:r>
      <w:r>
        <w:rPr>
          <w:noProof/>
        </w:rPr>
        <w:t>73</w:t>
      </w:r>
      <w:r>
        <w:rPr>
          <w:noProof/>
        </w:rPr>
        <w:fldChar w:fldCharType="end"/>
      </w:r>
    </w:p>
    <w:p w14:paraId="0D6EDCC5" w14:textId="2C0B0AF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/&lt;x&gt;/OffNetwork/MCPTTGroupInfo/&lt;x&gt;/Entry/MCPTTGroupID</w:t>
      </w:r>
      <w:r>
        <w:rPr>
          <w:noProof/>
        </w:rPr>
        <w:tab/>
      </w:r>
      <w:r>
        <w:rPr>
          <w:noProof/>
        </w:rPr>
        <w:fldChar w:fldCharType="begin"/>
      </w:r>
      <w:r>
        <w:rPr>
          <w:noProof/>
        </w:rPr>
        <w:instrText xml:space="preserve"> PAGEREF _Toc176344393 \h </w:instrText>
      </w:r>
      <w:r>
        <w:rPr>
          <w:noProof/>
        </w:rPr>
      </w:r>
      <w:r>
        <w:rPr>
          <w:noProof/>
        </w:rPr>
        <w:fldChar w:fldCharType="separate"/>
      </w:r>
      <w:r>
        <w:rPr>
          <w:noProof/>
        </w:rPr>
        <w:t>73</w:t>
      </w:r>
      <w:r>
        <w:rPr>
          <w:noProof/>
        </w:rPr>
        <w:fldChar w:fldCharType="end"/>
      </w:r>
    </w:p>
    <w:p w14:paraId="711835D3" w14:textId="43BED4A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/OffNetwork/MCPTTGroupInfo/&lt;x&gt;/Entry/DisplayName</w:t>
      </w:r>
      <w:r>
        <w:rPr>
          <w:noProof/>
        </w:rPr>
        <w:tab/>
      </w:r>
      <w:r>
        <w:rPr>
          <w:noProof/>
        </w:rPr>
        <w:fldChar w:fldCharType="begin"/>
      </w:r>
      <w:r>
        <w:rPr>
          <w:noProof/>
        </w:rPr>
        <w:instrText xml:space="preserve"> PAGEREF _Toc176344394 \h </w:instrText>
      </w:r>
      <w:r>
        <w:rPr>
          <w:noProof/>
        </w:rPr>
      </w:r>
      <w:r>
        <w:rPr>
          <w:noProof/>
        </w:rPr>
        <w:fldChar w:fldCharType="separate"/>
      </w:r>
      <w:r>
        <w:rPr>
          <w:noProof/>
        </w:rPr>
        <w:t>74</w:t>
      </w:r>
      <w:r>
        <w:rPr>
          <w:noProof/>
        </w:rPr>
        <w:fldChar w:fldCharType="end"/>
      </w:r>
    </w:p>
    <w:p w14:paraId="48D5CBB3" w14:textId="714010C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53B</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RelativePresentationPriority</w:t>
      </w:r>
      <w:r>
        <w:rPr>
          <w:noProof/>
        </w:rPr>
        <w:tab/>
      </w:r>
      <w:r>
        <w:rPr>
          <w:noProof/>
        </w:rPr>
        <w:fldChar w:fldCharType="begin"/>
      </w:r>
      <w:r>
        <w:rPr>
          <w:noProof/>
        </w:rPr>
        <w:instrText xml:space="preserve"> PAGEREF _Toc176344395 \h </w:instrText>
      </w:r>
      <w:r>
        <w:rPr>
          <w:noProof/>
        </w:rPr>
      </w:r>
      <w:r>
        <w:rPr>
          <w:noProof/>
        </w:rPr>
        <w:fldChar w:fldCharType="separate"/>
      </w:r>
      <w:r>
        <w:rPr>
          <w:noProof/>
        </w:rPr>
        <w:t>74</w:t>
      </w:r>
      <w:r>
        <w:rPr>
          <w:noProof/>
        </w:rPr>
        <w:fldChar w:fldCharType="end"/>
      </w:r>
    </w:p>
    <w:p w14:paraId="4CF4692B" w14:textId="684137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53C</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/&lt;x&gt;/&lt;x&gt;/OffNetwork/MCPTTGroupInfo/&lt;x&gt;/Entry/GMSServID</w:t>
      </w:r>
      <w:r>
        <w:rPr>
          <w:noProof/>
        </w:rPr>
        <w:tab/>
      </w:r>
      <w:r>
        <w:rPr>
          <w:noProof/>
        </w:rPr>
        <w:fldChar w:fldCharType="begin"/>
      </w:r>
      <w:r>
        <w:rPr>
          <w:noProof/>
        </w:rPr>
        <w:instrText xml:space="preserve"> PAGEREF _Toc176344396 \h </w:instrText>
      </w:r>
      <w:r>
        <w:rPr>
          <w:noProof/>
        </w:rPr>
      </w:r>
      <w:r>
        <w:rPr>
          <w:noProof/>
        </w:rPr>
        <w:fldChar w:fldCharType="separate"/>
      </w:r>
      <w:r>
        <w:rPr>
          <w:noProof/>
        </w:rPr>
        <w:t>74</w:t>
      </w:r>
      <w:r>
        <w:rPr>
          <w:noProof/>
        </w:rPr>
        <w:fldChar w:fldCharType="end"/>
      </w:r>
    </w:p>
    <w:p w14:paraId="577379FA" w14:textId="02B237C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53D</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IDMSTokenEndPoint</w:t>
      </w:r>
      <w:r>
        <w:rPr>
          <w:noProof/>
        </w:rPr>
        <w:tab/>
      </w:r>
      <w:r>
        <w:rPr>
          <w:noProof/>
        </w:rPr>
        <w:fldChar w:fldCharType="begin"/>
      </w:r>
      <w:r>
        <w:rPr>
          <w:noProof/>
        </w:rPr>
        <w:instrText xml:space="preserve"> PAGEREF _Toc176344397 \h </w:instrText>
      </w:r>
      <w:r>
        <w:rPr>
          <w:noProof/>
        </w:rPr>
      </w:r>
      <w:r>
        <w:rPr>
          <w:noProof/>
        </w:rPr>
        <w:fldChar w:fldCharType="separate"/>
      </w:r>
      <w:r>
        <w:rPr>
          <w:noProof/>
        </w:rPr>
        <w:t>74</w:t>
      </w:r>
      <w:r>
        <w:rPr>
          <w:noProof/>
        </w:rPr>
        <w:fldChar w:fldCharType="end"/>
      </w:r>
    </w:p>
    <w:p w14:paraId="041B401E" w14:textId="1D1A257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53E</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/&lt;x&gt;/&lt;x&gt;/OffNetwork/MCPTTGroupInfo/&lt;x&gt;/Entry/GroupKMSURI</w:t>
      </w:r>
      <w:r>
        <w:rPr>
          <w:noProof/>
        </w:rPr>
        <w:tab/>
      </w:r>
      <w:r>
        <w:rPr>
          <w:noProof/>
        </w:rPr>
        <w:fldChar w:fldCharType="begin"/>
      </w:r>
      <w:r>
        <w:rPr>
          <w:noProof/>
        </w:rPr>
        <w:instrText xml:space="preserve"> PAGEREF _Toc176344398 \h </w:instrText>
      </w:r>
      <w:r>
        <w:rPr>
          <w:noProof/>
        </w:rPr>
      </w:r>
      <w:r>
        <w:rPr>
          <w:noProof/>
        </w:rPr>
        <w:fldChar w:fldCharType="separate"/>
      </w:r>
      <w:r>
        <w:rPr>
          <w:noProof/>
        </w:rPr>
        <w:t>75</w:t>
      </w:r>
      <w:r>
        <w:rPr>
          <w:noProof/>
        </w:rPr>
        <w:fldChar w:fldCharType="end"/>
      </w:r>
    </w:p>
    <w:p w14:paraId="24777FA3" w14:textId="4C30B90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5.2.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AllowedListen</w:t>
      </w:r>
      <w:r>
        <w:rPr>
          <w:noProof/>
        </w:rPr>
        <w:tab/>
      </w:r>
      <w:r>
        <w:rPr>
          <w:noProof/>
        </w:rPr>
        <w:fldChar w:fldCharType="begin"/>
      </w:r>
      <w:r>
        <w:rPr>
          <w:noProof/>
        </w:rPr>
        <w:instrText xml:space="preserve"> PAGEREF _Toc176344399 \h </w:instrText>
      </w:r>
      <w:r>
        <w:rPr>
          <w:noProof/>
        </w:rPr>
      </w:r>
      <w:r>
        <w:rPr>
          <w:noProof/>
        </w:rPr>
        <w:fldChar w:fldCharType="separate"/>
      </w:r>
      <w:r>
        <w:rPr>
          <w:noProof/>
        </w:rPr>
        <w:t>75</w:t>
      </w:r>
      <w:r>
        <w:rPr>
          <w:noProof/>
        </w:rPr>
        <w:fldChar w:fldCharType="end"/>
      </w:r>
    </w:p>
    <w:p w14:paraId="176867A9" w14:textId="6F9B26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AllowedTransmission</w:t>
      </w:r>
      <w:r>
        <w:rPr>
          <w:noProof/>
        </w:rPr>
        <w:tab/>
      </w:r>
      <w:r>
        <w:rPr>
          <w:noProof/>
        </w:rPr>
        <w:fldChar w:fldCharType="begin"/>
      </w:r>
      <w:r>
        <w:rPr>
          <w:noProof/>
        </w:rPr>
        <w:instrText xml:space="preserve"> PAGEREF _Toc176344400 \h </w:instrText>
      </w:r>
      <w:r>
        <w:rPr>
          <w:noProof/>
        </w:rPr>
      </w:r>
      <w:r>
        <w:rPr>
          <w:noProof/>
        </w:rPr>
        <w:fldChar w:fldCharType="separate"/>
      </w:r>
      <w:r>
        <w:rPr>
          <w:noProof/>
        </w:rPr>
        <w:t>75</w:t>
      </w:r>
      <w:r>
        <w:rPr>
          <w:noProof/>
        </w:rPr>
        <w:fldChar w:fldCharType="end"/>
      </w:r>
    </w:p>
    <w:p w14:paraId="1B5D70E6" w14:textId="2899842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/OffNetwork/EmergencyCallChange</w:t>
      </w:r>
      <w:r>
        <w:rPr>
          <w:noProof/>
        </w:rPr>
        <w:tab/>
      </w:r>
      <w:r>
        <w:rPr>
          <w:noProof/>
        </w:rPr>
        <w:fldChar w:fldCharType="begin"/>
      </w:r>
      <w:r>
        <w:rPr>
          <w:noProof/>
        </w:rPr>
        <w:instrText xml:space="preserve"> PAGEREF _Toc176344401 \h </w:instrText>
      </w:r>
      <w:r>
        <w:rPr>
          <w:noProof/>
        </w:rPr>
      </w:r>
      <w:r>
        <w:rPr>
          <w:noProof/>
        </w:rPr>
        <w:fldChar w:fldCharType="separate"/>
      </w:r>
      <w:r>
        <w:rPr>
          <w:noProof/>
        </w:rPr>
        <w:t>75</w:t>
      </w:r>
      <w:r>
        <w:rPr>
          <w:noProof/>
        </w:rPr>
        <w:fldChar w:fldCharType="end"/>
      </w:r>
    </w:p>
    <w:p w14:paraId="6AC0EB5D" w14:textId="78CBD16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/OffNetwork/ImminentPerilCallChange</w:t>
      </w:r>
      <w:r>
        <w:rPr>
          <w:noProof/>
        </w:rPr>
        <w:tab/>
      </w:r>
      <w:r>
        <w:rPr>
          <w:noProof/>
        </w:rPr>
        <w:fldChar w:fldCharType="begin"/>
      </w:r>
      <w:r>
        <w:rPr>
          <w:noProof/>
        </w:rPr>
        <w:instrText xml:space="preserve"> PAGEREF _Toc176344402 \h </w:instrText>
      </w:r>
      <w:r>
        <w:rPr>
          <w:noProof/>
        </w:rPr>
      </w:r>
      <w:r>
        <w:rPr>
          <w:noProof/>
        </w:rPr>
        <w:fldChar w:fldCharType="separate"/>
      </w:r>
      <w:r>
        <w:rPr>
          <w:noProof/>
        </w:rPr>
        <w:t>76</w:t>
      </w:r>
      <w:r>
        <w:rPr>
          <w:noProof/>
        </w:rPr>
        <w:fldChar w:fldCharType="end"/>
      </w:r>
    </w:p>
    <w:p w14:paraId="06123764" w14:textId="4F3B1AD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_Toc176344403 \h </w:instrText>
      </w:r>
      <w:r>
        <w:rPr>
          <w:noProof/>
        </w:rPr>
      </w:r>
      <w:r>
        <w:rPr>
          <w:noProof/>
        </w:rPr>
        <w:fldChar w:fldCharType="separate"/>
      </w:r>
      <w:r>
        <w:rPr>
          <w:noProof/>
        </w:rPr>
        <w:t>76</w:t>
      </w:r>
      <w:r>
        <w:rPr>
          <w:noProof/>
        </w:rPr>
        <w:fldChar w:fldCharType="end"/>
      </w:r>
    </w:p>
    <w:p w14:paraId="03E39A53" w14:textId="57A27EE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_Toc176344404 \h </w:instrText>
      </w:r>
      <w:r>
        <w:rPr>
          <w:noProof/>
        </w:rPr>
      </w:r>
      <w:r>
        <w:rPr>
          <w:noProof/>
        </w:rPr>
        <w:fldChar w:fldCharType="separate"/>
      </w:r>
      <w:r>
        <w:rPr>
          <w:noProof/>
        </w:rPr>
        <w:t>77</w:t>
      </w:r>
      <w:r>
        <w:rPr>
          <w:noProof/>
        </w:rPr>
        <w:fldChar w:fldCharType="end"/>
      </w:r>
    </w:p>
    <w:p w14:paraId="4DA40EF5" w14:textId="34B06A9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_Toc176344405 \h </w:instrText>
      </w:r>
      <w:r>
        <w:rPr>
          <w:noProof/>
        </w:rPr>
      </w:r>
      <w:r>
        <w:rPr>
          <w:noProof/>
        </w:rPr>
        <w:fldChar w:fldCharType="separate"/>
      </w:r>
      <w:r>
        <w:rPr>
          <w:noProof/>
        </w:rPr>
        <w:t>77</w:t>
      </w:r>
      <w:r>
        <w:rPr>
          <w:noProof/>
        </w:rPr>
        <w:fldChar w:fldCharType="end"/>
      </w:r>
    </w:p>
    <w:p w14:paraId="29DEBEAC" w14:textId="509879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_Toc176344406 \h </w:instrText>
      </w:r>
      <w:r>
        <w:rPr>
          <w:noProof/>
        </w:rPr>
      </w:r>
      <w:r>
        <w:rPr>
          <w:noProof/>
        </w:rPr>
        <w:fldChar w:fldCharType="separate"/>
      </w:r>
      <w:r>
        <w:rPr>
          <w:noProof/>
        </w:rPr>
        <w:t>77</w:t>
      </w:r>
      <w:r>
        <w:rPr>
          <w:noProof/>
        </w:rPr>
        <w:fldChar w:fldCharType="end"/>
      </w:r>
    </w:p>
    <w:p w14:paraId="61459503" w14:textId="1631CD6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_Toc176344407 \h </w:instrText>
      </w:r>
      <w:r>
        <w:rPr>
          <w:noProof/>
        </w:rPr>
      </w:r>
      <w:r>
        <w:rPr>
          <w:noProof/>
        </w:rPr>
        <w:fldChar w:fldCharType="separate"/>
      </w:r>
      <w:r>
        <w:rPr>
          <w:noProof/>
        </w:rPr>
        <w:t>77</w:t>
      </w:r>
      <w:r>
        <w:rPr>
          <w:noProof/>
        </w:rPr>
        <w:fldChar w:fldCharType="end"/>
      </w:r>
    </w:p>
    <w:p w14:paraId="45728DB3" w14:textId="529CD14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_Toc176344408 \h </w:instrText>
      </w:r>
      <w:r>
        <w:rPr>
          <w:noProof/>
        </w:rPr>
      </w:r>
      <w:r>
        <w:rPr>
          <w:noProof/>
        </w:rPr>
        <w:fldChar w:fldCharType="separate"/>
      </w:r>
      <w:r>
        <w:rPr>
          <w:noProof/>
        </w:rPr>
        <w:t>77</w:t>
      </w:r>
      <w:r>
        <w:rPr>
          <w:noProof/>
        </w:rPr>
        <w:fldChar w:fldCharType="end"/>
      </w:r>
    </w:p>
    <w:p w14:paraId="56B2DE4C" w14:textId="0D0DF1C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_Toc176344409 \h </w:instrText>
      </w:r>
      <w:r>
        <w:rPr>
          <w:noProof/>
        </w:rPr>
      </w:r>
      <w:r>
        <w:rPr>
          <w:noProof/>
        </w:rPr>
        <w:fldChar w:fldCharType="separate"/>
      </w:r>
      <w:r>
        <w:rPr>
          <w:noProof/>
        </w:rPr>
        <w:t>77</w:t>
      </w:r>
      <w:r>
        <w:rPr>
          <w:noProof/>
        </w:rPr>
        <w:fldChar w:fldCharType="end"/>
      </w:r>
    </w:p>
    <w:p w14:paraId="2706F462" w14:textId="77BF4A5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_Toc176344410 \h </w:instrText>
      </w:r>
      <w:r>
        <w:rPr>
          <w:noProof/>
        </w:rPr>
      </w:r>
      <w:r>
        <w:rPr>
          <w:noProof/>
        </w:rPr>
        <w:fldChar w:fldCharType="separate"/>
      </w:r>
      <w:r>
        <w:rPr>
          <w:noProof/>
        </w:rPr>
        <w:t>77</w:t>
      </w:r>
      <w:r>
        <w:rPr>
          <w:noProof/>
        </w:rPr>
        <w:fldChar w:fldCharType="end"/>
      </w:r>
    </w:p>
    <w:p w14:paraId="50DA2739" w14:textId="24DD7DA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_Toc176344411 \h </w:instrText>
      </w:r>
      <w:r>
        <w:rPr>
          <w:noProof/>
        </w:rPr>
      </w:r>
      <w:r>
        <w:rPr>
          <w:noProof/>
        </w:rPr>
        <w:fldChar w:fldCharType="separate"/>
      </w:r>
      <w:r>
        <w:rPr>
          <w:noProof/>
        </w:rPr>
        <w:t>77</w:t>
      </w:r>
      <w:r>
        <w:rPr>
          <w:noProof/>
        </w:rPr>
        <w:fldChar w:fldCharType="end"/>
      </w:r>
    </w:p>
    <w:p w14:paraId="5C1F8475" w14:textId="70F8D44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_Toc176344412 \h </w:instrText>
      </w:r>
      <w:r>
        <w:rPr>
          <w:noProof/>
        </w:rPr>
      </w:r>
      <w:r>
        <w:rPr>
          <w:noProof/>
        </w:rPr>
        <w:fldChar w:fldCharType="separate"/>
      </w:r>
      <w:r>
        <w:rPr>
          <w:noProof/>
        </w:rPr>
        <w:t>77</w:t>
      </w:r>
      <w:r>
        <w:rPr>
          <w:noProof/>
        </w:rPr>
        <w:fldChar w:fldCharType="end"/>
      </w:r>
    </w:p>
    <w:p w14:paraId="402952AC" w14:textId="42F019A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_Toc176344413 \h </w:instrText>
      </w:r>
      <w:r>
        <w:rPr>
          <w:noProof/>
        </w:rPr>
      </w:r>
      <w:r>
        <w:rPr>
          <w:noProof/>
        </w:rPr>
        <w:fldChar w:fldCharType="separate"/>
      </w:r>
      <w:r>
        <w:rPr>
          <w:noProof/>
        </w:rPr>
        <w:t>77</w:t>
      </w:r>
      <w:r>
        <w:rPr>
          <w:noProof/>
        </w:rPr>
        <w:fldChar w:fldCharType="end"/>
      </w:r>
    </w:p>
    <w:p w14:paraId="0C5565FB" w14:textId="6E55867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_Toc176344414 \h </w:instrText>
      </w:r>
      <w:r>
        <w:rPr>
          <w:noProof/>
        </w:rPr>
      </w:r>
      <w:r>
        <w:rPr>
          <w:noProof/>
        </w:rPr>
        <w:fldChar w:fldCharType="separate"/>
      </w:r>
      <w:r>
        <w:rPr>
          <w:noProof/>
        </w:rPr>
        <w:t>77</w:t>
      </w:r>
      <w:r>
        <w:rPr>
          <w:noProof/>
        </w:rPr>
        <w:fldChar w:fldCharType="end"/>
      </w:r>
    </w:p>
    <w:p w14:paraId="43360B53" w14:textId="1233135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_Toc176344415 \h </w:instrText>
      </w:r>
      <w:r>
        <w:rPr>
          <w:noProof/>
        </w:rPr>
      </w:r>
      <w:r>
        <w:rPr>
          <w:noProof/>
        </w:rPr>
        <w:fldChar w:fldCharType="separate"/>
      </w:r>
      <w:r>
        <w:rPr>
          <w:noProof/>
        </w:rPr>
        <w:t>77</w:t>
      </w:r>
      <w:r>
        <w:rPr>
          <w:noProof/>
        </w:rPr>
        <w:fldChar w:fldCharType="end"/>
      </w:r>
    </w:p>
    <w:p w14:paraId="0B5D5163" w14:textId="5E2D94B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_Toc176344416 \h </w:instrText>
      </w:r>
      <w:r>
        <w:rPr>
          <w:noProof/>
        </w:rPr>
      </w:r>
      <w:r>
        <w:rPr>
          <w:noProof/>
        </w:rPr>
        <w:fldChar w:fldCharType="separate"/>
      </w:r>
      <w:r>
        <w:rPr>
          <w:noProof/>
        </w:rPr>
        <w:t>77</w:t>
      </w:r>
      <w:r>
        <w:rPr>
          <w:noProof/>
        </w:rPr>
        <w:fldChar w:fldCharType="end"/>
      </w:r>
    </w:p>
    <w:p w14:paraId="1607FB77" w14:textId="2D78FF4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_Toc176344417 \h </w:instrText>
      </w:r>
      <w:r>
        <w:rPr>
          <w:noProof/>
        </w:rPr>
      </w:r>
      <w:r>
        <w:rPr>
          <w:noProof/>
        </w:rPr>
        <w:fldChar w:fldCharType="separate"/>
      </w:r>
      <w:r>
        <w:rPr>
          <w:noProof/>
        </w:rPr>
        <w:t>77</w:t>
      </w:r>
      <w:r>
        <w:rPr>
          <w:noProof/>
        </w:rPr>
        <w:fldChar w:fldCharType="end"/>
      </w:r>
    </w:p>
    <w:p w14:paraId="4B46B60F" w14:textId="74AE27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_Toc176344418 \h </w:instrText>
      </w:r>
      <w:r>
        <w:rPr>
          <w:noProof/>
        </w:rPr>
      </w:r>
      <w:r>
        <w:rPr>
          <w:noProof/>
        </w:rPr>
        <w:fldChar w:fldCharType="separate"/>
      </w:r>
      <w:r>
        <w:rPr>
          <w:noProof/>
        </w:rPr>
        <w:t>77</w:t>
      </w:r>
      <w:r>
        <w:rPr>
          <w:noProof/>
        </w:rPr>
        <w:fldChar w:fldCharType="end"/>
      </w:r>
    </w:p>
    <w:p w14:paraId="72C32F45" w14:textId="64046F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w:t>
      </w:r>
      <w:r>
        <w:rPr>
          <w:noProof/>
          <w:lang w:eastAsia="ko-KR"/>
        </w:rPr>
        <w:t>58A16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_Toc176344419 \h </w:instrText>
      </w:r>
      <w:r>
        <w:rPr>
          <w:noProof/>
        </w:rPr>
      </w:r>
      <w:r>
        <w:rPr>
          <w:noProof/>
        </w:rPr>
        <w:fldChar w:fldCharType="separate"/>
      </w:r>
      <w:r>
        <w:rPr>
          <w:noProof/>
        </w:rPr>
        <w:t>77</w:t>
      </w:r>
      <w:r>
        <w:rPr>
          <w:noProof/>
        </w:rPr>
        <w:fldChar w:fldCharType="end"/>
      </w:r>
    </w:p>
    <w:p w14:paraId="44F95164" w14:textId="3E52F53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5.2.58A17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_Toc176344420 \h </w:instrText>
      </w:r>
      <w:r>
        <w:rPr>
          <w:noProof/>
        </w:rPr>
      </w:r>
      <w:r>
        <w:rPr>
          <w:noProof/>
        </w:rPr>
        <w:fldChar w:fldCharType="separate"/>
      </w:r>
      <w:r>
        <w:rPr>
          <w:noProof/>
        </w:rPr>
        <w:t>77</w:t>
      </w:r>
      <w:r>
        <w:rPr>
          <w:noProof/>
        </w:rPr>
        <w:fldChar w:fldCharType="end"/>
      </w:r>
    </w:p>
    <w:p w14:paraId="2BB455C0" w14:textId="0C9A4B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5.2.5</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_Toc176344421 \h </w:instrText>
      </w:r>
      <w:r>
        <w:rPr>
          <w:noProof/>
        </w:rPr>
      </w:r>
      <w:r>
        <w:rPr>
          <w:noProof/>
        </w:rPr>
        <w:fldChar w:fldCharType="separate"/>
      </w:r>
      <w:r>
        <w:rPr>
          <w:noProof/>
        </w:rPr>
        <w:t>77</w:t>
      </w:r>
      <w:r>
        <w:rPr>
          <w:noProof/>
        </w:rPr>
        <w:fldChar w:fldCharType="end"/>
      </w:r>
    </w:p>
    <w:p w14:paraId="404A7A38" w14:textId="5BE837F5"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6</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group configuration </w:t>
      </w:r>
      <w:r>
        <w:rPr>
          <w:noProof/>
        </w:rPr>
        <w:t>MO</w:t>
      </w:r>
      <w:r>
        <w:rPr>
          <w:noProof/>
        </w:rPr>
        <w:tab/>
      </w:r>
      <w:r>
        <w:rPr>
          <w:noProof/>
        </w:rPr>
        <w:fldChar w:fldCharType="begin"/>
      </w:r>
      <w:r>
        <w:rPr>
          <w:noProof/>
        </w:rPr>
        <w:instrText xml:space="preserve"> PAGEREF _Toc176344422 \h </w:instrText>
      </w:r>
      <w:r>
        <w:rPr>
          <w:noProof/>
        </w:rPr>
      </w:r>
      <w:r>
        <w:rPr>
          <w:noProof/>
        </w:rPr>
        <w:fldChar w:fldCharType="separate"/>
      </w:r>
      <w:r>
        <w:rPr>
          <w:noProof/>
        </w:rPr>
        <w:t>78</w:t>
      </w:r>
      <w:r>
        <w:rPr>
          <w:noProof/>
        </w:rPr>
        <w:fldChar w:fldCharType="end"/>
      </w:r>
    </w:p>
    <w:p w14:paraId="043F9D86" w14:textId="3FEA1ADE"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_Toc176344423 \h </w:instrText>
      </w:r>
      <w:r>
        <w:rPr>
          <w:noProof/>
        </w:rPr>
      </w:r>
      <w:r>
        <w:rPr>
          <w:noProof/>
        </w:rPr>
        <w:fldChar w:fldCharType="separate"/>
      </w:r>
      <w:r>
        <w:rPr>
          <w:noProof/>
        </w:rPr>
        <w:t>78</w:t>
      </w:r>
      <w:r>
        <w:rPr>
          <w:noProof/>
        </w:rPr>
        <w:fldChar w:fldCharType="end"/>
      </w:r>
    </w:p>
    <w:p w14:paraId="178AD5BB" w14:textId="739A4355"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group configuration MO parameters</w:t>
      </w:r>
      <w:r>
        <w:rPr>
          <w:noProof/>
        </w:rPr>
        <w:tab/>
      </w:r>
      <w:r>
        <w:rPr>
          <w:noProof/>
        </w:rPr>
        <w:fldChar w:fldCharType="begin"/>
      </w:r>
      <w:r>
        <w:rPr>
          <w:noProof/>
        </w:rPr>
        <w:instrText xml:space="preserve"> PAGEREF _Toc176344424 \h </w:instrText>
      </w:r>
      <w:r>
        <w:rPr>
          <w:noProof/>
        </w:rPr>
      </w:r>
      <w:r>
        <w:rPr>
          <w:noProof/>
        </w:rPr>
        <w:fldChar w:fldCharType="separate"/>
      </w:r>
      <w:r>
        <w:rPr>
          <w:noProof/>
        </w:rPr>
        <w:t>81</w:t>
      </w:r>
      <w:r>
        <w:rPr>
          <w:noProof/>
        </w:rPr>
        <w:fldChar w:fldCharType="end"/>
      </w:r>
    </w:p>
    <w:p w14:paraId="44361550" w14:textId="1EBAD5E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_Toc176344425 \h </w:instrText>
      </w:r>
      <w:r>
        <w:rPr>
          <w:noProof/>
        </w:rPr>
      </w:r>
      <w:r>
        <w:rPr>
          <w:noProof/>
        </w:rPr>
        <w:fldChar w:fldCharType="separate"/>
      </w:r>
      <w:r>
        <w:rPr>
          <w:noProof/>
        </w:rPr>
        <w:t>81</w:t>
      </w:r>
      <w:r>
        <w:rPr>
          <w:noProof/>
        </w:rPr>
        <w:fldChar w:fldCharType="end"/>
      </w:r>
    </w:p>
    <w:p w14:paraId="69DC889C" w14:textId="6F2083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_Toc176344426 \h </w:instrText>
      </w:r>
      <w:r>
        <w:rPr>
          <w:noProof/>
        </w:rPr>
      </w:r>
      <w:r>
        <w:rPr>
          <w:noProof/>
        </w:rPr>
        <w:fldChar w:fldCharType="separate"/>
      </w:r>
      <w:r>
        <w:rPr>
          <w:noProof/>
        </w:rPr>
        <w:t>81</w:t>
      </w:r>
      <w:r>
        <w:rPr>
          <w:noProof/>
        </w:rPr>
        <w:fldChar w:fldCharType="end"/>
      </w:r>
    </w:p>
    <w:p w14:paraId="4C71ADC0" w14:textId="3C65BF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_Toc176344427 \h </w:instrText>
      </w:r>
      <w:r>
        <w:rPr>
          <w:noProof/>
        </w:rPr>
      </w:r>
      <w:r>
        <w:rPr>
          <w:noProof/>
        </w:rPr>
        <w:fldChar w:fldCharType="separate"/>
      </w:r>
      <w:r>
        <w:rPr>
          <w:noProof/>
        </w:rPr>
        <w:t>81</w:t>
      </w:r>
      <w:r>
        <w:rPr>
          <w:noProof/>
        </w:rPr>
        <w:fldChar w:fldCharType="end"/>
      </w:r>
    </w:p>
    <w:p w14:paraId="402379DD" w14:textId="27FFCA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_Toc176344428 \h </w:instrText>
      </w:r>
      <w:r>
        <w:rPr>
          <w:noProof/>
        </w:rPr>
      </w:r>
      <w:r>
        <w:rPr>
          <w:noProof/>
        </w:rPr>
        <w:fldChar w:fldCharType="separate"/>
      </w:r>
      <w:r>
        <w:rPr>
          <w:noProof/>
        </w:rPr>
        <w:t>82</w:t>
      </w:r>
      <w:r>
        <w:rPr>
          <w:noProof/>
        </w:rPr>
        <w:fldChar w:fldCharType="end"/>
      </w:r>
    </w:p>
    <w:p w14:paraId="2C06E855" w14:textId="188A09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_Toc176344429 \h </w:instrText>
      </w:r>
      <w:r>
        <w:rPr>
          <w:noProof/>
        </w:rPr>
      </w:r>
      <w:r>
        <w:rPr>
          <w:noProof/>
        </w:rPr>
        <w:fldChar w:fldCharType="separate"/>
      </w:r>
      <w:r>
        <w:rPr>
          <w:noProof/>
        </w:rPr>
        <w:t>82</w:t>
      </w:r>
      <w:r>
        <w:rPr>
          <w:noProof/>
        </w:rPr>
        <w:fldChar w:fldCharType="end"/>
      </w:r>
    </w:p>
    <w:p w14:paraId="200BBE93" w14:textId="32D6160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_Toc176344430 \h </w:instrText>
      </w:r>
      <w:r>
        <w:rPr>
          <w:noProof/>
        </w:rPr>
      </w:r>
      <w:r>
        <w:rPr>
          <w:noProof/>
        </w:rPr>
        <w:fldChar w:fldCharType="separate"/>
      </w:r>
      <w:r>
        <w:rPr>
          <w:noProof/>
        </w:rPr>
        <w:t>82</w:t>
      </w:r>
      <w:r>
        <w:rPr>
          <w:noProof/>
        </w:rPr>
        <w:fldChar w:fldCharType="end"/>
      </w:r>
    </w:p>
    <w:p w14:paraId="7D9AE1FE" w14:textId="6A7284B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/&lt;x&gt;/Common/MCPTTGroupID</w:t>
      </w:r>
      <w:r>
        <w:rPr>
          <w:noProof/>
        </w:rPr>
        <w:tab/>
      </w:r>
      <w:r>
        <w:rPr>
          <w:noProof/>
        </w:rPr>
        <w:fldChar w:fldCharType="begin"/>
      </w:r>
      <w:r>
        <w:rPr>
          <w:noProof/>
        </w:rPr>
        <w:instrText xml:space="preserve"> PAGEREF _Toc176344431 \h </w:instrText>
      </w:r>
      <w:r>
        <w:rPr>
          <w:noProof/>
        </w:rPr>
      </w:r>
      <w:r>
        <w:rPr>
          <w:noProof/>
        </w:rPr>
        <w:fldChar w:fldCharType="separate"/>
      </w:r>
      <w:r>
        <w:rPr>
          <w:noProof/>
        </w:rPr>
        <w:t>82</w:t>
      </w:r>
      <w:r>
        <w:rPr>
          <w:noProof/>
        </w:rPr>
        <w:fldChar w:fldCharType="end"/>
      </w:r>
    </w:p>
    <w:p w14:paraId="39DCD040" w14:textId="28689CB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/&lt;x&gt;/Common/MCPTTGroupAlias</w:t>
      </w:r>
      <w:r>
        <w:rPr>
          <w:noProof/>
        </w:rPr>
        <w:tab/>
      </w:r>
      <w:r>
        <w:rPr>
          <w:noProof/>
        </w:rPr>
        <w:fldChar w:fldCharType="begin"/>
      </w:r>
      <w:r>
        <w:rPr>
          <w:noProof/>
        </w:rPr>
        <w:instrText xml:space="preserve"> PAGEREF _Toc176344432 \h </w:instrText>
      </w:r>
      <w:r>
        <w:rPr>
          <w:noProof/>
        </w:rPr>
      </w:r>
      <w:r>
        <w:rPr>
          <w:noProof/>
        </w:rPr>
        <w:fldChar w:fldCharType="separate"/>
      </w:r>
      <w:r>
        <w:rPr>
          <w:noProof/>
        </w:rPr>
        <w:t>83</w:t>
      </w:r>
      <w:r>
        <w:rPr>
          <w:noProof/>
        </w:rPr>
        <w:fldChar w:fldCharType="end"/>
      </w:r>
    </w:p>
    <w:p w14:paraId="672DEE34" w14:textId="6C1E5DA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w:t>
      </w:r>
      <w:r>
        <w:rPr>
          <w:noProof/>
        </w:rPr>
        <w:tab/>
      </w:r>
      <w:r>
        <w:rPr>
          <w:noProof/>
        </w:rPr>
        <w:fldChar w:fldCharType="begin"/>
      </w:r>
      <w:r>
        <w:rPr>
          <w:noProof/>
        </w:rPr>
        <w:instrText xml:space="preserve"> PAGEREF _Toc176344433 \h </w:instrText>
      </w:r>
      <w:r>
        <w:rPr>
          <w:noProof/>
        </w:rPr>
      </w:r>
      <w:r>
        <w:rPr>
          <w:noProof/>
        </w:rPr>
        <w:fldChar w:fldCharType="separate"/>
      </w:r>
      <w:r>
        <w:rPr>
          <w:noProof/>
        </w:rPr>
        <w:t>83</w:t>
      </w:r>
      <w:r>
        <w:rPr>
          <w:noProof/>
        </w:rPr>
        <w:fldChar w:fldCharType="end"/>
      </w:r>
    </w:p>
    <w:p w14:paraId="6818419E" w14:textId="790DAED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w:t>
      </w:r>
      <w:r>
        <w:rPr>
          <w:noProof/>
        </w:rPr>
        <w:tab/>
      </w:r>
      <w:r>
        <w:rPr>
          <w:noProof/>
        </w:rPr>
        <w:fldChar w:fldCharType="begin"/>
      </w:r>
      <w:r>
        <w:rPr>
          <w:noProof/>
        </w:rPr>
        <w:instrText xml:space="preserve"> PAGEREF _Toc176344434 \h </w:instrText>
      </w:r>
      <w:r>
        <w:rPr>
          <w:noProof/>
        </w:rPr>
      </w:r>
      <w:r>
        <w:rPr>
          <w:noProof/>
        </w:rPr>
        <w:fldChar w:fldCharType="separate"/>
      </w:r>
      <w:r>
        <w:rPr>
          <w:noProof/>
        </w:rPr>
        <w:t>83</w:t>
      </w:r>
      <w:r>
        <w:rPr>
          <w:noProof/>
        </w:rPr>
        <w:fldChar w:fldCharType="end"/>
      </w:r>
    </w:p>
    <w:p w14:paraId="059A267D" w14:textId="0F0082E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/&lt;x&gt;/Common/MCPTTGroupMemberList/&lt;x&gt;/MCPTTID</w:t>
      </w:r>
      <w:r>
        <w:rPr>
          <w:noProof/>
        </w:rPr>
        <w:tab/>
      </w:r>
      <w:r>
        <w:rPr>
          <w:noProof/>
        </w:rPr>
        <w:fldChar w:fldCharType="begin"/>
      </w:r>
      <w:r>
        <w:rPr>
          <w:noProof/>
        </w:rPr>
        <w:instrText xml:space="preserve"> PAGEREF _Toc176344435 \h </w:instrText>
      </w:r>
      <w:r>
        <w:rPr>
          <w:noProof/>
        </w:rPr>
      </w:r>
      <w:r>
        <w:rPr>
          <w:noProof/>
        </w:rPr>
        <w:fldChar w:fldCharType="separate"/>
      </w:r>
      <w:r>
        <w:rPr>
          <w:noProof/>
        </w:rPr>
        <w:t>83</w:t>
      </w:r>
      <w:r>
        <w:rPr>
          <w:noProof/>
        </w:rPr>
        <w:fldChar w:fldCharType="end"/>
      </w:r>
    </w:p>
    <w:p w14:paraId="05C345F5" w14:textId="315036C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/&lt;x&gt;/Common/MCPTTGroupMemberList/&lt;x&gt;/UserPriority</w:t>
      </w:r>
      <w:r>
        <w:rPr>
          <w:noProof/>
        </w:rPr>
        <w:tab/>
      </w:r>
      <w:r>
        <w:rPr>
          <w:noProof/>
        </w:rPr>
        <w:fldChar w:fldCharType="begin"/>
      </w:r>
      <w:r>
        <w:rPr>
          <w:noProof/>
        </w:rPr>
        <w:instrText xml:space="preserve"> PAGEREF _Toc176344436 \h </w:instrText>
      </w:r>
      <w:r>
        <w:rPr>
          <w:noProof/>
        </w:rPr>
      </w:r>
      <w:r>
        <w:rPr>
          <w:noProof/>
        </w:rPr>
        <w:fldChar w:fldCharType="separate"/>
      </w:r>
      <w:r>
        <w:rPr>
          <w:noProof/>
        </w:rPr>
        <w:t>84</w:t>
      </w:r>
      <w:r>
        <w:rPr>
          <w:noProof/>
        </w:rPr>
        <w:fldChar w:fldCharType="end"/>
      </w:r>
    </w:p>
    <w:p w14:paraId="2F5F727D" w14:textId="39B72EB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w:t>
      </w:r>
      <w:r>
        <w:rPr>
          <w:noProof/>
        </w:rPr>
        <w:t>.</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Common/MCPTTGroupMemberList/&lt;x&gt;/ParticipantType</w:t>
      </w:r>
      <w:r>
        <w:rPr>
          <w:noProof/>
        </w:rPr>
        <w:tab/>
      </w:r>
      <w:r>
        <w:rPr>
          <w:noProof/>
        </w:rPr>
        <w:fldChar w:fldCharType="begin"/>
      </w:r>
      <w:r>
        <w:rPr>
          <w:noProof/>
        </w:rPr>
        <w:instrText xml:space="preserve"> PAGEREF _Toc176344437 \h </w:instrText>
      </w:r>
      <w:r>
        <w:rPr>
          <w:noProof/>
        </w:rPr>
      </w:r>
      <w:r>
        <w:rPr>
          <w:noProof/>
        </w:rPr>
        <w:fldChar w:fldCharType="separate"/>
      </w:r>
      <w:r>
        <w:rPr>
          <w:noProof/>
        </w:rPr>
        <w:t>84</w:t>
      </w:r>
      <w:r>
        <w:rPr>
          <w:noProof/>
        </w:rPr>
        <w:fldChar w:fldCharType="end"/>
      </w:r>
    </w:p>
    <w:p w14:paraId="7BB7FEDF" w14:textId="610FA7A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_Toc176344438 \h </w:instrText>
      </w:r>
      <w:r>
        <w:rPr>
          <w:noProof/>
        </w:rPr>
      </w:r>
      <w:r>
        <w:rPr>
          <w:noProof/>
        </w:rPr>
        <w:fldChar w:fldCharType="separate"/>
      </w:r>
      <w:r>
        <w:rPr>
          <w:noProof/>
        </w:rPr>
        <w:t>84</w:t>
      </w:r>
      <w:r>
        <w:rPr>
          <w:noProof/>
        </w:rPr>
        <w:fldChar w:fldCharType="end"/>
      </w:r>
    </w:p>
    <w:p w14:paraId="5CB9AC91" w14:textId="414E50A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/&lt;x&gt;/Common/MCPTTGroupOwner</w:t>
      </w:r>
      <w:r>
        <w:rPr>
          <w:noProof/>
        </w:rPr>
        <w:tab/>
      </w:r>
      <w:r>
        <w:rPr>
          <w:noProof/>
        </w:rPr>
        <w:fldChar w:fldCharType="begin"/>
      </w:r>
      <w:r>
        <w:rPr>
          <w:noProof/>
        </w:rPr>
        <w:instrText xml:space="preserve"> PAGEREF _Toc176344439 \h </w:instrText>
      </w:r>
      <w:r>
        <w:rPr>
          <w:noProof/>
        </w:rPr>
      </w:r>
      <w:r>
        <w:rPr>
          <w:noProof/>
        </w:rPr>
        <w:fldChar w:fldCharType="separate"/>
      </w:r>
      <w:r>
        <w:rPr>
          <w:noProof/>
        </w:rPr>
        <w:t>84</w:t>
      </w:r>
      <w:r>
        <w:rPr>
          <w:noProof/>
        </w:rPr>
        <w:fldChar w:fldCharType="end"/>
      </w:r>
    </w:p>
    <w:p w14:paraId="5A1E24BF" w14:textId="7B73BC1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/&lt;x&gt;/Common/PreferredVoiceCodec</w:t>
      </w:r>
      <w:r>
        <w:rPr>
          <w:noProof/>
        </w:rPr>
        <w:tab/>
      </w:r>
      <w:r>
        <w:rPr>
          <w:noProof/>
        </w:rPr>
        <w:fldChar w:fldCharType="begin"/>
      </w:r>
      <w:r>
        <w:rPr>
          <w:noProof/>
        </w:rPr>
        <w:instrText xml:space="preserve"> PAGEREF _Toc176344440 \h </w:instrText>
      </w:r>
      <w:r>
        <w:rPr>
          <w:noProof/>
        </w:rPr>
      </w:r>
      <w:r>
        <w:rPr>
          <w:noProof/>
        </w:rPr>
        <w:fldChar w:fldCharType="separate"/>
      </w:r>
      <w:r>
        <w:rPr>
          <w:noProof/>
        </w:rPr>
        <w:t>84</w:t>
      </w:r>
      <w:r>
        <w:rPr>
          <w:noProof/>
        </w:rPr>
        <w:fldChar w:fldCharType="end"/>
      </w:r>
    </w:p>
    <w:p w14:paraId="517486B5" w14:textId="62C5D64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/&lt;x&gt;/Common/MCPTTGroupLevel</w:t>
      </w:r>
      <w:r>
        <w:rPr>
          <w:noProof/>
        </w:rPr>
        <w:tab/>
      </w:r>
      <w:r>
        <w:rPr>
          <w:noProof/>
        </w:rPr>
        <w:fldChar w:fldCharType="begin"/>
      </w:r>
      <w:r>
        <w:rPr>
          <w:noProof/>
        </w:rPr>
        <w:instrText xml:space="preserve"> PAGEREF _Toc176344441 \h </w:instrText>
      </w:r>
      <w:r>
        <w:rPr>
          <w:noProof/>
        </w:rPr>
      </w:r>
      <w:r>
        <w:rPr>
          <w:noProof/>
        </w:rPr>
        <w:fldChar w:fldCharType="separate"/>
      </w:r>
      <w:r>
        <w:rPr>
          <w:noProof/>
        </w:rPr>
        <w:t>85</w:t>
      </w:r>
      <w:r>
        <w:rPr>
          <w:noProof/>
        </w:rPr>
        <w:fldChar w:fldCharType="end"/>
      </w:r>
    </w:p>
    <w:p w14:paraId="7E60A6FD" w14:textId="6E36C15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/&lt;x&gt;/Common/UserLevel</w:t>
      </w:r>
      <w:r>
        <w:rPr>
          <w:noProof/>
        </w:rPr>
        <w:tab/>
      </w:r>
      <w:r>
        <w:rPr>
          <w:noProof/>
        </w:rPr>
        <w:fldChar w:fldCharType="begin"/>
      </w:r>
      <w:r>
        <w:rPr>
          <w:noProof/>
        </w:rPr>
        <w:instrText xml:space="preserve"> PAGEREF _Toc176344442 \h </w:instrText>
      </w:r>
      <w:r>
        <w:rPr>
          <w:noProof/>
        </w:rPr>
      </w:r>
      <w:r>
        <w:rPr>
          <w:noProof/>
        </w:rPr>
        <w:fldChar w:fldCharType="separate"/>
      </w:r>
      <w:r>
        <w:rPr>
          <w:noProof/>
        </w:rPr>
        <w:t>85</w:t>
      </w:r>
      <w:r>
        <w:rPr>
          <w:noProof/>
        </w:rPr>
        <w:fldChar w:fldCharType="end"/>
      </w:r>
    </w:p>
    <w:p w14:paraId="5CF344EC" w14:textId="7ECA74F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/&lt;x&gt;/Common/AllowedEmergencyCall</w:t>
      </w:r>
      <w:r>
        <w:rPr>
          <w:noProof/>
        </w:rPr>
        <w:tab/>
      </w:r>
      <w:r>
        <w:rPr>
          <w:noProof/>
        </w:rPr>
        <w:fldChar w:fldCharType="begin"/>
      </w:r>
      <w:r>
        <w:rPr>
          <w:noProof/>
        </w:rPr>
        <w:instrText xml:space="preserve"> PAGEREF _Toc176344443 \h </w:instrText>
      </w:r>
      <w:r>
        <w:rPr>
          <w:noProof/>
        </w:rPr>
      </w:r>
      <w:r>
        <w:rPr>
          <w:noProof/>
        </w:rPr>
        <w:fldChar w:fldCharType="separate"/>
      </w:r>
      <w:r>
        <w:rPr>
          <w:noProof/>
        </w:rPr>
        <w:t>85</w:t>
      </w:r>
      <w:r>
        <w:rPr>
          <w:noProof/>
        </w:rPr>
        <w:fldChar w:fldCharType="end"/>
      </w:r>
    </w:p>
    <w:p w14:paraId="7BA80C3D" w14:textId="0370040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/&lt;x&gt;/Common/AllowedImminentPerilCall</w:t>
      </w:r>
      <w:r>
        <w:rPr>
          <w:noProof/>
        </w:rPr>
        <w:tab/>
      </w:r>
      <w:r>
        <w:rPr>
          <w:noProof/>
        </w:rPr>
        <w:fldChar w:fldCharType="begin"/>
      </w:r>
      <w:r>
        <w:rPr>
          <w:noProof/>
        </w:rPr>
        <w:instrText xml:space="preserve"> PAGEREF _Toc176344444 \h </w:instrText>
      </w:r>
      <w:r>
        <w:rPr>
          <w:noProof/>
        </w:rPr>
      </w:r>
      <w:r>
        <w:rPr>
          <w:noProof/>
        </w:rPr>
        <w:fldChar w:fldCharType="separate"/>
      </w:r>
      <w:r>
        <w:rPr>
          <w:noProof/>
        </w:rPr>
        <w:t>86</w:t>
      </w:r>
      <w:r>
        <w:rPr>
          <w:noProof/>
        </w:rPr>
        <w:fldChar w:fldCharType="end"/>
      </w:r>
    </w:p>
    <w:p w14:paraId="78EA7FAF" w14:textId="077368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/&lt;x&gt;/Common/AllowedEmergencyAlert</w:t>
      </w:r>
      <w:r>
        <w:rPr>
          <w:noProof/>
        </w:rPr>
        <w:tab/>
      </w:r>
      <w:r>
        <w:rPr>
          <w:noProof/>
        </w:rPr>
        <w:fldChar w:fldCharType="begin"/>
      </w:r>
      <w:r>
        <w:rPr>
          <w:noProof/>
        </w:rPr>
        <w:instrText xml:space="preserve"> PAGEREF _Toc176344445 \h </w:instrText>
      </w:r>
      <w:r>
        <w:rPr>
          <w:noProof/>
        </w:rPr>
      </w:r>
      <w:r>
        <w:rPr>
          <w:noProof/>
        </w:rPr>
        <w:fldChar w:fldCharType="separate"/>
      </w:r>
      <w:r>
        <w:rPr>
          <w:noProof/>
        </w:rPr>
        <w:t>86</w:t>
      </w:r>
      <w:r>
        <w:rPr>
          <w:noProof/>
        </w:rPr>
        <w:fldChar w:fldCharType="end"/>
      </w:r>
    </w:p>
    <w:p w14:paraId="573162C5" w14:textId="58E1A52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MediaProtectionRequired</w:t>
      </w:r>
      <w:r>
        <w:rPr>
          <w:noProof/>
        </w:rPr>
        <w:tab/>
      </w:r>
      <w:r>
        <w:rPr>
          <w:noProof/>
        </w:rPr>
        <w:fldChar w:fldCharType="begin"/>
      </w:r>
      <w:r>
        <w:rPr>
          <w:noProof/>
        </w:rPr>
        <w:instrText xml:space="preserve"> PAGEREF _Toc176344446 \h </w:instrText>
      </w:r>
      <w:r>
        <w:rPr>
          <w:noProof/>
        </w:rPr>
      </w:r>
      <w:r>
        <w:rPr>
          <w:noProof/>
        </w:rPr>
        <w:fldChar w:fldCharType="separate"/>
      </w:r>
      <w:r>
        <w:rPr>
          <w:noProof/>
        </w:rPr>
        <w:t>86</w:t>
      </w:r>
      <w:r>
        <w:rPr>
          <w:noProof/>
        </w:rPr>
        <w:fldChar w:fldCharType="end"/>
      </w:r>
    </w:p>
    <w:p w14:paraId="1CA705B2" w14:textId="43A0BCD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FloorControlProtectionRequired</w:t>
      </w:r>
      <w:r>
        <w:rPr>
          <w:noProof/>
        </w:rPr>
        <w:tab/>
      </w:r>
      <w:r>
        <w:rPr>
          <w:noProof/>
        </w:rPr>
        <w:fldChar w:fldCharType="begin"/>
      </w:r>
      <w:r>
        <w:rPr>
          <w:noProof/>
        </w:rPr>
        <w:instrText xml:space="preserve"> PAGEREF _Toc176344447 \h </w:instrText>
      </w:r>
      <w:r>
        <w:rPr>
          <w:noProof/>
        </w:rPr>
      </w:r>
      <w:r>
        <w:rPr>
          <w:noProof/>
        </w:rPr>
        <w:fldChar w:fldCharType="separate"/>
      </w:r>
      <w:r>
        <w:rPr>
          <w:noProof/>
        </w:rPr>
        <w:t>86</w:t>
      </w:r>
      <w:r>
        <w:rPr>
          <w:noProof/>
        </w:rPr>
        <w:fldChar w:fldCharType="end"/>
      </w:r>
    </w:p>
    <w:p w14:paraId="4E92473E" w14:textId="6947341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MediaProtectionSecurityMaterial</w:t>
      </w:r>
      <w:r>
        <w:rPr>
          <w:noProof/>
        </w:rPr>
        <w:tab/>
      </w:r>
      <w:r>
        <w:rPr>
          <w:noProof/>
        </w:rPr>
        <w:fldChar w:fldCharType="begin"/>
      </w:r>
      <w:r>
        <w:rPr>
          <w:noProof/>
        </w:rPr>
        <w:instrText xml:space="preserve"> PAGEREF _Toc176344448 \h </w:instrText>
      </w:r>
      <w:r>
        <w:rPr>
          <w:noProof/>
        </w:rPr>
      </w:r>
      <w:r>
        <w:rPr>
          <w:noProof/>
        </w:rPr>
        <w:fldChar w:fldCharType="separate"/>
      </w:r>
      <w:r>
        <w:rPr>
          <w:noProof/>
        </w:rPr>
        <w:t>87</w:t>
      </w:r>
      <w:r>
        <w:rPr>
          <w:noProof/>
        </w:rPr>
        <w:fldChar w:fldCharType="end"/>
      </w:r>
    </w:p>
    <w:p w14:paraId="5CC3FD99" w14:textId="5F43AC4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6.2.23B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rPr>
        <w:tab/>
      </w:r>
      <w:r>
        <w:rPr>
          <w:noProof/>
        </w:rPr>
        <w:fldChar w:fldCharType="begin"/>
      </w:r>
      <w:r>
        <w:rPr>
          <w:noProof/>
        </w:rPr>
        <w:instrText xml:space="preserve"> PAGEREF _Toc176344449 \h </w:instrText>
      </w:r>
      <w:r>
        <w:rPr>
          <w:noProof/>
        </w:rPr>
      </w:r>
      <w:r>
        <w:rPr>
          <w:noProof/>
        </w:rPr>
        <w:fldChar w:fldCharType="separate"/>
      </w:r>
      <w:r>
        <w:rPr>
          <w:noProof/>
        </w:rPr>
        <w:t>87</w:t>
      </w:r>
      <w:r>
        <w:rPr>
          <w:noProof/>
        </w:rPr>
        <w:fldChar w:fldCharType="end"/>
      </w:r>
    </w:p>
    <w:p w14:paraId="65E4BBE2" w14:textId="44E4A81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MediaProtectionRequired</w:t>
      </w:r>
      <w:r>
        <w:rPr>
          <w:noProof/>
        </w:rPr>
        <w:tab/>
      </w:r>
      <w:r>
        <w:rPr>
          <w:noProof/>
        </w:rPr>
        <w:fldChar w:fldCharType="begin"/>
      </w:r>
      <w:r>
        <w:rPr>
          <w:noProof/>
        </w:rPr>
        <w:instrText xml:space="preserve"> PAGEREF _Toc176344450 \h </w:instrText>
      </w:r>
      <w:r>
        <w:rPr>
          <w:noProof/>
        </w:rPr>
      </w:r>
      <w:r>
        <w:rPr>
          <w:noProof/>
        </w:rPr>
        <w:fldChar w:fldCharType="separate"/>
      </w:r>
      <w:r>
        <w:rPr>
          <w:noProof/>
        </w:rPr>
        <w:t>87</w:t>
      </w:r>
      <w:r>
        <w:rPr>
          <w:noProof/>
        </w:rPr>
        <w:fldChar w:fldCharType="end"/>
      </w:r>
    </w:p>
    <w:p w14:paraId="1308BD1F" w14:textId="35F4323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TxControlProtectionRequired</w:t>
      </w:r>
      <w:r>
        <w:rPr>
          <w:noProof/>
        </w:rPr>
        <w:tab/>
      </w:r>
      <w:r>
        <w:rPr>
          <w:noProof/>
        </w:rPr>
        <w:fldChar w:fldCharType="begin"/>
      </w:r>
      <w:r>
        <w:rPr>
          <w:noProof/>
        </w:rPr>
        <w:instrText xml:space="preserve"> PAGEREF _Toc176344451 \h </w:instrText>
      </w:r>
      <w:r>
        <w:rPr>
          <w:noProof/>
        </w:rPr>
      </w:r>
      <w:r>
        <w:rPr>
          <w:noProof/>
        </w:rPr>
        <w:fldChar w:fldCharType="separate"/>
      </w:r>
      <w:r>
        <w:rPr>
          <w:noProof/>
        </w:rPr>
        <w:t>88</w:t>
      </w:r>
      <w:r>
        <w:rPr>
          <w:noProof/>
        </w:rPr>
        <w:fldChar w:fldCharType="end"/>
      </w:r>
    </w:p>
    <w:p w14:paraId="514C16F1" w14:textId="405E20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MediaProtectionSecurityMaterial</w:t>
      </w:r>
      <w:r>
        <w:rPr>
          <w:noProof/>
        </w:rPr>
        <w:tab/>
      </w:r>
      <w:r>
        <w:rPr>
          <w:noProof/>
        </w:rPr>
        <w:fldChar w:fldCharType="begin"/>
      </w:r>
      <w:r>
        <w:rPr>
          <w:noProof/>
        </w:rPr>
        <w:instrText xml:space="preserve"> PAGEREF _Toc176344452 \h </w:instrText>
      </w:r>
      <w:r>
        <w:rPr>
          <w:noProof/>
        </w:rPr>
      </w:r>
      <w:r>
        <w:rPr>
          <w:noProof/>
        </w:rPr>
        <w:fldChar w:fldCharType="separate"/>
      </w:r>
      <w:r>
        <w:rPr>
          <w:noProof/>
        </w:rPr>
        <w:t>88</w:t>
      </w:r>
      <w:r>
        <w:rPr>
          <w:noProof/>
        </w:rPr>
        <w:fldChar w:fldCharType="end"/>
      </w:r>
    </w:p>
    <w:p w14:paraId="6F18FCBB" w14:textId="50ECDC5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/&lt;x&gt;/Common/MCData/AllowedSDS</w:t>
      </w:r>
      <w:r>
        <w:rPr>
          <w:noProof/>
        </w:rPr>
        <w:tab/>
      </w:r>
      <w:r>
        <w:rPr>
          <w:noProof/>
        </w:rPr>
        <w:fldChar w:fldCharType="begin"/>
      </w:r>
      <w:r>
        <w:rPr>
          <w:noProof/>
        </w:rPr>
        <w:instrText xml:space="preserve"> PAGEREF _Toc176344453 \h </w:instrText>
      </w:r>
      <w:r>
        <w:rPr>
          <w:noProof/>
        </w:rPr>
      </w:r>
      <w:r>
        <w:rPr>
          <w:noProof/>
        </w:rPr>
        <w:fldChar w:fldCharType="separate"/>
      </w:r>
      <w:r>
        <w:rPr>
          <w:noProof/>
        </w:rPr>
        <w:t>88</w:t>
      </w:r>
      <w:r>
        <w:rPr>
          <w:noProof/>
        </w:rPr>
        <w:fldChar w:fldCharType="end"/>
      </w:r>
    </w:p>
    <w:p w14:paraId="2CA48254" w14:textId="6F73BDC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/&lt;x&gt;/Common/MCData/AllowedFD</w:t>
      </w:r>
      <w:r>
        <w:rPr>
          <w:noProof/>
        </w:rPr>
        <w:tab/>
      </w:r>
      <w:r>
        <w:rPr>
          <w:noProof/>
        </w:rPr>
        <w:fldChar w:fldCharType="begin"/>
      </w:r>
      <w:r>
        <w:rPr>
          <w:noProof/>
        </w:rPr>
        <w:instrText xml:space="preserve"> PAGEREF _Toc176344454 \h </w:instrText>
      </w:r>
      <w:r>
        <w:rPr>
          <w:noProof/>
        </w:rPr>
      </w:r>
      <w:r>
        <w:rPr>
          <w:noProof/>
        </w:rPr>
        <w:fldChar w:fldCharType="separate"/>
      </w:r>
      <w:r>
        <w:rPr>
          <w:noProof/>
        </w:rPr>
        <w:t>88</w:t>
      </w:r>
      <w:r>
        <w:rPr>
          <w:noProof/>
        </w:rPr>
        <w:fldChar w:fldCharType="end"/>
      </w:r>
    </w:p>
    <w:p w14:paraId="3E2895AD" w14:textId="5FF9799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/&lt;x&gt;/Common/MCData/AllowedConvMgmt</w:t>
      </w:r>
      <w:r>
        <w:rPr>
          <w:noProof/>
        </w:rPr>
        <w:tab/>
      </w:r>
      <w:r>
        <w:rPr>
          <w:noProof/>
        </w:rPr>
        <w:fldChar w:fldCharType="begin"/>
      </w:r>
      <w:r>
        <w:rPr>
          <w:noProof/>
        </w:rPr>
        <w:instrText xml:space="preserve"> PAGEREF _Toc176344455 \h </w:instrText>
      </w:r>
      <w:r>
        <w:rPr>
          <w:noProof/>
        </w:rPr>
      </w:r>
      <w:r>
        <w:rPr>
          <w:noProof/>
        </w:rPr>
        <w:fldChar w:fldCharType="separate"/>
      </w:r>
      <w:r>
        <w:rPr>
          <w:noProof/>
        </w:rPr>
        <w:t>89</w:t>
      </w:r>
      <w:r>
        <w:rPr>
          <w:noProof/>
        </w:rPr>
        <w:fldChar w:fldCharType="end"/>
      </w:r>
    </w:p>
    <w:p w14:paraId="3602DA6D" w14:textId="7ED424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/&lt;x&gt;/Common/MCData/AllowedTxControl</w:t>
      </w:r>
      <w:r>
        <w:rPr>
          <w:noProof/>
        </w:rPr>
        <w:tab/>
      </w:r>
      <w:r>
        <w:rPr>
          <w:noProof/>
        </w:rPr>
        <w:fldChar w:fldCharType="begin"/>
      </w:r>
      <w:r>
        <w:rPr>
          <w:noProof/>
        </w:rPr>
        <w:instrText xml:space="preserve"> PAGEREF _Toc176344456 \h </w:instrText>
      </w:r>
      <w:r>
        <w:rPr>
          <w:noProof/>
        </w:rPr>
      </w:r>
      <w:r>
        <w:rPr>
          <w:noProof/>
        </w:rPr>
        <w:fldChar w:fldCharType="separate"/>
      </w:r>
      <w:r>
        <w:rPr>
          <w:noProof/>
        </w:rPr>
        <w:t>89</w:t>
      </w:r>
      <w:r>
        <w:rPr>
          <w:noProof/>
        </w:rPr>
        <w:fldChar w:fldCharType="end"/>
      </w:r>
    </w:p>
    <w:p w14:paraId="26825380" w14:textId="616F457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/&lt;x&gt;/Common/MCData/AllowedRxControl</w:t>
      </w:r>
      <w:r>
        <w:rPr>
          <w:noProof/>
        </w:rPr>
        <w:tab/>
      </w:r>
      <w:r>
        <w:rPr>
          <w:noProof/>
        </w:rPr>
        <w:fldChar w:fldCharType="begin"/>
      </w:r>
      <w:r>
        <w:rPr>
          <w:noProof/>
        </w:rPr>
        <w:instrText xml:space="preserve"> PAGEREF _Toc176344457 \h </w:instrText>
      </w:r>
      <w:r>
        <w:rPr>
          <w:noProof/>
        </w:rPr>
      </w:r>
      <w:r>
        <w:rPr>
          <w:noProof/>
        </w:rPr>
        <w:fldChar w:fldCharType="separate"/>
      </w:r>
      <w:r>
        <w:rPr>
          <w:noProof/>
        </w:rPr>
        <w:t>89</w:t>
      </w:r>
      <w:r>
        <w:rPr>
          <w:noProof/>
        </w:rPr>
        <w:fldChar w:fldCharType="end"/>
      </w:r>
    </w:p>
    <w:p w14:paraId="70CA2F69" w14:textId="5F849E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/&lt;x&gt;/Common/MCData/AllowedEnhSvc</w:t>
      </w:r>
      <w:r>
        <w:rPr>
          <w:noProof/>
        </w:rPr>
        <w:tab/>
      </w:r>
      <w:r>
        <w:rPr>
          <w:noProof/>
        </w:rPr>
        <w:fldChar w:fldCharType="begin"/>
      </w:r>
      <w:r>
        <w:rPr>
          <w:noProof/>
        </w:rPr>
        <w:instrText xml:space="preserve"> PAGEREF _Toc176344458 \h </w:instrText>
      </w:r>
      <w:r>
        <w:rPr>
          <w:noProof/>
        </w:rPr>
      </w:r>
      <w:r>
        <w:rPr>
          <w:noProof/>
        </w:rPr>
        <w:fldChar w:fldCharType="separate"/>
      </w:r>
      <w:r>
        <w:rPr>
          <w:noProof/>
        </w:rPr>
        <w:t>89</w:t>
      </w:r>
      <w:r>
        <w:rPr>
          <w:noProof/>
        </w:rPr>
        <w:fldChar w:fldCharType="end"/>
      </w:r>
    </w:p>
    <w:p w14:paraId="1789CE27" w14:textId="1C3D78A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6.2.23L</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_Toc176344459 \h </w:instrText>
      </w:r>
      <w:r>
        <w:rPr>
          <w:noProof/>
        </w:rPr>
      </w:r>
      <w:r>
        <w:rPr>
          <w:noProof/>
        </w:rPr>
        <w:fldChar w:fldCharType="separate"/>
      </w:r>
      <w:r>
        <w:rPr>
          <w:noProof/>
        </w:rPr>
        <w:t>90</w:t>
      </w:r>
      <w:r>
        <w:rPr>
          <w:noProof/>
        </w:rPr>
        <w:fldChar w:fldCharType="end"/>
      </w:r>
    </w:p>
    <w:p w14:paraId="1CB65D27" w14:textId="796249C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6.</w:t>
      </w:r>
      <w:r>
        <w:rPr>
          <w:noProof/>
        </w:rPr>
        <w:t>2.23M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_Toc176344460 \h </w:instrText>
      </w:r>
      <w:r>
        <w:rPr>
          <w:noProof/>
        </w:rPr>
      </w:r>
      <w:r>
        <w:rPr>
          <w:noProof/>
        </w:rPr>
        <w:fldChar w:fldCharType="separate"/>
      </w:r>
      <w:r>
        <w:rPr>
          <w:noProof/>
        </w:rPr>
        <w:t>90</w:t>
      </w:r>
      <w:r>
        <w:rPr>
          <w:noProof/>
        </w:rPr>
        <w:fldChar w:fldCharType="end"/>
      </w:r>
    </w:p>
    <w:p w14:paraId="1B205060" w14:textId="43709DA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2.23N</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_Toc176344461 \h </w:instrText>
      </w:r>
      <w:r>
        <w:rPr>
          <w:noProof/>
        </w:rPr>
      </w:r>
      <w:r>
        <w:rPr>
          <w:noProof/>
        </w:rPr>
        <w:fldChar w:fldCharType="separate"/>
      </w:r>
      <w:r>
        <w:rPr>
          <w:noProof/>
        </w:rPr>
        <w:t>90</w:t>
      </w:r>
      <w:r>
        <w:rPr>
          <w:noProof/>
        </w:rPr>
        <w:fldChar w:fldCharType="end"/>
      </w:r>
    </w:p>
    <w:p w14:paraId="41B836FC" w14:textId="3E5A592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/&lt;x&gt;/Common/MCData/AllowedTransmitDataInGroup</w:t>
      </w:r>
      <w:r>
        <w:rPr>
          <w:noProof/>
        </w:rPr>
        <w:tab/>
      </w:r>
      <w:r>
        <w:rPr>
          <w:noProof/>
        </w:rPr>
        <w:fldChar w:fldCharType="begin"/>
      </w:r>
      <w:r>
        <w:rPr>
          <w:noProof/>
        </w:rPr>
        <w:instrText xml:space="preserve"> PAGEREF _Toc176344462 \h </w:instrText>
      </w:r>
      <w:r>
        <w:rPr>
          <w:noProof/>
        </w:rPr>
      </w:r>
      <w:r>
        <w:rPr>
          <w:noProof/>
        </w:rPr>
        <w:fldChar w:fldCharType="separate"/>
      </w:r>
      <w:r>
        <w:rPr>
          <w:noProof/>
        </w:rPr>
        <w:t>90</w:t>
      </w:r>
      <w:r>
        <w:rPr>
          <w:noProof/>
        </w:rPr>
        <w:fldChar w:fldCharType="end"/>
      </w:r>
    </w:p>
    <w:p w14:paraId="53223FA8" w14:textId="6B41AA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23P</w:t>
      </w:r>
      <w:r>
        <w:rPr>
          <w:rFonts w:asciiTheme="minorHAnsi" w:eastAsiaTheme="minorEastAsia" w:hAnsiTheme="minorHAnsi" w:cstheme="minorBidi"/>
          <w:noProof/>
          <w:kern w:val="2"/>
          <w:sz w:val="22"/>
          <w:szCs w:val="22"/>
          <w:lang w:val="en-US"/>
          <w14:ligatures w14:val="standardContextual"/>
        </w:rPr>
        <w:tab/>
      </w:r>
      <w:r>
        <w:rPr>
          <w:noProof/>
        </w:rPr>
        <w:t>/&lt;x&gt;/&lt;x&gt;/Common/MCData/MaxDataSingleRequest</w:t>
      </w:r>
      <w:r>
        <w:rPr>
          <w:noProof/>
        </w:rPr>
        <w:tab/>
      </w:r>
      <w:r>
        <w:rPr>
          <w:noProof/>
        </w:rPr>
        <w:fldChar w:fldCharType="begin"/>
      </w:r>
      <w:r>
        <w:rPr>
          <w:noProof/>
        </w:rPr>
        <w:instrText xml:space="preserve"> PAGEREF _Toc176344463 \h </w:instrText>
      </w:r>
      <w:r>
        <w:rPr>
          <w:noProof/>
        </w:rPr>
      </w:r>
      <w:r>
        <w:rPr>
          <w:noProof/>
        </w:rPr>
        <w:fldChar w:fldCharType="separate"/>
      </w:r>
      <w:r>
        <w:rPr>
          <w:noProof/>
        </w:rPr>
        <w:t>90</w:t>
      </w:r>
      <w:r>
        <w:rPr>
          <w:noProof/>
        </w:rPr>
        <w:fldChar w:fldCharType="end"/>
      </w:r>
    </w:p>
    <w:p w14:paraId="63F0EF43" w14:textId="6D62046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23Q</w:t>
      </w:r>
      <w:r>
        <w:rPr>
          <w:rFonts w:asciiTheme="minorHAnsi" w:eastAsiaTheme="minorEastAsia" w:hAnsiTheme="minorHAnsi" w:cstheme="minorBidi"/>
          <w:noProof/>
          <w:kern w:val="2"/>
          <w:sz w:val="22"/>
          <w:szCs w:val="22"/>
          <w:lang w:val="en-US"/>
          <w14:ligatures w14:val="standardContextual"/>
        </w:rPr>
        <w:tab/>
      </w:r>
      <w:r>
        <w:rPr>
          <w:noProof/>
        </w:rPr>
        <w:t>/&lt;x&gt;/&lt;x&gt;/Common/MCData/MaxTimeSingleRequest</w:t>
      </w:r>
      <w:r>
        <w:rPr>
          <w:noProof/>
        </w:rPr>
        <w:tab/>
      </w:r>
      <w:r>
        <w:rPr>
          <w:noProof/>
        </w:rPr>
        <w:fldChar w:fldCharType="begin"/>
      </w:r>
      <w:r>
        <w:rPr>
          <w:noProof/>
        </w:rPr>
        <w:instrText xml:space="preserve"> PAGEREF _Toc176344464 \h </w:instrText>
      </w:r>
      <w:r>
        <w:rPr>
          <w:noProof/>
        </w:rPr>
      </w:r>
      <w:r>
        <w:rPr>
          <w:noProof/>
        </w:rPr>
        <w:fldChar w:fldCharType="separate"/>
      </w:r>
      <w:r>
        <w:rPr>
          <w:noProof/>
        </w:rPr>
        <w:t>90</w:t>
      </w:r>
      <w:r>
        <w:rPr>
          <w:noProof/>
        </w:rPr>
        <w:fldChar w:fldCharType="end"/>
      </w:r>
    </w:p>
    <w:p w14:paraId="2D17D860" w14:textId="4518DDA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6.2.23R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rPr>
        <w:tab/>
      </w:r>
      <w:r>
        <w:rPr>
          <w:noProof/>
        </w:rPr>
        <w:fldChar w:fldCharType="begin"/>
      </w:r>
      <w:r>
        <w:rPr>
          <w:noProof/>
        </w:rPr>
        <w:instrText xml:space="preserve"> PAGEREF _Toc176344465 \h </w:instrText>
      </w:r>
      <w:r>
        <w:rPr>
          <w:noProof/>
        </w:rPr>
      </w:r>
      <w:r>
        <w:rPr>
          <w:noProof/>
        </w:rPr>
        <w:fldChar w:fldCharType="separate"/>
      </w:r>
      <w:r>
        <w:rPr>
          <w:noProof/>
        </w:rPr>
        <w:t>91</w:t>
      </w:r>
      <w:r>
        <w:rPr>
          <w:noProof/>
        </w:rPr>
        <w:fldChar w:fldCharType="end"/>
      </w:r>
    </w:p>
    <w:p w14:paraId="06D49818" w14:textId="47BF678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3S</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MediaProtectionRequired</w:t>
      </w:r>
      <w:r>
        <w:rPr>
          <w:noProof/>
        </w:rPr>
        <w:tab/>
      </w:r>
      <w:r>
        <w:rPr>
          <w:noProof/>
        </w:rPr>
        <w:fldChar w:fldCharType="begin"/>
      </w:r>
      <w:r>
        <w:rPr>
          <w:noProof/>
        </w:rPr>
        <w:instrText xml:space="preserve"> PAGEREF _Toc176344466 \h </w:instrText>
      </w:r>
      <w:r>
        <w:rPr>
          <w:noProof/>
        </w:rPr>
      </w:r>
      <w:r>
        <w:rPr>
          <w:noProof/>
        </w:rPr>
        <w:fldChar w:fldCharType="separate"/>
      </w:r>
      <w:r>
        <w:rPr>
          <w:noProof/>
        </w:rPr>
        <w:t>91</w:t>
      </w:r>
      <w:r>
        <w:rPr>
          <w:noProof/>
        </w:rPr>
        <w:fldChar w:fldCharType="end"/>
      </w:r>
    </w:p>
    <w:p w14:paraId="24DB938F" w14:textId="3E46396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TxControlProtectionRequired</w:t>
      </w:r>
      <w:r>
        <w:rPr>
          <w:noProof/>
        </w:rPr>
        <w:tab/>
      </w:r>
      <w:r>
        <w:rPr>
          <w:noProof/>
        </w:rPr>
        <w:fldChar w:fldCharType="begin"/>
      </w:r>
      <w:r>
        <w:rPr>
          <w:noProof/>
        </w:rPr>
        <w:instrText xml:space="preserve"> PAGEREF _Toc176344467 \h </w:instrText>
      </w:r>
      <w:r>
        <w:rPr>
          <w:noProof/>
        </w:rPr>
      </w:r>
      <w:r>
        <w:rPr>
          <w:noProof/>
        </w:rPr>
        <w:fldChar w:fldCharType="separate"/>
      </w:r>
      <w:r>
        <w:rPr>
          <w:noProof/>
        </w:rPr>
        <w:t>91</w:t>
      </w:r>
      <w:r>
        <w:rPr>
          <w:noProof/>
        </w:rPr>
        <w:fldChar w:fldCharType="end"/>
      </w:r>
    </w:p>
    <w:p w14:paraId="16B88954" w14:textId="4B2F967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3U</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MediaProtectionSecurityMaterial</w:t>
      </w:r>
      <w:r>
        <w:rPr>
          <w:noProof/>
        </w:rPr>
        <w:tab/>
      </w:r>
      <w:r>
        <w:rPr>
          <w:noProof/>
        </w:rPr>
        <w:fldChar w:fldCharType="begin"/>
      </w:r>
      <w:r>
        <w:rPr>
          <w:noProof/>
        </w:rPr>
        <w:instrText xml:space="preserve"> PAGEREF _Toc176344468 \h </w:instrText>
      </w:r>
      <w:r>
        <w:rPr>
          <w:noProof/>
        </w:rPr>
      </w:r>
      <w:r>
        <w:rPr>
          <w:noProof/>
        </w:rPr>
        <w:fldChar w:fldCharType="separate"/>
      </w:r>
      <w:r>
        <w:rPr>
          <w:noProof/>
        </w:rPr>
        <w:t>91</w:t>
      </w:r>
      <w:r>
        <w:rPr>
          <w:noProof/>
        </w:rPr>
        <w:fldChar w:fldCharType="end"/>
      </w:r>
    </w:p>
    <w:p w14:paraId="40790DB8" w14:textId="3BADD95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6.2.23V</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ab/>
      </w:r>
      <w:r>
        <w:rPr>
          <w:noProof/>
        </w:rPr>
        <w:fldChar w:fldCharType="begin"/>
      </w:r>
      <w:r>
        <w:rPr>
          <w:noProof/>
        </w:rPr>
        <w:instrText xml:space="preserve"> PAGEREF _Toc176344469 \h </w:instrText>
      </w:r>
      <w:r>
        <w:rPr>
          <w:noProof/>
        </w:rPr>
      </w:r>
      <w:r>
        <w:rPr>
          <w:noProof/>
        </w:rPr>
        <w:fldChar w:fldCharType="separate"/>
      </w:r>
      <w:r>
        <w:rPr>
          <w:noProof/>
        </w:rPr>
        <w:t>92</w:t>
      </w:r>
      <w:r>
        <w:rPr>
          <w:noProof/>
        </w:rPr>
        <w:fldChar w:fldCharType="end"/>
      </w:r>
    </w:p>
    <w:p w14:paraId="7F101A24" w14:textId="7ED64F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2.23W</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/&lt;x&gt;</w:t>
      </w:r>
      <w:r>
        <w:rPr>
          <w:noProof/>
        </w:rPr>
        <w:tab/>
      </w:r>
      <w:r>
        <w:rPr>
          <w:noProof/>
        </w:rPr>
        <w:fldChar w:fldCharType="begin"/>
      </w:r>
      <w:r>
        <w:rPr>
          <w:noProof/>
        </w:rPr>
        <w:instrText xml:space="preserve"> PAGEREF _Toc176344470 \h </w:instrText>
      </w:r>
      <w:r>
        <w:rPr>
          <w:noProof/>
        </w:rPr>
      </w:r>
      <w:r>
        <w:rPr>
          <w:noProof/>
        </w:rPr>
        <w:fldChar w:fldCharType="separate"/>
      </w:r>
      <w:r>
        <w:rPr>
          <w:noProof/>
        </w:rPr>
        <w:t>92</w:t>
      </w:r>
      <w:r>
        <w:rPr>
          <w:noProof/>
        </w:rPr>
        <w:fldChar w:fldCharType="end"/>
      </w:r>
    </w:p>
    <w:p w14:paraId="27C7D02A" w14:textId="627CB40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2.23X</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/&lt;x&gt;/ AudioCodec</w:t>
      </w:r>
      <w:r>
        <w:rPr>
          <w:noProof/>
        </w:rPr>
        <w:tab/>
      </w:r>
      <w:r>
        <w:rPr>
          <w:noProof/>
        </w:rPr>
        <w:fldChar w:fldCharType="begin"/>
      </w:r>
      <w:r>
        <w:rPr>
          <w:noProof/>
        </w:rPr>
        <w:instrText xml:space="preserve"> PAGEREF _Toc176344471 \h </w:instrText>
      </w:r>
      <w:r>
        <w:rPr>
          <w:noProof/>
        </w:rPr>
      </w:r>
      <w:r>
        <w:rPr>
          <w:noProof/>
        </w:rPr>
        <w:fldChar w:fldCharType="separate"/>
      </w:r>
      <w:r>
        <w:rPr>
          <w:noProof/>
        </w:rPr>
        <w:t>92</w:t>
      </w:r>
      <w:r>
        <w:rPr>
          <w:noProof/>
        </w:rPr>
        <w:fldChar w:fldCharType="end"/>
      </w:r>
    </w:p>
    <w:p w14:paraId="3789A31D" w14:textId="482BC54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6.2.23Y</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ab/>
      </w:r>
      <w:r>
        <w:rPr>
          <w:noProof/>
        </w:rPr>
        <w:fldChar w:fldCharType="begin"/>
      </w:r>
      <w:r>
        <w:rPr>
          <w:noProof/>
        </w:rPr>
        <w:instrText xml:space="preserve"> PAGEREF _Toc176344472 \h </w:instrText>
      </w:r>
      <w:r>
        <w:rPr>
          <w:noProof/>
        </w:rPr>
      </w:r>
      <w:r>
        <w:rPr>
          <w:noProof/>
        </w:rPr>
        <w:fldChar w:fldCharType="separate"/>
      </w:r>
      <w:r>
        <w:rPr>
          <w:noProof/>
        </w:rPr>
        <w:t>92</w:t>
      </w:r>
      <w:r>
        <w:rPr>
          <w:noProof/>
        </w:rPr>
        <w:fldChar w:fldCharType="end"/>
      </w:r>
    </w:p>
    <w:p w14:paraId="364370CB" w14:textId="5FC493F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2.23Z</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/&lt;x&gt;</w:t>
      </w:r>
      <w:r>
        <w:rPr>
          <w:noProof/>
        </w:rPr>
        <w:tab/>
      </w:r>
      <w:r>
        <w:rPr>
          <w:noProof/>
        </w:rPr>
        <w:fldChar w:fldCharType="begin"/>
      </w:r>
      <w:r>
        <w:rPr>
          <w:noProof/>
        </w:rPr>
        <w:instrText xml:space="preserve"> PAGEREF _Toc176344473 \h </w:instrText>
      </w:r>
      <w:r>
        <w:rPr>
          <w:noProof/>
        </w:rPr>
      </w:r>
      <w:r>
        <w:rPr>
          <w:noProof/>
        </w:rPr>
        <w:fldChar w:fldCharType="separate"/>
      </w:r>
      <w:r>
        <w:rPr>
          <w:noProof/>
        </w:rPr>
        <w:t>92</w:t>
      </w:r>
      <w:r>
        <w:rPr>
          <w:noProof/>
        </w:rPr>
        <w:fldChar w:fldCharType="end"/>
      </w:r>
    </w:p>
    <w:p w14:paraId="544AECBE" w14:textId="689717E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/&lt;x&gt;/ VideoCodec</w:t>
      </w:r>
      <w:r>
        <w:rPr>
          <w:noProof/>
        </w:rPr>
        <w:tab/>
      </w:r>
      <w:r>
        <w:rPr>
          <w:noProof/>
        </w:rPr>
        <w:fldChar w:fldCharType="begin"/>
      </w:r>
      <w:r>
        <w:rPr>
          <w:noProof/>
        </w:rPr>
        <w:instrText xml:space="preserve"> PAGEREF _Toc176344474 \h </w:instrText>
      </w:r>
      <w:r>
        <w:rPr>
          <w:noProof/>
        </w:rPr>
      </w:r>
      <w:r>
        <w:rPr>
          <w:noProof/>
        </w:rPr>
        <w:fldChar w:fldCharType="separate"/>
      </w:r>
      <w:r>
        <w:rPr>
          <w:noProof/>
        </w:rPr>
        <w:t>93</w:t>
      </w:r>
      <w:r>
        <w:rPr>
          <w:noProof/>
        </w:rPr>
        <w:fldChar w:fldCharType="end"/>
      </w:r>
    </w:p>
    <w:p w14:paraId="59691C6C" w14:textId="7AA3B09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6.2.23AB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ab/>
      </w:r>
      <w:r>
        <w:rPr>
          <w:noProof/>
        </w:rPr>
        <w:fldChar w:fldCharType="begin"/>
      </w:r>
      <w:r>
        <w:rPr>
          <w:noProof/>
        </w:rPr>
        <w:instrText xml:space="preserve"> PAGEREF _Toc176344475 \h </w:instrText>
      </w:r>
      <w:r>
        <w:rPr>
          <w:noProof/>
        </w:rPr>
      </w:r>
      <w:r>
        <w:rPr>
          <w:noProof/>
        </w:rPr>
        <w:fldChar w:fldCharType="separate"/>
      </w:r>
      <w:r>
        <w:rPr>
          <w:noProof/>
        </w:rPr>
        <w:t>93</w:t>
      </w:r>
      <w:r>
        <w:rPr>
          <w:noProof/>
        </w:rPr>
        <w:fldChar w:fldCharType="end"/>
      </w:r>
    </w:p>
    <w:p w14:paraId="30744E8D" w14:textId="0E50E4A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/&lt;x&gt;</w:t>
      </w:r>
      <w:r>
        <w:rPr>
          <w:noProof/>
        </w:rPr>
        <w:tab/>
      </w:r>
      <w:r>
        <w:rPr>
          <w:noProof/>
        </w:rPr>
        <w:fldChar w:fldCharType="begin"/>
      </w:r>
      <w:r>
        <w:rPr>
          <w:noProof/>
        </w:rPr>
        <w:instrText xml:space="preserve"> PAGEREF _Toc176344476 \h </w:instrText>
      </w:r>
      <w:r>
        <w:rPr>
          <w:noProof/>
        </w:rPr>
      </w:r>
      <w:r>
        <w:rPr>
          <w:noProof/>
        </w:rPr>
        <w:fldChar w:fldCharType="separate"/>
      </w:r>
      <w:r>
        <w:rPr>
          <w:noProof/>
        </w:rPr>
        <w:t>93</w:t>
      </w:r>
      <w:r>
        <w:rPr>
          <w:noProof/>
        </w:rPr>
        <w:fldChar w:fldCharType="end"/>
      </w:r>
    </w:p>
    <w:p w14:paraId="78F63F9A" w14:textId="26DCF2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/&lt;x&gt;/ VideoResolution</w:t>
      </w:r>
      <w:r>
        <w:rPr>
          <w:noProof/>
        </w:rPr>
        <w:tab/>
      </w:r>
      <w:r>
        <w:rPr>
          <w:noProof/>
        </w:rPr>
        <w:fldChar w:fldCharType="begin"/>
      </w:r>
      <w:r>
        <w:rPr>
          <w:noProof/>
        </w:rPr>
        <w:instrText xml:space="preserve"> PAGEREF _Toc176344477 \h </w:instrText>
      </w:r>
      <w:r>
        <w:rPr>
          <w:noProof/>
        </w:rPr>
      </w:r>
      <w:r>
        <w:rPr>
          <w:noProof/>
        </w:rPr>
        <w:fldChar w:fldCharType="separate"/>
      </w:r>
      <w:r>
        <w:rPr>
          <w:noProof/>
        </w:rPr>
        <w:t>93</w:t>
      </w:r>
      <w:r>
        <w:rPr>
          <w:noProof/>
        </w:rPr>
        <w:fldChar w:fldCharType="end"/>
      </w:r>
    </w:p>
    <w:p w14:paraId="19F2E29F" w14:textId="76C9DCA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6.2.23AE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ab/>
      </w:r>
      <w:r>
        <w:rPr>
          <w:noProof/>
        </w:rPr>
        <w:fldChar w:fldCharType="begin"/>
      </w:r>
      <w:r>
        <w:rPr>
          <w:noProof/>
        </w:rPr>
        <w:instrText xml:space="preserve"> PAGEREF _Toc176344478 \h </w:instrText>
      </w:r>
      <w:r>
        <w:rPr>
          <w:noProof/>
        </w:rPr>
      </w:r>
      <w:r>
        <w:rPr>
          <w:noProof/>
        </w:rPr>
        <w:fldChar w:fldCharType="separate"/>
      </w:r>
      <w:r>
        <w:rPr>
          <w:noProof/>
        </w:rPr>
        <w:t>94</w:t>
      </w:r>
      <w:r>
        <w:rPr>
          <w:noProof/>
        </w:rPr>
        <w:fldChar w:fldCharType="end"/>
      </w:r>
    </w:p>
    <w:p w14:paraId="15ECA1FD" w14:textId="6C99BAB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/&lt;x&gt;</w:t>
      </w:r>
      <w:r>
        <w:rPr>
          <w:noProof/>
        </w:rPr>
        <w:tab/>
      </w:r>
      <w:r>
        <w:rPr>
          <w:noProof/>
        </w:rPr>
        <w:fldChar w:fldCharType="begin"/>
      </w:r>
      <w:r>
        <w:rPr>
          <w:noProof/>
        </w:rPr>
        <w:instrText xml:space="preserve"> PAGEREF _Toc176344479 \h </w:instrText>
      </w:r>
      <w:r>
        <w:rPr>
          <w:noProof/>
        </w:rPr>
      </w:r>
      <w:r>
        <w:rPr>
          <w:noProof/>
        </w:rPr>
        <w:fldChar w:fldCharType="separate"/>
      </w:r>
      <w:r>
        <w:rPr>
          <w:noProof/>
        </w:rPr>
        <w:t>94</w:t>
      </w:r>
      <w:r>
        <w:rPr>
          <w:noProof/>
        </w:rPr>
        <w:fldChar w:fldCharType="end"/>
      </w:r>
    </w:p>
    <w:p w14:paraId="320F318A" w14:textId="3EC512D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2.23AG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/&lt;x&gt;/ FrameRate</w:t>
      </w:r>
      <w:r>
        <w:rPr>
          <w:noProof/>
        </w:rPr>
        <w:tab/>
      </w:r>
      <w:r>
        <w:rPr>
          <w:noProof/>
        </w:rPr>
        <w:fldChar w:fldCharType="begin"/>
      </w:r>
      <w:r>
        <w:rPr>
          <w:noProof/>
        </w:rPr>
        <w:instrText xml:space="preserve"> PAGEREF _Toc176344480 \h </w:instrText>
      </w:r>
      <w:r>
        <w:rPr>
          <w:noProof/>
        </w:rPr>
      </w:r>
      <w:r>
        <w:rPr>
          <w:noProof/>
        </w:rPr>
        <w:fldChar w:fldCharType="separate"/>
      </w:r>
      <w:r>
        <w:rPr>
          <w:noProof/>
        </w:rPr>
        <w:t>94</w:t>
      </w:r>
      <w:r>
        <w:rPr>
          <w:noProof/>
        </w:rPr>
        <w:fldChar w:fldCharType="end"/>
      </w:r>
    </w:p>
    <w:p w14:paraId="0BEC51AE" w14:textId="558A2DE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/&lt;x&gt;/Common/MCVideo/AllowedUrgentRealTimeMode</w:t>
      </w:r>
      <w:r>
        <w:rPr>
          <w:noProof/>
        </w:rPr>
        <w:tab/>
      </w:r>
      <w:r>
        <w:rPr>
          <w:noProof/>
        </w:rPr>
        <w:fldChar w:fldCharType="begin"/>
      </w:r>
      <w:r>
        <w:rPr>
          <w:noProof/>
        </w:rPr>
        <w:instrText xml:space="preserve"> PAGEREF _Toc176344481 \h </w:instrText>
      </w:r>
      <w:r>
        <w:rPr>
          <w:noProof/>
        </w:rPr>
      </w:r>
      <w:r>
        <w:rPr>
          <w:noProof/>
        </w:rPr>
        <w:fldChar w:fldCharType="separate"/>
      </w:r>
      <w:r>
        <w:rPr>
          <w:noProof/>
        </w:rPr>
        <w:t>94</w:t>
      </w:r>
      <w:r>
        <w:rPr>
          <w:noProof/>
        </w:rPr>
        <w:fldChar w:fldCharType="end"/>
      </w:r>
    </w:p>
    <w:p w14:paraId="04062BD3" w14:textId="31E8478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/&lt;x&gt;/Common/MCVideo/AllowedNonUrgentRealTimeMode</w:t>
      </w:r>
      <w:r>
        <w:rPr>
          <w:noProof/>
        </w:rPr>
        <w:tab/>
      </w:r>
      <w:r>
        <w:rPr>
          <w:noProof/>
        </w:rPr>
        <w:fldChar w:fldCharType="begin"/>
      </w:r>
      <w:r>
        <w:rPr>
          <w:noProof/>
        </w:rPr>
        <w:instrText xml:space="preserve"> PAGEREF _Toc176344482 \h </w:instrText>
      </w:r>
      <w:r>
        <w:rPr>
          <w:noProof/>
        </w:rPr>
      </w:r>
      <w:r>
        <w:rPr>
          <w:noProof/>
        </w:rPr>
        <w:fldChar w:fldCharType="separate"/>
      </w:r>
      <w:r>
        <w:rPr>
          <w:noProof/>
        </w:rPr>
        <w:t>94</w:t>
      </w:r>
      <w:r>
        <w:rPr>
          <w:noProof/>
        </w:rPr>
        <w:fldChar w:fldCharType="end"/>
      </w:r>
    </w:p>
    <w:p w14:paraId="7BCBE62F" w14:textId="4C5C43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/&lt;x&gt;/Common/MCVideo/AllowedNonRealTimeMode</w:t>
      </w:r>
      <w:r>
        <w:rPr>
          <w:noProof/>
        </w:rPr>
        <w:tab/>
      </w:r>
      <w:r>
        <w:rPr>
          <w:noProof/>
        </w:rPr>
        <w:fldChar w:fldCharType="begin"/>
      </w:r>
      <w:r>
        <w:rPr>
          <w:noProof/>
        </w:rPr>
        <w:instrText xml:space="preserve"> PAGEREF _Toc176344483 \h </w:instrText>
      </w:r>
      <w:r>
        <w:rPr>
          <w:noProof/>
        </w:rPr>
      </w:r>
      <w:r>
        <w:rPr>
          <w:noProof/>
        </w:rPr>
        <w:fldChar w:fldCharType="separate"/>
      </w:r>
      <w:r>
        <w:rPr>
          <w:noProof/>
        </w:rPr>
        <w:t>95</w:t>
      </w:r>
      <w:r>
        <w:rPr>
          <w:noProof/>
        </w:rPr>
        <w:fldChar w:fldCharType="end"/>
      </w:r>
    </w:p>
    <w:p w14:paraId="584AA38A" w14:textId="74D4BF6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3AK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ActiveNonRealTimeMode</w:t>
      </w:r>
      <w:r>
        <w:rPr>
          <w:noProof/>
        </w:rPr>
        <w:tab/>
      </w:r>
      <w:r>
        <w:rPr>
          <w:noProof/>
        </w:rPr>
        <w:fldChar w:fldCharType="begin"/>
      </w:r>
      <w:r>
        <w:rPr>
          <w:noProof/>
        </w:rPr>
        <w:instrText xml:space="preserve"> PAGEREF _Toc176344484 \h </w:instrText>
      </w:r>
      <w:r>
        <w:rPr>
          <w:noProof/>
        </w:rPr>
      </w:r>
      <w:r>
        <w:rPr>
          <w:noProof/>
        </w:rPr>
        <w:fldChar w:fldCharType="separate"/>
      </w:r>
      <w:r>
        <w:rPr>
          <w:noProof/>
        </w:rPr>
        <w:t>95</w:t>
      </w:r>
      <w:r>
        <w:rPr>
          <w:noProof/>
        </w:rPr>
        <w:fldChar w:fldCharType="end"/>
      </w:r>
    </w:p>
    <w:p w14:paraId="4270D8BF" w14:textId="6EDE6B2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23AL</w:t>
      </w:r>
      <w:r>
        <w:rPr>
          <w:rFonts w:asciiTheme="minorHAnsi" w:eastAsiaTheme="minorEastAsia" w:hAnsiTheme="minorHAnsi" w:cstheme="minorBidi"/>
          <w:noProof/>
          <w:kern w:val="2"/>
          <w:sz w:val="22"/>
          <w:szCs w:val="22"/>
          <w:lang w:val="en-US"/>
          <w14:ligatures w14:val="standardContextual"/>
        </w:rPr>
        <w:tab/>
      </w:r>
      <w:r>
        <w:rPr>
          <w:noProof/>
        </w:rPr>
        <w:t>/&lt;x&gt;/&lt;x&gt;/Common/MCVideo/MaxTransmitMembers</w:t>
      </w:r>
      <w:r>
        <w:rPr>
          <w:noProof/>
        </w:rPr>
        <w:tab/>
      </w:r>
      <w:r>
        <w:rPr>
          <w:noProof/>
        </w:rPr>
        <w:fldChar w:fldCharType="begin"/>
      </w:r>
      <w:r>
        <w:rPr>
          <w:noProof/>
        </w:rPr>
        <w:instrText xml:space="preserve"> PAGEREF _Toc176344485 \h </w:instrText>
      </w:r>
      <w:r>
        <w:rPr>
          <w:noProof/>
        </w:rPr>
      </w:r>
      <w:r>
        <w:rPr>
          <w:noProof/>
        </w:rPr>
        <w:fldChar w:fldCharType="separate"/>
      </w:r>
      <w:r>
        <w:rPr>
          <w:noProof/>
        </w:rPr>
        <w:t>95</w:t>
      </w:r>
      <w:r>
        <w:rPr>
          <w:noProof/>
        </w:rPr>
        <w:fldChar w:fldCharType="end"/>
      </w:r>
    </w:p>
    <w:p w14:paraId="7E37FBA3" w14:textId="4CC81E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rPr>
        <w:tab/>
      </w:r>
      <w:r>
        <w:rPr>
          <w:noProof/>
        </w:rPr>
        <w:fldChar w:fldCharType="begin"/>
      </w:r>
      <w:r>
        <w:rPr>
          <w:noProof/>
        </w:rPr>
        <w:instrText xml:space="preserve"> PAGEREF _Toc176344486 \h </w:instrText>
      </w:r>
      <w:r>
        <w:rPr>
          <w:noProof/>
        </w:rPr>
      </w:r>
      <w:r>
        <w:rPr>
          <w:noProof/>
        </w:rPr>
        <w:fldChar w:fldCharType="separate"/>
      </w:r>
      <w:r>
        <w:rPr>
          <w:noProof/>
        </w:rPr>
        <w:t>96</w:t>
      </w:r>
      <w:r>
        <w:rPr>
          <w:noProof/>
        </w:rPr>
        <w:fldChar w:fldCharType="end"/>
      </w:r>
    </w:p>
    <w:p w14:paraId="44BD9DC4" w14:textId="58EFAA8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w:t>
      </w:r>
      <w:r>
        <w:rPr>
          <w:noProof/>
        </w:rPr>
        <w:tab/>
      </w:r>
      <w:r>
        <w:rPr>
          <w:noProof/>
        </w:rPr>
        <w:fldChar w:fldCharType="begin"/>
      </w:r>
      <w:r>
        <w:rPr>
          <w:noProof/>
        </w:rPr>
        <w:instrText xml:space="preserve"> PAGEREF _Toc176344487 \h </w:instrText>
      </w:r>
      <w:r>
        <w:rPr>
          <w:noProof/>
        </w:rPr>
      </w:r>
      <w:r>
        <w:rPr>
          <w:noProof/>
        </w:rPr>
        <w:fldChar w:fldCharType="separate"/>
      </w:r>
      <w:r>
        <w:rPr>
          <w:noProof/>
        </w:rPr>
        <w:t>96</w:t>
      </w:r>
      <w:r>
        <w:rPr>
          <w:noProof/>
        </w:rPr>
        <w:fldChar w:fldCharType="end"/>
      </w:r>
    </w:p>
    <w:p w14:paraId="395A444A" w14:textId="25C6A54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w:t>
      </w:r>
      <w:r>
        <w:rPr>
          <w:noProof/>
        </w:rPr>
        <w:tab/>
      </w:r>
      <w:r>
        <w:rPr>
          <w:noProof/>
        </w:rPr>
        <w:fldChar w:fldCharType="begin"/>
      </w:r>
      <w:r>
        <w:rPr>
          <w:noProof/>
        </w:rPr>
        <w:instrText xml:space="preserve"> PAGEREF _Toc176344488 \h </w:instrText>
      </w:r>
      <w:r>
        <w:rPr>
          <w:noProof/>
        </w:rPr>
      </w:r>
      <w:r>
        <w:rPr>
          <w:noProof/>
        </w:rPr>
        <w:fldChar w:fldCharType="separate"/>
      </w:r>
      <w:r>
        <w:rPr>
          <w:noProof/>
        </w:rPr>
        <w:t>96</w:t>
      </w:r>
      <w:r>
        <w:rPr>
          <w:noProof/>
        </w:rPr>
        <w:fldChar w:fldCharType="end"/>
      </w:r>
    </w:p>
    <w:p w14:paraId="56FAADC9" w14:textId="657638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/&lt;x&gt;/OffNetwork/MCPTTGroupParameter/&lt;x&gt;/ </w:t>
      </w:r>
      <w:r>
        <w:rPr>
          <w:noProof/>
          <w:lang w:eastAsia="ko-KR"/>
        </w:rPr>
        <w:t>ProSe</w:t>
      </w:r>
      <w:r>
        <w:rPr>
          <w:noProof/>
        </w:rPr>
        <w:t>Layer2GroupID</w:t>
      </w:r>
      <w:r>
        <w:rPr>
          <w:noProof/>
        </w:rPr>
        <w:tab/>
      </w:r>
      <w:r>
        <w:rPr>
          <w:noProof/>
        </w:rPr>
        <w:fldChar w:fldCharType="begin"/>
      </w:r>
      <w:r>
        <w:rPr>
          <w:noProof/>
        </w:rPr>
        <w:instrText xml:space="preserve"> PAGEREF _Toc176344489 \h </w:instrText>
      </w:r>
      <w:r>
        <w:rPr>
          <w:noProof/>
        </w:rPr>
      </w:r>
      <w:r>
        <w:rPr>
          <w:noProof/>
        </w:rPr>
        <w:fldChar w:fldCharType="separate"/>
      </w:r>
      <w:r>
        <w:rPr>
          <w:noProof/>
        </w:rPr>
        <w:t>96</w:t>
      </w:r>
      <w:r>
        <w:rPr>
          <w:noProof/>
        </w:rPr>
        <w:fldChar w:fldCharType="end"/>
      </w:r>
    </w:p>
    <w:p w14:paraId="69E9EF3A" w14:textId="2127DA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 IPMulticastAddress</w:t>
      </w:r>
      <w:r>
        <w:rPr>
          <w:noProof/>
        </w:rPr>
        <w:tab/>
      </w:r>
      <w:r>
        <w:rPr>
          <w:noProof/>
        </w:rPr>
        <w:fldChar w:fldCharType="begin"/>
      </w:r>
      <w:r>
        <w:rPr>
          <w:noProof/>
        </w:rPr>
        <w:instrText xml:space="preserve"> PAGEREF _Toc176344490 \h </w:instrText>
      </w:r>
      <w:r>
        <w:rPr>
          <w:noProof/>
        </w:rPr>
      </w:r>
      <w:r>
        <w:rPr>
          <w:noProof/>
        </w:rPr>
        <w:fldChar w:fldCharType="separate"/>
      </w:r>
      <w:r>
        <w:rPr>
          <w:noProof/>
        </w:rPr>
        <w:t>96</w:t>
      </w:r>
      <w:r>
        <w:rPr>
          <w:noProof/>
        </w:rPr>
        <w:fldChar w:fldCharType="end"/>
      </w:r>
    </w:p>
    <w:p w14:paraId="4E8B83E6" w14:textId="2CC6B34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 RelayServiceCode</w:t>
      </w:r>
      <w:r>
        <w:rPr>
          <w:noProof/>
        </w:rPr>
        <w:tab/>
      </w:r>
      <w:r>
        <w:rPr>
          <w:noProof/>
        </w:rPr>
        <w:fldChar w:fldCharType="begin"/>
      </w:r>
      <w:r>
        <w:rPr>
          <w:noProof/>
        </w:rPr>
        <w:instrText xml:space="preserve"> PAGEREF _Toc176344491 \h </w:instrText>
      </w:r>
      <w:r>
        <w:rPr>
          <w:noProof/>
        </w:rPr>
      </w:r>
      <w:r>
        <w:rPr>
          <w:noProof/>
        </w:rPr>
        <w:fldChar w:fldCharType="separate"/>
      </w:r>
      <w:r>
        <w:rPr>
          <w:noProof/>
        </w:rPr>
        <w:t>97</w:t>
      </w:r>
      <w:r>
        <w:rPr>
          <w:noProof/>
        </w:rPr>
        <w:fldChar w:fldCharType="end"/>
      </w:r>
    </w:p>
    <w:p w14:paraId="594FE3BF" w14:textId="25F8F03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w:t>
      </w:r>
      <w:r>
        <w:rPr>
          <w:noProof/>
          <w:lang w:eastAsia="ko-KR"/>
        </w:rPr>
        <w:t>IPVersions</w:t>
      </w:r>
      <w:r>
        <w:rPr>
          <w:noProof/>
        </w:rPr>
        <w:tab/>
      </w:r>
      <w:r>
        <w:rPr>
          <w:noProof/>
        </w:rPr>
        <w:fldChar w:fldCharType="begin"/>
      </w:r>
      <w:r>
        <w:rPr>
          <w:noProof/>
        </w:rPr>
        <w:instrText xml:space="preserve"> PAGEREF _Toc176344492 \h </w:instrText>
      </w:r>
      <w:r>
        <w:rPr>
          <w:noProof/>
        </w:rPr>
      </w:r>
      <w:r>
        <w:rPr>
          <w:noProof/>
        </w:rPr>
        <w:fldChar w:fldCharType="separate"/>
      </w:r>
      <w:r>
        <w:rPr>
          <w:noProof/>
        </w:rPr>
        <w:t>97</w:t>
      </w:r>
      <w:r>
        <w:rPr>
          <w:noProof/>
        </w:rPr>
        <w:fldChar w:fldCharType="end"/>
      </w:r>
    </w:p>
    <w:p w14:paraId="68E10461" w14:textId="5B1C75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/EmergencyCallCancel</w:t>
      </w:r>
      <w:r>
        <w:rPr>
          <w:noProof/>
        </w:rPr>
        <w:tab/>
      </w:r>
      <w:r>
        <w:rPr>
          <w:noProof/>
        </w:rPr>
        <w:fldChar w:fldCharType="begin"/>
      </w:r>
      <w:r>
        <w:rPr>
          <w:noProof/>
        </w:rPr>
        <w:instrText xml:space="preserve"> PAGEREF _Toc176344493 \h </w:instrText>
      </w:r>
      <w:r>
        <w:rPr>
          <w:noProof/>
        </w:rPr>
      </w:r>
      <w:r>
        <w:rPr>
          <w:noProof/>
        </w:rPr>
        <w:fldChar w:fldCharType="separate"/>
      </w:r>
      <w:r>
        <w:rPr>
          <w:noProof/>
        </w:rPr>
        <w:t>97</w:t>
      </w:r>
      <w:r>
        <w:rPr>
          <w:noProof/>
        </w:rPr>
        <w:fldChar w:fldCharType="end"/>
      </w:r>
    </w:p>
    <w:p w14:paraId="1B71EFF5" w14:textId="56C352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/ImminentPerilCallCancel</w:t>
      </w:r>
      <w:r>
        <w:rPr>
          <w:noProof/>
        </w:rPr>
        <w:tab/>
      </w:r>
      <w:r>
        <w:rPr>
          <w:noProof/>
        </w:rPr>
        <w:fldChar w:fldCharType="begin"/>
      </w:r>
      <w:r>
        <w:rPr>
          <w:noProof/>
        </w:rPr>
        <w:instrText xml:space="preserve"> PAGEREF _Toc176344494 \h </w:instrText>
      </w:r>
      <w:r>
        <w:rPr>
          <w:noProof/>
        </w:rPr>
      </w:r>
      <w:r>
        <w:rPr>
          <w:noProof/>
        </w:rPr>
        <w:fldChar w:fldCharType="separate"/>
      </w:r>
      <w:r>
        <w:rPr>
          <w:noProof/>
        </w:rPr>
        <w:t>98</w:t>
      </w:r>
      <w:r>
        <w:rPr>
          <w:noProof/>
        </w:rPr>
        <w:fldChar w:fldCharType="end"/>
      </w:r>
    </w:p>
    <w:p w14:paraId="7D0F40FF" w14:textId="2D42B84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/&lt;x&gt;/OffNetwork/HangTime</w:t>
      </w:r>
      <w:r>
        <w:rPr>
          <w:noProof/>
        </w:rPr>
        <w:tab/>
      </w:r>
      <w:r>
        <w:rPr>
          <w:noProof/>
        </w:rPr>
        <w:fldChar w:fldCharType="begin"/>
      </w:r>
      <w:r>
        <w:rPr>
          <w:noProof/>
        </w:rPr>
        <w:instrText xml:space="preserve"> PAGEREF _Toc176344495 \h </w:instrText>
      </w:r>
      <w:r>
        <w:rPr>
          <w:noProof/>
        </w:rPr>
      </w:r>
      <w:r>
        <w:rPr>
          <w:noProof/>
        </w:rPr>
        <w:fldChar w:fldCharType="separate"/>
      </w:r>
      <w:r>
        <w:rPr>
          <w:noProof/>
        </w:rPr>
        <w:t>98</w:t>
      </w:r>
      <w:r>
        <w:rPr>
          <w:noProof/>
        </w:rPr>
        <w:fldChar w:fldCharType="end"/>
      </w:r>
    </w:p>
    <w:p w14:paraId="4D3D8347" w14:textId="4CCE63D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6.2.3</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/&lt;x&gt;/OffNetwork/MaxDuration</w:t>
      </w:r>
      <w:r>
        <w:rPr>
          <w:noProof/>
        </w:rPr>
        <w:tab/>
      </w:r>
      <w:r>
        <w:rPr>
          <w:noProof/>
        </w:rPr>
        <w:fldChar w:fldCharType="begin"/>
      </w:r>
      <w:r>
        <w:rPr>
          <w:noProof/>
        </w:rPr>
        <w:instrText xml:space="preserve"> PAGEREF _Toc176344496 \h </w:instrText>
      </w:r>
      <w:r>
        <w:rPr>
          <w:noProof/>
        </w:rPr>
      </w:r>
      <w:r>
        <w:rPr>
          <w:noProof/>
        </w:rPr>
        <w:fldChar w:fldCharType="separate"/>
      </w:r>
      <w:r>
        <w:rPr>
          <w:noProof/>
        </w:rPr>
        <w:t>98</w:t>
      </w:r>
      <w:r>
        <w:rPr>
          <w:noProof/>
        </w:rPr>
        <w:fldChar w:fldCharType="end"/>
      </w:r>
    </w:p>
    <w:p w14:paraId="4BE21262" w14:textId="5984DB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6.2.34A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/&lt;x&gt;/OffNetwork/QueueUsage</w:t>
      </w:r>
      <w:r>
        <w:rPr>
          <w:noProof/>
        </w:rPr>
        <w:tab/>
      </w:r>
      <w:r>
        <w:rPr>
          <w:noProof/>
        </w:rPr>
        <w:fldChar w:fldCharType="begin"/>
      </w:r>
      <w:r>
        <w:rPr>
          <w:noProof/>
        </w:rPr>
        <w:instrText xml:space="preserve"> PAGEREF _Toc176344497 \h </w:instrText>
      </w:r>
      <w:r>
        <w:rPr>
          <w:noProof/>
        </w:rPr>
      </w:r>
      <w:r>
        <w:rPr>
          <w:noProof/>
        </w:rPr>
        <w:fldChar w:fldCharType="separate"/>
      </w:r>
      <w:r>
        <w:rPr>
          <w:noProof/>
        </w:rPr>
        <w:t>98</w:t>
      </w:r>
      <w:r>
        <w:rPr>
          <w:noProof/>
        </w:rPr>
        <w:fldChar w:fldCharType="end"/>
      </w:r>
    </w:p>
    <w:p w14:paraId="3AE82067" w14:textId="6C1F055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w:t>
      </w:r>
      <w:r>
        <w:rPr>
          <w:noProof/>
        </w:rPr>
        <w:tab/>
      </w:r>
      <w:r>
        <w:rPr>
          <w:noProof/>
        </w:rPr>
        <w:fldChar w:fldCharType="begin"/>
      </w:r>
      <w:r>
        <w:rPr>
          <w:noProof/>
        </w:rPr>
        <w:instrText xml:space="preserve"> PAGEREF _Toc176344498 \h </w:instrText>
      </w:r>
      <w:r>
        <w:rPr>
          <w:noProof/>
        </w:rPr>
      </w:r>
      <w:r>
        <w:rPr>
          <w:noProof/>
        </w:rPr>
        <w:fldChar w:fldCharType="separate"/>
      </w:r>
      <w:r>
        <w:rPr>
          <w:noProof/>
        </w:rPr>
        <w:t>99</w:t>
      </w:r>
      <w:r>
        <w:rPr>
          <w:noProof/>
        </w:rPr>
        <w:fldChar w:fldCharType="end"/>
      </w:r>
    </w:p>
    <w:p w14:paraId="762FF159" w14:textId="54AD1D3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DefaultPPPP/MCPTTGroupCallSignalling</w:t>
      </w:r>
      <w:r>
        <w:rPr>
          <w:noProof/>
        </w:rPr>
        <w:tab/>
      </w:r>
      <w:r>
        <w:rPr>
          <w:noProof/>
        </w:rPr>
        <w:fldChar w:fldCharType="begin"/>
      </w:r>
      <w:r>
        <w:rPr>
          <w:noProof/>
        </w:rPr>
        <w:instrText xml:space="preserve"> PAGEREF _Toc176344499 \h </w:instrText>
      </w:r>
      <w:r>
        <w:rPr>
          <w:noProof/>
        </w:rPr>
      </w:r>
      <w:r>
        <w:rPr>
          <w:noProof/>
        </w:rPr>
        <w:fldChar w:fldCharType="separate"/>
      </w:r>
      <w:r>
        <w:rPr>
          <w:noProof/>
        </w:rPr>
        <w:t>99</w:t>
      </w:r>
      <w:r>
        <w:rPr>
          <w:noProof/>
        </w:rPr>
        <w:fldChar w:fldCharType="end"/>
      </w:r>
    </w:p>
    <w:p w14:paraId="284ACCAF" w14:textId="033AE1F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DefaultPPPP/MCPTTGroupCallMedia</w:t>
      </w:r>
      <w:r>
        <w:rPr>
          <w:noProof/>
        </w:rPr>
        <w:tab/>
      </w:r>
      <w:r>
        <w:rPr>
          <w:noProof/>
        </w:rPr>
        <w:fldChar w:fldCharType="begin"/>
      </w:r>
      <w:r>
        <w:rPr>
          <w:noProof/>
        </w:rPr>
        <w:instrText xml:space="preserve"> PAGEREF _Toc176344500 \h </w:instrText>
      </w:r>
      <w:r>
        <w:rPr>
          <w:noProof/>
        </w:rPr>
      </w:r>
      <w:r>
        <w:rPr>
          <w:noProof/>
        </w:rPr>
        <w:fldChar w:fldCharType="separate"/>
      </w:r>
      <w:r>
        <w:rPr>
          <w:noProof/>
        </w:rPr>
        <w:t>99</w:t>
      </w:r>
      <w:r>
        <w:rPr>
          <w:noProof/>
        </w:rPr>
        <w:fldChar w:fldCharType="end"/>
      </w:r>
    </w:p>
    <w:p w14:paraId="589B1809" w14:textId="647EC50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w:t>
      </w:r>
      <w:r w:rsidRPr="001E2D9F">
        <w:rPr>
          <w:rFonts w:eastAsia="SimSun"/>
          <w:noProof/>
          <w:lang w:eastAsia="zh-CN"/>
        </w:rPr>
        <w:t>Emergency</w:t>
      </w:r>
      <w:r>
        <w:rPr>
          <w:noProof/>
          <w:lang w:eastAsia="ko-KR"/>
        </w:rPr>
        <w:t>GroupCallS</w:t>
      </w:r>
      <w:r w:rsidRPr="001E2D9F">
        <w:rPr>
          <w:rFonts w:eastAsia="SimSun"/>
          <w:noProof/>
          <w:lang w:eastAsia="zh-CN"/>
        </w:rPr>
        <w:t>ignalling</w:t>
      </w:r>
      <w:r>
        <w:rPr>
          <w:noProof/>
        </w:rPr>
        <w:tab/>
      </w:r>
      <w:r>
        <w:rPr>
          <w:noProof/>
        </w:rPr>
        <w:fldChar w:fldCharType="begin"/>
      </w:r>
      <w:r>
        <w:rPr>
          <w:noProof/>
        </w:rPr>
        <w:instrText xml:space="preserve"> PAGEREF _Toc176344501 \h </w:instrText>
      </w:r>
      <w:r>
        <w:rPr>
          <w:noProof/>
        </w:rPr>
      </w:r>
      <w:r>
        <w:rPr>
          <w:noProof/>
        </w:rPr>
        <w:fldChar w:fldCharType="separate"/>
      </w:r>
      <w:r>
        <w:rPr>
          <w:noProof/>
        </w:rPr>
        <w:t>100</w:t>
      </w:r>
      <w:r>
        <w:rPr>
          <w:noProof/>
        </w:rPr>
        <w:fldChar w:fldCharType="end"/>
      </w:r>
    </w:p>
    <w:p w14:paraId="50F5EF87" w14:textId="3874CBD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w:t>
      </w:r>
      <w:r w:rsidRPr="001E2D9F">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_Toc176344502 \h </w:instrText>
      </w:r>
      <w:r>
        <w:rPr>
          <w:noProof/>
        </w:rPr>
      </w:r>
      <w:r>
        <w:rPr>
          <w:noProof/>
        </w:rPr>
        <w:fldChar w:fldCharType="separate"/>
      </w:r>
      <w:r>
        <w:rPr>
          <w:noProof/>
        </w:rPr>
        <w:t>100</w:t>
      </w:r>
      <w:r>
        <w:rPr>
          <w:noProof/>
        </w:rPr>
        <w:fldChar w:fldCharType="end"/>
      </w:r>
    </w:p>
    <w:p w14:paraId="05F2FB38" w14:textId="432B2AE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MCPTTImminentPerilGroupCallS</w:t>
      </w:r>
      <w:r w:rsidRPr="001E2D9F">
        <w:rPr>
          <w:rFonts w:eastAsia="SimSun"/>
          <w:noProof/>
          <w:lang w:eastAsia="zh-CN"/>
        </w:rPr>
        <w:t>ignalling</w:t>
      </w:r>
      <w:r>
        <w:rPr>
          <w:noProof/>
        </w:rPr>
        <w:tab/>
      </w:r>
      <w:r>
        <w:rPr>
          <w:noProof/>
        </w:rPr>
        <w:fldChar w:fldCharType="begin"/>
      </w:r>
      <w:r>
        <w:rPr>
          <w:noProof/>
        </w:rPr>
        <w:instrText xml:space="preserve"> PAGEREF _Toc176344503 \h </w:instrText>
      </w:r>
      <w:r>
        <w:rPr>
          <w:noProof/>
        </w:rPr>
      </w:r>
      <w:r>
        <w:rPr>
          <w:noProof/>
        </w:rPr>
        <w:fldChar w:fldCharType="separate"/>
      </w:r>
      <w:r>
        <w:rPr>
          <w:noProof/>
        </w:rPr>
        <w:t>100</w:t>
      </w:r>
      <w:r>
        <w:rPr>
          <w:noProof/>
        </w:rPr>
        <w:fldChar w:fldCharType="end"/>
      </w:r>
    </w:p>
    <w:p w14:paraId="559C3968" w14:textId="4ABBC92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MCPTTImminentPerilGroupCallMedia</w:t>
      </w:r>
      <w:r>
        <w:rPr>
          <w:noProof/>
        </w:rPr>
        <w:tab/>
      </w:r>
      <w:r>
        <w:rPr>
          <w:noProof/>
        </w:rPr>
        <w:fldChar w:fldCharType="begin"/>
      </w:r>
      <w:r>
        <w:rPr>
          <w:noProof/>
        </w:rPr>
        <w:instrText xml:space="preserve"> PAGEREF _Toc176344504 \h </w:instrText>
      </w:r>
      <w:r>
        <w:rPr>
          <w:noProof/>
        </w:rPr>
      </w:r>
      <w:r>
        <w:rPr>
          <w:noProof/>
        </w:rPr>
        <w:fldChar w:fldCharType="separate"/>
      </w:r>
      <w:r>
        <w:rPr>
          <w:noProof/>
        </w:rPr>
        <w:t>101</w:t>
      </w:r>
      <w:r>
        <w:rPr>
          <w:noProof/>
        </w:rPr>
        <w:fldChar w:fldCharType="end"/>
      </w:r>
    </w:p>
    <w:p w14:paraId="65532F1C" w14:textId="4E8CF35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rPr>
        <w:tab/>
      </w:r>
      <w:r>
        <w:rPr>
          <w:noProof/>
        </w:rPr>
        <w:fldChar w:fldCharType="begin"/>
      </w:r>
      <w:r>
        <w:rPr>
          <w:noProof/>
        </w:rPr>
        <w:instrText xml:space="preserve"> PAGEREF _Toc176344505 \h </w:instrText>
      </w:r>
      <w:r>
        <w:rPr>
          <w:noProof/>
        </w:rPr>
      </w:r>
      <w:r>
        <w:rPr>
          <w:noProof/>
        </w:rPr>
        <w:fldChar w:fldCharType="separate"/>
      </w:r>
      <w:r>
        <w:rPr>
          <w:noProof/>
        </w:rPr>
        <w:t>101</w:t>
      </w:r>
      <w:r>
        <w:rPr>
          <w:noProof/>
        </w:rPr>
        <w:fldChar w:fldCharType="end"/>
      </w:r>
    </w:p>
    <w:p w14:paraId="43432754" w14:textId="67DFB07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w:t>
      </w:r>
      <w:r>
        <w:rPr>
          <w:noProof/>
        </w:rPr>
        <w:tab/>
      </w:r>
      <w:r>
        <w:rPr>
          <w:noProof/>
        </w:rPr>
        <w:fldChar w:fldCharType="begin"/>
      </w:r>
      <w:r>
        <w:rPr>
          <w:noProof/>
        </w:rPr>
        <w:instrText xml:space="preserve"> PAGEREF _Toc176344506 \h </w:instrText>
      </w:r>
      <w:r>
        <w:rPr>
          <w:noProof/>
        </w:rPr>
      </w:r>
      <w:r>
        <w:rPr>
          <w:noProof/>
        </w:rPr>
        <w:fldChar w:fldCharType="separate"/>
      </w:r>
      <w:r>
        <w:rPr>
          <w:noProof/>
        </w:rPr>
        <w:t>101</w:t>
      </w:r>
      <w:r>
        <w:rPr>
          <w:noProof/>
        </w:rPr>
        <w:fldChar w:fldCharType="end"/>
      </w:r>
    </w:p>
    <w:p w14:paraId="02489969" w14:textId="158294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 MCDataGroupCallSignalling</w:t>
      </w:r>
      <w:r>
        <w:rPr>
          <w:noProof/>
        </w:rPr>
        <w:tab/>
      </w:r>
      <w:r>
        <w:rPr>
          <w:noProof/>
        </w:rPr>
        <w:fldChar w:fldCharType="begin"/>
      </w:r>
      <w:r>
        <w:rPr>
          <w:noProof/>
        </w:rPr>
        <w:instrText xml:space="preserve"> PAGEREF _Toc176344507 \h </w:instrText>
      </w:r>
      <w:r>
        <w:rPr>
          <w:noProof/>
        </w:rPr>
      </w:r>
      <w:r>
        <w:rPr>
          <w:noProof/>
        </w:rPr>
        <w:fldChar w:fldCharType="separate"/>
      </w:r>
      <w:r>
        <w:rPr>
          <w:noProof/>
        </w:rPr>
        <w:t>101</w:t>
      </w:r>
      <w:r>
        <w:rPr>
          <w:noProof/>
        </w:rPr>
        <w:fldChar w:fldCharType="end"/>
      </w:r>
    </w:p>
    <w:p w14:paraId="36320718" w14:textId="1F38947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 MCDataGroupCallMedia</w:t>
      </w:r>
      <w:r>
        <w:rPr>
          <w:noProof/>
        </w:rPr>
        <w:tab/>
      </w:r>
      <w:r>
        <w:rPr>
          <w:noProof/>
        </w:rPr>
        <w:fldChar w:fldCharType="begin"/>
      </w:r>
      <w:r>
        <w:rPr>
          <w:noProof/>
        </w:rPr>
        <w:instrText xml:space="preserve"> PAGEREF _Toc176344508 \h </w:instrText>
      </w:r>
      <w:r>
        <w:rPr>
          <w:noProof/>
        </w:rPr>
      </w:r>
      <w:r>
        <w:rPr>
          <w:noProof/>
        </w:rPr>
        <w:fldChar w:fldCharType="separate"/>
      </w:r>
      <w:r>
        <w:rPr>
          <w:noProof/>
        </w:rPr>
        <w:t>102</w:t>
      </w:r>
      <w:r>
        <w:rPr>
          <w:noProof/>
        </w:rPr>
        <w:fldChar w:fldCharType="end"/>
      </w:r>
    </w:p>
    <w:p w14:paraId="3846F52B" w14:textId="048F950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rPr>
        <w:tab/>
      </w:r>
      <w:r>
        <w:rPr>
          <w:noProof/>
        </w:rPr>
        <w:fldChar w:fldCharType="begin"/>
      </w:r>
      <w:r>
        <w:rPr>
          <w:noProof/>
        </w:rPr>
        <w:instrText xml:space="preserve"> PAGEREF _Toc176344509 \h </w:instrText>
      </w:r>
      <w:r>
        <w:rPr>
          <w:noProof/>
        </w:rPr>
      </w:r>
      <w:r>
        <w:rPr>
          <w:noProof/>
        </w:rPr>
        <w:fldChar w:fldCharType="separate"/>
      </w:r>
      <w:r>
        <w:rPr>
          <w:noProof/>
        </w:rPr>
        <w:t>102</w:t>
      </w:r>
      <w:r>
        <w:rPr>
          <w:noProof/>
        </w:rPr>
        <w:fldChar w:fldCharType="end"/>
      </w:r>
    </w:p>
    <w:p w14:paraId="15384E1D" w14:textId="709A46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ArbitrationApproach</w:t>
      </w:r>
      <w:r>
        <w:rPr>
          <w:noProof/>
        </w:rPr>
        <w:tab/>
      </w:r>
      <w:r>
        <w:rPr>
          <w:noProof/>
        </w:rPr>
        <w:fldChar w:fldCharType="begin"/>
      </w:r>
      <w:r>
        <w:rPr>
          <w:noProof/>
        </w:rPr>
        <w:instrText xml:space="preserve"> PAGEREF _Toc176344510 \h </w:instrText>
      </w:r>
      <w:r>
        <w:rPr>
          <w:noProof/>
        </w:rPr>
      </w:r>
      <w:r>
        <w:rPr>
          <w:noProof/>
        </w:rPr>
        <w:fldChar w:fldCharType="separate"/>
      </w:r>
      <w:r>
        <w:rPr>
          <w:noProof/>
        </w:rPr>
        <w:t>102</w:t>
      </w:r>
      <w:r>
        <w:rPr>
          <w:noProof/>
        </w:rPr>
        <w:fldChar w:fldCharType="end"/>
      </w:r>
    </w:p>
    <w:p w14:paraId="2C1959B2" w14:textId="7FA106E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/&lt;x&gt;/&lt;x&gt;/OffNetwork/MCVideo/MaxTransmissions</w:t>
      </w:r>
      <w:r>
        <w:rPr>
          <w:noProof/>
        </w:rPr>
        <w:tab/>
      </w:r>
      <w:r>
        <w:rPr>
          <w:noProof/>
        </w:rPr>
        <w:fldChar w:fldCharType="begin"/>
      </w:r>
      <w:r>
        <w:rPr>
          <w:noProof/>
        </w:rPr>
        <w:instrText xml:space="preserve"> PAGEREF _Toc176344511 \h </w:instrText>
      </w:r>
      <w:r>
        <w:rPr>
          <w:noProof/>
        </w:rPr>
      </w:r>
      <w:r>
        <w:rPr>
          <w:noProof/>
        </w:rPr>
        <w:fldChar w:fldCharType="separate"/>
      </w:r>
      <w:r>
        <w:rPr>
          <w:noProof/>
        </w:rPr>
        <w:t>102</w:t>
      </w:r>
      <w:r>
        <w:rPr>
          <w:noProof/>
        </w:rPr>
        <w:fldChar w:fldCharType="end"/>
      </w:r>
    </w:p>
    <w:p w14:paraId="6392CD1D" w14:textId="23482AE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w:t>
      </w:r>
      <w:r>
        <w:rPr>
          <w:noProof/>
        </w:rPr>
        <w:tab/>
      </w:r>
      <w:r>
        <w:rPr>
          <w:noProof/>
        </w:rPr>
        <w:fldChar w:fldCharType="begin"/>
      </w:r>
      <w:r>
        <w:rPr>
          <w:noProof/>
        </w:rPr>
        <w:instrText xml:space="preserve"> PAGEREF _Toc176344512 \h </w:instrText>
      </w:r>
      <w:r>
        <w:rPr>
          <w:noProof/>
        </w:rPr>
      </w:r>
      <w:r>
        <w:rPr>
          <w:noProof/>
        </w:rPr>
        <w:fldChar w:fldCharType="separate"/>
      </w:r>
      <w:r>
        <w:rPr>
          <w:noProof/>
        </w:rPr>
        <w:t>103</w:t>
      </w:r>
      <w:r>
        <w:rPr>
          <w:noProof/>
        </w:rPr>
        <w:fldChar w:fldCharType="end"/>
      </w:r>
    </w:p>
    <w:p w14:paraId="11D3CE5E" w14:textId="43CE2CA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MCVideoGroupCallSignalling</w:t>
      </w:r>
      <w:r>
        <w:rPr>
          <w:noProof/>
        </w:rPr>
        <w:tab/>
      </w:r>
      <w:r>
        <w:rPr>
          <w:noProof/>
        </w:rPr>
        <w:fldChar w:fldCharType="begin"/>
      </w:r>
      <w:r>
        <w:rPr>
          <w:noProof/>
        </w:rPr>
        <w:instrText xml:space="preserve"> PAGEREF _Toc176344513 \h </w:instrText>
      </w:r>
      <w:r>
        <w:rPr>
          <w:noProof/>
        </w:rPr>
      </w:r>
      <w:r>
        <w:rPr>
          <w:noProof/>
        </w:rPr>
        <w:fldChar w:fldCharType="separate"/>
      </w:r>
      <w:r>
        <w:rPr>
          <w:noProof/>
        </w:rPr>
        <w:t>103</w:t>
      </w:r>
      <w:r>
        <w:rPr>
          <w:noProof/>
        </w:rPr>
        <w:fldChar w:fldCharType="end"/>
      </w:r>
    </w:p>
    <w:p w14:paraId="05A0B728" w14:textId="7C0C629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MCVideoGroupCallMedia</w:t>
      </w:r>
      <w:r>
        <w:rPr>
          <w:noProof/>
        </w:rPr>
        <w:tab/>
      </w:r>
      <w:r>
        <w:rPr>
          <w:noProof/>
        </w:rPr>
        <w:fldChar w:fldCharType="begin"/>
      </w:r>
      <w:r>
        <w:rPr>
          <w:noProof/>
        </w:rPr>
        <w:instrText xml:space="preserve"> PAGEREF _Toc176344514 \h </w:instrText>
      </w:r>
      <w:r>
        <w:rPr>
          <w:noProof/>
        </w:rPr>
      </w:r>
      <w:r>
        <w:rPr>
          <w:noProof/>
        </w:rPr>
        <w:fldChar w:fldCharType="separate"/>
      </w:r>
      <w:r>
        <w:rPr>
          <w:noProof/>
        </w:rPr>
        <w:t>103</w:t>
      </w:r>
      <w:r>
        <w:rPr>
          <w:noProof/>
        </w:rPr>
        <w:fldChar w:fldCharType="end"/>
      </w:r>
    </w:p>
    <w:p w14:paraId="019F2631" w14:textId="5693D2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w:t>
      </w:r>
      <w:r w:rsidRPr="001E2D9F">
        <w:rPr>
          <w:rFonts w:eastAsia="SimSun"/>
          <w:noProof/>
          <w:lang w:eastAsia="zh-CN"/>
        </w:rPr>
        <w:t>Emergency</w:t>
      </w:r>
      <w:r>
        <w:rPr>
          <w:noProof/>
          <w:lang w:eastAsia="ko-KR"/>
        </w:rPr>
        <w:t>GroupCallS</w:t>
      </w:r>
      <w:r w:rsidRPr="001E2D9F">
        <w:rPr>
          <w:rFonts w:eastAsia="SimSun"/>
          <w:noProof/>
          <w:lang w:eastAsia="zh-CN"/>
        </w:rPr>
        <w:t>ignalling</w:t>
      </w:r>
      <w:r>
        <w:rPr>
          <w:noProof/>
        </w:rPr>
        <w:tab/>
      </w:r>
      <w:r>
        <w:rPr>
          <w:noProof/>
        </w:rPr>
        <w:fldChar w:fldCharType="begin"/>
      </w:r>
      <w:r>
        <w:rPr>
          <w:noProof/>
        </w:rPr>
        <w:instrText xml:space="preserve"> PAGEREF _Toc176344515 \h </w:instrText>
      </w:r>
      <w:r>
        <w:rPr>
          <w:noProof/>
        </w:rPr>
      </w:r>
      <w:r>
        <w:rPr>
          <w:noProof/>
        </w:rPr>
        <w:fldChar w:fldCharType="separate"/>
      </w:r>
      <w:r>
        <w:rPr>
          <w:noProof/>
        </w:rPr>
        <w:t>104</w:t>
      </w:r>
      <w:r>
        <w:rPr>
          <w:noProof/>
        </w:rPr>
        <w:fldChar w:fldCharType="end"/>
      </w:r>
    </w:p>
    <w:p w14:paraId="5188E32B" w14:textId="7BE2A9E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w:t>
      </w:r>
      <w:r w:rsidRPr="001E2D9F">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_Toc176344516 \h </w:instrText>
      </w:r>
      <w:r>
        <w:rPr>
          <w:noProof/>
        </w:rPr>
      </w:r>
      <w:r>
        <w:rPr>
          <w:noProof/>
        </w:rPr>
        <w:fldChar w:fldCharType="separate"/>
      </w:r>
      <w:r>
        <w:rPr>
          <w:noProof/>
        </w:rPr>
        <w:t>104</w:t>
      </w:r>
      <w:r>
        <w:rPr>
          <w:noProof/>
        </w:rPr>
        <w:fldChar w:fldCharType="end"/>
      </w:r>
    </w:p>
    <w:p w14:paraId="0B7FB966" w14:textId="05694A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MCVideoImminentPerilGroupCallS</w:t>
      </w:r>
      <w:r w:rsidRPr="001E2D9F">
        <w:rPr>
          <w:rFonts w:eastAsia="SimSun"/>
          <w:noProof/>
          <w:lang w:eastAsia="zh-CN"/>
        </w:rPr>
        <w:t>ignalling</w:t>
      </w:r>
      <w:r>
        <w:rPr>
          <w:noProof/>
        </w:rPr>
        <w:tab/>
      </w:r>
      <w:r>
        <w:rPr>
          <w:noProof/>
        </w:rPr>
        <w:fldChar w:fldCharType="begin"/>
      </w:r>
      <w:r>
        <w:rPr>
          <w:noProof/>
        </w:rPr>
        <w:instrText xml:space="preserve"> PAGEREF _Toc176344517 \h </w:instrText>
      </w:r>
      <w:r>
        <w:rPr>
          <w:noProof/>
        </w:rPr>
      </w:r>
      <w:r>
        <w:rPr>
          <w:noProof/>
        </w:rPr>
        <w:fldChar w:fldCharType="separate"/>
      </w:r>
      <w:r>
        <w:rPr>
          <w:noProof/>
        </w:rPr>
        <w:t>104</w:t>
      </w:r>
      <w:r>
        <w:rPr>
          <w:noProof/>
        </w:rPr>
        <w:fldChar w:fldCharType="end"/>
      </w:r>
    </w:p>
    <w:p w14:paraId="3DF835A7" w14:textId="65A30B7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6</w:t>
      </w:r>
      <w:r>
        <w:rPr>
          <w:noProof/>
        </w:rPr>
        <w:t>.2.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MCVideoImminentPerilGroupCallMedia</w:t>
      </w:r>
      <w:r>
        <w:rPr>
          <w:noProof/>
        </w:rPr>
        <w:tab/>
      </w:r>
      <w:r>
        <w:rPr>
          <w:noProof/>
        </w:rPr>
        <w:fldChar w:fldCharType="begin"/>
      </w:r>
      <w:r>
        <w:rPr>
          <w:noProof/>
        </w:rPr>
        <w:instrText xml:space="preserve"> PAGEREF _Toc176344518 \h </w:instrText>
      </w:r>
      <w:r>
        <w:rPr>
          <w:noProof/>
        </w:rPr>
      </w:r>
      <w:r>
        <w:rPr>
          <w:noProof/>
        </w:rPr>
        <w:fldChar w:fldCharType="separate"/>
      </w:r>
      <w:r>
        <w:rPr>
          <w:noProof/>
        </w:rPr>
        <w:t>105</w:t>
      </w:r>
      <w:r>
        <w:rPr>
          <w:noProof/>
        </w:rPr>
        <w:fldChar w:fldCharType="end"/>
      </w:r>
    </w:p>
    <w:p w14:paraId="762F18F6" w14:textId="15E47C8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/&lt;x&gt;/OffNetwork/MCVideo/MaxDuration</w:t>
      </w:r>
      <w:r>
        <w:rPr>
          <w:noProof/>
        </w:rPr>
        <w:tab/>
      </w:r>
      <w:r>
        <w:rPr>
          <w:noProof/>
        </w:rPr>
        <w:fldChar w:fldCharType="begin"/>
      </w:r>
      <w:r>
        <w:rPr>
          <w:noProof/>
        </w:rPr>
        <w:instrText xml:space="preserve"> PAGEREF _Toc176344519 \h </w:instrText>
      </w:r>
      <w:r>
        <w:rPr>
          <w:noProof/>
        </w:rPr>
      </w:r>
      <w:r>
        <w:rPr>
          <w:noProof/>
        </w:rPr>
        <w:fldChar w:fldCharType="separate"/>
      </w:r>
      <w:r>
        <w:rPr>
          <w:noProof/>
        </w:rPr>
        <w:t>105</w:t>
      </w:r>
      <w:r>
        <w:rPr>
          <w:noProof/>
        </w:rPr>
        <w:fldChar w:fldCharType="end"/>
      </w:r>
    </w:p>
    <w:p w14:paraId="07DD98A5" w14:textId="18C2EEE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6.2.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/MCVideo/EmergencyCallCancel</w:t>
      </w:r>
      <w:r>
        <w:rPr>
          <w:noProof/>
        </w:rPr>
        <w:tab/>
      </w:r>
      <w:r>
        <w:rPr>
          <w:noProof/>
        </w:rPr>
        <w:fldChar w:fldCharType="begin"/>
      </w:r>
      <w:r>
        <w:rPr>
          <w:noProof/>
        </w:rPr>
        <w:instrText xml:space="preserve"> PAGEREF _Toc176344520 \h </w:instrText>
      </w:r>
      <w:r>
        <w:rPr>
          <w:noProof/>
        </w:rPr>
      </w:r>
      <w:r>
        <w:rPr>
          <w:noProof/>
        </w:rPr>
        <w:fldChar w:fldCharType="separate"/>
      </w:r>
      <w:r>
        <w:rPr>
          <w:noProof/>
        </w:rPr>
        <w:t>105</w:t>
      </w:r>
      <w:r>
        <w:rPr>
          <w:noProof/>
        </w:rPr>
        <w:fldChar w:fldCharType="end"/>
      </w:r>
    </w:p>
    <w:p w14:paraId="5B35AE68" w14:textId="579C9A4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6.2.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/MCVideo/ImminentPerilCallCancel</w:t>
      </w:r>
      <w:r>
        <w:rPr>
          <w:noProof/>
        </w:rPr>
        <w:tab/>
      </w:r>
      <w:r>
        <w:rPr>
          <w:noProof/>
        </w:rPr>
        <w:fldChar w:fldCharType="begin"/>
      </w:r>
      <w:r>
        <w:rPr>
          <w:noProof/>
        </w:rPr>
        <w:instrText xml:space="preserve"> PAGEREF _Toc176344521 \h </w:instrText>
      </w:r>
      <w:r>
        <w:rPr>
          <w:noProof/>
        </w:rPr>
      </w:r>
      <w:r>
        <w:rPr>
          <w:noProof/>
        </w:rPr>
        <w:fldChar w:fldCharType="separate"/>
      </w:r>
      <w:r>
        <w:rPr>
          <w:noProof/>
        </w:rPr>
        <w:t>105</w:t>
      </w:r>
      <w:r>
        <w:rPr>
          <w:noProof/>
        </w:rPr>
        <w:fldChar w:fldCharType="end"/>
      </w:r>
    </w:p>
    <w:p w14:paraId="3570BC06" w14:textId="6D41076C"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7</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service configuration </w:t>
      </w:r>
      <w:r>
        <w:rPr>
          <w:noProof/>
        </w:rPr>
        <w:t>MO</w:t>
      </w:r>
      <w:r>
        <w:rPr>
          <w:noProof/>
        </w:rPr>
        <w:tab/>
      </w:r>
      <w:r>
        <w:rPr>
          <w:noProof/>
        </w:rPr>
        <w:fldChar w:fldCharType="begin"/>
      </w:r>
      <w:r>
        <w:rPr>
          <w:noProof/>
        </w:rPr>
        <w:instrText xml:space="preserve"> PAGEREF _Toc176344522 \h </w:instrText>
      </w:r>
      <w:r>
        <w:rPr>
          <w:noProof/>
        </w:rPr>
      </w:r>
      <w:r>
        <w:rPr>
          <w:noProof/>
        </w:rPr>
        <w:fldChar w:fldCharType="separate"/>
      </w:r>
      <w:r>
        <w:rPr>
          <w:noProof/>
        </w:rPr>
        <w:t>106</w:t>
      </w:r>
      <w:r>
        <w:rPr>
          <w:noProof/>
        </w:rPr>
        <w:fldChar w:fldCharType="end"/>
      </w:r>
    </w:p>
    <w:p w14:paraId="40EA0FC4" w14:textId="34210CBA"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_Toc176344523 \h </w:instrText>
      </w:r>
      <w:r>
        <w:rPr>
          <w:noProof/>
        </w:rPr>
      </w:r>
      <w:r>
        <w:rPr>
          <w:noProof/>
        </w:rPr>
        <w:fldChar w:fldCharType="separate"/>
      </w:r>
      <w:r>
        <w:rPr>
          <w:noProof/>
        </w:rPr>
        <w:t>106</w:t>
      </w:r>
      <w:r>
        <w:rPr>
          <w:noProof/>
        </w:rPr>
        <w:fldChar w:fldCharType="end"/>
      </w:r>
    </w:p>
    <w:p w14:paraId="6E6BA705" w14:textId="2B1D4206"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service configuration MO parameters</w:t>
      </w:r>
      <w:r>
        <w:rPr>
          <w:noProof/>
        </w:rPr>
        <w:tab/>
      </w:r>
      <w:r>
        <w:rPr>
          <w:noProof/>
        </w:rPr>
        <w:fldChar w:fldCharType="begin"/>
      </w:r>
      <w:r>
        <w:rPr>
          <w:noProof/>
        </w:rPr>
        <w:instrText xml:space="preserve"> PAGEREF _Toc176344524 \h </w:instrText>
      </w:r>
      <w:r>
        <w:rPr>
          <w:noProof/>
        </w:rPr>
      </w:r>
      <w:r>
        <w:rPr>
          <w:noProof/>
        </w:rPr>
        <w:fldChar w:fldCharType="separate"/>
      </w:r>
      <w:r>
        <w:rPr>
          <w:noProof/>
        </w:rPr>
        <w:t>107</w:t>
      </w:r>
      <w:r>
        <w:rPr>
          <w:noProof/>
        </w:rPr>
        <w:fldChar w:fldCharType="end"/>
      </w:r>
    </w:p>
    <w:p w14:paraId="32F35C55" w14:textId="3E2D19C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_Toc176344525 \h </w:instrText>
      </w:r>
      <w:r>
        <w:rPr>
          <w:noProof/>
        </w:rPr>
      </w:r>
      <w:r>
        <w:rPr>
          <w:noProof/>
        </w:rPr>
        <w:fldChar w:fldCharType="separate"/>
      </w:r>
      <w:r>
        <w:rPr>
          <w:noProof/>
        </w:rPr>
        <w:t>107</w:t>
      </w:r>
      <w:r>
        <w:rPr>
          <w:noProof/>
        </w:rPr>
        <w:fldChar w:fldCharType="end"/>
      </w:r>
    </w:p>
    <w:p w14:paraId="3D2A09E9" w14:textId="6AD2C37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_Toc176344526 \h </w:instrText>
      </w:r>
      <w:r>
        <w:rPr>
          <w:noProof/>
        </w:rPr>
      </w:r>
      <w:r>
        <w:rPr>
          <w:noProof/>
        </w:rPr>
        <w:fldChar w:fldCharType="separate"/>
      </w:r>
      <w:r>
        <w:rPr>
          <w:noProof/>
        </w:rPr>
        <w:t>107</w:t>
      </w:r>
      <w:r>
        <w:rPr>
          <w:noProof/>
        </w:rPr>
        <w:fldChar w:fldCharType="end"/>
      </w:r>
    </w:p>
    <w:p w14:paraId="10CB121A" w14:textId="386D72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7</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_Toc176344527 \h </w:instrText>
      </w:r>
      <w:r>
        <w:rPr>
          <w:noProof/>
        </w:rPr>
      </w:r>
      <w:r>
        <w:rPr>
          <w:noProof/>
        </w:rPr>
        <w:fldChar w:fldCharType="separate"/>
      </w:r>
      <w:r>
        <w:rPr>
          <w:noProof/>
        </w:rPr>
        <w:t>108</w:t>
      </w:r>
      <w:r>
        <w:rPr>
          <w:noProof/>
        </w:rPr>
        <w:fldChar w:fldCharType="end"/>
      </w:r>
    </w:p>
    <w:p w14:paraId="59823CD8" w14:textId="443E28B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_Toc176344528 \h </w:instrText>
      </w:r>
      <w:r>
        <w:rPr>
          <w:noProof/>
        </w:rPr>
      </w:r>
      <w:r>
        <w:rPr>
          <w:noProof/>
        </w:rPr>
        <w:fldChar w:fldCharType="separate"/>
      </w:r>
      <w:r>
        <w:rPr>
          <w:noProof/>
        </w:rPr>
        <w:t>108</w:t>
      </w:r>
      <w:r>
        <w:rPr>
          <w:noProof/>
        </w:rPr>
        <w:fldChar w:fldCharType="end"/>
      </w:r>
    </w:p>
    <w:p w14:paraId="74651CA8" w14:textId="5B0AC0F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_Toc176344529 \h </w:instrText>
      </w:r>
      <w:r>
        <w:rPr>
          <w:noProof/>
        </w:rPr>
      </w:r>
      <w:r>
        <w:rPr>
          <w:noProof/>
        </w:rPr>
        <w:fldChar w:fldCharType="separate"/>
      </w:r>
      <w:r>
        <w:rPr>
          <w:noProof/>
        </w:rPr>
        <w:t>108</w:t>
      </w:r>
      <w:r>
        <w:rPr>
          <w:noProof/>
        </w:rPr>
        <w:fldChar w:fldCharType="end"/>
      </w:r>
    </w:p>
    <w:p w14:paraId="66095257" w14:textId="0DDD84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/Common/BroadcastMCPTTGroupCall</w:t>
      </w:r>
      <w:r>
        <w:rPr>
          <w:noProof/>
        </w:rPr>
        <w:tab/>
      </w:r>
      <w:r>
        <w:rPr>
          <w:noProof/>
        </w:rPr>
        <w:fldChar w:fldCharType="begin"/>
      </w:r>
      <w:r>
        <w:rPr>
          <w:noProof/>
        </w:rPr>
        <w:instrText xml:space="preserve"> PAGEREF _Toc176344530 \h </w:instrText>
      </w:r>
      <w:r>
        <w:rPr>
          <w:noProof/>
        </w:rPr>
      </w:r>
      <w:r>
        <w:rPr>
          <w:noProof/>
        </w:rPr>
        <w:fldChar w:fldCharType="separate"/>
      </w:r>
      <w:r>
        <w:rPr>
          <w:noProof/>
        </w:rPr>
        <w:t>108</w:t>
      </w:r>
      <w:r>
        <w:rPr>
          <w:noProof/>
        </w:rPr>
        <w:fldChar w:fldCharType="end"/>
      </w:r>
    </w:p>
    <w:p w14:paraId="0EA8B072" w14:textId="2C2F6A8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/Common/BroadcastMCPTTGroupCall/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_Toc176344531 \h </w:instrText>
      </w:r>
      <w:r>
        <w:rPr>
          <w:noProof/>
        </w:rPr>
      </w:r>
      <w:r>
        <w:rPr>
          <w:noProof/>
        </w:rPr>
        <w:fldChar w:fldCharType="separate"/>
      </w:r>
      <w:r>
        <w:rPr>
          <w:noProof/>
        </w:rPr>
        <w:t>109</w:t>
      </w:r>
      <w:r>
        <w:rPr>
          <w:noProof/>
        </w:rPr>
        <w:fldChar w:fldCharType="end"/>
      </w:r>
    </w:p>
    <w:p w14:paraId="7885BAE9" w14:textId="7222E84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/Common/BroadcastMCPTTGroupCall/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_Toc176344532 \h </w:instrText>
      </w:r>
      <w:r>
        <w:rPr>
          <w:noProof/>
        </w:rPr>
      </w:r>
      <w:r>
        <w:rPr>
          <w:noProof/>
        </w:rPr>
        <w:fldChar w:fldCharType="separate"/>
      </w:r>
      <w:r>
        <w:rPr>
          <w:noProof/>
        </w:rPr>
        <w:t>109</w:t>
      </w:r>
      <w:r>
        <w:rPr>
          <w:noProof/>
        </w:rPr>
        <w:fldChar w:fldCharType="end"/>
      </w:r>
    </w:p>
    <w:p w14:paraId="3D607102" w14:textId="3F52805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/Common/MinLengthAliasID</w:t>
      </w:r>
      <w:r>
        <w:rPr>
          <w:noProof/>
        </w:rPr>
        <w:tab/>
      </w:r>
      <w:r>
        <w:rPr>
          <w:noProof/>
        </w:rPr>
        <w:fldChar w:fldCharType="begin"/>
      </w:r>
      <w:r>
        <w:rPr>
          <w:noProof/>
        </w:rPr>
        <w:instrText xml:space="preserve"> PAGEREF _Toc176344533 \h </w:instrText>
      </w:r>
      <w:r>
        <w:rPr>
          <w:noProof/>
        </w:rPr>
      </w:r>
      <w:r>
        <w:rPr>
          <w:noProof/>
        </w:rPr>
        <w:fldChar w:fldCharType="separate"/>
      </w:r>
      <w:r>
        <w:rPr>
          <w:noProof/>
        </w:rPr>
        <w:t>109</w:t>
      </w:r>
      <w:r>
        <w:rPr>
          <w:noProof/>
        </w:rPr>
        <w:fldChar w:fldCharType="end"/>
      </w:r>
    </w:p>
    <w:p w14:paraId="37DC3703" w14:textId="4A509C7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_Toc176344534 \h </w:instrText>
      </w:r>
      <w:r>
        <w:rPr>
          <w:noProof/>
        </w:rPr>
      </w:r>
      <w:r>
        <w:rPr>
          <w:noProof/>
        </w:rPr>
        <w:fldChar w:fldCharType="separate"/>
      </w:r>
      <w:r>
        <w:rPr>
          <w:noProof/>
        </w:rPr>
        <w:t>109</w:t>
      </w:r>
      <w:r>
        <w:rPr>
          <w:noProof/>
        </w:rPr>
        <w:fldChar w:fldCharType="end"/>
      </w:r>
    </w:p>
    <w:p w14:paraId="16374D67" w14:textId="6D6CD25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7.2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_Toc176344535 \h </w:instrText>
      </w:r>
      <w:r>
        <w:rPr>
          <w:noProof/>
        </w:rPr>
      </w:r>
      <w:r>
        <w:rPr>
          <w:noProof/>
        </w:rPr>
        <w:fldChar w:fldCharType="separate"/>
      </w:r>
      <w:r>
        <w:rPr>
          <w:noProof/>
        </w:rPr>
        <w:t>110</w:t>
      </w:r>
      <w:r>
        <w:rPr>
          <w:noProof/>
        </w:rPr>
        <w:fldChar w:fldCharType="end"/>
      </w:r>
    </w:p>
    <w:p w14:paraId="62A11DB1" w14:textId="249BCCC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/OffNetwork/PrivateCall/MaxDuration</w:t>
      </w:r>
      <w:r>
        <w:rPr>
          <w:noProof/>
        </w:rPr>
        <w:tab/>
      </w:r>
      <w:r>
        <w:rPr>
          <w:noProof/>
        </w:rPr>
        <w:fldChar w:fldCharType="begin"/>
      </w:r>
      <w:r>
        <w:rPr>
          <w:noProof/>
        </w:rPr>
        <w:instrText xml:space="preserve"> PAGEREF _Toc176344536 \h </w:instrText>
      </w:r>
      <w:r>
        <w:rPr>
          <w:noProof/>
        </w:rPr>
      </w:r>
      <w:r>
        <w:rPr>
          <w:noProof/>
        </w:rPr>
        <w:fldChar w:fldCharType="separate"/>
      </w:r>
      <w:r>
        <w:rPr>
          <w:noProof/>
        </w:rPr>
        <w:t>110</w:t>
      </w:r>
      <w:r>
        <w:rPr>
          <w:noProof/>
        </w:rPr>
        <w:fldChar w:fldCharType="end"/>
      </w:r>
    </w:p>
    <w:p w14:paraId="59FCEEC2" w14:textId="31C9DF2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w:t>
      </w:r>
      <w:r>
        <w:rPr>
          <w:noProof/>
          <w:lang w:eastAsia="ko-KR"/>
        </w:rPr>
        <w:t>/</w:t>
      </w:r>
      <w:r>
        <w:rPr>
          <w:noProof/>
        </w:rPr>
        <w:t>HangTime</w:t>
      </w:r>
      <w:r>
        <w:rPr>
          <w:noProof/>
        </w:rPr>
        <w:tab/>
      </w:r>
      <w:r>
        <w:rPr>
          <w:noProof/>
        </w:rPr>
        <w:fldChar w:fldCharType="begin"/>
      </w:r>
      <w:r>
        <w:rPr>
          <w:noProof/>
        </w:rPr>
        <w:instrText xml:space="preserve"> PAGEREF _Toc176344537 \h </w:instrText>
      </w:r>
      <w:r>
        <w:rPr>
          <w:noProof/>
        </w:rPr>
      </w:r>
      <w:r>
        <w:rPr>
          <w:noProof/>
        </w:rPr>
        <w:fldChar w:fldCharType="separate"/>
      </w:r>
      <w:r>
        <w:rPr>
          <w:noProof/>
        </w:rPr>
        <w:t>110</w:t>
      </w:r>
      <w:r>
        <w:rPr>
          <w:noProof/>
        </w:rPr>
        <w:fldChar w:fldCharType="end"/>
      </w:r>
    </w:p>
    <w:p w14:paraId="5760720D" w14:textId="6AD12C0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PrivateCall</w:t>
      </w:r>
      <w:r>
        <w:rPr>
          <w:noProof/>
        </w:rPr>
        <w:t>/CancelTimeout</w:t>
      </w:r>
      <w:r>
        <w:rPr>
          <w:noProof/>
        </w:rPr>
        <w:tab/>
      </w:r>
      <w:r>
        <w:rPr>
          <w:noProof/>
        </w:rPr>
        <w:fldChar w:fldCharType="begin"/>
      </w:r>
      <w:r>
        <w:rPr>
          <w:noProof/>
        </w:rPr>
        <w:instrText xml:space="preserve"> PAGEREF _Toc176344538 \h </w:instrText>
      </w:r>
      <w:r>
        <w:rPr>
          <w:noProof/>
        </w:rPr>
      </w:r>
      <w:r>
        <w:rPr>
          <w:noProof/>
        </w:rPr>
        <w:fldChar w:fldCharType="separate"/>
      </w:r>
      <w:r>
        <w:rPr>
          <w:noProof/>
        </w:rPr>
        <w:t>110</w:t>
      </w:r>
      <w:r>
        <w:rPr>
          <w:noProof/>
        </w:rPr>
        <w:fldChar w:fldCharType="end"/>
      </w:r>
    </w:p>
    <w:p w14:paraId="2A0433F1" w14:textId="6E37414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/OffNetwork/EmergencyCall</w:t>
      </w:r>
      <w:r>
        <w:rPr>
          <w:noProof/>
        </w:rPr>
        <w:tab/>
      </w:r>
      <w:r>
        <w:rPr>
          <w:noProof/>
        </w:rPr>
        <w:fldChar w:fldCharType="begin"/>
      </w:r>
      <w:r>
        <w:rPr>
          <w:noProof/>
        </w:rPr>
        <w:instrText xml:space="preserve"> PAGEREF _Toc176344539 \h </w:instrText>
      </w:r>
      <w:r>
        <w:rPr>
          <w:noProof/>
        </w:rPr>
      </w:r>
      <w:r>
        <w:rPr>
          <w:noProof/>
        </w:rPr>
        <w:fldChar w:fldCharType="separate"/>
      </w:r>
      <w:r>
        <w:rPr>
          <w:noProof/>
        </w:rPr>
        <w:t>111</w:t>
      </w:r>
      <w:r>
        <w:rPr>
          <w:noProof/>
        </w:rPr>
        <w:fldChar w:fldCharType="end"/>
      </w:r>
    </w:p>
    <w:p w14:paraId="7E496882" w14:textId="5CC5B4B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/OffNetwork/EmergencyCall/MCPTTGroupTimeout</w:t>
      </w:r>
      <w:r>
        <w:rPr>
          <w:noProof/>
        </w:rPr>
        <w:tab/>
      </w:r>
      <w:r>
        <w:rPr>
          <w:noProof/>
        </w:rPr>
        <w:fldChar w:fldCharType="begin"/>
      </w:r>
      <w:r>
        <w:rPr>
          <w:noProof/>
        </w:rPr>
        <w:instrText xml:space="preserve"> PAGEREF _Toc176344540 \h </w:instrText>
      </w:r>
      <w:r>
        <w:rPr>
          <w:noProof/>
        </w:rPr>
      </w:r>
      <w:r>
        <w:rPr>
          <w:noProof/>
        </w:rPr>
        <w:fldChar w:fldCharType="separate"/>
      </w:r>
      <w:r>
        <w:rPr>
          <w:noProof/>
        </w:rPr>
        <w:t>111</w:t>
      </w:r>
      <w:r>
        <w:rPr>
          <w:noProof/>
        </w:rPr>
        <w:fldChar w:fldCharType="end"/>
      </w:r>
    </w:p>
    <w:p w14:paraId="613B39C3" w14:textId="7D06149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_Toc176344541 \h </w:instrText>
      </w:r>
      <w:r>
        <w:rPr>
          <w:noProof/>
        </w:rPr>
      </w:r>
      <w:r>
        <w:rPr>
          <w:noProof/>
        </w:rPr>
        <w:fldChar w:fldCharType="separate"/>
      </w:r>
      <w:r>
        <w:rPr>
          <w:noProof/>
        </w:rPr>
        <w:t>111</w:t>
      </w:r>
      <w:r>
        <w:rPr>
          <w:noProof/>
        </w:rPr>
        <w:fldChar w:fldCharType="end"/>
      </w:r>
    </w:p>
    <w:p w14:paraId="3823D577" w14:textId="1F667BB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/OffNetwork/TransmitTimeout</w:t>
      </w:r>
      <w:r>
        <w:rPr>
          <w:noProof/>
        </w:rPr>
        <w:tab/>
      </w:r>
      <w:r>
        <w:rPr>
          <w:noProof/>
        </w:rPr>
        <w:fldChar w:fldCharType="begin"/>
      </w:r>
      <w:r>
        <w:rPr>
          <w:noProof/>
        </w:rPr>
        <w:instrText xml:space="preserve"> PAGEREF _Toc176344542 \h </w:instrText>
      </w:r>
      <w:r>
        <w:rPr>
          <w:noProof/>
        </w:rPr>
      </w:r>
      <w:r>
        <w:rPr>
          <w:noProof/>
        </w:rPr>
        <w:fldChar w:fldCharType="separate"/>
      </w:r>
      <w:r>
        <w:rPr>
          <w:noProof/>
        </w:rPr>
        <w:t>111</w:t>
      </w:r>
      <w:r>
        <w:rPr>
          <w:noProof/>
        </w:rPr>
        <w:fldChar w:fldCharType="end"/>
      </w:r>
    </w:p>
    <w:p w14:paraId="51C11816" w14:textId="15FB87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/OffNetwork/TransmissionWarning</w:t>
      </w:r>
      <w:r>
        <w:rPr>
          <w:noProof/>
        </w:rPr>
        <w:tab/>
      </w:r>
      <w:r>
        <w:rPr>
          <w:noProof/>
        </w:rPr>
        <w:fldChar w:fldCharType="begin"/>
      </w:r>
      <w:r>
        <w:rPr>
          <w:noProof/>
        </w:rPr>
        <w:instrText xml:space="preserve"> PAGEREF _Toc176344543 \h </w:instrText>
      </w:r>
      <w:r>
        <w:rPr>
          <w:noProof/>
        </w:rPr>
      </w:r>
      <w:r>
        <w:rPr>
          <w:noProof/>
        </w:rPr>
        <w:fldChar w:fldCharType="separate"/>
      </w:r>
      <w:r>
        <w:rPr>
          <w:noProof/>
        </w:rPr>
        <w:t>112</w:t>
      </w:r>
      <w:r>
        <w:rPr>
          <w:noProof/>
        </w:rPr>
        <w:fldChar w:fldCharType="end"/>
      </w:r>
    </w:p>
    <w:p w14:paraId="77C5E65F" w14:textId="35416D7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/OffNetwork/HangTimeWarning</w:t>
      </w:r>
      <w:r>
        <w:rPr>
          <w:noProof/>
        </w:rPr>
        <w:tab/>
      </w:r>
      <w:r>
        <w:rPr>
          <w:noProof/>
        </w:rPr>
        <w:fldChar w:fldCharType="begin"/>
      </w:r>
      <w:r>
        <w:rPr>
          <w:noProof/>
        </w:rPr>
        <w:instrText xml:space="preserve"> PAGEREF _Toc176344544 \h </w:instrText>
      </w:r>
      <w:r>
        <w:rPr>
          <w:noProof/>
        </w:rPr>
      </w:r>
      <w:r>
        <w:rPr>
          <w:noProof/>
        </w:rPr>
        <w:fldChar w:fldCharType="separate"/>
      </w:r>
      <w:r>
        <w:rPr>
          <w:noProof/>
        </w:rPr>
        <w:t>112</w:t>
      </w:r>
      <w:r>
        <w:rPr>
          <w:noProof/>
        </w:rPr>
        <w:fldChar w:fldCharType="end"/>
      </w:r>
    </w:p>
    <w:p w14:paraId="7E23B74E" w14:textId="11C8F8C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_Toc176344545 \h </w:instrText>
      </w:r>
      <w:r>
        <w:rPr>
          <w:noProof/>
        </w:rPr>
      </w:r>
      <w:r>
        <w:rPr>
          <w:noProof/>
        </w:rPr>
        <w:fldChar w:fldCharType="separate"/>
      </w:r>
      <w:r>
        <w:rPr>
          <w:noProof/>
        </w:rPr>
        <w:t>112</w:t>
      </w:r>
      <w:r>
        <w:rPr>
          <w:noProof/>
        </w:rPr>
        <w:fldChar w:fldCharType="end"/>
      </w:r>
    </w:p>
    <w:p w14:paraId="3B3C21A6" w14:textId="50A63A9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DefaultPPPP/MCPTTPrivateCallSignalling</w:t>
      </w:r>
      <w:r>
        <w:rPr>
          <w:noProof/>
        </w:rPr>
        <w:tab/>
      </w:r>
      <w:r>
        <w:rPr>
          <w:noProof/>
        </w:rPr>
        <w:fldChar w:fldCharType="begin"/>
      </w:r>
      <w:r>
        <w:rPr>
          <w:noProof/>
        </w:rPr>
        <w:instrText xml:space="preserve"> PAGEREF _Toc176344546 \h </w:instrText>
      </w:r>
      <w:r>
        <w:rPr>
          <w:noProof/>
        </w:rPr>
      </w:r>
      <w:r>
        <w:rPr>
          <w:noProof/>
        </w:rPr>
        <w:fldChar w:fldCharType="separate"/>
      </w:r>
      <w:r>
        <w:rPr>
          <w:noProof/>
        </w:rPr>
        <w:t>112</w:t>
      </w:r>
      <w:r>
        <w:rPr>
          <w:noProof/>
        </w:rPr>
        <w:fldChar w:fldCharType="end"/>
      </w:r>
    </w:p>
    <w:p w14:paraId="0CE3AFF4" w14:textId="0CD0527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DefaultPPPP/MCPTTPrivateCallMedia</w:t>
      </w:r>
      <w:r>
        <w:rPr>
          <w:noProof/>
        </w:rPr>
        <w:tab/>
      </w:r>
      <w:r>
        <w:rPr>
          <w:noProof/>
        </w:rPr>
        <w:fldChar w:fldCharType="begin"/>
      </w:r>
      <w:r>
        <w:rPr>
          <w:noProof/>
        </w:rPr>
        <w:instrText xml:space="preserve"> PAGEREF _Toc176344547 \h </w:instrText>
      </w:r>
      <w:r>
        <w:rPr>
          <w:noProof/>
        </w:rPr>
      </w:r>
      <w:r>
        <w:rPr>
          <w:noProof/>
        </w:rPr>
        <w:fldChar w:fldCharType="separate"/>
      </w:r>
      <w:r>
        <w:rPr>
          <w:noProof/>
        </w:rPr>
        <w:t>113</w:t>
      </w:r>
      <w:r>
        <w:rPr>
          <w:noProof/>
        </w:rPr>
        <w:fldChar w:fldCharType="end"/>
      </w:r>
    </w:p>
    <w:p w14:paraId="15E1E488" w14:textId="5FA4749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 MCPTT</w:t>
      </w:r>
      <w:r w:rsidRPr="001E2D9F">
        <w:rPr>
          <w:rFonts w:eastAsia="SimSun"/>
          <w:noProof/>
          <w:lang w:eastAsia="zh-CN"/>
        </w:rPr>
        <w:t>Emergency</w:t>
      </w:r>
      <w:r>
        <w:rPr>
          <w:noProof/>
          <w:lang w:eastAsia="ko-KR"/>
        </w:rPr>
        <w:t>PrivateCallS</w:t>
      </w:r>
      <w:r w:rsidRPr="001E2D9F">
        <w:rPr>
          <w:rFonts w:eastAsia="SimSun"/>
          <w:noProof/>
          <w:lang w:eastAsia="zh-CN"/>
        </w:rPr>
        <w:t>ignalling</w:t>
      </w:r>
      <w:r>
        <w:rPr>
          <w:noProof/>
        </w:rPr>
        <w:tab/>
      </w:r>
      <w:r>
        <w:rPr>
          <w:noProof/>
        </w:rPr>
        <w:fldChar w:fldCharType="begin"/>
      </w:r>
      <w:r>
        <w:rPr>
          <w:noProof/>
        </w:rPr>
        <w:instrText xml:space="preserve"> PAGEREF _Toc176344548 \h </w:instrText>
      </w:r>
      <w:r>
        <w:rPr>
          <w:noProof/>
        </w:rPr>
      </w:r>
      <w:r>
        <w:rPr>
          <w:noProof/>
        </w:rPr>
        <w:fldChar w:fldCharType="separate"/>
      </w:r>
      <w:r>
        <w:rPr>
          <w:noProof/>
        </w:rPr>
        <w:t>113</w:t>
      </w:r>
      <w:r>
        <w:rPr>
          <w:noProof/>
        </w:rPr>
        <w:fldChar w:fldCharType="end"/>
      </w:r>
    </w:p>
    <w:p w14:paraId="1608F46D" w14:textId="670CFF3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w:t>
      </w:r>
      <w:r w:rsidRPr="001E2D9F">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_Toc176344549 \h </w:instrText>
      </w:r>
      <w:r>
        <w:rPr>
          <w:noProof/>
        </w:rPr>
      </w:r>
      <w:r>
        <w:rPr>
          <w:noProof/>
        </w:rPr>
        <w:fldChar w:fldCharType="separate"/>
      </w:r>
      <w:r>
        <w:rPr>
          <w:noProof/>
        </w:rPr>
        <w:t>113</w:t>
      </w:r>
      <w:r>
        <w:rPr>
          <w:noProof/>
        </w:rPr>
        <w:fldChar w:fldCharType="end"/>
      </w:r>
    </w:p>
    <w:p w14:paraId="7095A3DB" w14:textId="25DAD2E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7.2.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LogMetadata</w:t>
      </w:r>
      <w:r>
        <w:rPr>
          <w:noProof/>
        </w:rPr>
        <w:tab/>
      </w:r>
      <w:r>
        <w:rPr>
          <w:noProof/>
        </w:rPr>
        <w:fldChar w:fldCharType="begin"/>
      </w:r>
      <w:r>
        <w:rPr>
          <w:noProof/>
        </w:rPr>
        <w:instrText xml:space="preserve"> PAGEREF _Toc176344550 \h </w:instrText>
      </w:r>
      <w:r>
        <w:rPr>
          <w:noProof/>
        </w:rPr>
      </w:r>
      <w:r>
        <w:rPr>
          <w:noProof/>
        </w:rPr>
        <w:fldChar w:fldCharType="separate"/>
      </w:r>
      <w:r>
        <w:rPr>
          <w:noProof/>
        </w:rPr>
        <w:t>113</w:t>
      </w:r>
      <w:r>
        <w:rPr>
          <w:noProof/>
        </w:rPr>
        <w:fldChar w:fldCharType="end"/>
      </w:r>
    </w:p>
    <w:p w14:paraId="37BBF37B" w14:textId="27DE4E40"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8</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UE initial configuration </w:t>
      </w:r>
      <w:r>
        <w:rPr>
          <w:noProof/>
        </w:rPr>
        <w:t>MO</w:t>
      </w:r>
      <w:r>
        <w:rPr>
          <w:noProof/>
        </w:rPr>
        <w:tab/>
      </w:r>
      <w:r>
        <w:rPr>
          <w:noProof/>
        </w:rPr>
        <w:fldChar w:fldCharType="begin"/>
      </w:r>
      <w:r>
        <w:rPr>
          <w:noProof/>
        </w:rPr>
        <w:instrText xml:space="preserve"> PAGEREF _Toc176344551 \h </w:instrText>
      </w:r>
      <w:r>
        <w:rPr>
          <w:noProof/>
        </w:rPr>
      </w:r>
      <w:r>
        <w:rPr>
          <w:noProof/>
        </w:rPr>
        <w:fldChar w:fldCharType="separate"/>
      </w:r>
      <w:r>
        <w:rPr>
          <w:noProof/>
        </w:rPr>
        <w:t>114</w:t>
      </w:r>
      <w:r>
        <w:rPr>
          <w:noProof/>
        </w:rPr>
        <w:fldChar w:fldCharType="end"/>
      </w:r>
    </w:p>
    <w:p w14:paraId="40789751" w14:textId="558AC9E0"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_Toc176344552 \h </w:instrText>
      </w:r>
      <w:r>
        <w:rPr>
          <w:noProof/>
        </w:rPr>
      </w:r>
      <w:r>
        <w:rPr>
          <w:noProof/>
        </w:rPr>
        <w:fldChar w:fldCharType="separate"/>
      </w:r>
      <w:r>
        <w:rPr>
          <w:noProof/>
        </w:rPr>
        <w:t>114</w:t>
      </w:r>
      <w:r>
        <w:rPr>
          <w:noProof/>
        </w:rPr>
        <w:fldChar w:fldCharType="end"/>
      </w:r>
    </w:p>
    <w:p w14:paraId="6D51CBE6" w14:textId="21DB32C7"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UE initial configuration MO parameters</w:t>
      </w:r>
      <w:r>
        <w:rPr>
          <w:noProof/>
        </w:rPr>
        <w:tab/>
      </w:r>
      <w:r>
        <w:rPr>
          <w:noProof/>
        </w:rPr>
        <w:fldChar w:fldCharType="begin"/>
      </w:r>
      <w:r>
        <w:rPr>
          <w:noProof/>
        </w:rPr>
        <w:instrText xml:space="preserve"> PAGEREF _Toc176344553 \h </w:instrText>
      </w:r>
      <w:r>
        <w:rPr>
          <w:noProof/>
        </w:rPr>
      </w:r>
      <w:r>
        <w:rPr>
          <w:noProof/>
        </w:rPr>
        <w:fldChar w:fldCharType="separate"/>
      </w:r>
      <w:r>
        <w:rPr>
          <w:noProof/>
        </w:rPr>
        <w:t>118</w:t>
      </w:r>
      <w:r>
        <w:rPr>
          <w:noProof/>
        </w:rPr>
        <w:fldChar w:fldCharType="end"/>
      </w:r>
    </w:p>
    <w:p w14:paraId="76082FB6" w14:textId="5002C32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_Toc176344554 \h </w:instrText>
      </w:r>
      <w:r>
        <w:rPr>
          <w:noProof/>
        </w:rPr>
      </w:r>
      <w:r>
        <w:rPr>
          <w:noProof/>
        </w:rPr>
        <w:fldChar w:fldCharType="separate"/>
      </w:r>
      <w:r>
        <w:rPr>
          <w:noProof/>
        </w:rPr>
        <w:t>118</w:t>
      </w:r>
      <w:r>
        <w:rPr>
          <w:noProof/>
        </w:rPr>
        <w:fldChar w:fldCharType="end"/>
      </w:r>
    </w:p>
    <w:p w14:paraId="331B4E62" w14:textId="4508957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_Toc176344555 \h </w:instrText>
      </w:r>
      <w:r>
        <w:rPr>
          <w:noProof/>
        </w:rPr>
      </w:r>
      <w:r>
        <w:rPr>
          <w:noProof/>
        </w:rPr>
        <w:fldChar w:fldCharType="separate"/>
      </w:r>
      <w:r>
        <w:rPr>
          <w:noProof/>
        </w:rPr>
        <w:t>118</w:t>
      </w:r>
      <w:r>
        <w:rPr>
          <w:noProof/>
        </w:rPr>
        <w:fldChar w:fldCharType="end"/>
      </w:r>
    </w:p>
    <w:p w14:paraId="399AC36B" w14:textId="62200FF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_Toc176344556 \h </w:instrText>
      </w:r>
      <w:r>
        <w:rPr>
          <w:noProof/>
        </w:rPr>
      </w:r>
      <w:r>
        <w:rPr>
          <w:noProof/>
        </w:rPr>
        <w:fldChar w:fldCharType="separate"/>
      </w:r>
      <w:r>
        <w:rPr>
          <w:noProof/>
        </w:rPr>
        <w:t>118</w:t>
      </w:r>
      <w:r>
        <w:rPr>
          <w:noProof/>
        </w:rPr>
        <w:fldChar w:fldCharType="end"/>
      </w:r>
    </w:p>
    <w:p w14:paraId="0147B418" w14:textId="3A178A0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_Toc176344557 \h </w:instrText>
      </w:r>
      <w:r>
        <w:rPr>
          <w:noProof/>
        </w:rPr>
      </w:r>
      <w:r>
        <w:rPr>
          <w:noProof/>
        </w:rPr>
        <w:fldChar w:fldCharType="separate"/>
      </w:r>
      <w:r>
        <w:rPr>
          <w:noProof/>
        </w:rPr>
        <w:t>119</w:t>
      </w:r>
      <w:r>
        <w:rPr>
          <w:noProof/>
        </w:rPr>
        <w:fldChar w:fldCharType="end"/>
      </w:r>
    </w:p>
    <w:p w14:paraId="36D4B67D" w14:textId="353BC56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w:t>
      </w:r>
      <w:r>
        <w:rPr>
          <w:noProof/>
        </w:rPr>
        <w:tab/>
      </w:r>
      <w:r>
        <w:rPr>
          <w:noProof/>
        </w:rPr>
        <w:fldChar w:fldCharType="begin"/>
      </w:r>
      <w:r>
        <w:rPr>
          <w:noProof/>
        </w:rPr>
        <w:instrText xml:space="preserve"> PAGEREF _Toc176344558 \h </w:instrText>
      </w:r>
      <w:r>
        <w:rPr>
          <w:noProof/>
        </w:rPr>
      </w:r>
      <w:r>
        <w:rPr>
          <w:noProof/>
        </w:rPr>
        <w:fldChar w:fldCharType="separate"/>
      </w:r>
      <w:r>
        <w:rPr>
          <w:noProof/>
        </w:rPr>
        <w:t>119</w:t>
      </w:r>
      <w:r>
        <w:rPr>
          <w:noProof/>
        </w:rPr>
        <w:fldChar w:fldCharType="end"/>
      </w:r>
    </w:p>
    <w:p w14:paraId="1969B4FA" w14:textId="0B47AFE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/DefaultUserProfile/UserID</w:t>
      </w:r>
      <w:r>
        <w:rPr>
          <w:noProof/>
        </w:rPr>
        <w:tab/>
      </w:r>
      <w:r>
        <w:rPr>
          <w:noProof/>
        </w:rPr>
        <w:fldChar w:fldCharType="begin"/>
      </w:r>
      <w:r>
        <w:rPr>
          <w:noProof/>
        </w:rPr>
        <w:instrText xml:space="preserve"> PAGEREF _Toc176344559 \h </w:instrText>
      </w:r>
      <w:r>
        <w:rPr>
          <w:noProof/>
        </w:rPr>
      </w:r>
      <w:r>
        <w:rPr>
          <w:noProof/>
        </w:rPr>
        <w:fldChar w:fldCharType="separate"/>
      </w:r>
      <w:r>
        <w:rPr>
          <w:noProof/>
        </w:rPr>
        <w:t>119</w:t>
      </w:r>
      <w:r>
        <w:rPr>
          <w:noProof/>
        </w:rPr>
        <w:fldChar w:fldCharType="end"/>
      </w:r>
    </w:p>
    <w:p w14:paraId="0750986A" w14:textId="58302BF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w:t>
      </w:r>
      <w:r>
        <w:rPr>
          <w:noProof/>
          <w:lang w:eastAsia="ko-KR"/>
        </w:rPr>
        <w:t>/UserProfileIndex</w:t>
      </w:r>
      <w:r>
        <w:rPr>
          <w:noProof/>
        </w:rPr>
        <w:tab/>
      </w:r>
      <w:r>
        <w:rPr>
          <w:noProof/>
        </w:rPr>
        <w:fldChar w:fldCharType="begin"/>
      </w:r>
      <w:r>
        <w:rPr>
          <w:noProof/>
        </w:rPr>
        <w:instrText xml:space="preserve"> PAGEREF _Toc176344560 \h </w:instrText>
      </w:r>
      <w:r>
        <w:rPr>
          <w:noProof/>
        </w:rPr>
      </w:r>
      <w:r>
        <w:rPr>
          <w:noProof/>
        </w:rPr>
        <w:fldChar w:fldCharType="separate"/>
      </w:r>
      <w:r>
        <w:rPr>
          <w:noProof/>
        </w:rPr>
        <w:t>119</w:t>
      </w:r>
      <w:r>
        <w:rPr>
          <w:noProof/>
        </w:rPr>
        <w:fldChar w:fldCharType="end"/>
      </w:r>
    </w:p>
    <w:p w14:paraId="39F3D9D3" w14:textId="5602BE4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_Toc176344561 \h </w:instrText>
      </w:r>
      <w:r>
        <w:rPr>
          <w:noProof/>
        </w:rPr>
      </w:r>
      <w:r>
        <w:rPr>
          <w:noProof/>
        </w:rPr>
        <w:fldChar w:fldCharType="separate"/>
      </w:r>
      <w:r>
        <w:rPr>
          <w:noProof/>
        </w:rPr>
        <w:t>120</w:t>
      </w:r>
      <w:r>
        <w:rPr>
          <w:noProof/>
        </w:rPr>
        <w:fldChar w:fldCharType="end"/>
      </w:r>
    </w:p>
    <w:p w14:paraId="5AF839C9" w14:textId="7454E0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GMSURI</w:t>
      </w:r>
      <w:r>
        <w:rPr>
          <w:noProof/>
        </w:rPr>
        <w:tab/>
      </w:r>
      <w:r>
        <w:rPr>
          <w:noProof/>
        </w:rPr>
        <w:fldChar w:fldCharType="begin"/>
      </w:r>
      <w:r>
        <w:rPr>
          <w:noProof/>
        </w:rPr>
        <w:instrText xml:space="preserve"> PAGEREF _Toc176344562 \h </w:instrText>
      </w:r>
      <w:r>
        <w:rPr>
          <w:noProof/>
        </w:rPr>
      </w:r>
      <w:r>
        <w:rPr>
          <w:noProof/>
        </w:rPr>
        <w:fldChar w:fldCharType="separate"/>
      </w:r>
      <w:r>
        <w:rPr>
          <w:noProof/>
        </w:rPr>
        <w:t>120</w:t>
      </w:r>
      <w:r>
        <w:rPr>
          <w:noProof/>
        </w:rPr>
        <w:fldChar w:fldCharType="end"/>
      </w:r>
    </w:p>
    <w:p w14:paraId="7FCDAE74" w14:textId="78FE091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9A</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GroupCreationXUI</w:t>
      </w:r>
      <w:r>
        <w:rPr>
          <w:noProof/>
        </w:rPr>
        <w:tab/>
      </w:r>
      <w:r>
        <w:rPr>
          <w:noProof/>
        </w:rPr>
        <w:fldChar w:fldCharType="begin"/>
      </w:r>
      <w:r>
        <w:rPr>
          <w:noProof/>
        </w:rPr>
        <w:instrText xml:space="preserve"> PAGEREF _Toc176344563 \h </w:instrText>
      </w:r>
      <w:r>
        <w:rPr>
          <w:noProof/>
        </w:rPr>
      </w:r>
      <w:r>
        <w:rPr>
          <w:noProof/>
        </w:rPr>
        <w:fldChar w:fldCharType="separate"/>
      </w:r>
      <w:r>
        <w:rPr>
          <w:noProof/>
        </w:rPr>
        <w:t>120</w:t>
      </w:r>
      <w:r>
        <w:rPr>
          <w:noProof/>
        </w:rPr>
        <w:fldChar w:fldCharType="end"/>
      </w:r>
    </w:p>
    <w:p w14:paraId="10AAA190" w14:textId="0409F03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9B</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GMSXCAPRootURI</w:t>
      </w:r>
      <w:r>
        <w:rPr>
          <w:noProof/>
        </w:rPr>
        <w:tab/>
      </w:r>
      <w:r>
        <w:rPr>
          <w:noProof/>
        </w:rPr>
        <w:fldChar w:fldCharType="begin"/>
      </w:r>
      <w:r>
        <w:rPr>
          <w:noProof/>
        </w:rPr>
        <w:instrText xml:space="preserve"> PAGEREF _Toc176344564 \h </w:instrText>
      </w:r>
      <w:r>
        <w:rPr>
          <w:noProof/>
        </w:rPr>
      </w:r>
      <w:r>
        <w:rPr>
          <w:noProof/>
        </w:rPr>
        <w:fldChar w:fldCharType="separate"/>
      </w:r>
      <w:r>
        <w:rPr>
          <w:noProof/>
        </w:rPr>
        <w:t>120</w:t>
      </w:r>
      <w:r>
        <w:rPr>
          <w:noProof/>
        </w:rPr>
        <w:fldChar w:fldCharType="end"/>
      </w:r>
    </w:p>
    <w:p w14:paraId="7D04C9E1" w14:textId="0BCFDE8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9C</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CMSXCAPRootURI</w:t>
      </w:r>
      <w:r>
        <w:rPr>
          <w:noProof/>
        </w:rPr>
        <w:tab/>
      </w:r>
      <w:r>
        <w:rPr>
          <w:noProof/>
        </w:rPr>
        <w:fldChar w:fldCharType="begin"/>
      </w:r>
      <w:r>
        <w:rPr>
          <w:noProof/>
        </w:rPr>
        <w:instrText xml:space="preserve"> PAGEREF _Toc176344565 \h </w:instrText>
      </w:r>
      <w:r>
        <w:rPr>
          <w:noProof/>
        </w:rPr>
      </w:r>
      <w:r>
        <w:rPr>
          <w:noProof/>
        </w:rPr>
        <w:fldChar w:fldCharType="separate"/>
      </w:r>
      <w:r>
        <w:rPr>
          <w:noProof/>
        </w:rPr>
        <w:t>121</w:t>
      </w:r>
      <w:r>
        <w:rPr>
          <w:noProof/>
        </w:rPr>
        <w:fldChar w:fldCharType="end"/>
      </w:r>
    </w:p>
    <w:p w14:paraId="3BC1C243" w14:textId="5DDE90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w:t>
      </w:r>
      <w:r>
        <w:rPr>
          <w:noProof/>
        </w:rPr>
        <w:tab/>
      </w:r>
      <w:r>
        <w:rPr>
          <w:noProof/>
        </w:rPr>
        <w:fldChar w:fldCharType="begin"/>
      </w:r>
      <w:r>
        <w:rPr>
          <w:noProof/>
        </w:rPr>
        <w:instrText xml:space="preserve"> PAGEREF _Toc176344566 \h </w:instrText>
      </w:r>
      <w:r>
        <w:rPr>
          <w:noProof/>
        </w:rPr>
      </w:r>
      <w:r>
        <w:rPr>
          <w:noProof/>
        </w:rPr>
        <w:fldChar w:fldCharType="separate"/>
      </w:r>
      <w:r>
        <w:rPr>
          <w:noProof/>
        </w:rPr>
        <w:t>121</w:t>
      </w:r>
      <w:r>
        <w:rPr>
          <w:noProof/>
        </w:rPr>
        <w:fldChar w:fldCharType="end"/>
      </w:r>
    </w:p>
    <w:p w14:paraId="13465232" w14:textId="43FFD9D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Timers/T100</w:t>
      </w:r>
      <w:r>
        <w:rPr>
          <w:noProof/>
        </w:rPr>
        <w:tab/>
      </w:r>
      <w:r>
        <w:rPr>
          <w:noProof/>
        </w:rPr>
        <w:fldChar w:fldCharType="begin"/>
      </w:r>
      <w:r>
        <w:rPr>
          <w:noProof/>
        </w:rPr>
        <w:instrText xml:space="preserve"> PAGEREF _Toc176344567 \h </w:instrText>
      </w:r>
      <w:r>
        <w:rPr>
          <w:noProof/>
        </w:rPr>
      </w:r>
      <w:r>
        <w:rPr>
          <w:noProof/>
        </w:rPr>
        <w:fldChar w:fldCharType="separate"/>
      </w:r>
      <w:r>
        <w:rPr>
          <w:noProof/>
        </w:rPr>
        <w:t>121</w:t>
      </w:r>
      <w:r>
        <w:rPr>
          <w:noProof/>
        </w:rPr>
        <w:fldChar w:fldCharType="end"/>
      </w:r>
    </w:p>
    <w:p w14:paraId="0BCBF114" w14:textId="6E4A831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Timers/T101</w:t>
      </w:r>
      <w:r>
        <w:rPr>
          <w:noProof/>
        </w:rPr>
        <w:tab/>
      </w:r>
      <w:r>
        <w:rPr>
          <w:noProof/>
        </w:rPr>
        <w:fldChar w:fldCharType="begin"/>
      </w:r>
      <w:r>
        <w:rPr>
          <w:noProof/>
        </w:rPr>
        <w:instrText xml:space="preserve"> PAGEREF _Toc176344568 \h </w:instrText>
      </w:r>
      <w:r>
        <w:rPr>
          <w:noProof/>
        </w:rPr>
      </w:r>
      <w:r>
        <w:rPr>
          <w:noProof/>
        </w:rPr>
        <w:fldChar w:fldCharType="separate"/>
      </w:r>
      <w:r>
        <w:rPr>
          <w:noProof/>
        </w:rPr>
        <w:t>121</w:t>
      </w:r>
      <w:r>
        <w:rPr>
          <w:noProof/>
        </w:rPr>
        <w:fldChar w:fldCharType="end"/>
      </w:r>
    </w:p>
    <w:p w14:paraId="29EC467D" w14:textId="2F196D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Timers/T103</w:t>
      </w:r>
      <w:r>
        <w:rPr>
          <w:noProof/>
        </w:rPr>
        <w:tab/>
      </w:r>
      <w:r>
        <w:rPr>
          <w:noProof/>
        </w:rPr>
        <w:fldChar w:fldCharType="begin"/>
      </w:r>
      <w:r>
        <w:rPr>
          <w:noProof/>
        </w:rPr>
        <w:instrText xml:space="preserve"> PAGEREF _Toc176344569 \h </w:instrText>
      </w:r>
      <w:r>
        <w:rPr>
          <w:noProof/>
        </w:rPr>
      </w:r>
      <w:r>
        <w:rPr>
          <w:noProof/>
        </w:rPr>
        <w:fldChar w:fldCharType="separate"/>
      </w:r>
      <w:r>
        <w:rPr>
          <w:noProof/>
        </w:rPr>
        <w:t>122</w:t>
      </w:r>
      <w:r>
        <w:rPr>
          <w:noProof/>
        </w:rPr>
        <w:fldChar w:fldCharType="end"/>
      </w:r>
    </w:p>
    <w:p w14:paraId="6858E20E" w14:textId="210D66C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Timers/T104</w:t>
      </w:r>
      <w:r>
        <w:rPr>
          <w:noProof/>
        </w:rPr>
        <w:tab/>
      </w:r>
      <w:r>
        <w:rPr>
          <w:noProof/>
        </w:rPr>
        <w:fldChar w:fldCharType="begin"/>
      </w:r>
      <w:r>
        <w:rPr>
          <w:noProof/>
        </w:rPr>
        <w:instrText xml:space="preserve"> PAGEREF _Toc176344570 \h </w:instrText>
      </w:r>
      <w:r>
        <w:rPr>
          <w:noProof/>
        </w:rPr>
      </w:r>
      <w:r>
        <w:rPr>
          <w:noProof/>
        </w:rPr>
        <w:fldChar w:fldCharType="separate"/>
      </w:r>
      <w:r>
        <w:rPr>
          <w:noProof/>
        </w:rPr>
        <w:t>122</w:t>
      </w:r>
      <w:r>
        <w:rPr>
          <w:noProof/>
        </w:rPr>
        <w:fldChar w:fldCharType="end"/>
      </w:r>
    </w:p>
    <w:p w14:paraId="34E51937" w14:textId="1333E44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Timers/T132</w:t>
      </w:r>
      <w:r>
        <w:rPr>
          <w:noProof/>
        </w:rPr>
        <w:tab/>
      </w:r>
      <w:r>
        <w:rPr>
          <w:noProof/>
        </w:rPr>
        <w:fldChar w:fldCharType="begin"/>
      </w:r>
      <w:r>
        <w:rPr>
          <w:noProof/>
        </w:rPr>
        <w:instrText xml:space="preserve"> PAGEREF _Toc176344571 \h </w:instrText>
      </w:r>
      <w:r>
        <w:rPr>
          <w:noProof/>
        </w:rPr>
      </w:r>
      <w:r>
        <w:rPr>
          <w:noProof/>
        </w:rPr>
        <w:fldChar w:fldCharType="separate"/>
      </w:r>
      <w:r>
        <w:rPr>
          <w:noProof/>
        </w:rPr>
        <w:t>122</w:t>
      </w:r>
      <w:r>
        <w:rPr>
          <w:noProof/>
        </w:rPr>
        <w:fldChar w:fldCharType="end"/>
      </w:r>
    </w:p>
    <w:p w14:paraId="54051C8F" w14:textId="6B89159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w:t>
      </w:r>
      <w:r>
        <w:rPr>
          <w:noProof/>
        </w:rPr>
        <w:tab/>
      </w:r>
      <w:r>
        <w:rPr>
          <w:noProof/>
        </w:rPr>
        <w:fldChar w:fldCharType="begin"/>
      </w:r>
      <w:r>
        <w:rPr>
          <w:noProof/>
        </w:rPr>
        <w:instrText xml:space="preserve"> PAGEREF _Toc176344572 \h </w:instrText>
      </w:r>
      <w:r>
        <w:rPr>
          <w:noProof/>
        </w:rPr>
      </w:r>
      <w:r>
        <w:rPr>
          <w:noProof/>
        </w:rPr>
        <w:fldChar w:fldCharType="separate"/>
      </w:r>
      <w:r>
        <w:rPr>
          <w:noProof/>
        </w:rPr>
        <w:t>122</w:t>
      </w:r>
      <w:r>
        <w:rPr>
          <w:noProof/>
        </w:rPr>
        <w:fldChar w:fldCharType="end"/>
      </w:r>
    </w:p>
    <w:p w14:paraId="63258206" w14:textId="2060E1E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HPLMN/PLMN</w:t>
      </w:r>
      <w:r>
        <w:rPr>
          <w:noProof/>
        </w:rPr>
        <w:tab/>
      </w:r>
      <w:r>
        <w:rPr>
          <w:noProof/>
        </w:rPr>
        <w:fldChar w:fldCharType="begin"/>
      </w:r>
      <w:r>
        <w:rPr>
          <w:noProof/>
        </w:rPr>
        <w:instrText xml:space="preserve"> PAGEREF _Toc176344573 \h </w:instrText>
      </w:r>
      <w:r>
        <w:rPr>
          <w:noProof/>
        </w:rPr>
      </w:r>
      <w:r>
        <w:rPr>
          <w:noProof/>
        </w:rPr>
        <w:fldChar w:fldCharType="separate"/>
      </w:r>
      <w:r>
        <w:rPr>
          <w:noProof/>
        </w:rPr>
        <w:t>123</w:t>
      </w:r>
      <w:r>
        <w:rPr>
          <w:noProof/>
        </w:rPr>
        <w:fldChar w:fldCharType="end"/>
      </w:r>
    </w:p>
    <w:p w14:paraId="30FA057C" w14:textId="3DDBAA7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w:t>
      </w:r>
      <w:r>
        <w:rPr>
          <w:noProof/>
        </w:rPr>
        <w:tab/>
      </w:r>
      <w:r>
        <w:rPr>
          <w:noProof/>
        </w:rPr>
        <w:fldChar w:fldCharType="begin"/>
      </w:r>
      <w:r>
        <w:rPr>
          <w:noProof/>
        </w:rPr>
        <w:instrText xml:space="preserve"> PAGEREF _Toc176344574 \h </w:instrText>
      </w:r>
      <w:r>
        <w:rPr>
          <w:noProof/>
        </w:rPr>
      </w:r>
      <w:r>
        <w:rPr>
          <w:noProof/>
        </w:rPr>
        <w:fldChar w:fldCharType="separate"/>
      </w:r>
      <w:r>
        <w:rPr>
          <w:noProof/>
        </w:rPr>
        <w:t>123</w:t>
      </w:r>
      <w:r>
        <w:rPr>
          <w:noProof/>
        </w:rPr>
        <w:fldChar w:fldCharType="end"/>
      </w:r>
    </w:p>
    <w:p w14:paraId="02B12FB5" w14:textId="6B6DAD9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w:t>
      </w:r>
      <w:r>
        <w:rPr>
          <w:noProof/>
        </w:rPr>
        <w:tab/>
      </w:r>
      <w:r>
        <w:rPr>
          <w:noProof/>
        </w:rPr>
        <w:fldChar w:fldCharType="begin"/>
      </w:r>
      <w:r>
        <w:rPr>
          <w:noProof/>
        </w:rPr>
        <w:instrText xml:space="preserve"> PAGEREF _Toc176344575 \h </w:instrText>
      </w:r>
      <w:r>
        <w:rPr>
          <w:noProof/>
        </w:rPr>
      </w:r>
      <w:r>
        <w:rPr>
          <w:noProof/>
        </w:rPr>
        <w:fldChar w:fldCharType="separate"/>
      </w:r>
      <w:r>
        <w:rPr>
          <w:noProof/>
        </w:rPr>
        <w:t>123</w:t>
      </w:r>
      <w:r>
        <w:rPr>
          <w:noProof/>
        </w:rPr>
        <w:fldChar w:fldCharType="end"/>
      </w:r>
    </w:p>
    <w:p w14:paraId="627FD512" w14:textId="441F62F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HPLMN/Service/MCPTTToConRef/&lt;x&gt;</w:t>
      </w:r>
      <w:r>
        <w:rPr>
          <w:noProof/>
        </w:rPr>
        <w:tab/>
      </w:r>
      <w:r>
        <w:rPr>
          <w:noProof/>
        </w:rPr>
        <w:fldChar w:fldCharType="begin"/>
      </w:r>
      <w:r>
        <w:rPr>
          <w:noProof/>
        </w:rPr>
        <w:instrText xml:space="preserve"> PAGEREF _Toc176344576 \h </w:instrText>
      </w:r>
      <w:r>
        <w:rPr>
          <w:noProof/>
        </w:rPr>
      </w:r>
      <w:r>
        <w:rPr>
          <w:noProof/>
        </w:rPr>
        <w:fldChar w:fldCharType="separate"/>
      </w:r>
      <w:r>
        <w:rPr>
          <w:noProof/>
        </w:rPr>
        <w:t>123</w:t>
      </w:r>
      <w:r>
        <w:rPr>
          <w:noProof/>
        </w:rPr>
        <w:fldChar w:fldCharType="end"/>
      </w:r>
    </w:p>
    <w:p w14:paraId="5D1DF4B9" w14:textId="6E3FAC8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HPLMN/Service/MCPTTToConRef/&lt;x&gt;/ConRef</w:t>
      </w:r>
      <w:r>
        <w:rPr>
          <w:noProof/>
        </w:rPr>
        <w:tab/>
      </w:r>
      <w:r>
        <w:rPr>
          <w:noProof/>
        </w:rPr>
        <w:fldChar w:fldCharType="begin"/>
      </w:r>
      <w:r>
        <w:rPr>
          <w:noProof/>
        </w:rPr>
        <w:instrText xml:space="preserve"> PAGEREF _Toc176344577 \h </w:instrText>
      </w:r>
      <w:r>
        <w:rPr>
          <w:noProof/>
        </w:rPr>
      </w:r>
      <w:r>
        <w:rPr>
          <w:noProof/>
        </w:rPr>
        <w:fldChar w:fldCharType="separate"/>
      </w:r>
      <w:r>
        <w:rPr>
          <w:noProof/>
        </w:rPr>
        <w:t>123</w:t>
      </w:r>
      <w:r>
        <w:rPr>
          <w:noProof/>
        </w:rPr>
        <w:fldChar w:fldCharType="end"/>
      </w:r>
    </w:p>
    <w:p w14:paraId="61423E3D" w14:textId="5ACDC3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w:t>
      </w:r>
      <w:r>
        <w:rPr>
          <w:noProof/>
        </w:rPr>
        <w:tab/>
      </w:r>
      <w:r>
        <w:rPr>
          <w:noProof/>
        </w:rPr>
        <w:fldChar w:fldCharType="begin"/>
      </w:r>
      <w:r>
        <w:rPr>
          <w:noProof/>
        </w:rPr>
        <w:instrText xml:space="preserve"> PAGEREF _Toc176344578 \h </w:instrText>
      </w:r>
      <w:r>
        <w:rPr>
          <w:noProof/>
        </w:rPr>
      </w:r>
      <w:r>
        <w:rPr>
          <w:noProof/>
        </w:rPr>
        <w:fldChar w:fldCharType="separate"/>
      </w:r>
      <w:r>
        <w:rPr>
          <w:noProof/>
        </w:rPr>
        <w:t>124</w:t>
      </w:r>
      <w:r>
        <w:rPr>
          <w:noProof/>
        </w:rPr>
        <w:fldChar w:fldCharType="end"/>
      </w:r>
    </w:p>
    <w:p w14:paraId="455A8C9E" w14:textId="0634B3A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HPLMN/Service/MCCommonCoreToConRef/&lt;x&gt;</w:t>
      </w:r>
      <w:r>
        <w:rPr>
          <w:noProof/>
        </w:rPr>
        <w:tab/>
      </w:r>
      <w:r>
        <w:rPr>
          <w:noProof/>
        </w:rPr>
        <w:fldChar w:fldCharType="begin"/>
      </w:r>
      <w:r>
        <w:rPr>
          <w:noProof/>
        </w:rPr>
        <w:instrText xml:space="preserve"> PAGEREF _Toc176344579 \h </w:instrText>
      </w:r>
      <w:r>
        <w:rPr>
          <w:noProof/>
        </w:rPr>
      </w:r>
      <w:r>
        <w:rPr>
          <w:noProof/>
        </w:rPr>
        <w:fldChar w:fldCharType="separate"/>
      </w:r>
      <w:r>
        <w:rPr>
          <w:noProof/>
        </w:rPr>
        <w:t>124</w:t>
      </w:r>
      <w:r>
        <w:rPr>
          <w:noProof/>
        </w:rPr>
        <w:fldChar w:fldCharType="end"/>
      </w:r>
    </w:p>
    <w:p w14:paraId="3DD156CD" w14:textId="55618A3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 &lt;x&gt;/ConRef</w:t>
      </w:r>
      <w:r>
        <w:rPr>
          <w:noProof/>
        </w:rPr>
        <w:tab/>
      </w:r>
      <w:r>
        <w:rPr>
          <w:noProof/>
        </w:rPr>
        <w:fldChar w:fldCharType="begin"/>
      </w:r>
      <w:r>
        <w:rPr>
          <w:noProof/>
        </w:rPr>
        <w:instrText xml:space="preserve"> PAGEREF _Toc176344580 \h </w:instrText>
      </w:r>
      <w:r>
        <w:rPr>
          <w:noProof/>
        </w:rPr>
      </w:r>
      <w:r>
        <w:rPr>
          <w:noProof/>
        </w:rPr>
        <w:fldChar w:fldCharType="separate"/>
      </w:r>
      <w:r>
        <w:rPr>
          <w:noProof/>
        </w:rPr>
        <w:t>124</w:t>
      </w:r>
      <w:r>
        <w:rPr>
          <w:noProof/>
        </w:rPr>
        <w:fldChar w:fldCharType="end"/>
      </w:r>
    </w:p>
    <w:p w14:paraId="22FBC24D" w14:textId="48C00F7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8</w:t>
      </w:r>
      <w:r>
        <w:rPr>
          <w:noProof/>
        </w:rPr>
        <w:t>.2.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w:t>
      </w:r>
      <w:r>
        <w:rPr>
          <w:noProof/>
        </w:rPr>
        <w:tab/>
      </w:r>
      <w:r>
        <w:rPr>
          <w:noProof/>
        </w:rPr>
        <w:fldChar w:fldCharType="begin"/>
      </w:r>
      <w:r>
        <w:rPr>
          <w:noProof/>
        </w:rPr>
        <w:instrText xml:space="preserve"> PAGEREF _Toc176344581 \h </w:instrText>
      </w:r>
      <w:r>
        <w:rPr>
          <w:noProof/>
        </w:rPr>
      </w:r>
      <w:r>
        <w:rPr>
          <w:noProof/>
        </w:rPr>
        <w:fldChar w:fldCharType="separate"/>
      </w:r>
      <w:r>
        <w:rPr>
          <w:noProof/>
        </w:rPr>
        <w:t>124</w:t>
      </w:r>
      <w:r>
        <w:rPr>
          <w:noProof/>
        </w:rPr>
        <w:fldChar w:fldCharType="end"/>
      </w:r>
    </w:p>
    <w:p w14:paraId="2F59D6EB" w14:textId="7F6A6FD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HPLMN/Service/MCIDMToConRef/&lt;x&gt;</w:t>
      </w:r>
      <w:r>
        <w:rPr>
          <w:noProof/>
        </w:rPr>
        <w:tab/>
      </w:r>
      <w:r>
        <w:rPr>
          <w:noProof/>
        </w:rPr>
        <w:fldChar w:fldCharType="begin"/>
      </w:r>
      <w:r>
        <w:rPr>
          <w:noProof/>
        </w:rPr>
        <w:instrText xml:space="preserve"> PAGEREF _Toc176344582 \h </w:instrText>
      </w:r>
      <w:r>
        <w:rPr>
          <w:noProof/>
        </w:rPr>
      </w:r>
      <w:r>
        <w:rPr>
          <w:noProof/>
        </w:rPr>
        <w:fldChar w:fldCharType="separate"/>
      </w:r>
      <w:r>
        <w:rPr>
          <w:noProof/>
        </w:rPr>
        <w:t>125</w:t>
      </w:r>
      <w:r>
        <w:rPr>
          <w:noProof/>
        </w:rPr>
        <w:fldChar w:fldCharType="end"/>
      </w:r>
    </w:p>
    <w:p w14:paraId="2496D222" w14:textId="589CAF2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HPLMN/Service/MCIDMToConRef/&lt;x&gt;/ConRef</w:t>
      </w:r>
      <w:r>
        <w:rPr>
          <w:noProof/>
        </w:rPr>
        <w:tab/>
      </w:r>
      <w:r>
        <w:rPr>
          <w:noProof/>
        </w:rPr>
        <w:fldChar w:fldCharType="begin"/>
      </w:r>
      <w:r>
        <w:rPr>
          <w:noProof/>
        </w:rPr>
        <w:instrText xml:space="preserve"> PAGEREF _Toc176344583 \h </w:instrText>
      </w:r>
      <w:r>
        <w:rPr>
          <w:noProof/>
        </w:rPr>
      </w:r>
      <w:r>
        <w:rPr>
          <w:noProof/>
        </w:rPr>
        <w:fldChar w:fldCharType="separate"/>
      </w:r>
      <w:r>
        <w:rPr>
          <w:noProof/>
        </w:rPr>
        <w:t>125</w:t>
      </w:r>
      <w:r>
        <w:rPr>
          <w:noProof/>
        </w:rPr>
        <w:fldChar w:fldCharType="end"/>
      </w:r>
    </w:p>
    <w:p w14:paraId="4908373F" w14:textId="573E18D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w:t>
      </w:r>
      <w:r>
        <w:rPr>
          <w:noProof/>
        </w:rPr>
        <w:tab/>
      </w:r>
      <w:r>
        <w:rPr>
          <w:noProof/>
        </w:rPr>
        <w:fldChar w:fldCharType="begin"/>
      </w:r>
      <w:r>
        <w:rPr>
          <w:noProof/>
        </w:rPr>
        <w:instrText xml:space="preserve"> PAGEREF _Toc176344584 \h </w:instrText>
      </w:r>
      <w:r>
        <w:rPr>
          <w:noProof/>
        </w:rPr>
      </w:r>
      <w:r>
        <w:rPr>
          <w:noProof/>
        </w:rPr>
        <w:fldChar w:fldCharType="separate"/>
      </w:r>
      <w:r>
        <w:rPr>
          <w:noProof/>
        </w:rPr>
        <w:t>125</w:t>
      </w:r>
      <w:r>
        <w:rPr>
          <w:noProof/>
        </w:rPr>
        <w:fldChar w:fldCharType="end"/>
      </w:r>
    </w:p>
    <w:p w14:paraId="5B3C3E02" w14:textId="5530B17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HPLMN/VPLMN/PLMN</w:t>
      </w:r>
      <w:r>
        <w:rPr>
          <w:noProof/>
        </w:rPr>
        <w:tab/>
      </w:r>
      <w:r>
        <w:rPr>
          <w:noProof/>
        </w:rPr>
        <w:fldChar w:fldCharType="begin"/>
      </w:r>
      <w:r>
        <w:rPr>
          <w:noProof/>
        </w:rPr>
        <w:instrText xml:space="preserve"> PAGEREF _Toc176344585 \h </w:instrText>
      </w:r>
      <w:r>
        <w:rPr>
          <w:noProof/>
        </w:rPr>
      </w:r>
      <w:r>
        <w:rPr>
          <w:noProof/>
        </w:rPr>
        <w:fldChar w:fldCharType="separate"/>
      </w:r>
      <w:r>
        <w:rPr>
          <w:noProof/>
        </w:rPr>
        <w:t>125</w:t>
      </w:r>
      <w:r>
        <w:rPr>
          <w:noProof/>
        </w:rPr>
        <w:fldChar w:fldCharType="end"/>
      </w:r>
    </w:p>
    <w:p w14:paraId="3123AF90" w14:textId="182BF5A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w:t>
      </w:r>
      <w:r>
        <w:rPr>
          <w:noProof/>
        </w:rPr>
        <w:tab/>
      </w:r>
      <w:r>
        <w:rPr>
          <w:noProof/>
        </w:rPr>
        <w:fldChar w:fldCharType="begin"/>
      </w:r>
      <w:r>
        <w:rPr>
          <w:noProof/>
        </w:rPr>
        <w:instrText xml:space="preserve"> PAGEREF _Toc176344586 \h </w:instrText>
      </w:r>
      <w:r>
        <w:rPr>
          <w:noProof/>
        </w:rPr>
      </w:r>
      <w:r>
        <w:rPr>
          <w:noProof/>
        </w:rPr>
        <w:fldChar w:fldCharType="separate"/>
      </w:r>
      <w:r>
        <w:rPr>
          <w:noProof/>
        </w:rPr>
        <w:t>125</w:t>
      </w:r>
      <w:r>
        <w:rPr>
          <w:noProof/>
        </w:rPr>
        <w:fldChar w:fldCharType="end"/>
      </w:r>
    </w:p>
    <w:p w14:paraId="4113032D" w14:textId="70A2D7A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w:t>
      </w:r>
      <w:r>
        <w:rPr>
          <w:noProof/>
        </w:rPr>
        <w:tab/>
      </w:r>
      <w:r>
        <w:rPr>
          <w:noProof/>
        </w:rPr>
        <w:fldChar w:fldCharType="begin"/>
      </w:r>
      <w:r>
        <w:rPr>
          <w:noProof/>
        </w:rPr>
        <w:instrText xml:space="preserve"> PAGEREF _Toc176344587 \h </w:instrText>
      </w:r>
      <w:r>
        <w:rPr>
          <w:noProof/>
        </w:rPr>
      </w:r>
      <w:r>
        <w:rPr>
          <w:noProof/>
        </w:rPr>
        <w:fldChar w:fldCharType="separate"/>
      </w:r>
      <w:r>
        <w:rPr>
          <w:noProof/>
        </w:rPr>
        <w:t>126</w:t>
      </w:r>
      <w:r>
        <w:rPr>
          <w:noProof/>
        </w:rPr>
        <w:fldChar w:fldCharType="end"/>
      </w:r>
    </w:p>
    <w:p w14:paraId="116DA35A" w14:textId="707482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HPLMN/VPLMN/Service/MCPTTToConRef/&lt;x&gt;</w:t>
      </w:r>
      <w:r>
        <w:rPr>
          <w:noProof/>
        </w:rPr>
        <w:tab/>
      </w:r>
      <w:r>
        <w:rPr>
          <w:noProof/>
        </w:rPr>
        <w:fldChar w:fldCharType="begin"/>
      </w:r>
      <w:r>
        <w:rPr>
          <w:noProof/>
        </w:rPr>
        <w:instrText xml:space="preserve"> PAGEREF _Toc176344588 \h </w:instrText>
      </w:r>
      <w:r>
        <w:rPr>
          <w:noProof/>
        </w:rPr>
      </w:r>
      <w:r>
        <w:rPr>
          <w:noProof/>
        </w:rPr>
        <w:fldChar w:fldCharType="separate"/>
      </w:r>
      <w:r>
        <w:rPr>
          <w:noProof/>
        </w:rPr>
        <w:t>126</w:t>
      </w:r>
      <w:r>
        <w:rPr>
          <w:noProof/>
        </w:rPr>
        <w:fldChar w:fldCharType="end"/>
      </w:r>
    </w:p>
    <w:p w14:paraId="36206A8B" w14:textId="730F598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 &lt;x&gt;/ConRef</w:t>
      </w:r>
      <w:r>
        <w:rPr>
          <w:noProof/>
        </w:rPr>
        <w:tab/>
      </w:r>
      <w:r>
        <w:rPr>
          <w:noProof/>
        </w:rPr>
        <w:fldChar w:fldCharType="begin"/>
      </w:r>
      <w:r>
        <w:rPr>
          <w:noProof/>
        </w:rPr>
        <w:instrText xml:space="preserve"> PAGEREF _Toc176344589 \h </w:instrText>
      </w:r>
      <w:r>
        <w:rPr>
          <w:noProof/>
        </w:rPr>
      </w:r>
      <w:r>
        <w:rPr>
          <w:noProof/>
        </w:rPr>
        <w:fldChar w:fldCharType="separate"/>
      </w:r>
      <w:r>
        <w:rPr>
          <w:noProof/>
        </w:rPr>
        <w:t>126</w:t>
      </w:r>
      <w:r>
        <w:rPr>
          <w:noProof/>
        </w:rPr>
        <w:fldChar w:fldCharType="end"/>
      </w:r>
    </w:p>
    <w:p w14:paraId="14A42ED7" w14:textId="4B3BC60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w:t>
      </w:r>
      <w:r>
        <w:rPr>
          <w:noProof/>
        </w:rPr>
        <w:tab/>
      </w:r>
      <w:r>
        <w:rPr>
          <w:noProof/>
        </w:rPr>
        <w:fldChar w:fldCharType="begin"/>
      </w:r>
      <w:r>
        <w:rPr>
          <w:noProof/>
        </w:rPr>
        <w:instrText xml:space="preserve"> PAGEREF _Toc176344590 \h </w:instrText>
      </w:r>
      <w:r>
        <w:rPr>
          <w:noProof/>
        </w:rPr>
      </w:r>
      <w:r>
        <w:rPr>
          <w:noProof/>
        </w:rPr>
        <w:fldChar w:fldCharType="separate"/>
      </w:r>
      <w:r>
        <w:rPr>
          <w:noProof/>
        </w:rPr>
        <w:t>126</w:t>
      </w:r>
      <w:r>
        <w:rPr>
          <w:noProof/>
        </w:rPr>
        <w:fldChar w:fldCharType="end"/>
      </w:r>
    </w:p>
    <w:p w14:paraId="79A5A77F" w14:textId="5663BEB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MCCommonCoreToConRef/&lt;x&gt;</w:t>
      </w:r>
      <w:r>
        <w:rPr>
          <w:noProof/>
        </w:rPr>
        <w:tab/>
      </w:r>
      <w:r>
        <w:rPr>
          <w:noProof/>
        </w:rPr>
        <w:fldChar w:fldCharType="begin"/>
      </w:r>
      <w:r>
        <w:rPr>
          <w:noProof/>
        </w:rPr>
        <w:instrText xml:space="preserve"> PAGEREF _Toc176344591 \h </w:instrText>
      </w:r>
      <w:r>
        <w:rPr>
          <w:noProof/>
        </w:rPr>
      </w:r>
      <w:r>
        <w:rPr>
          <w:noProof/>
        </w:rPr>
        <w:fldChar w:fldCharType="separate"/>
      </w:r>
      <w:r>
        <w:rPr>
          <w:noProof/>
        </w:rPr>
        <w:t>127</w:t>
      </w:r>
      <w:r>
        <w:rPr>
          <w:noProof/>
        </w:rPr>
        <w:fldChar w:fldCharType="end"/>
      </w:r>
    </w:p>
    <w:p w14:paraId="6317B895" w14:textId="74225A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MCCommonCoreToConRef/&lt;x&gt;/ConRef</w:t>
      </w:r>
      <w:r>
        <w:rPr>
          <w:noProof/>
        </w:rPr>
        <w:tab/>
      </w:r>
      <w:r>
        <w:rPr>
          <w:noProof/>
        </w:rPr>
        <w:fldChar w:fldCharType="begin"/>
      </w:r>
      <w:r>
        <w:rPr>
          <w:noProof/>
        </w:rPr>
        <w:instrText xml:space="preserve"> PAGEREF _Toc176344592 \h </w:instrText>
      </w:r>
      <w:r>
        <w:rPr>
          <w:noProof/>
        </w:rPr>
      </w:r>
      <w:r>
        <w:rPr>
          <w:noProof/>
        </w:rPr>
        <w:fldChar w:fldCharType="separate"/>
      </w:r>
      <w:r>
        <w:rPr>
          <w:noProof/>
        </w:rPr>
        <w:t>127</w:t>
      </w:r>
      <w:r>
        <w:rPr>
          <w:noProof/>
        </w:rPr>
        <w:fldChar w:fldCharType="end"/>
      </w:r>
    </w:p>
    <w:p w14:paraId="2011194D" w14:textId="524739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w:t>
      </w:r>
      <w:r>
        <w:rPr>
          <w:noProof/>
        </w:rPr>
        <w:tab/>
      </w:r>
      <w:r>
        <w:rPr>
          <w:noProof/>
        </w:rPr>
        <w:fldChar w:fldCharType="begin"/>
      </w:r>
      <w:r>
        <w:rPr>
          <w:noProof/>
        </w:rPr>
        <w:instrText xml:space="preserve"> PAGEREF _Toc176344593 \h </w:instrText>
      </w:r>
      <w:r>
        <w:rPr>
          <w:noProof/>
        </w:rPr>
      </w:r>
      <w:r>
        <w:rPr>
          <w:noProof/>
        </w:rPr>
        <w:fldChar w:fldCharType="separate"/>
      </w:r>
      <w:r>
        <w:rPr>
          <w:noProof/>
        </w:rPr>
        <w:t>127</w:t>
      </w:r>
      <w:r>
        <w:rPr>
          <w:noProof/>
        </w:rPr>
        <w:fldChar w:fldCharType="end"/>
      </w:r>
    </w:p>
    <w:p w14:paraId="4B046B66" w14:textId="72BCD60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HPLMN/VPLMN/Service/MCIDMToConRef/&lt;x&gt;</w:t>
      </w:r>
      <w:r>
        <w:rPr>
          <w:noProof/>
        </w:rPr>
        <w:tab/>
      </w:r>
      <w:r>
        <w:rPr>
          <w:noProof/>
        </w:rPr>
        <w:fldChar w:fldCharType="begin"/>
      </w:r>
      <w:r>
        <w:rPr>
          <w:noProof/>
        </w:rPr>
        <w:instrText xml:space="preserve"> PAGEREF _Toc176344594 \h </w:instrText>
      </w:r>
      <w:r>
        <w:rPr>
          <w:noProof/>
        </w:rPr>
      </w:r>
      <w:r>
        <w:rPr>
          <w:noProof/>
        </w:rPr>
        <w:fldChar w:fldCharType="separate"/>
      </w:r>
      <w:r>
        <w:rPr>
          <w:noProof/>
        </w:rPr>
        <w:t>127</w:t>
      </w:r>
      <w:r>
        <w:rPr>
          <w:noProof/>
        </w:rPr>
        <w:fldChar w:fldCharType="end"/>
      </w:r>
    </w:p>
    <w:p w14:paraId="03990C63" w14:textId="23F51A8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 &lt;x&gt;/ConRef</w:t>
      </w:r>
      <w:r>
        <w:rPr>
          <w:noProof/>
        </w:rPr>
        <w:tab/>
      </w:r>
      <w:r>
        <w:rPr>
          <w:noProof/>
        </w:rPr>
        <w:fldChar w:fldCharType="begin"/>
      </w:r>
      <w:r>
        <w:rPr>
          <w:noProof/>
        </w:rPr>
        <w:instrText xml:space="preserve"> PAGEREF _Toc176344595 \h </w:instrText>
      </w:r>
      <w:r>
        <w:rPr>
          <w:noProof/>
        </w:rPr>
      </w:r>
      <w:r>
        <w:rPr>
          <w:noProof/>
        </w:rPr>
        <w:fldChar w:fldCharType="separate"/>
      </w:r>
      <w:r>
        <w:rPr>
          <w:noProof/>
        </w:rPr>
        <w:t>128</w:t>
      </w:r>
      <w:r>
        <w:rPr>
          <w:noProof/>
        </w:rPr>
        <w:fldChar w:fldCharType="end"/>
      </w:r>
    </w:p>
    <w:p w14:paraId="217CEDC3" w14:textId="02BD884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w:t>
      </w:r>
      <w:r>
        <w:rPr>
          <w:noProof/>
        </w:rPr>
        <w:tab/>
      </w:r>
      <w:r>
        <w:rPr>
          <w:noProof/>
        </w:rPr>
        <w:fldChar w:fldCharType="begin"/>
      </w:r>
      <w:r>
        <w:rPr>
          <w:noProof/>
        </w:rPr>
        <w:instrText xml:space="preserve"> PAGEREF _Toc176344596 \h </w:instrText>
      </w:r>
      <w:r>
        <w:rPr>
          <w:noProof/>
        </w:rPr>
      </w:r>
      <w:r>
        <w:rPr>
          <w:noProof/>
        </w:rPr>
        <w:fldChar w:fldCharType="separate"/>
      </w:r>
      <w:r>
        <w:rPr>
          <w:noProof/>
        </w:rPr>
        <w:t>128</w:t>
      </w:r>
      <w:r>
        <w:rPr>
          <w:noProof/>
        </w:rPr>
        <w:fldChar w:fldCharType="end"/>
      </w:r>
    </w:p>
    <w:p w14:paraId="50BA035E" w14:textId="45BDD05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AppServerInfo/IDMSAuthEndpoint</w:t>
      </w:r>
      <w:r>
        <w:rPr>
          <w:noProof/>
        </w:rPr>
        <w:tab/>
      </w:r>
      <w:r>
        <w:rPr>
          <w:noProof/>
        </w:rPr>
        <w:fldChar w:fldCharType="begin"/>
      </w:r>
      <w:r>
        <w:rPr>
          <w:noProof/>
        </w:rPr>
        <w:instrText xml:space="preserve"> PAGEREF _Toc176344597 \h </w:instrText>
      </w:r>
      <w:r>
        <w:rPr>
          <w:noProof/>
        </w:rPr>
      </w:r>
      <w:r>
        <w:rPr>
          <w:noProof/>
        </w:rPr>
        <w:fldChar w:fldCharType="separate"/>
      </w:r>
      <w:r>
        <w:rPr>
          <w:noProof/>
        </w:rPr>
        <w:t>128</w:t>
      </w:r>
      <w:r>
        <w:rPr>
          <w:noProof/>
        </w:rPr>
        <w:fldChar w:fldCharType="end"/>
      </w:r>
    </w:p>
    <w:p w14:paraId="0B200977" w14:textId="4910719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AppServerInfo/IDMSTokenEndpoint</w:t>
      </w:r>
      <w:r>
        <w:rPr>
          <w:noProof/>
        </w:rPr>
        <w:tab/>
      </w:r>
      <w:r>
        <w:rPr>
          <w:noProof/>
        </w:rPr>
        <w:fldChar w:fldCharType="begin"/>
      </w:r>
      <w:r>
        <w:rPr>
          <w:noProof/>
        </w:rPr>
        <w:instrText xml:space="preserve"> PAGEREF _Toc176344598 \h </w:instrText>
      </w:r>
      <w:r>
        <w:rPr>
          <w:noProof/>
        </w:rPr>
      </w:r>
      <w:r>
        <w:rPr>
          <w:noProof/>
        </w:rPr>
        <w:fldChar w:fldCharType="separate"/>
      </w:r>
      <w:r>
        <w:rPr>
          <w:noProof/>
        </w:rPr>
        <w:t>128</w:t>
      </w:r>
      <w:r>
        <w:rPr>
          <w:noProof/>
        </w:rPr>
        <w:fldChar w:fldCharType="end"/>
      </w:r>
    </w:p>
    <w:p w14:paraId="6717C550" w14:textId="5F11EAF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41B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AppServerInfo/HTTPProxy</w:t>
      </w:r>
      <w:r>
        <w:rPr>
          <w:noProof/>
        </w:rPr>
        <w:tab/>
      </w:r>
      <w:r>
        <w:rPr>
          <w:noProof/>
        </w:rPr>
        <w:fldChar w:fldCharType="begin"/>
      </w:r>
      <w:r>
        <w:rPr>
          <w:noProof/>
        </w:rPr>
        <w:instrText xml:space="preserve"> PAGEREF _Toc176344599 \h </w:instrText>
      </w:r>
      <w:r>
        <w:rPr>
          <w:noProof/>
        </w:rPr>
      </w:r>
      <w:r>
        <w:rPr>
          <w:noProof/>
        </w:rPr>
        <w:fldChar w:fldCharType="separate"/>
      </w:r>
      <w:r>
        <w:rPr>
          <w:noProof/>
        </w:rPr>
        <w:t>128</w:t>
      </w:r>
      <w:r>
        <w:rPr>
          <w:noProof/>
        </w:rPr>
        <w:fldChar w:fldCharType="end"/>
      </w:r>
    </w:p>
    <w:p w14:paraId="15F978EA" w14:textId="4CEB89D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AppServerInfo/GMS</w:t>
      </w:r>
      <w:r>
        <w:rPr>
          <w:noProof/>
        </w:rPr>
        <w:tab/>
      </w:r>
      <w:r>
        <w:rPr>
          <w:noProof/>
        </w:rPr>
        <w:fldChar w:fldCharType="begin"/>
      </w:r>
      <w:r>
        <w:rPr>
          <w:noProof/>
        </w:rPr>
        <w:instrText xml:space="preserve"> PAGEREF _Toc176344600 \h </w:instrText>
      </w:r>
      <w:r>
        <w:rPr>
          <w:noProof/>
        </w:rPr>
      </w:r>
      <w:r>
        <w:rPr>
          <w:noProof/>
        </w:rPr>
        <w:fldChar w:fldCharType="separate"/>
      </w:r>
      <w:r>
        <w:rPr>
          <w:noProof/>
        </w:rPr>
        <w:t>129</w:t>
      </w:r>
      <w:r>
        <w:rPr>
          <w:noProof/>
        </w:rPr>
        <w:fldChar w:fldCharType="end"/>
      </w:r>
    </w:p>
    <w:p w14:paraId="1EA05D3C" w14:textId="14DC6E4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AppServerInfo/CMS</w:t>
      </w:r>
      <w:r>
        <w:rPr>
          <w:noProof/>
        </w:rPr>
        <w:tab/>
      </w:r>
      <w:r>
        <w:rPr>
          <w:noProof/>
        </w:rPr>
        <w:fldChar w:fldCharType="begin"/>
      </w:r>
      <w:r>
        <w:rPr>
          <w:noProof/>
        </w:rPr>
        <w:instrText xml:space="preserve"> PAGEREF _Toc176344601 \h </w:instrText>
      </w:r>
      <w:r>
        <w:rPr>
          <w:noProof/>
        </w:rPr>
      </w:r>
      <w:r>
        <w:rPr>
          <w:noProof/>
        </w:rPr>
        <w:fldChar w:fldCharType="separate"/>
      </w:r>
      <w:r>
        <w:rPr>
          <w:noProof/>
        </w:rPr>
        <w:t>129</w:t>
      </w:r>
      <w:r>
        <w:rPr>
          <w:noProof/>
        </w:rPr>
        <w:fldChar w:fldCharType="end"/>
      </w:r>
    </w:p>
    <w:p w14:paraId="0925916E" w14:textId="2F6128B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AppServerInfo/KMS</w:t>
      </w:r>
      <w:r>
        <w:rPr>
          <w:noProof/>
        </w:rPr>
        <w:tab/>
      </w:r>
      <w:r>
        <w:rPr>
          <w:noProof/>
        </w:rPr>
        <w:fldChar w:fldCharType="begin"/>
      </w:r>
      <w:r>
        <w:rPr>
          <w:noProof/>
        </w:rPr>
        <w:instrText xml:space="preserve"> PAGEREF _Toc176344602 \h </w:instrText>
      </w:r>
      <w:r>
        <w:rPr>
          <w:noProof/>
        </w:rPr>
      </w:r>
      <w:r>
        <w:rPr>
          <w:noProof/>
        </w:rPr>
        <w:fldChar w:fldCharType="separate"/>
      </w:r>
      <w:r>
        <w:rPr>
          <w:noProof/>
        </w:rPr>
        <w:t>129</w:t>
      </w:r>
      <w:r>
        <w:rPr>
          <w:noProof/>
        </w:rPr>
        <w:fldChar w:fldCharType="end"/>
      </w:r>
    </w:p>
    <w:p w14:paraId="0148D925" w14:textId="0424266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w:t>
      </w:r>
      <w:r>
        <w:rPr>
          <w:noProof/>
        </w:rPr>
        <w:tab/>
      </w:r>
      <w:r>
        <w:rPr>
          <w:noProof/>
        </w:rPr>
        <w:fldChar w:fldCharType="begin"/>
      </w:r>
      <w:r>
        <w:rPr>
          <w:noProof/>
        </w:rPr>
        <w:instrText xml:space="preserve"> PAGEREF _Toc176344603 \h </w:instrText>
      </w:r>
      <w:r>
        <w:rPr>
          <w:noProof/>
        </w:rPr>
      </w:r>
      <w:r>
        <w:rPr>
          <w:noProof/>
        </w:rPr>
        <w:fldChar w:fldCharType="separate"/>
      </w:r>
      <w:r>
        <w:rPr>
          <w:noProof/>
        </w:rPr>
        <w:t>129</w:t>
      </w:r>
      <w:r>
        <w:rPr>
          <w:noProof/>
        </w:rPr>
        <w:fldChar w:fldCharType="end"/>
      </w:r>
    </w:p>
    <w:p w14:paraId="62BF0C0C" w14:textId="454A79F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AppServerInfo/TLSTunnelAuthMethod/Mutual</w:t>
      </w:r>
      <w:r>
        <w:rPr>
          <w:noProof/>
        </w:rPr>
        <w:tab/>
      </w:r>
      <w:r>
        <w:rPr>
          <w:noProof/>
        </w:rPr>
        <w:fldChar w:fldCharType="begin"/>
      </w:r>
      <w:r>
        <w:rPr>
          <w:noProof/>
        </w:rPr>
        <w:instrText xml:space="preserve"> PAGEREF _Toc176344604 \h </w:instrText>
      </w:r>
      <w:r>
        <w:rPr>
          <w:noProof/>
        </w:rPr>
      </w:r>
      <w:r>
        <w:rPr>
          <w:noProof/>
        </w:rPr>
        <w:fldChar w:fldCharType="separate"/>
      </w:r>
      <w:r>
        <w:rPr>
          <w:noProof/>
        </w:rPr>
        <w:t>130</w:t>
      </w:r>
      <w:r>
        <w:rPr>
          <w:noProof/>
        </w:rPr>
        <w:fldChar w:fldCharType="end"/>
      </w:r>
    </w:p>
    <w:p w14:paraId="563E1D9F" w14:textId="0138181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AppServerInfo/TLSTunnelAuthMethod/X509</w:t>
      </w:r>
      <w:r>
        <w:rPr>
          <w:noProof/>
        </w:rPr>
        <w:tab/>
      </w:r>
      <w:r>
        <w:rPr>
          <w:noProof/>
        </w:rPr>
        <w:fldChar w:fldCharType="begin"/>
      </w:r>
      <w:r>
        <w:rPr>
          <w:noProof/>
        </w:rPr>
        <w:instrText xml:space="preserve"> PAGEREF _Toc176344605 \h </w:instrText>
      </w:r>
      <w:r>
        <w:rPr>
          <w:noProof/>
        </w:rPr>
      </w:r>
      <w:r>
        <w:rPr>
          <w:noProof/>
        </w:rPr>
        <w:fldChar w:fldCharType="separate"/>
      </w:r>
      <w:r>
        <w:rPr>
          <w:noProof/>
        </w:rPr>
        <w:t>130</w:t>
      </w:r>
      <w:r>
        <w:rPr>
          <w:noProof/>
        </w:rPr>
        <w:fldChar w:fldCharType="end"/>
      </w:r>
    </w:p>
    <w:p w14:paraId="28034C55" w14:textId="521FC80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AppServerInfo/TLSTunnelAuthMethod/Key</w:t>
      </w:r>
      <w:r>
        <w:rPr>
          <w:noProof/>
        </w:rPr>
        <w:tab/>
      </w:r>
      <w:r>
        <w:rPr>
          <w:noProof/>
        </w:rPr>
        <w:fldChar w:fldCharType="begin"/>
      </w:r>
      <w:r>
        <w:rPr>
          <w:noProof/>
        </w:rPr>
        <w:instrText xml:space="preserve"> PAGEREF _Toc176344606 \h </w:instrText>
      </w:r>
      <w:r>
        <w:rPr>
          <w:noProof/>
        </w:rPr>
      </w:r>
      <w:r>
        <w:rPr>
          <w:noProof/>
        </w:rPr>
        <w:fldChar w:fldCharType="separate"/>
      </w:r>
      <w:r>
        <w:rPr>
          <w:noProof/>
        </w:rPr>
        <w:t>130</w:t>
      </w:r>
      <w:r>
        <w:rPr>
          <w:noProof/>
        </w:rPr>
        <w:fldChar w:fldCharType="end"/>
      </w:r>
    </w:p>
    <w:p w14:paraId="21941E1D" w14:textId="4E67C62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IntegrityProtection</w:t>
      </w:r>
      <w:r>
        <w:rPr>
          <w:noProof/>
        </w:rPr>
        <w:tab/>
      </w:r>
      <w:r>
        <w:rPr>
          <w:noProof/>
        </w:rPr>
        <w:fldChar w:fldCharType="begin"/>
      </w:r>
      <w:r>
        <w:rPr>
          <w:noProof/>
        </w:rPr>
        <w:instrText xml:space="preserve"> PAGEREF _Toc176344607 \h </w:instrText>
      </w:r>
      <w:r>
        <w:rPr>
          <w:noProof/>
        </w:rPr>
      </w:r>
      <w:r>
        <w:rPr>
          <w:noProof/>
        </w:rPr>
        <w:fldChar w:fldCharType="separate"/>
      </w:r>
      <w:r>
        <w:rPr>
          <w:noProof/>
        </w:rPr>
        <w:t>130</w:t>
      </w:r>
      <w:r>
        <w:rPr>
          <w:noProof/>
        </w:rPr>
        <w:fldChar w:fldCharType="end"/>
      </w:r>
    </w:p>
    <w:p w14:paraId="4A541214" w14:textId="4471487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44F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ConfidentialityProtection</w:t>
      </w:r>
      <w:r>
        <w:rPr>
          <w:noProof/>
        </w:rPr>
        <w:tab/>
      </w:r>
      <w:r>
        <w:rPr>
          <w:noProof/>
        </w:rPr>
        <w:fldChar w:fldCharType="begin"/>
      </w:r>
      <w:r>
        <w:rPr>
          <w:noProof/>
        </w:rPr>
        <w:instrText xml:space="preserve"> PAGEREF _Toc176344608 \h </w:instrText>
      </w:r>
      <w:r>
        <w:rPr>
          <w:noProof/>
        </w:rPr>
      </w:r>
      <w:r>
        <w:rPr>
          <w:noProof/>
        </w:rPr>
        <w:fldChar w:fldCharType="separate"/>
      </w:r>
      <w:r>
        <w:rPr>
          <w:noProof/>
        </w:rPr>
        <w:t>131</w:t>
      </w:r>
      <w:r>
        <w:rPr>
          <w:noProof/>
        </w:rPr>
        <w:fldChar w:fldCharType="end"/>
      </w:r>
    </w:p>
    <w:p w14:paraId="1646776A" w14:textId="260E7F1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_Toc176344609 \h </w:instrText>
      </w:r>
      <w:r>
        <w:rPr>
          <w:noProof/>
        </w:rPr>
      </w:r>
      <w:r>
        <w:rPr>
          <w:noProof/>
        </w:rPr>
        <w:fldChar w:fldCharType="separate"/>
      </w:r>
      <w:r>
        <w:rPr>
          <w:noProof/>
        </w:rPr>
        <w:t>131</w:t>
      </w:r>
      <w:r>
        <w:rPr>
          <w:noProof/>
        </w:rPr>
        <w:fldChar w:fldCharType="end"/>
      </w:r>
    </w:p>
    <w:p w14:paraId="285FD16F" w14:textId="23F2573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Timers</w:t>
      </w:r>
      <w:r>
        <w:rPr>
          <w:noProof/>
        </w:rPr>
        <w:tab/>
      </w:r>
      <w:r>
        <w:rPr>
          <w:noProof/>
        </w:rPr>
        <w:fldChar w:fldCharType="begin"/>
      </w:r>
      <w:r>
        <w:rPr>
          <w:noProof/>
        </w:rPr>
        <w:instrText xml:space="preserve"> PAGEREF _Toc176344610 \h </w:instrText>
      </w:r>
      <w:r>
        <w:rPr>
          <w:noProof/>
        </w:rPr>
      </w:r>
      <w:r>
        <w:rPr>
          <w:noProof/>
        </w:rPr>
        <w:fldChar w:fldCharType="separate"/>
      </w:r>
      <w:r>
        <w:rPr>
          <w:noProof/>
        </w:rPr>
        <w:t>131</w:t>
      </w:r>
      <w:r>
        <w:rPr>
          <w:noProof/>
        </w:rPr>
        <w:fldChar w:fldCharType="end"/>
      </w:r>
    </w:p>
    <w:p w14:paraId="7EF26470" w14:textId="2245930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w:t>
      </w:r>
      <w:r>
        <w:rPr>
          <w:noProof/>
        </w:rPr>
        <w:tab/>
      </w:r>
      <w:r>
        <w:rPr>
          <w:noProof/>
        </w:rPr>
        <w:fldChar w:fldCharType="begin"/>
      </w:r>
      <w:r>
        <w:rPr>
          <w:noProof/>
        </w:rPr>
        <w:instrText xml:space="preserve"> PAGEREF _Toc176344611 \h </w:instrText>
      </w:r>
      <w:r>
        <w:rPr>
          <w:noProof/>
        </w:rPr>
      </w:r>
      <w:r>
        <w:rPr>
          <w:noProof/>
        </w:rPr>
        <w:fldChar w:fldCharType="separate"/>
      </w:r>
      <w:r>
        <w:rPr>
          <w:noProof/>
        </w:rPr>
        <w:t>131</w:t>
      </w:r>
      <w:r>
        <w:rPr>
          <w:noProof/>
        </w:rPr>
        <w:fldChar w:fldCharType="end"/>
      </w:r>
    </w:p>
    <w:p w14:paraId="34042A14" w14:textId="42296D2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Timers/TFG2</w:t>
      </w:r>
      <w:r>
        <w:rPr>
          <w:noProof/>
        </w:rPr>
        <w:tab/>
      </w:r>
      <w:r>
        <w:rPr>
          <w:noProof/>
        </w:rPr>
        <w:fldChar w:fldCharType="begin"/>
      </w:r>
      <w:r>
        <w:rPr>
          <w:noProof/>
        </w:rPr>
        <w:instrText xml:space="preserve"> PAGEREF _Toc176344612 \h </w:instrText>
      </w:r>
      <w:r>
        <w:rPr>
          <w:noProof/>
        </w:rPr>
      </w:r>
      <w:r>
        <w:rPr>
          <w:noProof/>
        </w:rPr>
        <w:fldChar w:fldCharType="separate"/>
      </w:r>
      <w:r>
        <w:rPr>
          <w:noProof/>
        </w:rPr>
        <w:t>132</w:t>
      </w:r>
      <w:r>
        <w:rPr>
          <w:noProof/>
        </w:rPr>
        <w:fldChar w:fldCharType="end"/>
      </w:r>
    </w:p>
    <w:p w14:paraId="1ECF11D1" w14:textId="4B613D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Timers/TFG3</w:t>
      </w:r>
      <w:r>
        <w:rPr>
          <w:noProof/>
        </w:rPr>
        <w:tab/>
      </w:r>
      <w:r>
        <w:rPr>
          <w:noProof/>
        </w:rPr>
        <w:fldChar w:fldCharType="begin"/>
      </w:r>
      <w:r>
        <w:rPr>
          <w:noProof/>
        </w:rPr>
        <w:instrText xml:space="preserve"> PAGEREF _Toc176344613 \h </w:instrText>
      </w:r>
      <w:r>
        <w:rPr>
          <w:noProof/>
        </w:rPr>
      </w:r>
      <w:r>
        <w:rPr>
          <w:noProof/>
        </w:rPr>
        <w:fldChar w:fldCharType="separate"/>
      </w:r>
      <w:r>
        <w:rPr>
          <w:noProof/>
        </w:rPr>
        <w:t>132</w:t>
      </w:r>
      <w:r>
        <w:rPr>
          <w:noProof/>
        </w:rPr>
        <w:fldChar w:fldCharType="end"/>
      </w:r>
    </w:p>
    <w:p w14:paraId="08EB3C85" w14:textId="3589AD2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Timers/TFG4</w:t>
      </w:r>
      <w:r>
        <w:rPr>
          <w:noProof/>
        </w:rPr>
        <w:tab/>
      </w:r>
      <w:r>
        <w:rPr>
          <w:noProof/>
        </w:rPr>
        <w:fldChar w:fldCharType="begin"/>
      </w:r>
      <w:r>
        <w:rPr>
          <w:noProof/>
        </w:rPr>
        <w:instrText xml:space="preserve"> PAGEREF _Toc176344614 \h </w:instrText>
      </w:r>
      <w:r>
        <w:rPr>
          <w:noProof/>
        </w:rPr>
      </w:r>
      <w:r>
        <w:rPr>
          <w:noProof/>
        </w:rPr>
        <w:fldChar w:fldCharType="separate"/>
      </w:r>
      <w:r>
        <w:rPr>
          <w:noProof/>
        </w:rPr>
        <w:t>132</w:t>
      </w:r>
      <w:r>
        <w:rPr>
          <w:noProof/>
        </w:rPr>
        <w:fldChar w:fldCharType="end"/>
      </w:r>
    </w:p>
    <w:p w14:paraId="437D79A2" w14:textId="79CFE1A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Timers/TFG5</w:t>
      </w:r>
      <w:r>
        <w:rPr>
          <w:noProof/>
        </w:rPr>
        <w:tab/>
      </w:r>
      <w:r>
        <w:rPr>
          <w:noProof/>
        </w:rPr>
        <w:fldChar w:fldCharType="begin"/>
      </w:r>
      <w:r>
        <w:rPr>
          <w:noProof/>
        </w:rPr>
        <w:instrText xml:space="preserve"> PAGEREF _Toc176344615 \h </w:instrText>
      </w:r>
      <w:r>
        <w:rPr>
          <w:noProof/>
        </w:rPr>
      </w:r>
      <w:r>
        <w:rPr>
          <w:noProof/>
        </w:rPr>
        <w:fldChar w:fldCharType="separate"/>
      </w:r>
      <w:r>
        <w:rPr>
          <w:noProof/>
        </w:rPr>
        <w:t>132</w:t>
      </w:r>
      <w:r>
        <w:rPr>
          <w:noProof/>
        </w:rPr>
        <w:fldChar w:fldCharType="end"/>
      </w:r>
    </w:p>
    <w:p w14:paraId="3FB001FC" w14:textId="44A0EA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Timers/TFG11</w:t>
      </w:r>
      <w:r>
        <w:rPr>
          <w:noProof/>
        </w:rPr>
        <w:tab/>
      </w:r>
      <w:r>
        <w:rPr>
          <w:noProof/>
        </w:rPr>
        <w:fldChar w:fldCharType="begin"/>
      </w:r>
      <w:r>
        <w:rPr>
          <w:noProof/>
        </w:rPr>
        <w:instrText xml:space="preserve"> PAGEREF _Toc176344616 \h </w:instrText>
      </w:r>
      <w:r>
        <w:rPr>
          <w:noProof/>
        </w:rPr>
      </w:r>
      <w:r>
        <w:rPr>
          <w:noProof/>
        </w:rPr>
        <w:fldChar w:fldCharType="separate"/>
      </w:r>
      <w:r>
        <w:rPr>
          <w:noProof/>
        </w:rPr>
        <w:t>133</w:t>
      </w:r>
      <w:r>
        <w:rPr>
          <w:noProof/>
        </w:rPr>
        <w:fldChar w:fldCharType="end"/>
      </w:r>
    </w:p>
    <w:p w14:paraId="5E48FAFC" w14:textId="275D988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Timers/TFG12</w:t>
      </w:r>
      <w:r>
        <w:rPr>
          <w:noProof/>
        </w:rPr>
        <w:tab/>
      </w:r>
      <w:r>
        <w:rPr>
          <w:noProof/>
        </w:rPr>
        <w:fldChar w:fldCharType="begin"/>
      </w:r>
      <w:r>
        <w:rPr>
          <w:noProof/>
        </w:rPr>
        <w:instrText xml:space="preserve"> PAGEREF _Toc176344617 \h </w:instrText>
      </w:r>
      <w:r>
        <w:rPr>
          <w:noProof/>
        </w:rPr>
      </w:r>
      <w:r>
        <w:rPr>
          <w:noProof/>
        </w:rPr>
        <w:fldChar w:fldCharType="separate"/>
      </w:r>
      <w:r>
        <w:rPr>
          <w:noProof/>
        </w:rPr>
        <w:t>133</w:t>
      </w:r>
      <w:r>
        <w:rPr>
          <w:noProof/>
        </w:rPr>
        <w:fldChar w:fldCharType="end"/>
      </w:r>
    </w:p>
    <w:p w14:paraId="30D1789A" w14:textId="6FD9975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8.2.5</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/OffNetwork/Timers/TFG13</w:t>
      </w:r>
      <w:r>
        <w:rPr>
          <w:noProof/>
        </w:rPr>
        <w:tab/>
      </w:r>
      <w:r>
        <w:rPr>
          <w:noProof/>
        </w:rPr>
        <w:fldChar w:fldCharType="begin"/>
      </w:r>
      <w:r>
        <w:rPr>
          <w:noProof/>
        </w:rPr>
        <w:instrText xml:space="preserve"> PAGEREF _Toc176344618 \h </w:instrText>
      </w:r>
      <w:r>
        <w:rPr>
          <w:noProof/>
        </w:rPr>
      </w:r>
      <w:r>
        <w:rPr>
          <w:noProof/>
        </w:rPr>
        <w:fldChar w:fldCharType="separate"/>
      </w:r>
      <w:r>
        <w:rPr>
          <w:noProof/>
        </w:rPr>
        <w:t>133</w:t>
      </w:r>
      <w:r>
        <w:rPr>
          <w:noProof/>
        </w:rPr>
        <w:fldChar w:fldCharType="end"/>
      </w:r>
    </w:p>
    <w:p w14:paraId="6F0C8ABA" w14:textId="3AEB18D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8.2.5</w:t>
      </w:r>
      <w:r>
        <w:rPr>
          <w:noProof/>
          <w:lang w:eastAsia="ko-KR"/>
        </w:rPr>
        <w:t>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/OffNetwork/Timers/TFG14</w:t>
      </w:r>
      <w:r>
        <w:rPr>
          <w:noProof/>
        </w:rPr>
        <w:tab/>
      </w:r>
      <w:r>
        <w:rPr>
          <w:noProof/>
        </w:rPr>
        <w:fldChar w:fldCharType="begin"/>
      </w:r>
      <w:r>
        <w:rPr>
          <w:noProof/>
        </w:rPr>
        <w:instrText xml:space="preserve"> PAGEREF _Toc176344619 \h </w:instrText>
      </w:r>
      <w:r>
        <w:rPr>
          <w:noProof/>
        </w:rPr>
      </w:r>
      <w:r>
        <w:rPr>
          <w:noProof/>
        </w:rPr>
        <w:fldChar w:fldCharType="separate"/>
      </w:r>
      <w:r>
        <w:rPr>
          <w:noProof/>
        </w:rPr>
        <w:t>133</w:t>
      </w:r>
      <w:r>
        <w:rPr>
          <w:noProof/>
        </w:rPr>
        <w:fldChar w:fldCharType="end"/>
      </w:r>
    </w:p>
    <w:p w14:paraId="4F32F928" w14:textId="56319D7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Timers/TFP1</w:t>
      </w:r>
      <w:r>
        <w:rPr>
          <w:noProof/>
        </w:rPr>
        <w:tab/>
      </w:r>
      <w:r>
        <w:rPr>
          <w:noProof/>
        </w:rPr>
        <w:fldChar w:fldCharType="begin"/>
      </w:r>
      <w:r>
        <w:rPr>
          <w:noProof/>
        </w:rPr>
        <w:instrText xml:space="preserve"> PAGEREF _Toc176344620 \h </w:instrText>
      </w:r>
      <w:r>
        <w:rPr>
          <w:noProof/>
        </w:rPr>
      </w:r>
      <w:r>
        <w:rPr>
          <w:noProof/>
        </w:rPr>
        <w:fldChar w:fldCharType="separate"/>
      </w:r>
      <w:r>
        <w:rPr>
          <w:noProof/>
        </w:rPr>
        <w:t>134</w:t>
      </w:r>
      <w:r>
        <w:rPr>
          <w:noProof/>
        </w:rPr>
        <w:fldChar w:fldCharType="end"/>
      </w:r>
    </w:p>
    <w:p w14:paraId="718D4979" w14:textId="40C2CD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Timers/TFP2</w:t>
      </w:r>
      <w:r>
        <w:rPr>
          <w:noProof/>
        </w:rPr>
        <w:tab/>
      </w:r>
      <w:r>
        <w:rPr>
          <w:noProof/>
        </w:rPr>
        <w:fldChar w:fldCharType="begin"/>
      </w:r>
      <w:r>
        <w:rPr>
          <w:noProof/>
        </w:rPr>
        <w:instrText xml:space="preserve"> PAGEREF _Toc176344621 \h </w:instrText>
      </w:r>
      <w:r>
        <w:rPr>
          <w:noProof/>
        </w:rPr>
      </w:r>
      <w:r>
        <w:rPr>
          <w:noProof/>
        </w:rPr>
        <w:fldChar w:fldCharType="separate"/>
      </w:r>
      <w:r>
        <w:rPr>
          <w:noProof/>
        </w:rPr>
        <w:t>134</w:t>
      </w:r>
      <w:r>
        <w:rPr>
          <w:noProof/>
        </w:rPr>
        <w:fldChar w:fldCharType="end"/>
      </w:r>
    </w:p>
    <w:p w14:paraId="54488DE8" w14:textId="1EAD590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Timers/TFP3</w:t>
      </w:r>
      <w:r>
        <w:rPr>
          <w:noProof/>
        </w:rPr>
        <w:tab/>
      </w:r>
      <w:r>
        <w:rPr>
          <w:noProof/>
        </w:rPr>
        <w:fldChar w:fldCharType="begin"/>
      </w:r>
      <w:r>
        <w:rPr>
          <w:noProof/>
        </w:rPr>
        <w:instrText xml:space="preserve"> PAGEREF _Toc176344622 \h </w:instrText>
      </w:r>
      <w:r>
        <w:rPr>
          <w:noProof/>
        </w:rPr>
      </w:r>
      <w:r>
        <w:rPr>
          <w:noProof/>
        </w:rPr>
        <w:fldChar w:fldCharType="separate"/>
      </w:r>
      <w:r>
        <w:rPr>
          <w:noProof/>
        </w:rPr>
        <w:t>134</w:t>
      </w:r>
      <w:r>
        <w:rPr>
          <w:noProof/>
        </w:rPr>
        <w:fldChar w:fldCharType="end"/>
      </w:r>
    </w:p>
    <w:p w14:paraId="7E78ED4C" w14:textId="5D51400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Timers/TFP4</w:t>
      </w:r>
      <w:r>
        <w:rPr>
          <w:noProof/>
        </w:rPr>
        <w:tab/>
      </w:r>
      <w:r>
        <w:rPr>
          <w:noProof/>
        </w:rPr>
        <w:fldChar w:fldCharType="begin"/>
      </w:r>
      <w:r>
        <w:rPr>
          <w:noProof/>
        </w:rPr>
        <w:instrText xml:space="preserve"> PAGEREF _Toc176344623 \h </w:instrText>
      </w:r>
      <w:r>
        <w:rPr>
          <w:noProof/>
        </w:rPr>
      </w:r>
      <w:r>
        <w:rPr>
          <w:noProof/>
        </w:rPr>
        <w:fldChar w:fldCharType="separate"/>
      </w:r>
      <w:r>
        <w:rPr>
          <w:noProof/>
        </w:rPr>
        <w:t>134</w:t>
      </w:r>
      <w:r>
        <w:rPr>
          <w:noProof/>
        </w:rPr>
        <w:fldChar w:fldCharType="end"/>
      </w:r>
    </w:p>
    <w:p w14:paraId="00346BA8" w14:textId="38ABFC2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Timers/TFP5</w:t>
      </w:r>
      <w:r>
        <w:rPr>
          <w:noProof/>
        </w:rPr>
        <w:tab/>
      </w:r>
      <w:r>
        <w:rPr>
          <w:noProof/>
        </w:rPr>
        <w:fldChar w:fldCharType="begin"/>
      </w:r>
      <w:r>
        <w:rPr>
          <w:noProof/>
        </w:rPr>
        <w:instrText xml:space="preserve"> PAGEREF _Toc176344624 \h </w:instrText>
      </w:r>
      <w:r>
        <w:rPr>
          <w:noProof/>
        </w:rPr>
      </w:r>
      <w:r>
        <w:rPr>
          <w:noProof/>
        </w:rPr>
        <w:fldChar w:fldCharType="separate"/>
      </w:r>
      <w:r>
        <w:rPr>
          <w:noProof/>
        </w:rPr>
        <w:t>135</w:t>
      </w:r>
      <w:r>
        <w:rPr>
          <w:noProof/>
        </w:rPr>
        <w:fldChar w:fldCharType="end"/>
      </w:r>
    </w:p>
    <w:p w14:paraId="7612C6FF" w14:textId="4A14572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Timers/TFP6</w:t>
      </w:r>
      <w:r>
        <w:rPr>
          <w:noProof/>
        </w:rPr>
        <w:tab/>
      </w:r>
      <w:r>
        <w:rPr>
          <w:noProof/>
        </w:rPr>
        <w:fldChar w:fldCharType="begin"/>
      </w:r>
      <w:r>
        <w:rPr>
          <w:noProof/>
        </w:rPr>
        <w:instrText xml:space="preserve"> PAGEREF _Toc176344625 \h </w:instrText>
      </w:r>
      <w:r>
        <w:rPr>
          <w:noProof/>
        </w:rPr>
      </w:r>
      <w:r>
        <w:rPr>
          <w:noProof/>
        </w:rPr>
        <w:fldChar w:fldCharType="separate"/>
      </w:r>
      <w:r>
        <w:rPr>
          <w:noProof/>
        </w:rPr>
        <w:t>135</w:t>
      </w:r>
      <w:r>
        <w:rPr>
          <w:noProof/>
        </w:rPr>
        <w:fldChar w:fldCharType="end"/>
      </w:r>
    </w:p>
    <w:p w14:paraId="496922F8" w14:textId="08C1DBF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Timers/TFP7</w:t>
      </w:r>
      <w:r>
        <w:rPr>
          <w:noProof/>
        </w:rPr>
        <w:tab/>
      </w:r>
      <w:r>
        <w:rPr>
          <w:noProof/>
        </w:rPr>
        <w:fldChar w:fldCharType="begin"/>
      </w:r>
      <w:r>
        <w:rPr>
          <w:noProof/>
        </w:rPr>
        <w:instrText xml:space="preserve"> PAGEREF _Toc176344626 \h </w:instrText>
      </w:r>
      <w:r>
        <w:rPr>
          <w:noProof/>
        </w:rPr>
      </w:r>
      <w:r>
        <w:rPr>
          <w:noProof/>
        </w:rPr>
        <w:fldChar w:fldCharType="separate"/>
      </w:r>
      <w:r>
        <w:rPr>
          <w:noProof/>
        </w:rPr>
        <w:t>135</w:t>
      </w:r>
      <w:r>
        <w:rPr>
          <w:noProof/>
        </w:rPr>
        <w:fldChar w:fldCharType="end"/>
      </w:r>
    </w:p>
    <w:p w14:paraId="616F4F65" w14:textId="1A61C9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Timers/TFP9</w:t>
      </w:r>
      <w:r>
        <w:rPr>
          <w:noProof/>
        </w:rPr>
        <w:tab/>
      </w:r>
      <w:r>
        <w:rPr>
          <w:noProof/>
        </w:rPr>
        <w:fldChar w:fldCharType="begin"/>
      </w:r>
      <w:r>
        <w:rPr>
          <w:noProof/>
        </w:rPr>
        <w:instrText xml:space="preserve"> PAGEREF _Toc176344627 \h </w:instrText>
      </w:r>
      <w:r>
        <w:rPr>
          <w:noProof/>
        </w:rPr>
      </w:r>
      <w:r>
        <w:rPr>
          <w:noProof/>
        </w:rPr>
        <w:fldChar w:fldCharType="separate"/>
      </w:r>
      <w:r>
        <w:rPr>
          <w:noProof/>
        </w:rPr>
        <w:t>136</w:t>
      </w:r>
      <w:r>
        <w:rPr>
          <w:noProof/>
        </w:rPr>
        <w:fldChar w:fldCharType="end"/>
      </w:r>
    </w:p>
    <w:p w14:paraId="0645C497" w14:textId="2ADF34B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Timers/TFB1</w:t>
      </w:r>
      <w:r>
        <w:rPr>
          <w:noProof/>
        </w:rPr>
        <w:tab/>
      </w:r>
      <w:r>
        <w:rPr>
          <w:noProof/>
        </w:rPr>
        <w:fldChar w:fldCharType="begin"/>
      </w:r>
      <w:r>
        <w:rPr>
          <w:noProof/>
        </w:rPr>
        <w:instrText xml:space="preserve"> PAGEREF _Toc176344628 \h </w:instrText>
      </w:r>
      <w:r>
        <w:rPr>
          <w:noProof/>
        </w:rPr>
      </w:r>
      <w:r>
        <w:rPr>
          <w:noProof/>
        </w:rPr>
        <w:fldChar w:fldCharType="separate"/>
      </w:r>
      <w:r>
        <w:rPr>
          <w:noProof/>
        </w:rPr>
        <w:t>136</w:t>
      </w:r>
      <w:r>
        <w:rPr>
          <w:noProof/>
        </w:rPr>
        <w:fldChar w:fldCharType="end"/>
      </w:r>
    </w:p>
    <w:p w14:paraId="3D9381BD" w14:textId="68A4B2F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Timers/TFB2</w:t>
      </w:r>
      <w:r>
        <w:rPr>
          <w:noProof/>
        </w:rPr>
        <w:tab/>
      </w:r>
      <w:r>
        <w:rPr>
          <w:noProof/>
        </w:rPr>
        <w:fldChar w:fldCharType="begin"/>
      </w:r>
      <w:r>
        <w:rPr>
          <w:noProof/>
        </w:rPr>
        <w:instrText xml:space="preserve"> PAGEREF _Toc176344629 \h </w:instrText>
      </w:r>
      <w:r>
        <w:rPr>
          <w:noProof/>
        </w:rPr>
      </w:r>
      <w:r>
        <w:rPr>
          <w:noProof/>
        </w:rPr>
        <w:fldChar w:fldCharType="separate"/>
      </w:r>
      <w:r>
        <w:rPr>
          <w:noProof/>
        </w:rPr>
        <w:t>136</w:t>
      </w:r>
      <w:r>
        <w:rPr>
          <w:noProof/>
        </w:rPr>
        <w:fldChar w:fldCharType="end"/>
      </w:r>
    </w:p>
    <w:p w14:paraId="5EE501EE" w14:textId="728EABD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Timers/TFB3</w:t>
      </w:r>
      <w:r>
        <w:rPr>
          <w:noProof/>
        </w:rPr>
        <w:tab/>
      </w:r>
      <w:r>
        <w:rPr>
          <w:noProof/>
        </w:rPr>
        <w:fldChar w:fldCharType="begin"/>
      </w:r>
      <w:r>
        <w:rPr>
          <w:noProof/>
        </w:rPr>
        <w:instrText xml:space="preserve"> PAGEREF _Toc176344630 \h </w:instrText>
      </w:r>
      <w:r>
        <w:rPr>
          <w:noProof/>
        </w:rPr>
      </w:r>
      <w:r>
        <w:rPr>
          <w:noProof/>
        </w:rPr>
        <w:fldChar w:fldCharType="separate"/>
      </w:r>
      <w:r>
        <w:rPr>
          <w:noProof/>
        </w:rPr>
        <w:t>136</w:t>
      </w:r>
      <w:r>
        <w:rPr>
          <w:noProof/>
        </w:rPr>
        <w:fldChar w:fldCharType="end"/>
      </w:r>
    </w:p>
    <w:p w14:paraId="1287F23D" w14:textId="7A1C909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Timers/T201</w:t>
      </w:r>
      <w:r>
        <w:rPr>
          <w:noProof/>
        </w:rPr>
        <w:tab/>
      </w:r>
      <w:r>
        <w:rPr>
          <w:noProof/>
        </w:rPr>
        <w:fldChar w:fldCharType="begin"/>
      </w:r>
      <w:r>
        <w:rPr>
          <w:noProof/>
        </w:rPr>
        <w:instrText xml:space="preserve"> PAGEREF _Toc176344631 \h </w:instrText>
      </w:r>
      <w:r>
        <w:rPr>
          <w:noProof/>
        </w:rPr>
      </w:r>
      <w:r>
        <w:rPr>
          <w:noProof/>
        </w:rPr>
        <w:fldChar w:fldCharType="separate"/>
      </w:r>
      <w:r>
        <w:rPr>
          <w:noProof/>
        </w:rPr>
        <w:t>137</w:t>
      </w:r>
      <w:r>
        <w:rPr>
          <w:noProof/>
        </w:rPr>
        <w:fldChar w:fldCharType="end"/>
      </w:r>
    </w:p>
    <w:p w14:paraId="0464BB6C" w14:textId="10C56B2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Timers/T203</w:t>
      </w:r>
      <w:r>
        <w:rPr>
          <w:noProof/>
        </w:rPr>
        <w:tab/>
      </w:r>
      <w:r>
        <w:rPr>
          <w:noProof/>
        </w:rPr>
        <w:fldChar w:fldCharType="begin"/>
      </w:r>
      <w:r>
        <w:rPr>
          <w:noProof/>
        </w:rPr>
        <w:instrText xml:space="preserve"> PAGEREF _Toc176344632 \h </w:instrText>
      </w:r>
      <w:r>
        <w:rPr>
          <w:noProof/>
        </w:rPr>
      </w:r>
      <w:r>
        <w:rPr>
          <w:noProof/>
        </w:rPr>
        <w:fldChar w:fldCharType="separate"/>
      </w:r>
      <w:r>
        <w:rPr>
          <w:noProof/>
        </w:rPr>
        <w:t>137</w:t>
      </w:r>
      <w:r>
        <w:rPr>
          <w:noProof/>
        </w:rPr>
        <w:fldChar w:fldCharType="end"/>
      </w:r>
    </w:p>
    <w:p w14:paraId="2776C69F" w14:textId="3ECE7CF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Timers/T204</w:t>
      </w:r>
      <w:r>
        <w:rPr>
          <w:noProof/>
        </w:rPr>
        <w:tab/>
      </w:r>
      <w:r>
        <w:rPr>
          <w:noProof/>
        </w:rPr>
        <w:fldChar w:fldCharType="begin"/>
      </w:r>
      <w:r>
        <w:rPr>
          <w:noProof/>
        </w:rPr>
        <w:instrText xml:space="preserve"> PAGEREF _Toc176344633 \h </w:instrText>
      </w:r>
      <w:r>
        <w:rPr>
          <w:noProof/>
        </w:rPr>
      </w:r>
      <w:r>
        <w:rPr>
          <w:noProof/>
        </w:rPr>
        <w:fldChar w:fldCharType="separate"/>
      </w:r>
      <w:r>
        <w:rPr>
          <w:noProof/>
        </w:rPr>
        <w:t>137</w:t>
      </w:r>
      <w:r>
        <w:rPr>
          <w:noProof/>
        </w:rPr>
        <w:fldChar w:fldCharType="end"/>
      </w:r>
    </w:p>
    <w:p w14:paraId="12AE97EF" w14:textId="5CE88D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Timers/T205</w:t>
      </w:r>
      <w:r>
        <w:rPr>
          <w:noProof/>
        </w:rPr>
        <w:tab/>
      </w:r>
      <w:r>
        <w:rPr>
          <w:noProof/>
        </w:rPr>
        <w:fldChar w:fldCharType="begin"/>
      </w:r>
      <w:r>
        <w:rPr>
          <w:noProof/>
        </w:rPr>
        <w:instrText xml:space="preserve"> PAGEREF _Toc176344634 \h </w:instrText>
      </w:r>
      <w:r>
        <w:rPr>
          <w:noProof/>
        </w:rPr>
      </w:r>
      <w:r>
        <w:rPr>
          <w:noProof/>
        </w:rPr>
        <w:fldChar w:fldCharType="separate"/>
      </w:r>
      <w:r>
        <w:rPr>
          <w:noProof/>
        </w:rPr>
        <w:t>137</w:t>
      </w:r>
      <w:r>
        <w:rPr>
          <w:noProof/>
        </w:rPr>
        <w:fldChar w:fldCharType="end"/>
      </w:r>
    </w:p>
    <w:p w14:paraId="4F075AF4" w14:textId="1C4F26D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_Toc176344635 \h </w:instrText>
      </w:r>
      <w:r>
        <w:rPr>
          <w:noProof/>
        </w:rPr>
      </w:r>
      <w:r>
        <w:rPr>
          <w:noProof/>
        </w:rPr>
        <w:fldChar w:fldCharType="separate"/>
      </w:r>
      <w:r>
        <w:rPr>
          <w:noProof/>
        </w:rPr>
        <w:t>138</w:t>
      </w:r>
      <w:r>
        <w:rPr>
          <w:noProof/>
        </w:rPr>
        <w:fldChar w:fldCharType="end"/>
      </w:r>
    </w:p>
    <w:p w14:paraId="68392625" w14:textId="7098F03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/OffNetwork/Timers/T233</w:t>
      </w:r>
      <w:r>
        <w:rPr>
          <w:noProof/>
        </w:rPr>
        <w:tab/>
      </w:r>
      <w:r>
        <w:rPr>
          <w:noProof/>
        </w:rPr>
        <w:fldChar w:fldCharType="begin"/>
      </w:r>
      <w:r>
        <w:rPr>
          <w:noProof/>
        </w:rPr>
        <w:instrText xml:space="preserve"> PAGEREF _Toc176344636 \h </w:instrText>
      </w:r>
      <w:r>
        <w:rPr>
          <w:noProof/>
        </w:rPr>
      </w:r>
      <w:r>
        <w:rPr>
          <w:noProof/>
        </w:rPr>
        <w:fldChar w:fldCharType="separate"/>
      </w:r>
      <w:r>
        <w:rPr>
          <w:noProof/>
        </w:rPr>
        <w:t>138</w:t>
      </w:r>
      <w:r>
        <w:rPr>
          <w:noProof/>
        </w:rPr>
        <w:fldChar w:fldCharType="end"/>
      </w:r>
    </w:p>
    <w:p w14:paraId="73793BAB" w14:textId="2B53EB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Timers/TFE1</w:t>
      </w:r>
      <w:r>
        <w:rPr>
          <w:noProof/>
        </w:rPr>
        <w:tab/>
      </w:r>
      <w:r>
        <w:rPr>
          <w:noProof/>
        </w:rPr>
        <w:fldChar w:fldCharType="begin"/>
      </w:r>
      <w:r>
        <w:rPr>
          <w:noProof/>
        </w:rPr>
        <w:instrText xml:space="preserve"> PAGEREF _Toc176344637 \h </w:instrText>
      </w:r>
      <w:r>
        <w:rPr>
          <w:noProof/>
        </w:rPr>
      </w:r>
      <w:r>
        <w:rPr>
          <w:noProof/>
        </w:rPr>
        <w:fldChar w:fldCharType="separate"/>
      </w:r>
      <w:r>
        <w:rPr>
          <w:noProof/>
        </w:rPr>
        <w:t>138</w:t>
      </w:r>
      <w:r>
        <w:rPr>
          <w:noProof/>
        </w:rPr>
        <w:fldChar w:fldCharType="end"/>
      </w:r>
    </w:p>
    <w:p w14:paraId="0CF31459" w14:textId="2550868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Timers/TFE2</w:t>
      </w:r>
      <w:r>
        <w:rPr>
          <w:noProof/>
        </w:rPr>
        <w:tab/>
      </w:r>
      <w:r>
        <w:rPr>
          <w:noProof/>
        </w:rPr>
        <w:fldChar w:fldCharType="begin"/>
      </w:r>
      <w:r>
        <w:rPr>
          <w:noProof/>
        </w:rPr>
        <w:instrText xml:space="preserve"> PAGEREF _Toc176344638 \h </w:instrText>
      </w:r>
      <w:r>
        <w:rPr>
          <w:noProof/>
        </w:rPr>
      </w:r>
      <w:r>
        <w:rPr>
          <w:noProof/>
        </w:rPr>
        <w:fldChar w:fldCharType="separate"/>
      </w:r>
      <w:r>
        <w:rPr>
          <w:noProof/>
        </w:rPr>
        <w:t>138</w:t>
      </w:r>
      <w:r>
        <w:rPr>
          <w:noProof/>
        </w:rPr>
        <w:fldChar w:fldCharType="end"/>
      </w:r>
    </w:p>
    <w:p w14:paraId="64604C4F" w14:textId="135C939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8</w:t>
      </w:r>
      <w:r>
        <w:rPr>
          <w:noProof/>
        </w:rPr>
        <w:t>.2.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Counters</w:t>
      </w:r>
      <w:r>
        <w:rPr>
          <w:noProof/>
        </w:rPr>
        <w:tab/>
      </w:r>
      <w:r>
        <w:rPr>
          <w:noProof/>
        </w:rPr>
        <w:fldChar w:fldCharType="begin"/>
      </w:r>
      <w:r>
        <w:rPr>
          <w:noProof/>
        </w:rPr>
        <w:instrText xml:space="preserve"> PAGEREF _Toc176344639 \h </w:instrText>
      </w:r>
      <w:r>
        <w:rPr>
          <w:noProof/>
        </w:rPr>
      </w:r>
      <w:r>
        <w:rPr>
          <w:noProof/>
        </w:rPr>
        <w:fldChar w:fldCharType="separate"/>
      </w:r>
      <w:r>
        <w:rPr>
          <w:noProof/>
        </w:rPr>
        <w:t>138</w:t>
      </w:r>
      <w:r>
        <w:rPr>
          <w:noProof/>
        </w:rPr>
        <w:fldChar w:fldCharType="end"/>
      </w:r>
    </w:p>
    <w:p w14:paraId="5D5C5275" w14:textId="6689D13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Counters/CFP1</w:t>
      </w:r>
      <w:r>
        <w:rPr>
          <w:noProof/>
        </w:rPr>
        <w:tab/>
      </w:r>
      <w:r>
        <w:rPr>
          <w:noProof/>
        </w:rPr>
        <w:fldChar w:fldCharType="begin"/>
      </w:r>
      <w:r>
        <w:rPr>
          <w:noProof/>
        </w:rPr>
        <w:instrText xml:space="preserve"> PAGEREF _Toc176344640 \h </w:instrText>
      </w:r>
      <w:r>
        <w:rPr>
          <w:noProof/>
        </w:rPr>
      </w:r>
      <w:r>
        <w:rPr>
          <w:noProof/>
        </w:rPr>
        <w:fldChar w:fldCharType="separate"/>
      </w:r>
      <w:r>
        <w:rPr>
          <w:noProof/>
        </w:rPr>
        <w:t>139</w:t>
      </w:r>
      <w:r>
        <w:rPr>
          <w:noProof/>
        </w:rPr>
        <w:fldChar w:fldCharType="end"/>
      </w:r>
    </w:p>
    <w:p w14:paraId="39D43197" w14:textId="423779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Counters/CFP3</w:t>
      </w:r>
      <w:r>
        <w:rPr>
          <w:noProof/>
        </w:rPr>
        <w:tab/>
      </w:r>
      <w:r>
        <w:rPr>
          <w:noProof/>
        </w:rPr>
        <w:fldChar w:fldCharType="begin"/>
      </w:r>
      <w:r>
        <w:rPr>
          <w:noProof/>
        </w:rPr>
        <w:instrText xml:space="preserve"> PAGEREF _Toc176344641 \h </w:instrText>
      </w:r>
      <w:r>
        <w:rPr>
          <w:noProof/>
        </w:rPr>
      </w:r>
      <w:r>
        <w:rPr>
          <w:noProof/>
        </w:rPr>
        <w:fldChar w:fldCharType="separate"/>
      </w:r>
      <w:r>
        <w:rPr>
          <w:noProof/>
        </w:rPr>
        <w:t>139</w:t>
      </w:r>
      <w:r>
        <w:rPr>
          <w:noProof/>
        </w:rPr>
        <w:fldChar w:fldCharType="end"/>
      </w:r>
    </w:p>
    <w:p w14:paraId="1C7F3497" w14:textId="62D0E19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8.2.7</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Counters/CFP4</w:t>
      </w:r>
      <w:r>
        <w:rPr>
          <w:noProof/>
        </w:rPr>
        <w:tab/>
      </w:r>
      <w:r>
        <w:rPr>
          <w:noProof/>
        </w:rPr>
        <w:fldChar w:fldCharType="begin"/>
      </w:r>
      <w:r>
        <w:rPr>
          <w:noProof/>
        </w:rPr>
        <w:instrText xml:space="preserve"> PAGEREF _Toc176344642 \h </w:instrText>
      </w:r>
      <w:r>
        <w:rPr>
          <w:noProof/>
        </w:rPr>
      </w:r>
      <w:r>
        <w:rPr>
          <w:noProof/>
        </w:rPr>
        <w:fldChar w:fldCharType="separate"/>
      </w:r>
      <w:r>
        <w:rPr>
          <w:noProof/>
        </w:rPr>
        <w:t>139</w:t>
      </w:r>
      <w:r>
        <w:rPr>
          <w:noProof/>
        </w:rPr>
        <w:fldChar w:fldCharType="end"/>
      </w:r>
    </w:p>
    <w:p w14:paraId="57114A50" w14:textId="00492E9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Counters/CFP6</w:t>
      </w:r>
      <w:r>
        <w:rPr>
          <w:noProof/>
        </w:rPr>
        <w:tab/>
      </w:r>
      <w:r>
        <w:rPr>
          <w:noProof/>
        </w:rPr>
        <w:fldChar w:fldCharType="begin"/>
      </w:r>
      <w:r>
        <w:rPr>
          <w:noProof/>
        </w:rPr>
        <w:instrText xml:space="preserve"> PAGEREF _Toc176344643 \h </w:instrText>
      </w:r>
      <w:r>
        <w:rPr>
          <w:noProof/>
        </w:rPr>
      </w:r>
      <w:r>
        <w:rPr>
          <w:noProof/>
        </w:rPr>
        <w:fldChar w:fldCharType="separate"/>
      </w:r>
      <w:r>
        <w:rPr>
          <w:noProof/>
        </w:rPr>
        <w:t>139</w:t>
      </w:r>
      <w:r>
        <w:rPr>
          <w:noProof/>
        </w:rPr>
        <w:fldChar w:fldCharType="end"/>
      </w:r>
    </w:p>
    <w:p w14:paraId="4D5CC783" w14:textId="36D75BA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8.2.7</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Counters/CFG11</w:t>
      </w:r>
      <w:r>
        <w:rPr>
          <w:noProof/>
        </w:rPr>
        <w:tab/>
      </w:r>
      <w:r>
        <w:rPr>
          <w:noProof/>
        </w:rPr>
        <w:fldChar w:fldCharType="begin"/>
      </w:r>
      <w:r>
        <w:rPr>
          <w:noProof/>
        </w:rPr>
        <w:instrText xml:space="preserve"> PAGEREF _Toc176344644 \h </w:instrText>
      </w:r>
      <w:r>
        <w:rPr>
          <w:noProof/>
        </w:rPr>
      </w:r>
      <w:r>
        <w:rPr>
          <w:noProof/>
        </w:rPr>
        <w:fldChar w:fldCharType="separate"/>
      </w:r>
      <w:r>
        <w:rPr>
          <w:noProof/>
        </w:rPr>
        <w:t>140</w:t>
      </w:r>
      <w:r>
        <w:rPr>
          <w:noProof/>
        </w:rPr>
        <w:fldChar w:fldCharType="end"/>
      </w:r>
    </w:p>
    <w:p w14:paraId="7B5ECE5E" w14:textId="6C91A8D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Counters/CFG12</w:t>
      </w:r>
      <w:r>
        <w:rPr>
          <w:noProof/>
        </w:rPr>
        <w:tab/>
      </w:r>
      <w:r>
        <w:rPr>
          <w:noProof/>
        </w:rPr>
        <w:fldChar w:fldCharType="begin"/>
      </w:r>
      <w:r>
        <w:rPr>
          <w:noProof/>
        </w:rPr>
        <w:instrText xml:space="preserve"> PAGEREF _Toc176344645 \h </w:instrText>
      </w:r>
      <w:r>
        <w:rPr>
          <w:noProof/>
        </w:rPr>
      </w:r>
      <w:r>
        <w:rPr>
          <w:noProof/>
        </w:rPr>
        <w:fldChar w:fldCharType="separate"/>
      </w:r>
      <w:r>
        <w:rPr>
          <w:noProof/>
        </w:rPr>
        <w:t>140</w:t>
      </w:r>
      <w:r>
        <w:rPr>
          <w:noProof/>
        </w:rPr>
        <w:fldChar w:fldCharType="end"/>
      </w:r>
    </w:p>
    <w:p w14:paraId="7F1FEDEC" w14:textId="0DC5F93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Counters/C201</w:t>
      </w:r>
      <w:r>
        <w:rPr>
          <w:noProof/>
        </w:rPr>
        <w:tab/>
      </w:r>
      <w:r>
        <w:rPr>
          <w:noProof/>
        </w:rPr>
        <w:fldChar w:fldCharType="begin"/>
      </w:r>
      <w:r>
        <w:rPr>
          <w:noProof/>
        </w:rPr>
        <w:instrText xml:space="preserve"> PAGEREF _Toc176344646 \h </w:instrText>
      </w:r>
      <w:r>
        <w:rPr>
          <w:noProof/>
        </w:rPr>
      </w:r>
      <w:r>
        <w:rPr>
          <w:noProof/>
        </w:rPr>
        <w:fldChar w:fldCharType="separate"/>
      </w:r>
      <w:r>
        <w:rPr>
          <w:noProof/>
        </w:rPr>
        <w:t>140</w:t>
      </w:r>
      <w:r>
        <w:rPr>
          <w:noProof/>
        </w:rPr>
        <w:fldChar w:fldCharType="end"/>
      </w:r>
    </w:p>
    <w:p w14:paraId="06F767A8" w14:textId="3F01A40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Counters/C204</w:t>
      </w:r>
      <w:r>
        <w:rPr>
          <w:noProof/>
        </w:rPr>
        <w:tab/>
      </w:r>
      <w:r>
        <w:rPr>
          <w:noProof/>
        </w:rPr>
        <w:fldChar w:fldCharType="begin"/>
      </w:r>
      <w:r>
        <w:rPr>
          <w:noProof/>
        </w:rPr>
        <w:instrText xml:space="preserve"> PAGEREF _Toc176344647 \h </w:instrText>
      </w:r>
      <w:r>
        <w:rPr>
          <w:noProof/>
        </w:rPr>
      </w:r>
      <w:r>
        <w:rPr>
          <w:noProof/>
        </w:rPr>
        <w:fldChar w:fldCharType="separate"/>
      </w:r>
      <w:r>
        <w:rPr>
          <w:noProof/>
        </w:rPr>
        <w:t>140</w:t>
      </w:r>
      <w:r>
        <w:rPr>
          <w:noProof/>
        </w:rPr>
        <w:fldChar w:fldCharType="end"/>
      </w:r>
    </w:p>
    <w:p w14:paraId="5C504151" w14:textId="7C2EA6C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8.2.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Counters/C205</w:t>
      </w:r>
      <w:r>
        <w:rPr>
          <w:noProof/>
        </w:rPr>
        <w:tab/>
      </w:r>
      <w:r>
        <w:rPr>
          <w:noProof/>
        </w:rPr>
        <w:fldChar w:fldCharType="begin"/>
      </w:r>
      <w:r>
        <w:rPr>
          <w:noProof/>
        </w:rPr>
        <w:instrText xml:space="preserve"> PAGEREF _Toc176344648 \h </w:instrText>
      </w:r>
      <w:r>
        <w:rPr>
          <w:noProof/>
        </w:rPr>
      </w:r>
      <w:r>
        <w:rPr>
          <w:noProof/>
        </w:rPr>
        <w:fldChar w:fldCharType="separate"/>
      </w:r>
      <w:r>
        <w:rPr>
          <w:noProof/>
        </w:rPr>
        <w:t>141</w:t>
      </w:r>
      <w:r>
        <w:rPr>
          <w:noProof/>
        </w:rPr>
        <w:fldChar w:fldCharType="end"/>
      </w:r>
    </w:p>
    <w:p w14:paraId="0DE69D7D" w14:textId="55EF9346"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UE configuration </w:t>
      </w:r>
      <w:r>
        <w:rPr>
          <w:noProof/>
        </w:rPr>
        <w:t>MO</w:t>
      </w:r>
      <w:r>
        <w:rPr>
          <w:noProof/>
        </w:rPr>
        <w:tab/>
      </w:r>
      <w:r>
        <w:rPr>
          <w:noProof/>
        </w:rPr>
        <w:fldChar w:fldCharType="begin"/>
      </w:r>
      <w:r>
        <w:rPr>
          <w:noProof/>
        </w:rPr>
        <w:instrText xml:space="preserve"> PAGEREF _Toc176344649 \h </w:instrText>
      </w:r>
      <w:r>
        <w:rPr>
          <w:noProof/>
        </w:rPr>
      </w:r>
      <w:r>
        <w:rPr>
          <w:noProof/>
        </w:rPr>
        <w:fldChar w:fldCharType="separate"/>
      </w:r>
      <w:r>
        <w:rPr>
          <w:noProof/>
        </w:rPr>
        <w:t>141</w:t>
      </w:r>
      <w:r>
        <w:rPr>
          <w:noProof/>
        </w:rPr>
        <w:fldChar w:fldCharType="end"/>
      </w:r>
    </w:p>
    <w:p w14:paraId="63348ED0" w14:textId="51A2E464"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9.</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_Toc176344650 \h </w:instrText>
      </w:r>
      <w:r>
        <w:rPr>
          <w:noProof/>
        </w:rPr>
      </w:r>
      <w:r>
        <w:rPr>
          <w:noProof/>
        </w:rPr>
        <w:fldChar w:fldCharType="separate"/>
      </w:r>
      <w:r>
        <w:rPr>
          <w:noProof/>
        </w:rPr>
        <w:t>141</w:t>
      </w:r>
      <w:r>
        <w:rPr>
          <w:noProof/>
        </w:rPr>
        <w:fldChar w:fldCharType="end"/>
      </w:r>
    </w:p>
    <w:p w14:paraId="7257A98F" w14:textId="5DE50859"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lang w:eastAsia="ko-KR"/>
        </w:rPr>
        <w:t>MCData UE configuration MO parameters</w:t>
      </w:r>
      <w:r>
        <w:rPr>
          <w:noProof/>
        </w:rPr>
        <w:tab/>
      </w:r>
      <w:r>
        <w:rPr>
          <w:noProof/>
        </w:rPr>
        <w:fldChar w:fldCharType="begin"/>
      </w:r>
      <w:r>
        <w:rPr>
          <w:noProof/>
        </w:rPr>
        <w:instrText xml:space="preserve"> PAGEREF _Toc176344651 \h </w:instrText>
      </w:r>
      <w:r>
        <w:rPr>
          <w:noProof/>
        </w:rPr>
      </w:r>
      <w:r>
        <w:rPr>
          <w:noProof/>
        </w:rPr>
        <w:fldChar w:fldCharType="separate"/>
      </w:r>
      <w:r>
        <w:rPr>
          <w:noProof/>
        </w:rPr>
        <w:t>143</w:t>
      </w:r>
      <w:r>
        <w:rPr>
          <w:noProof/>
        </w:rPr>
        <w:fldChar w:fldCharType="end"/>
      </w:r>
    </w:p>
    <w:p w14:paraId="2810D7A6" w14:textId="6B8D78D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_Toc176344652 \h </w:instrText>
      </w:r>
      <w:r>
        <w:rPr>
          <w:noProof/>
        </w:rPr>
      </w:r>
      <w:r>
        <w:rPr>
          <w:noProof/>
        </w:rPr>
        <w:fldChar w:fldCharType="separate"/>
      </w:r>
      <w:r>
        <w:rPr>
          <w:noProof/>
        </w:rPr>
        <w:t>143</w:t>
      </w:r>
      <w:r>
        <w:rPr>
          <w:noProof/>
        </w:rPr>
        <w:fldChar w:fldCharType="end"/>
      </w:r>
    </w:p>
    <w:p w14:paraId="292DC928" w14:textId="6FF67BE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_Toc176344653 \h </w:instrText>
      </w:r>
      <w:r>
        <w:rPr>
          <w:noProof/>
        </w:rPr>
      </w:r>
      <w:r>
        <w:rPr>
          <w:noProof/>
        </w:rPr>
        <w:fldChar w:fldCharType="separate"/>
      </w:r>
      <w:r>
        <w:rPr>
          <w:noProof/>
        </w:rPr>
        <w:t>143</w:t>
      </w:r>
      <w:r>
        <w:rPr>
          <w:noProof/>
        </w:rPr>
        <w:fldChar w:fldCharType="end"/>
      </w:r>
    </w:p>
    <w:p w14:paraId="5C8AD2CE" w14:textId="284DD65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_Toc176344654 \h </w:instrText>
      </w:r>
      <w:r>
        <w:rPr>
          <w:noProof/>
        </w:rPr>
      </w:r>
      <w:r>
        <w:rPr>
          <w:noProof/>
        </w:rPr>
        <w:fldChar w:fldCharType="separate"/>
      </w:r>
      <w:r>
        <w:rPr>
          <w:noProof/>
        </w:rPr>
        <w:t>143</w:t>
      </w:r>
      <w:r>
        <w:rPr>
          <w:noProof/>
        </w:rPr>
        <w:fldChar w:fldCharType="end"/>
      </w:r>
    </w:p>
    <w:p w14:paraId="54C6096B" w14:textId="175EF2B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9.2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_Toc176344655 \h </w:instrText>
      </w:r>
      <w:r>
        <w:rPr>
          <w:noProof/>
        </w:rPr>
      </w:r>
      <w:r>
        <w:rPr>
          <w:noProof/>
        </w:rPr>
        <w:fldChar w:fldCharType="separate"/>
      </w:r>
      <w:r>
        <w:rPr>
          <w:noProof/>
        </w:rPr>
        <w:t>143</w:t>
      </w:r>
      <w:r>
        <w:rPr>
          <w:noProof/>
        </w:rPr>
        <w:fldChar w:fldCharType="end"/>
      </w:r>
    </w:p>
    <w:p w14:paraId="4C642CE1" w14:textId="2A0B595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_Toc176344656 \h </w:instrText>
      </w:r>
      <w:r>
        <w:rPr>
          <w:noProof/>
        </w:rPr>
      </w:r>
      <w:r>
        <w:rPr>
          <w:noProof/>
        </w:rPr>
        <w:fldChar w:fldCharType="separate"/>
      </w:r>
      <w:r>
        <w:rPr>
          <w:noProof/>
        </w:rPr>
        <w:t>144</w:t>
      </w:r>
      <w:r>
        <w:rPr>
          <w:noProof/>
        </w:rPr>
        <w:fldChar w:fldCharType="end"/>
      </w:r>
    </w:p>
    <w:p w14:paraId="3A1A99DE" w14:textId="340951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w:t>
      </w:r>
      <w:r>
        <w:rPr>
          <w:noProof/>
        </w:rPr>
        <w:tab/>
      </w:r>
      <w:r>
        <w:rPr>
          <w:noProof/>
        </w:rPr>
        <w:fldChar w:fldCharType="begin"/>
      </w:r>
      <w:r>
        <w:rPr>
          <w:noProof/>
        </w:rPr>
        <w:instrText xml:space="preserve"> PAGEREF _Toc176344657 \h </w:instrText>
      </w:r>
      <w:r>
        <w:rPr>
          <w:noProof/>
        </w:rPr>
      </w:r>
      <w:r>
        <w:rPr>
          <w:noProof/>
        </w:rPr>
        <w:fldChar w:fldCharType="separate"/>
      </w:r>
      <w:r>
        <w:rPr>
          <w:noProof/>
        </w:rPr>
        <w:t>144</w:t>
      </w:r>
      <w:r>
        <w:rPr>
          <w:noProof/>
        </w:rPr>
        <w:fldChar w:fldCharType="end"/>
      </w:r>
    </w:p>
    <w:p w14:paraId="298DA33B" w14:textId="25A9E7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/Common/MCDataGroupTxns/MaxSDSNc4</w:t>
      </w:r>
      <w:r>
        <w:rPr>
          <w:noProof/>
        </w:rPr>
        <w:tab/>
      </w:r>
      <w:r>
        <w:rPr>
          <w:noProof/>
        </w:rPr>
        <w:fldChar w:fldCharType="begin"/>
      </w:r>
      <w:r>
        <w:rPr>
          <w:noProof/>
        </w:rPr>
        <w:instrText xml:space="preserve"> PAGEREF _Toc176344658 \h </w:instrText>
      </w:r>
      <w:r>
        <w:rPr>
          <w:noProof/>
        </w:rPr>
      </w:r>
      <w:r>
        <w:rPr>
          <w:noProof/>
        </w:rPr>
        <w:fldChar w:fldCharType="separate"/>
      </w:r>
      <w:r>
        <w:rPr>
          <w:noProof/>
        </w:rPr>
        <w:t>144</w:t>
      </w:r>
      <w:r>
        <w:rPr>
          <w:noProof/>
        </w:rPr>
        <w:fldChar w:fldCharType="end"/>
      </w:r>
    </w:p>
    <w:p w14:paraId="39BBD025" w14:textId="37C5B05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w:t>
      </w:r>
      <w:r>
        <w:rPr>
          <w:noProof/>
        </w:rPr>
        <w:tab/>
      </w:r>
      <w:r>
        <w:rPr>
          <w:noProof/>
        </w:rPr>
        <w:fldChar w:fldCharType="begin"/>
      </w:r>
      <w:r>
        <w:rPr>
          <w:noProof/>
        </w:rPr>
        <w:instrText xml:space="preserve"> PAGEREF _Toc176344659 \h </w:instrText>
      </w:r>
      <w:r>
        <w:rPr>
          <w:noProof/>
        </w:rPr>
      </w:r>
      <w:r>
        <w:rPr>
          <w:noProof/>
        </w:rPr>
        <w:fldChar w:fldCharType="separate"/>
      </w:r>
      <w:r>
        <w:rPr>
          <w:noProof/>
        </w:rPr>
        <w:t>144</w:t>
      </w:r>
      <w:r>
        <w:rPr>
          <w:noProof/>
        </w:rPr>
        <w:fldChar w:fldCharType="end"/>
      </w:r>
    </w:p>
    <w:p w14:paraId="752D00BE" w14:textId="6DCD72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/Common/MCDataGroupTxns/SDSPresentationPriority/&lt;x&gt;</w:t>
      </w:r>
      <w:r>
        <w:rPr>
          <w:noProof/>
        </w:rPr>
        <w:tab/>
      </w:r>
      <w:r>
        <w:rPr>
          <w:noProof/>
        </w:rPr>
        <w:fldChar w:fldCharType="begin"/>
      </w:r>
      <w:r>
        <w:rPr>
          <w:noProof/>
        </w:rPr>
        <w:instrText xml:space="preserve"> PAGEREF _Toc176344660 \h </w:instrText>
      </w:r>
      <w:r>
        <w:rPr>
          <w:noProof/>
        </w:rPr>
      </w:r>
      <w:r>
        <w:rPr>
          <w:noProof/>
        </w:rPr>
        <w:fldChar w:fldCharType="separate"/>
      </w:r>
      <w:r>
        <w:rPr>
          <w:noProof/>
        </w:rPr>
        <w:t>144</w:t>
      </w:r>
      <w:r>
        <w:rPr>
          <w:noProof/>
        </w:rPr>
        <w:fldChar w:fldCharType="end"/>
      </w:r>
    </w:p>
    <w:p w14:paraId="5A82690A" w14:textId="461CD6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/Common/MCDataGroupTxns/SDSPresentationPriority/&lt;x&gt;/ MCDataGroup</w:t>
      </w:r>
      <w:r>
        <w:rPr>
          <w:noProof/>
          <w:lang w:eastAsia="ko-KR"/>
        </w:rPr>
        <w:t>ID</w:t>
      </w:r>
      <w:r>
        <w:rPr>
          <w:noProof/>
        </w:rPr>
        <w:tab/>
      </w:r>
      <w:r>
        <w:rPr>
          <w:noProof/>
        </w:rPr>
        <w:fldChar w:fldCharType="begin"/>
      </w:r>
      <w:r>
        <w:rPr>
          <w:noProof/>
        </w:rPr>
        <w:instrText xml:space="preserve"> PAGEREF _Toc176344661 \h </w:instrText>
      </w:r>
      <w:r>
        <w:rPr>
          <w:noProof/>
        </w:rPr>
      </w:r>
      <w:r>
        <w:rPr>
          <w:noProof/>
        </w:rPr>
        <w:fldChar w:fldCharType="separate"/>
      </w:r>
      <w:r>
        <w:rPr>
          <w:noProof/>
        </w:rPr>
        <w:t>145</w:t>
      </w:r>
      <w:r>
        <w:rPr>
          <w:noProof/>
        </w:rPr>
        <w:fldChar w:fldCharType="end"/>
      </w:r>
    </w:p>
    <w:p w14:paraId="580493C0" w14:textId="69CA67E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 &lt;x&gt;/MCDataGroupPriority</w:t>
      </w:r>
      <w:r>
        <w:rPr>
          <w:noProof/>
          <w:lang w:eastAsia="ko-KR"/>
        </w:rPr>
        <w:t>Hierarchy</w:t>
      </w:r>
      <w:r>
        <w:rPr>
          <w:noProof/>
        </w:rPr>
        <w:tab/>
      </w:r>
      <w:r>
        <w:rPr>
          <w:noProof/>
        </w:rPr>
        <w:fldChar w:fldCharType="begin"/>
      </w:r>
      <w:r>
        <w:rPr>
          <w:noProof/>
        </w:rPr>
        <w:instrText xml:space="preserve"> PAGEREF _Toc176344662 \h </w:instrText>
      </w:r>
      <w:r>
        <w:rPr>
          <w:noProof/>
        </w:rPr>
      </w:r>
      <w:r>
        <w:rPr>
          <w:noProof/>
        </w:rPr>
        <w:fldChar w:fldCharType="separate"/>
      </w:r>
      <w:r>
        <w:rPr>
          <w:noProof/>
        </w:rPr>
        <w:t>145</w:t>
      </w:r>
      <w:r>
        <w:rPr>
          <w:noProof/>
        </w:rPr>
        <w:fldChar w:fldCharType="end"/>
      </w:r>
    </w:p>
    <w:p w14:paraId="42A514E7" w14:textId="64D25C2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/Common/MCDataGroupTxns/MaxFDNc4</w:t>
      </w:r>
      <w:r>
        <w:rPr>
          <w:noProof/>
        </w:rPr>
        <w:tab/>
      </w:r>
      <w:r>
        <w:rPr>
          <w:noProof/>
        </w:rPr>
        <w:fldChar w:fldCharType="begin"/>
      </w:r>
      <w:r>
        <w:rPr>
          <w:noProof/>
        </w:rPr>
        <w:instrText xml:space="preserve"> PAGEREF _Toc176344663 \h </w:instrText>
      </w:r>
      <w:r>
        <w:rPr>
          <w:noProof/>
        </w:rPr>
      </w:r>
      <w:r>
        <w:rPr>
          <w:noProof/>
        </w:rPr>
        <w:fldChar w:fldCharType="separate"/>
      </w:r>
      <w:r>
        <w:rPr>
          <w:noProof/>
        </w:rPr>
        <w:t>145</w:t>
      </w:r>
      <w:r>
        <w:rPr>
          <w:noProof/>
        </w:rPr>
        <w:fldChar w:fldCharType="end"/>
      </w:r>
    </w:p>
    <w:p w14:paraId="521FA7D3" w14:textId="346331C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w:t>
      </w:r>
      <w:r>
        <w:rPr>
          <w:noProof/>
        </w:rPr>
        <w:tab/>
      </w:r>
      <w:r>
        <w:rPr>
          <w:noProof/>
        </w:rPr>
        <w:fldChar w:fldCharType="begin"/>
      </w:r>
      <w:r>
        <w:rPr>
          <w:noProof/>
        </w:rPr>
        <w:instrText xml:space="preserve"> PAGEREF _Toc176344664 \h </w:instrText>
      </w:r>
      <w:r>
        <w:rPr>
          <w:noProof/>
        </w:rPr>
      </w:r>
      <w:r>
        <w:rPr>
          <w:noProof/>
        </w:rPr>
        <w:fldChar w:fldCharType="separate"/>
      </w:r>
      <w:r>
        <w:rPr>
          <w:noProof/>
        </w:rPr>
        <w:t>145</w:t>
      </w:r>
      <w:r>
        <w:rPr>
          <w:noProof/>
        </w:rPr>
        <w:fldChar w:fldCharType="end"/>
      </w:r>
    </w:p>
    <w:p w14:paraId="2376358D" w14:textId="79916F6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/Common/MCDataGroupTxns/FDPresentationPriority/&lt;x&gt;</w:t>
      </w:r>
      <w:r>
        <w:rPr>
          <w:noProof/>
        </w:rPr>
        <w:tab/>
      </w:r>
      <w:r>
        <w:rPr>
          <w:noProof/>
        </w:rPr>
        <w:fldChar w:fldCharType="begin"/>
      </w:r>
      <w:r>
        <w:rPr>
          <w:noProof/>
        </w:rPr>
        <w:instrText xml:space="preserve"> PAGEREF _Toc176344665 \h </w:instrText>
      </w:r>
      <w:r>
        <w:rPr>
          <w:noProof/>
        </w:rPr>
      </w:r>
      <w:r>
        <w:rPr>
          <w:noProof/>
        </w:rPr>
        <w:fldChar w:fldCharType="separate"/>
      </w:r>
      <w:r>
        <w:rPr>
          <w:noProof/>
        </w:rPr>
        <w:t>146</w:t>
      </w:r>
      <w:r>
        <w:rPr>
          <w:noProof/>
        </w:rPr>
        <w:fldChar w:fldCharType="end"/>
      </w:r>
    </w:p>
    <w:p w14:paraId="08F12B48" w14:textId="127452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/Common/MCDataGroupTxns/FDPresentationPriority/&lt;x&gt;/ MCDataGroup</w:t>
      </w:r>
      <w:r>
        <w:rPr>
          <w:noProof/>
          <w:lang w:eastAsia="ko-KR"/>
        </w:rPr>
        <w:t>ID</w:t>
      </w:r>
      <w:r>
        <w:rPr>
          <w:noProof/>
        </w:rPr>
        <w:tab/>
      </w:r>
      <w:r>
        <w:rPr>
          <w:noProof/>
        </w:rPr>
        <w:fldChar w:fldCharType="begin"/>
      </w:r>
      <w:r>
        <w:rPr>
          <w:noProof/>
        </w:rPr>
        <w:instrText xml:space="preserve"> PAGEREF _Toc176344666 \h </w:instrText>
      </w:r>
      <w:r>
        <w:rPr>
          <w:noProof/>
        </w:rPr>
      </w:r>
      <w:r>
        <w:rPr>
          <w:noProof/>
        </w:rPr>
        <w:fldChar w:fldCharType="separate"/>
      </w:r>
      <w:r>
        <w:rPr>
          <w:noProof/>
        </w:rPr>
        <w:t>146</w:t>
      </w:r>
      <w:r>
        <w:rPr>
          <w:noProof/>
        </w:rPr>
        <w:fldChar w:fldCharType="end"/>
      </w:r>
    </w:p>
    <w:p w14:paraId="27162075" w14:textId="58A5CAB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 &lt;x&gt;/MCDataGroupPriority</w:t>
      </w:r>
      <w:r>
        <w:rPr>
          <w:noProof/>
          <w:lang w:eastAsia="ko-KR"/>
        </w:rPr>
        <w:t>Hierarchy</w:t>
      </w:r>
      <w:r>
        <w:rPr>
          <w:noProof/>
        </w:rPr>
        <w:tab/>
      </w:r>
      <w:r>
        <w:rPr>
          <w:noProof/>
        </w:rPr>
        <w:fldChar w:fldCharType="begin"/>
      </w:r>
      <w:r>
        <w:rPr>
          <w:noProof/>
        </w:rPr>
        <w:instrText xml:space="preserve"> PAGEREF _Toc176344667 \h </w:instrText>
      </w:r>
      <w:r>
        <w:rPr>
          <w:noProof/>
        </w:rPr>
      </w:r>
      <w:r>
        <w:rPr>
          <w:noProof/>
        </w:rPr>
        <w:fldChar w:fldCharType="separate"/>
      </w:r>
      <w:r>
        <w:rPr>
          <w:noProof/>
        </w:rPr>
        <w:t>146</w:t>
      </w:r>
      <w:r>
        <w:rPr>
          <w:noProof/>
        </w:rPr>
        <w:fldChar w:fldCharType="end"/>
      </w:r>
    </w:p>
    <w:p w14:paraId="16E7DDEE" w14:textId="0FA7740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/Common/MCDataGroupTxns/ConversationPresentationPriority</w:t>
      </w:r>
      <w:r>
        <w:rPr>
          <w:noProof/>
        </w:rPr>
        <w:tab/>
      </w:r>
      <w:r>
        <w:rPr>
          <w:noProof/>
        </w:rPr>
        <w:fldChar w:fldCharType="begin"/>
      </w:r>
      <w:r>
        <w:rPr>
          <w:noProof/>
        </w:rPr>
        <w:instrText xml:space="preserve"> PAGEREF _Toc176344668 \h </w:instrText>
      </w:r>
      <w:r>
        <w:rPr>
          <w:noProof/>
        </w:rPr>
      </w:r>
      <w:r>
        <w:rPr>
          <w:noProof/>
        </w:rPr>
        <w:fldChar w:fldCharType="separate"/>
      </w:r>
      <w:r>
        <w:rPr>
          <w:noProof/>
        </w:rPr>
        <w:t>146</w:t>
      </w:r>
      <w:r>
        <w:rPr>
          <w:noProof/>
        </w:rPr>
        <w:fldChar w:fldCharType="end"/>
      </w:r>
    </w:p>
    <w:p w14:paraId="5839BA7E" w14:textId="7357403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w:t>
      </w:r>
      <w:r>
        <w:rPr>
          <w:noProof/>
        </w:rPr>
        <w:tab/>
      </w:r>
      <w:r>
        <w:rPr>
          <w:noProof/>
        </w:rPr>
        <w:fldChar w:fldCharType="begin"/>
      </w:r>
      <w:r>
        <w:rPr>
          <w:noProof/>
        </w:rPr>
        <w:instrText xml:space="preserve"> PAGEREF _Toc176344669 \h </w:instrText>
      </w:r>
      <w:r>
        <w:rPr>
          <w:noProof/>
        </w:rPr>
      </w:r>
      <w:r>
        <w:rPr>
          <w:noProof/>
        </w:rPr>
        <w:fldChar w:fldCharType="separate"/>
      </w:r>
      <w:r>
        <w:rPr>
          <w:noProof/>
        </w:rPr>
        <w:t>147</w:t>
      </w:r>
      <w:r>
        <w:rPr>
          <w:noProof/>
        </w:rPr>
        <w:fldChar w:fldCharType="end"/>
      </w:r>
    </w:p>
    <w:p w14:paraId="39B4551B" w14:textId="0EA201E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ConversationPresentationPriority/&lt;x&gt;/MCDataGroup</w:t>
      </w:r>
      <w:r>
        <w:rPr>
          <w:noProof/>
          <w:lang w:eastAsia="ko-KR"/>
        </w:rPr>
        <w:t>ID</w:t>
      </w:r>
      <w:r>
        <w:rPr>
          <w:noProof/>
        </w:rPr>
        <w:tab/>
      </w:r>
      <w:r>
        <w:rPr>
          <w:noProof/>
        </w:rPr>
        <w:fldChar w:fldCharType="begin"/>
      </w:r>
      <w:r>
        <w:rPr>
          <w:noProof/>
        </w:rPr>
        <w:instrText xml:space="preserve"> PAGEREF _Toc176344670 \h </w:instrText>
      </w:r>
      <w:r>
        <w:rPr>
          <w:noProof/>
        </w:rPr>
      </w:r>
      <w:r>
        <w:rPr>
          <w:noProof/>
        </w:rPr>
        <w:fldChar w:fldCharType="separate"/>
      </w:r>
      <w:r>
        <w:rPr>
          <w:noProof/>
        </w:rPr>
        <w:t>147</w:t>
      </w:r>
      <w:r>
        <w:rPr>
          <w:noProof/>
        </w:rPr>
        <w:fldChar w:fldCharType="end"/>
      </w:r>
    </w:p>
    <w:p w14:paraId="5631C4C6" w14:textId="1D754A4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 MCDataGroupPriority</w:t>
      </w:r>
      <w:r>
        <w:rPr>
          <w:noProof/>
          <w:lang w:eastAsia="ko-KR"/>
        </w:rPr>
        <w:t>Hierarchy</w:t>
      </w:r>
      <w:r>
        <w:rPr>
          <w:noProof/>
        </w:rPr>
        <w:tab/>
      </w:r>
      <w:r>
        <w:rPr>
          <w:noProof/>
        </w:rPr>
        <w:fldChar w:fldCharType="begin"/>
      </w:r>
      <w:r>
        <w:rPr>
          <w:noProof/>
        </w:rPr>
        <w:instrText xml:space="preserve"> PAGEREF _Toc176344671 \h </w:instrText>
      </w:r>
      <w:r>
        <w:rPr>
          <w:noProof/>
        </w:rPr>
      </w:r>
      <w:r>
        <w:rPr>
          <w:noProof/>
        </w:rPr>
        <w:fldChar w:fldCharType="separate"/>
      </w:r>
      <w:r>
        <w:rPr>
          <w:noProof/>
        </w:rPr>
        <w:t>147</w:t>
      </w:r>
      <w:r>
        <w:rPr>
          <w:noProof/>
        </w:rPr>
        <w:fldChar w:fldCharType="end"/>
      </w:r>
    </w:p>
    <w:p w14:paraId="4E56C336" w14:textId="36677A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/Common/MCDataGroupTxns/MaxTCNc4</w:t>
      </w:r>
      <w:r>
        <w:rPr>
          <w:noProof/>
        </w:rPr>
        <w:tab/>
      </w:r>
      <w:r>
        <w:rPr>
          <w:noProof/>
        </w:rPr>
        <w:fldChar w:fldCharType="begin"/>
      </w:r>
      <w:r>
        <w:rPr>
          <w:noProof/>
        </w:rPr>
        <w:instrText xml:space="preserve"> PAGEREF _Toc176344672 \h </w:instrText>
      </w:r>
      <w:r>
        <w:rPr>
          <w:noProof/>
        </w:rPr>
      </w:r>
      <w:r>
        <w:rPr>
          <w:noProof/>
        </w:rPr>
        <w:fldChar w:fldCharType="separate"/>
      </w:r>
      <w:r>
        <w:rPr>
          <w:noProof/>
        </w:rPr>
        <w:t>147</w:t>
      </w:r>
      <w:r>
        <w:rPr>
          <w:noProof/>
        </w:rPr>
        <w:fldChar w:fldCharType="end"/>
      </w:r>
    </w:p>
    <w:p w14:paraId="718BBBF1" w14:textId="376BBA9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/Common/MCDataGroupTxns/MaxTCNc5</w:t>
      </w:r>
      <w:r>
        <w:rPr>
          <w:noProof/>
        </w:rPr>
        <w:tab/>
      </w:r>
      <w:r>
        <w:rPr>
          <w:noProof/>
        </w:rPr>
        <w:fldChar w:fldCharType="begin"/>
      </w:r>
      <w:r>
        <w:rPr>
          <w:noProof/>
        </w:rPr>
        <w:instrText xml:space="preserve"> PAGEREF _Toc176344673 \h </w:instrText>
      </w:r>
      <w:r>
        <w:rPr>
          <w:noProof/>
        </w:rPr>
      </w:r>
      <w:r>
        <w:rPr>
          <w:noProof/>
        </w:rPr>
        <w:fldChar w:fldCharType="separate"/>
      </w:r>
      <w:r>
        <w:rPr>
          <w:noProof/>
        </w:rPr>
        <w:t>148</w:t>
      </w:r>
      <w:r>
        <w:rPr>
          <w:noProof/>
        </w:rPr>
        <w:fldChar w:fldCharType="end"/>
      </w:r>
    </w:p>
    <w:p w14:paraId="18B5F7C7" w14:textId="2145AB5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w:t>
      </w:r>
      <w:r>
        <w:rPr>
          <w:noProof/>
        </w:rPr>
        <w:tab/>
      </w:r>
      <w:r>
        <w:rPr>
          <w:noProof/>
        </w:rPr>
        <w:fldChar w:fldCharType="begin"/>
      </w:r>
      <w:r>
        <w:rPr>
          <w:noProof/>
        </w:rPr>
        <w:instrText xml:space="preserve"> PAGEREF _Toc176344674 \h </w:instrText>
      </w:r>
      <w:r>
        <w:rPr>
          <w:noProof/>
        </w:rPr>
      </w:r>
      <w:r>
        <w:rPr>
          <w:noProof/>
        </w:rPr>
        <w:fldChar w:fldCharType="separate"/>
      </w:r>
      <w:r>
        <w:rPr>
          <w:noProof/>
        </w:rPr>
        <w:t>148</w:t>
      </w:r>
      <w:r>
        <w:rPr>
          <w:noProof/>
        </w:rPr>
        <w:fldChar w:fldCharType="end"/>
      </w:r>
    </w:p>
    <w:p w14:paraId="17EF3E13" w14:textId="600D6C4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/Common/MCDataGroupTxns/DataPresentationPriority/&lt;x&gt;</w:t>
      </w:r>
      <w:r>
        <w:rPr>
          <w:noProof/>
        </w:rPr>
        <w:tab/>
      </w:r>
      <w:r>
        <w:rPr>
          <w:noProof/>
        </w:rPr>
        <w:fldChar w:fldCharType="begin"/>
      </w:r>
      <w:r>
        <w:rPr>
          <w:noProof/>
        </w:rPr>
        <w:instrText xml:space="preserve"> PAGEREF _Toc176344675 \h </w:instrText>
      </w:r>
      <w:r>
        <w:rPr>
          <w:noProof/>
        </w:rPr>
      </w:r>
      <w:r>
        <w:rPr>
          <w:noProof/>
        </w:rPr>
        <w:fldChar w:fldCharType="separate"/>
      </w:r>
      <w:r>
        <w:rPr>
          <w:noProof/>
        </w:rPr>
        <w:t>148</w:t>
      </w:r>
      <w:r>
        <w:rPr>
          <w:noProof/>
        </w:rPr>
        <w:fldChar w:fldCharType="end"/>
      </w:r>
    </w:p>
    <w:p w14:paraId="502D1BE5" w14:textId="56FB937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/Common/MCDataGroupTxns/DataPresentationPriority/&lt;x&gt;/ MCDataGroup</w:t>
      </w:r>
      <w:r>
        <w:rPr>
          <w:noProof/>
          <w:lang w:eastAsia="ko-KR"/>
        </w:rPr>
        <w:t>ID</w:t>
      </w:r>
      <w:r>
        <w:rPr>
          <w:noProof/>
        </w:rPr>
        <w:tab/>
      </w:r>
      <w:r>
        <w:rPr>
          <w:noProof/>
        </w:rPr>
        <w:fldChar w:fldCharType="begin"/>
      </w:r>
      <w:r>
        <w:rPr>
          <w:noProof/>
        </w:rPr>
        <w:instrText xml:space="preserve"> PAGEREF _Toc176344676 \h </w:instrText>
      </w:r>
      <w:r>
        <w:rPr>
          <w:noProof/>
        </w:rPr>
      </w:r>
      <w:r>
        <w:rPr>
          <w:noProof/>
        </w:rPr>
        <w:fldChar w:fldCharType="separate"/>
      </w:r>
      <w:r>
        <w:rPr>
          <w:noProof/>
        </w:rPr>
        <w:t>148</w:t>
      </w:r>
      <w:r>
        <w:rPr>
          <w:noProof/>
        </w:rPr>
        <w:fldChar w:fldCharType="end"/>
      </w:r>
    </w:p>
    <w:p w14:paraId="6D93F47C" w14:textId="1E2132B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 &lt;x&gt;/MCDataGroupPriority</w:t>
      </w:r>
      <w:r>
        <w:rPr>
          <w:noProof/>
          <w:lang w:eastAsia="ko-KR"/>
        </w:rPr>
        <w:t>Hierarchy</w:t>
      </w:r>
      <w:r>
        <w:rPr>
          <w:noProof/>
        </w:rPr>
        <w:tab/>
      </w:r>
      <w:r>
        <w:rPr>
          <w:noProof/>
        </w:rPr>
        <w:fldChar w:fldCharType="begin"/>
      </w:r>
      <w:r>
        <w:rPr>
          <w:noProof/>
        </w:rPr>
        <w:instrText xml:space="preserve"> PAGEREF _Toc176344677 \h </w:instrText>
      </w:r>
      <w:r>
        <w:rPr>
          <w:noProof/>
        </w:rPr>
      </w:r>
      <w:r>
        <w:rPr>
          <w:noProof/>
        </w:rPr>
        <w:fldChar w:fldCharType="separate"/>
      </w:r>
      <w:r>
        <w:rPr>
          <w:noProof/>
        </w:rPr>
        <w:t>149</w:t>
      </w:r>
      <w:r>
        <w:rPr>
          <w:noProof/>
        </w:rPr>
        <w:fldChar w:fldCharType="end"/>
      </w:r>
    </w:p>
    <w:p w14:paraId="60172026" w14:textId="6469086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/Common/MCDataGroupTxns/MaxRCNc4</w:t>
      </w:r>
      <w:r>
        <w:rPr>
          <w:noProof/>
        </w:rPr>
        <w:tab/>
      </w:r>
      <w:r>
        <w:rPr>
          <w:noProof/>
        </w:rPr>
        <w:fldChar w:fldCharType="begin"/>
      </w:r>
      <w:r>
        <w:rPr>
          <w:noProof/>
        </w:rPr>
        <w:instrText xml:space="preserve"> PAGEREF _Toc176344678 \h </w:instrText>
      </w:r>
      <w:r>
        <w:rPr>
          <w:noProof/>
        </w:rPr>
      </w:r>
      <w:r>
        <w:rPr>
          <w:noProof/>
        </w:rPr>
        <w:fldChar w:fldCharType="separate"/>
      </w:r>
      <w:r>
        <w:rPr>
          <w:noProof/>
        </w:rPr>
        <w:t>149</w:t>
      </w:r>
      <w:r>
        <w:rPr>
          <w:noProof/>
        </w:rPr>
        <w:fldChar w:fldCharType="end"/>
      </w:r>
    </w:p>
    <w:p w14:paraId="7239293E" w14:textId="5F8C5E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/Common/MCDataGroupTxns/MaxRCNc5</w:t>
      </w:r>
      <w:r>
        <w:rPr>
          <w:noProof/>
        </w:rPr>
        <w:tab/>
      </w:r>
      <w:r>
        <w:rPr>
          <w:noProof/>
        </w:rPr>
        <w:fldChar w:fldCharType="begin"/>
      </w:r>
      <w:r>
        <w:rPr>
          <w:noProof/>
        </w:rPr>
        <w:instrText xml:space="preserve"> PAGEREF _Toc176344679 \h </w:instrText>
      </w:r>
      <w:r>
        <w:rPr>
          <w:noProof/>
        </w:rPr>
      </w:r>
      <w:r>
        <w:rPr>
          <w:noProof/>
        </w:rPr>
        <w:fldChar w:fldCharType="separate"/>
      </w:r>
      <w:r>
        <w:rPr>
          <w:noProof/>
        </w:rPr>
        <w:t>149</w:t>
      </w:r>
      <w:r>
        <w:rPr>
          <w:noProof/>
        </w:rPr>
        <w:fldChar w:fldCharType="end"/>
      </w:r>
    </w:p>
    <w:p w14:paraId="15F02EC1" w14:textId="31F131A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9.2.28A</w:t>
      </w:r>
      <w:r>
        <w:rPr>
          <w:rFonts w:asciiTheme="minorHAnsi" w:eastAsiaTheme="minorEastAsia" w:hAnsiTheme="minorHAnsi" w:cstheme="minorBidi"/>
          <w:noProof/>
          <w:kern w:val="2"/>
          <w:sz w:val="22"/>
          <w:szCs w:val="22"/>
          <w:lang w:val="en-US"/>
          <w14:ligatures w14:val="standardContextual"/>
        </w:rPr>
        <w:tab/>
      </w:r>
      <w:r>
        <w:rPr>
          <w:noProof/>
        </w:rPr>
        <w:t>/&lt;x&gt;/Common/MCDataSDSCharset</w:t>
      </w:r>
      <w:r>
        <w:rPr>
          <w:noProof/>
        </w:rPr>
        <w:tab/>
      </w:r>
      <w:r>
        <w:rPr>
          <w:noProof/>
        </w:rPr>
        <w:fldChar w:fldCharType="begin"/>
      </w:r>
      <w:r>
        <w:rPr>
          <w:noProof/>
        </w:rPr>
        <w:instrText xml:space="preserve"> PAGEREF _Toc176344680 \h </w:instrText>
      </w:r>
      <w:r>
        <w:rPr>
          <w:noProof/>
        </w:rPr>
      </w:r>
      <w:r>
        <w:rPr>
          <w:noProof/>
        </w:rPr>
        <w:fldChar w:fldCharType="separate"/>
      </w:r>
      <w:r>
        <w:rPr>
          <w:noProof/>
        </w:rPr>
        <w:t>149</w:t>
      </w:r>
      <w:r>
        <w:rPr>
          <w:noProof/>
        </w:rPr>
        <w:fldChar w:fldCharType="end"/>
      </w:r>
    </w:p>
    <w:p w14:paraId="3A3E6613" w14:textId="6F4CAD3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_Toc176344681 \h </w:instrText>
      </w:r>
      <w:r>
        <w:rPr>
          <w:noProof/>
        </w:rPr>
      </w:r>
      <w:r>
        <w:rPr>
          <w:noProof/>
        </w:rPr>
        <w:fldChar w:fldCharType="separate"/>
      </w:r>
      <w:r>
        <w:rPr>
          <w:noProof/>
        </w:rPr>
        <w:t>150</w:t>
      </w:r>
      <w:r>
        <w:rPr>
          <w:noProof/>
        </w:rPr>
        <w:fldChar w:fldCharType="end"/>
      </w:r>
    </w:p>
    <w:p w14:paraId="06DEB714" w14:textId="5165BF6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_Toc176344682 \h </w:instrText>
      </w:r>
      <w:r>
        <w:rPr>
          <w:noProof/>
        </w:rPr>
      </w:r>
      <w:r>
        <w:rPr>
          <w:noProof/>
        </w:rPr>
        <w:fldChar w:fldCharType="separate"/>
      </w:r>
      <w:r>
        <w:rPr>
          <w:noProof/>
        </w:rPr>
        <w:t>150</w:t>
      </w:r>
      <w:r>
        <w:rPr>
          <w:noProof/>
        </w:rPr>
        <w:fldChar w:fldCharType="end"/>
      </w:r>
    </w:p>
    <w:p w14:paraId="29223B61" w14:textId="637DC3E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_Toc176344683 \h </w:instrText>
      </w:r>
      <w:r>
        <w:rPr>
          <w:noProof/>
        </w:rPr>
      </w:r>
      <w:r>
        <w:rPr>
          <w:noProof/>
        </w:rPr>
        <w:fldChar w:fldCharType="separate"/>
      </w:r>
      <w:r>
        <w:rPr>
          <w:noProof/>
        </w:rPr>
        <w:t>150</w:t>
      </w:r>
      <w:r>
        <w:rPr>
          <w:noProof/>
        </w:rPr>
        <w:fldChar w:fldCharType="end"/>
      </w:r>
    </w:p>
    <w:p w14:paraId="214CCC29" w14:textId="3A92AA5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w:t>
      </w:r>
      <w:r>
        <w:rPr>
          <w:noProof/>
        </w:rPr>
        <w:tab/>
      </w:r>
      <w:r>
        <w:rPr>
          <w:noProof/>
        </w:rPr>
        <w:fldChar w:fldCharType="begin"/>
      </w:r>
      <w:r>
        <w:rPr>
          <w:noProof/>
        </w:rPr>
        <w:instrText xml:space="preserve"> PAGEREF _Toc176344684 \h </w:instrText>
      </w:r>
      <w:r>
        <w:rPr>
          <w:noProof/>
        </w:rPr>
      </w:r>
      <w:r>
        <w:rPr>
          <w:noProof/>
        </w:rPr>
        <w:fldChar w:fldCharType="separate"/>
      </w:r>
      <w:r>
        <w:rPr>
          <w:noProof/>
        </w:rPr>
        <w:t>150</w:t>
      </w:r>
      <w:r>
        <w:rPr>
          <w:noProof/>
        </w:rPr>
        <w:fldChar w:fldCharType="end"/>
      </w:r>
    </w:p>
    <w:p w14:paraId="1A410528" w14:textId="3A07F7E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w:t>
      </w:r>
      <w:r>
        <w:rPr>
          <w:noProof/>
        </w:rPr>
        <w:tab/>
      </w:r>
      <w:r>
        <w:rPr>
          <w:noProof/>
        </w:rPr>
        <w:fldChar w:fldCharType="begin"/>
      </w:r>
      <w:r>
        <w:rPr>
          <w:noProof/>
        </w:rPr>
        <w:instrText xml:space="preserve"> PAGEREF _Toc176344685 \h </w:instrText>
      </w:r>
      <w:r>
        <w:rPr>
          <w:noProof/>
        </w:rPr>
      </w:r>
      <w:r>
        <w:rPr>
          <w:noProof/>
        </w:rPr>
        <w:fldChar w:fldCharType="separate"/>
      </w:r>
      <w:r>
        <w:rPr>
          <w:noProof/>
        </w:rPr>
        <w:t>151</w:t>
      </w:r>
      <w:r>
        <w:rPr>
          <w:noProof/>
        </w:rPr>
        <w:fldChar w:fldCharType="end"/>
      </w:r>
    </w:p>
    <w:p w14:paraId="4B6F9537" w14:textId="2A21C18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RelayedMCDataGroup/&lt;x&gt;/MCDataGroupID</w:t>
      </w:r>
      <w:r>
        <w:rPr>
          <w:noProof/>
        </w:rPr>
        <w:tab/>
      </w:r>
      <w:r>
        <w:rPr>
          <w:noProof/>
        </w:rPr>
        <w:fldChar w:fldCharType="begin"/>
      </w:r>
      <w:r>
        <w:rPr>
          <w:noProof/>
        </w:rPr>
        <w:instrText xml:space="preserve"> PAGEREF _Toc176344686 \h </w:instrText>
      </w:r>
      <w:r>
        <w:rPr>
          <w:noProof/>
        </w:rPr>
      </w:r>
      <w:r>
        <w:rPr>
          <w:noProof/>
        </w:rPr>
        <w:fldChar w:fldCharType="separate"/>
      </w:r>
      <w:r>
        <w:rPr>
          <w:noProof/>
        </w:rPr>
        <w:t>151</w:t>
      </w:r>
      <w:r>
        <w:rPr>
          <w:noProof/>
        </w:rPr>
        <w:fldChar w:fldCharType="end"/>
      </w:r>
    </w:p>
    <w:p w14:paraId="12BC35FA" w14:textId="1D432DF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9.2.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RelayedMCDataGroup/&lt;x&gt;/RelayServiceCode</w:t>
      </w:r>
      <w:r>
        <w:rPr>
          <w:noProof/>
        </w:rPr>
        <w:tab/>
      </w:r>
      <w:r>
        <w:rPr>
          <w:noProof/>
        </w:rPr>
        <w:fldChar w:fldCharType="begin"/>
      </w:r>
      <w:r>
        <w:rPr>
          <w:noProof/>
        </w:rPr>
        <w:instrText xml:space="preserve"> PAGEREF _Toc176344687 \h </w:instrText>
      </w:r>
      <w:r>
        <w:rPr>
          <w:noProof/>
        </w:rPr>
      </w:r>
      <w:r>
        <w:rPr>
          <w:noProof/>
        </w:rPr>
        <w:fldChar w:fldCharType="separate"/>
      </w:r>
      <w:r>
        <w:rPr>
          <w:noProof/>
        </w:rPr>
        <w:t>151</w:t>
      </w:r>
      <w:r>
        <w:rPr>
          <w:noProof/>
        </w:rPr>
        <w:fldChar w:fldCharType="end"/>
      </w:r>
    </w:p>
    <w:p w14:paraId="596F66E0" w14:textId="4B8412DE"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10</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user profile </w:t>
      </w:r>
      <w:r>
        <w:rPr>
          <w:noProof/>
        </w:rPr>
        <w:t>MO</w:t>
      </w:r>
      <w:r>
        <w:rPr>
          <w:noProof/>
        </w:rPr>
        <w:tab/>
      </w:r>
      <w:r>
        <w:rPr>
          <w:noProof/>
        </w:rPr>
        <w:fldChar w:fldCharType="begin"/>
      </w:r>
      <w:r>
        <w:rPr>
          <w:noProof/>
        </w:rPr>
        <w:instrText xml:space="preserve"> PAGEREF _Toc176344688 \h </w:instrText>
      </w:r>
      <w:r>
        <w:rPr>
          <w:noProof/>
        </w:rPr>
      </w:r>
      <w:r>
        <w:rPr>
          <w:noProof/>
        </w:rPr>
        <w:fldChar w:fldCharType="separate"/>
      </w:r>
      <w:r>
        <w:rPr>
          <w:noProof/>
        </w:rPr>
        <w:t>151</w:t>
      </w:r>
      <w:r>
        <w:rPr>
          <w:noProof/>
        </w:rPr>
        <w:fldChar w:fldCharType="end"/>
      </w:r>
    </w:p>
    <w:p w14:paraId="21CA7BEA" w14:textId="2A6D9339"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_Toc176344689 \h </w:instrText>
      </w:r>
      <w:r>
        <w:rPr>
          <w:noProof/>
        </w:rPr>
      </w:r>
      <w:r>
        <w:rPr>
          <w:noProof/>
        </w:rPr>
        <w:fldChar w:fldCharType="separate"/>
      </w:r>
      <w:r>
        <w:rPr>
          <w:noProof/>
        </w:rPr>
        <w:t>151</w:t>
      </w:r>
      <w:r>
        <w:rPr>
          <w:noProof/>
        </w:rPr>
        <w:fldChar w:fldCharType="end"/>
      </w:r>
    </w:p>
    <w:p w14:paraId="70007FFE" w14:textId="4788DCC2"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lang w:eastAsia="ko-KR"/>
        </w:rPr>
        <w:t>MCData user profile MO parameters</w:t>
      </w:r>
      <w:r>
        <w:rPr>
          <w:noProof/>
        </w:rPr>
        <w:tab/>
      </w:r>
      <w:r>
        <w:rPr>
          <w:noProof/>
        </w:rPr>
        <w:fldChar w:fldCharType="begin"/>
      </w:r>
      <w:r>
        <w:rPr>
          <w:noProof/>
        </w:rPr>
        <w:instrText xml:space="preserve"> PAGEREF _Toc176344690 \h </w:instrText>
      </w:r>
      <w:r>
        <w:rPr>
          <w:noProof/>
        </w:rPr>
      </w:r>
      <w:r>
        <w:rPr>
          <w:noProof/>
        </w:rPr>
        <w:fldChar w:fldCharType="separate"/>
      </w:r>
      <w:r>
        <w:rPr>
          <w:noProof/>
        </w:rPr>
        <w:t>154</w:t>
      </w:r>
      <w:r>
        <w:rPr>
          <w:noProof/>
        </w:rPr>
        <w:fldChar w:fldCharType="end"/>
      </w:r>
    </w:p>
    <w:p w14:paraId="5E3B381F" w14:textId="1EAFBD2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_Toc176344691 \h </w:instrText>
      </w:r>
      <w:r>
        <w:rPr>
          <w:noProof/>
        </w:rPr>
      </w:r>
      <w:r>
        <w:rPr>
          <w:noProof/>
        </w:rPr>
        <w:fldChar w:fldCharType="separate"/>
      </w:r>
      <w:r>
        <w:rPr>
          <w:noProof/>
        </w:rPr>
        <w:t>154</w:t>
      </w:r>
      <w:r>
        <w:rPr>
          <w:noProof/>
        </w:rPr>
        <w:fldChar w:fldCharType="end"/>
      </w:r>
    </w:p>
    <w:p w14:paraId="20E4D90D" w14:textId="0FFBA8D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_Toc176344692 \h </w:instrText>
      </w:r>
      <w:r>
        <w:rPr>
          <w:noProof/>
        </w:rPr>
      </w:r>
      <w:r>
        <w:rPr>
          <w:noProof/>
        </w:rPr>
        <w:fldChar w:fldCharType="separate"/>
      </w:r>
      <w:r>
        <w:rPr>
          <w:noProof/>
        </w:rPr>
        <w:t>154</w:t>
      </w:r>
      <w:r>
        <w:rPr>
          <w:noProof/>
        </w:rPr>
        <w:fldChar w:fldCharType="end"/>
      </w:r>
    </w:p>
    <w:p w14:paraId="06678EC2" w14:textId="5D1793C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_Toc176344693 \h </w:instrText>
      </w:r>
      <w:r>
        <w:rPr>
          <w:noProof/>
        </w:rPr>
      </w:r>
      <w:r>
        <w:rPr>
          <w:noProof/>
        </w:rPr>
        <w:fldChar w:fldCharType="separate"/>
      </w:r>
      <w:r>
        <w:rPr>
          <w:noProof/>
        </w:rPr>
        <w:t>154</w:t>
      </w:r>
      <w:r>
        <w:rPr>
          <w:noProof/>
        </w:rPr>
        <w:fldChar w:fldCharType="end"/>
      </w:r>
    </w:p>
    <w:p w14:paraId="4DDC6372" w14:textId="1B77DD0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_Toc176344694 \h </w:instrText>
      </w:r>
      <w:r>
        <w:rPr>
          <w:noProof/>
        </w:rPr>
      </w:r>
      <w:r>
        <w:rPr>
          <w:noProof/>
        </w:rPr>
        <w:fldChar w:fldCharType="separate"/>
      </w:r>
      <w:r>
        <w:rPr>
          <w:noProof/>
        </w:rPr>
        <w:t>155</w:t>
      </w:r>
      <w:r>
        <w:rPr>
          <w:noProof/>
        </w:rPr>
        <w:fldChar w:fldCharType="end"/>
      </w:r>
    </w:p>
    <w:p w14:paraId="1ADFE462" w14:textId="524CB80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_Toc176344695 \h </w:instrText>
      </w:r>
      <w:r>
        <w:rPr>
          <w:noProof/>
        </w:rPr>
      </w:r>
      <w:r>
        <w:rPr>
          <w:noProof/>
        </w:rPr>
        <w:fldChar w:fldCharType="separate"/>
      </w:r>
      <w:r>
        <w:rPr>
          <w:noProof/>
        </w:rPr>
        <w:t>155</w:t>
      </w:r>
      <w:r>
        <w:rPr>
          <w:noProof/>
        </w:rPr>
        <w:fldChar w:fldCharType="end"/>
      </w:r>
    </w:p>
    <w:p w14:paraId="1A494085" w14:textId="210E627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_Toc176344696 \h </w:instrText>
      </w:r>
      <w:r>
        <w:rPr>
          <w:noProof/>
        </w:rPr>
      </w:r>
      <w:r>
        <w:rPr>
          <w:noProof/>
        </w:rPr>
        <w:fldChar w:fldCharType="separate"/>
      </w:r>
      <w:r>
        <w:rPr>
          <w:noProof/>
        </w:rPr>
        <w:t>155</w:t>
      </w:r>
      <w:r>
        <w:rPr>
          <w:noProof/>
        </w:rPr>
        <w:fldChar w:fldCharType="end"/>
      </w:r>
    </w:p>
    <w:p w14:paraId="073CFBA5" w14:textId="5DB89E9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MCDataUserID</w:t>
      </w:r>
      <w:r>
        <w:rPr>
          <w:noProof/>
        </w:rPr>
        <w:tab/>
      </w:r>
      <w:r>
        <w:rPr>
          <w:noProof/>
        </w:rPr>
        <w:fldChar w:fldCharType="begin"/>
      </w:r>
      <w:r>
        <w:rPr>
          <w:noProof/>
        </w:rPr>
        <w:instrText xml:space="preserve"> PAGEREF _Toc176344697 \h </w:instrText>
      </w:r>
      <w:r>
        <w:rPr>
          <w:noProof/>
        </w:rPr>
      </w:r>
      <w:r>
        <w:rPr>
          <w:noProof/>
        </w:rPr>
        <w:fldChar w:fldCharType="separate"/>
      </w:r>
      <w:r>
        <w:rPr>
          <w:noProof/>
        </w:rPr>
        <w:t>155</w:t>
      </w:r>
      <w:r>
        <w:rPr>
          <w:noProof/>
        </w:rPr>
        <w:fldChar w:fldCharType="end"/>
      </w:r>
    </w:p>
    <w:p w14:paraId="498EADCD" w14:textId="5157A8B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MCDataUserProfileIndex</w:t>
      </w:r>
      <w:r>
        <w:rPr>
          <w:noProof/>
        </w:rPr>
        <w:tab/>
      </w:r>
      <w:r>
        <w:rPr>
          <w:noProof/>
        </w:rPr>
        <w:fldChar w:fldCharType="begin"/>
      </w:r>
      <w:r>
        <w:rPr>
          <w:noProof/>
        </w:rPr>
        <w:instrText xml:space="preserve"> PAGEREF _Toc176344698 \h </w:instrText>
      </w:r>
      <w:r>
        <w:rPr>
          <w:noProof/>
        </w:rPr>
      </w:r>
      <w:r>
        <w:rPr>
          <w:noProof/>
        </w:rPr>
        <w:fldChar w:fldCharType="separate"/>
      </w:r>
      <w:r>
        <w:rPr>
          <w:noProof/>
        </w:rPr>
        <w:t>156</w:t>
      </w:r>
      <w:r>
        <w:rPr>
          <w:noProof/>
        </w:rPr>
        <w:fldChar w:fldCharType="end"/>
      </w:r>
    </w:p>
    <w:p w14:paraId="01AE688B" w14:textId="0A13CDB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MCDataUserProfileName</w:t>
      </w:r>
      <w:r>
        <w:rPr>
          <w:noProof/>
        </w:rPr>
        <w:tab/>
      </w:r>
      <w:r>
        <w:rPr>
          <w:noProof/>
        </w:rPr>
        <w:fldChar w:fldCharType="begin"/>
      </w:r>
      <w:r>
        <w:rPr>
          <w:noProof/>
        </w:rPr>
        <w:instrText xml:space="preserve"> PAGEREF _Toc176344699 \h </w:instrText>
      </w:r>
      <w:r>
        <w:rPr>
          <w:noProof/>
        </w:rPr>
      </w:r>
      <w:r>
        <w:rPr>
          <w:noProof/>
        </w:rPr>
        <w:fldChar w:fldCharType="separate"/>
      </w:r>
      <w:r>
        <w:rPr>
          <w:noProof/>
        </w:rPr>
        <w:t>156</w:t>
      </w:r>
      <w:r>
        <w:rPr>
          <w:noProof/>
        </w:rPr>
        <w:fldChar w:fldCharType="end"/>
      </w:r>
    </w:p>
    <w:p w14:paraId="1AED5286" w14:textId="61A1641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10.2.9A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MCDataUserIDKMSURI</w:t>
      </w:r>
      <w:r>
        <w:rPr>
          <w:noProof/>
        </w:rPr>
        <w:tab/>
      </w:r>
      <w:r>
        <w:rPr>
          <w:noProof/>
        </w:rPr>
        <w:fldChar w:fldCharType="begin"/>
      </w:r>
      <w:r>
        <w:rPr>
          <w:noProof/>
        </w:rPr>
        <w:instrText xml:space="preserve"> PAGEREF _Toc176344700 \h </w:instrText>
      </w:r>
      <w:r>
        <w:rPr>
          <w:noProof/>
        </w:rPr>
      </w:r>
      <w:r>
        <w:rPr>
          <w:noProof/>
        </w:rPr>
        <w:fldChar w:fldCharType="separate"/>
      </w:r>
      <w:r>
        <w:rPr>
          <w:noProof/>
        </w:rPr>
        <w:t>156</w:t>
      </w:r>
      <w:r>
        <w:rPr>
          <w:noProof/>
        </w:rPr>
        <w:fldChar w:fldCharType="end"/>
      </w:r>
    </w:p>
    <w:p w14:paraId="1D8390BD" w14:textId="0E03199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10.2.10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_Toc176344701 \h </w:instrText>
      </w:r>
      <w:r>
        <w:rPr>
          <w:noProof/>
        </w:rPr>
      </w:r>
      <w:r>
        <w:rPr>
          <w:noProof/>
        </w:rPr>
        <w:fldChar w:fldCharType="separate"/>
      </w:r>
      <w:r>
        <w:rPr>
          <w:noProof/>
        </w:rPr>
        <w:t>156</w:t>
      </w:r>
      <w:r>
        <w:rPr>
          <w:noProof/>
        </w:rPr>
        <w:fldChar w:fldCharType="end"/>
      </w:r>
    </w:p>
    <w:p w14:paraId="5B5453A9" w14:textId="3A1F0E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w:t>
      </w:r>
      <w:r>
        <w:rPr>
          <w:noProof/>
        </w:rPr>
        <w:tab/>
      </w:r>
      <w:r>
        <w:rPr>
          <w:noProof/>
        </w:rPr>
        <w:fldChar w:fldCharType="begin"/>
      </w:r>
      <w:r>
        <w:rPr>
          <w:noProof/>
        </w:rPr>
        <w:instrText xml:space="preserve"> PAGEREF _Toc176344702 \h </w:instrText>
      </w:r>
      <w:r>
        <w:rPr>
          <w:noProof/>
        </w:rPr>
      </w:r>
      <w:r>
        <w:rPr>
          <w:noProof/>
        </w:rPr>
        <w:fldChar w:fldCharType="separate"/>
      </w:r>
      <w:r>
        <w:rPr>
          <w:noProof/>
        </w:rPr>
        <w:t>157</w:t>
      </w:r>
      <w:r>
        <w:rPr>
          <w:noProof/>
        </w:rPr>
        <w:fldChar w:fldCharType="end"/>
      </w:r>
    </w:p>
    <w:p w14:paraId="4D1A72A7" w14:textId="6DB8845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/&lt;x&gt;/Common/UserAliases/&lt;x&gt;</w:t>
      </w:r>
      <w:r>
        <w:rPr>
          <w:noProof/>
        </w:rPr>
        <w:tab/>
      </w:r>
      <w:r>
        <w:rPr>
          <w:noProof/>
        </w:rPr>
        <w:fldChar w:fldCharType="begin"/>
      </w:r>
      <w:r>
        <w:rPr>
          <w:noProof/>
        </w:rPr>
        <w:instrText xml:space="preserve"> PAGEREF _Toc176344703 \h </w:instrText>
      </w:r>
      <w:r>
        <w:rPr>
          <w:noProof/>
        </w:rPr>
      </w:r>
      <w:r>
        <w:rPr>
          <w:noProof/>
        </w:rPr>
        <w:fldChar w:fldCharType="separate"/>
      </w:r>
      <w:r>
        <w:rPr>
          <w:noProof/>
        </w:rPr>
        <w:t>157</w:t>
      </w:r>
      <w:r>
        <w:rPr>
          <w:noProof/>
        </w:rPr>
        <w:fldChar w:fldCharType="end"/>
      </w:r>
    </w:p>
    <w:p w14:paraId="0AAD5EF7" w14:textId="7041182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_Toc176344704 \h </w:instrText>
      </w:r>
      <w:r>
        <w:rPr>
          <w:noProof/>
        </w:rPr>
      </w:r>
      <w:r>
        <w:rPr>
          <w:noProof/>
        </w:rPr>
        <w:fldChar w:fldCharType="separate"/>
      </w:r>
      <w:r>
        <w:rPr>
          <w:noProof/>
        </w:rPr>
        <w:t>157</w:t>
      </w:r>
      <w:r>
        <w:rPr>
          <w:noProof/>
        </w:rPr>
        <w:fldChar w:fldCharType="end"/>
      </w:r>
    </w:p>
    <w:p w14:paraId="3820EB98" w14:textId="3FDB49A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_Toc176344705 \h </w:instrText>
      </w:r>
      <w:r>
        <w:rPr>
          <w:noProof/>
        </w:rPr>
      </w:r>
      <w:r>
        <w:rPr>
          <w:noProof/>
        </w:rPr>
        <w:fldChar w:fldCharType="separate"/>
      </w:r>
      <w:r>
        <w:rPr>
          <w:noProof/>
        </w:rPr>
        <w:t>157</w:t>
      </w:r>
      <w:r>
        <w:rPr>
          <w:noProof/>
        </w:rPr>
        <w:fldChar w:fldCharType="end"/>
      </w:r>
    </w:p>
    <w:p w14:paraId="61FAF318" w14:textId="1D4C31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_Toc176344706 \h </w:instrText>
      </w:r>
      <w:r>
        <w:rPr>
          <w:noProof/>
        </w:rPr>
      </w:r>
      <w:r>
        <w:rPr>
          <w:noProof/>
        </w:rPr>
        <w:fldChar w:fldCharType="separate"/>
      </w:r>
      <w:r>
        <w:rPr>
          <w:noProof/>
        </w:rPr>
        <w:t>158</w:t>
      </w:r>
      <w:r>
        <w:rPr>
          <w:noProof/>
        </w:rPr>
        <w:fldChar w:fldCharType="end"/>
      </w:r>
    </w:p>
    <w:p w14:paraId="734CC77E" w14:textId="2BC3798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_Toc176344707 \h </w:instrText>
      </w:r>
      <w:r>
        <w:rPr>
          <w:noProof/>
        </w:rPr>
      </w:r>
      <w:r>
        <w:rPr>
          <w:noProof/>
        </w:rPr>
        <w:fldChar w:fldCharType="separate"/>
      </w:r>
      <w:r>
        <w:rPr>
          <w:noProof/>
        </w:rPr>
        <w:t>158</w:t>
      </w:r>
      <w:r>
        <w:rPr>
          <w:noProof/>
        </w:rPr>
        <w:fldChar w:fldCharType="end"/>
      </w:r>
    </w:p>
    <w:p w14:paraId="638E1C91" w14:textId="12C26E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/Common/OnetoOne</w:t>
      </w:r>
      <w:r>
        <w:rPr>
          <w:noProof/>
        </w:rPr>
        <w:tab/>
      </w:r>
      <w:r>
        <w:rPr>
          <w:noProof/>
        </w:rPr>
        <w:fldChar w:fldCharType="begin"/>
      </w:r>
      <w:r>
        <w:rPr>
          <w:noProof/>
        </w:rPr>
        <w:instrText xml:space="preserve"> PAGEREF _Toc176344708 \h </w:instrText>
      </w:r>
      <w:r>
        <w:rPr>
          <w:noProof/>
        </w:rPr>
      </w:r>
      <w:r>
        <w:rPr>
          <w:noProof/>
        </w:rPr>
        <w:fldChar w:fldCharType="separate"/>
      </w:r>
      <w:r>
        <w:rPr>
          <w:noProof/>
        </w:rPr>
        <w:t>158</w:t>
      </w:r>
      <w:r>
        <w:rPr>
          <w:noProof/>
        </w:rPr>
        <w:fldChar w:fldCharType="end"/>
      </w:r>
    </w:p>
    <w:p w14:paraId="5DEAC0D0" w14:textId="469B49D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OnetoOne/UserList</w:t>
      </w:r>
      <w:r>
        <w:rPr>
          <w:noProof/>
        </w:rPr>
        <w:tab/>
      </w:r>
      <w:r>
        <w:rPr>
          <w:noProof/>
        </w:rPr>
        <w:fldChar w:fldCharType="begin"/>
      </w:r>
      <w:r>
        <w:rPr>
          <w:noProof/>
        </w:rPr>
        <w:instrText xml:space="preserve"> PAGEREF _Toc176344709 \h </w:instrText>
      </w:r>
      <w:r>
        <w:rPr>
          <w:noProof/>
        </w:rPr>
      </w:r>
      <w:r>
        <w:rPr>
          <w:noProof/>
        </w:rPr>
        <w:fldChar w:fldCharType="separate"/>
      </w:r>
      <w:r>
        <w:rPr>
          <w:noProof/>
        </w:rPr>
        <w:t>158</w:t>
      </w:r>
      <w:r>
        <w:rPr>
          <w:noProof/>
        </w:rPr>
        <w:fldChar w:fldCharType="end"/>
      </w:r>
    </w:p>
    <w:p w14:paraId="11F3D91C" w14:textId="6F9684A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w:t>
      </w:r>
      <w:r>
        <w:rPr>
          <w:noProof/>
        </w:rPr>
        <w:tab/>
      </w:r>
      <w:r>
        <w:rPr>
          <w:noProof/>
        </w:rPr>
        <w:fldChar w:fldCharType="begin"/>
      </w:r>
      <w:r>
        <w:rPr>
          <w:noProof/>
        </w:rPr>
        <w:instrText xml:space="preserve"> PAGEREF _Toc176344710 \h </w:instrText>
      </w:r>
      <w:r>
        <w:rPr>
          <w:noProof/>
        </w:rPr>
      </w:r>
      <w:r>
        <w:rPr>
          <w:noProof/>
        </w:rPr>
        <w:fldChar w:fldCharType="separate"/>
      </w:r>
      <w:r>
        <w:rPr>
          <w:noProof/>
        </w:rPr>
        <w:t>158</w:t>
      </w:r>
      <w:r>
        <w:rPr>
          <w:noProof/>
        </w:rPr>
        <w:fldChar w:fldCharType="end"/>
      </w:r>
    </w:p>
    <w:p w14:paraId="52DCD014" w14:textId="0D4A4BF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w:t>
      </w:r>
      <w:r>
        <w:rPr>
          <w:noProof/>
        </w:rPr>
        <w:tab/>
      </w:r>
      <w:r>
        <w:rPr>
          <w:noProof/>
        </w:rPr>
        <w:fldChar w:fldCharType="begin"/>
      </w:r>
      <w:r>
        <w:rPr>
          <w:noProof/>
        </w:rPr>
        <w:instrText xml:space="preserve"> PAGEREF _Toc176344711 \h </w:instrText>
      </w:r>
      <w:r>
        <w:rPr>
          <w:noProof/>
        </w:rPr>
      </w:r>
      <w:r>
        <w:rPr>
          <w:noProof/>
        </w:rPr>
        <w:fldChar w:fldCharType="separate"/>
      </w:r>
      <w:r>
        <w:rPr>
          <w:noProof/>
        </w:rPr>
        <w:t>159</w:t>
      </w:r>
      <w:r>
        <w:rPr>
          <w:noProof/>
        </w:rPr>
        <w:fldChar w:fldCharType="end"/>
      </w:r>
    </w:p>
    <w:p w14:paraId="7C275EFC" w14:textId="3B4DB8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6E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/&lt;x&gt;/Common/OnetoOne/UserList/&lt;x&gt;/Entry/MCDataID</w:t>
      </w:r>
      <w:r>
        <w:rPr>
          <w:noProof/>
        </w:rPr>
        <w:tab/>
      </w:r>
      <w:r>
        <w:rPr>
          <w:noProof/>
        </w:rPr>
        <w:fldChar w:fldCharType="begin"/>
      </w:r>
      <w:r>
        <w:rPr>
          <w:noProof/>
        </w:rPr>
        <w:instrText xml:space="preserve"> PAGEREF _Toc176344712 \h </w:instrText>
      </w:r>
      <w:r>
        <w:rPr>
          <w:noProof/>
        </w:rPr>
      </w:r>
      <w:r>
        <w:rPr>
          <w:noProof/>
        </w:rPr>
        <w:fldChar w:fldCharType="separate"/>
      </w:r>
      <w:r>
        <w:rPr>
          <w:noProof/>
        </w:rPr>
        <w:t>159</w:t>
      </w:r>
      <w:r>
        <w:rPr>
          <w:noProof/>
        </w:rPr>
        <w:fldChar w:fldCharType="end"/>
      </w:r>
    </w:p>
    <w:p w14:paraId="0D73F3F1" w14:textId="1F274E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/&lt;x&gt;/Common/OnetoOne/UserList/&lt;x&gt;/Entry/DiscoveryGroupID</w:t>
      </w:r>
      <w:r>
        <w:rPr>
          <w:noProof/>
        </w:rPr>
        <w:tab/>
      </w:r>
      <w:r>
        <w:rPr>
          <w:noProof/>
        </w:rPr>
        <w:fldChar w:fldCharType="begin"/>
      </w:r>
      <w:r>
        <w:rPr>
          <w:noProof/>
        </w:rPr>
        <w:instrText xml:space="preserve"> PAGEREF _Toc176344713 \h </w:instrText>
      </w:r>
      <w:r>
        <w:rPr>
          <w:noProof/>
        </w:rPr>
      </w:r>
      <w:r>
        <w:rPr>
          <w:noProof/>
        </w:rPr>
        <w:fldChar w:fldCharType="separate"/>
      </w:r>
      <w:r>
        <w:rPr>
          <w:noProof/>
        </w:rPr>
        <w:t>159</w:t>
      </w:r>
      <w:r>
        <w:rPr>
          <w:noProof/>
        </w:rPr>
        <w:fldChar w:fldCharType="end"/>
      </w:r>
    </w:p>
    <w:p w14:paraId="34622AE9" w14:textId="76F9D0B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Common/OnetoOne/UserList/&lt;x&gt;/Entry/</w:t>
      </w:r>
      <w:r>
        <w:rPr>
          <w:noProof/>
        </w:rPr>
        <w:t>UserInfoID</w:t>
      </w:r>
      <w:r>
        <w:rPr>
          <w:noProof/>
        </w:rPr>
        <w:tab/>
      </w:r>
      <w:r>
        <w:rPr>
          <w:noProof/>
        </w:rPr>
        <w:fldChar w:fldCharType="begin"/>
      </w:r>
      <w:r>
        <w:rPr>
          <w:noProof/>
        </w:rPr>
        <w:instrText xml:space="preserve"> PAGEREF _Toc176344714 \h </w:instrText>
      </w:r>
      <w:r>
        <w:rPr>
          <w:noProof/>
        </w:rPr>
      </w:r>
      <w:r>
        <w:rPr>
          <w:noProof/>
        </w:rPr>
        <w:fldChar w:fldCharType="separate"/>
      </w:r>
      <w:r>
        <w:rPr>
          <w:noProof/>
        </w:rPr>
        <w:t>159</w:t>
      </w:r>
      <w:r>
        <w:rPr>
          <w:noProof/>
        </w:rPr>
        <w:fldChar w:fldCharType="end"/>
      </w:r>
    </w:p>
    <w:p w14:paraId="3514F5A0" w14:textId="1F9FD48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10.2.16H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Common/OnetoOne/UserList/&lt;x&gt;/Entry</w:t>
      </w:r>
      <w:r>
        <w:rPr>
          <w:noProof/>
        </w:rPr>
        <w:t xml:space="preserve">/ </w:t>
      </w:r>
      <w:r>
        <w:rPr>
          <w:noProof/>
          <w:lang w:eastAsia="ko-KR"/>
        </w:rPr>
        <w:t>MCDataIDKMSURI</w:t>
      </w:r>
      <w:r>
        <w:rPr>
          <w:noProof/>
        </w:rPr>
        <w:tab/>
      </w:r>
      <w:r>
        <w:rPr>
          <w:noProof/>
        </w:rPr>
        <w:fldChar w:fldCharType="begin"/>
      </w:r>
      <w:r>
        <w:rPr>
          <w:noProof/>
        </w:rPr>
        <w:instrText xml:space="preserve"> PAGEREF _Toc176344715 \h </w:instrText>
      </w:r>
      <w:r>
        <w:rPr>
          <w:noProof/>
        </w:rPr>
      </w:r>
      <w:r>
        <w:rPr>
          <w:noProof/>
        </w:rPr>
        <w:fldChar w:fldCharType="separate"/>
      </w:r>
      <w:r>
        <w:rPr>
          <w:noProof/>
        </w:rPr>
        <w:t>160</w:t>
      </w:r>
      <w:r>
        <w:rPr>
          <w:noProof/>
        </w:rPr>
        <w:fldChar w:fldCharType="end"/>
      </w:r>
    </w:p>
    <w:p w14:paraId="001FD1D2" w14:textId="565FDF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16I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Common/OnetoOne/UserList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_Toc176344716 \h </w:instrText>
      </w:r>
      <w:r>
        <w:rPr>
          <w:noProof/>
        </w:rPr>
      </w:r>
      <w:r>
        <w:rPr>
          <w:noProof/>
        </w:rPr>
        <w:fldChar w:fldCharType="separate"/>
      </w:r>
      <w:r>
        <w:rPr>
          <w:noProof/>
        </w:rPr>
        <w:t>160</w:t>
      </w:r>
      <w:r>
        <w:rPr>
          <w:noProof/>
        </w:rPr>
        <w:fldChar w:fldCharType="end"/>
      </w:r>
    </w:p>
    <w:p w14:paraId="5FC11ED5" w14:textId="600D764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/Common/FileDistribution</w:t>
      </w:r>
      <w:r>
        <w:rPr>
          <w:noProof/>
        </w:rPr>
        <w:tab/>
      </w:r>
      <w:r>
        <w:rPr>
          <w:noProof/>
        </w:rPr>
        <w:fldChar w:fldCharType="begin"/>
      </w:r>
      <w:r>
        <w:rPr>
          <w:noProof/>
        </w:rPr>
        <w:instrText xml:space="preserve"> PAGEREF _Toc176344717 \h </w:instrText>
      </w:r>
      <w:r>
        <w:rPr>
          <w:noProof/>
        </w:rPr>
      </w:r>
      <w:r>
        <w:rPr>
          <w:noProof/>
        </w:rPr>
        <w:fldChar w:fldCharType="separate"/>
      </w:r>
      <w:r>
        <w:rPr>
          <w:noProof/>
        </w:rPr>
        <w:t>160</w:t>
      </w:r>
      <w:r>
        <w:rPr>
          <w:noProof/>
        </w:rPr>
        <w:fldChar w:fldCharType="end"/>
      </w:r>
    </w:p>
    <w:p w14:paraId="0EC8BE68" w14:textId="4505A2A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ab/>
      </w:r>
      <w:r>
        <w:rPr>
          <w:noProof/>
        </w:rPr>
        <w:fldChar w:fldCharType="begin"/>
      </w:r>
      <w:r>
        <w:rPr>
          <w:noProof/>
        </w:rPr>
        <w:instrText xml:space="preserve"> PAGEREF _Toc176344718 \h </w:instrText>
      </w:r>
      <w:r>
        <w:rPr>
          <w:noProof/>
        </w:rPr>
      </w:r>
      <w:r>
        <w:rPr>
          <w:noProof/>
        </w:rPr>
        <w:fldChar w:fldCharType="separate"/>
      </w:r>
      <w:r>
        <w:rPr>
          <w:noProof/>
        </w:rPr>
        <w:t>160</w:t>
      </w:r>
      <w:r>
        <w:rPr>
          <w:noProof/>
        </w:rPr>
        <w:fldChar w:fldCharType="end"/>
      </w:r>
    </w:p>
    <w:p w14:paraId="463D424B" w14:textId="02C6FAB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w:t>
      </w:r>
      <w:r>
        <w:rPr>
          <w:noProof/>
        </w:rPr>
        <w:tab/>
      </w:r>
      <w:r>
        <w:rPr>
          <w:noProof/>
        </w:rPr>
        <w:fldChar w:fldCharType="begin"/>
      </w:r>
      <w:r>
        <w:rPr>
          <w:noProof/>
        </w:rPr>
        <w:instrText xml:space="preserve"> PAGEREF _Toc176344719 \h </w:instrText>
      </w:r>
      <w:r>
        <w:rPr>
          <w:noProof/>
        </w:rPr>
      </w:r>
      <w:r>
        <w:rPr>
          <w:noProof/>
        </w:rPr>
        <w:fldChar w:fldCharType="separate"/>
      </w:r>
      <w:r>
        <w:rPr>
          <w:noProof/>
        </w:rPr>
        <w:t>160</w:t>
      </w:r>
      <w:r>
        <w:rPr>
          <w:noProof/>
        </w:rPr>
        <w:fldChar w:fldCharType="end"/>
      </w:r>
    </w:p>
    <w:p w14:paraId="37251F06" w14:textId="3BBEBD3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w:t>
      </w:r>
      <w:r>
        <w:rPr>
          <w:noProof/>
        </w:rPr>
        <w:tab/>
      </w:r>
      <w:r>
        <w:rPr>
          <w:noProof/>
        </w:rPr>
        <w:fldChar w:fldCharType="begin"/>
      </w:r>
      <w:r>
        <w:rPr>
          <w:noProof/>
        </w:rPr>
        <w:instrText xml:space="preserve"> PAGEREF _Toc176344720 \h </w:instrText>
      </w:r>
      <w:r>
        <w:rPr>
          <w:noProof/>
        </w:rPr>
      </w:r>
      <w:r>
        <w:rPr>
          <w:noProof/>
        </w:rPr>
        <w:fldChar w:fldCharType="separate"/>
      </w:r>
      <w:r>
        <w:rPr>
          <w:noProof/>
        </w:rPr>
        <w:t>161</w:t>
      </w:r>
      <w:r>
        <w:rPr>
          <w:noProof/>
        </w:rPr>
        <w:fldChar w:fldCharType="end"/>
      </w:r>
    </w:p>
    <w:p w14:paraId="2623F29C" w14:textId="66DEBCF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/&lt;x&gt;/Entry/MCDataID</w:t>
      </w:r>
      <w:r>
        <w:rPr>
          <w:noProof/>
        </w:rPr>
        <w:tab/>
      </w:r>
      <w:r>
        <w:rPr>
          <w:noProof/>
        </w:rPr>
        <w:fldChar w:fldCharType="begin"/>
      </w:r>
      <w:r>
        <w:rPr>
          <w:noProof/>
        </w:rPr>
        <w:instrText xml:space="preserve"> PAGEREF _Toc176344721 \h </w:instrText>
      </w:r>
      <w:r>
        <w:rPr>
          <w:noProof/>
        </w:rPr>
      </w:r>
      <w:r>
        <w:rPr>
          <w:noProof/>
        </w:rPr>
        <w:fldChar w:fldCharType="separate"/>
      </w:r>
      <w:r>
        <w:rPr>
          <w:noProof/>
        </w:rPr>
        <w:t>161</w:t>
      </w:r>
      <w:r>
        <w:rPr>
          <w:noProof/>
        </w:rPr>
        <w:fldChar w:fldCharType="end"/>
      </w:r>
    </w:p>
    <w:p w14:paraId="4C1F24CF" w14:textId="15AD0F6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 MCDataIDKMSURI</w:t>
      </w:r>
      <w:r>
        <w:rPr>
          <w:noProof/>
        </w:rPr>
        <w:tab/>
      </w:r>
      <w:r>
        <w:rPr>
          <w:noProof/>
        </w:rPr>
        <w:fldChar w:fldCharType="begin"/>
      </w:r>
      <w:r>
        <w:rPr>
          <w:noProof/>
        </w:rPr>
        <w:instrText xml:space="preserve"> PAGEREF _Toc176344722 \h </w:instrText>
      </w:r>
      <w:r>
        <w:rPr>
          <w:noProof/>
        </w:rPr>
      </w:r>
      <w:r>
        <w:rPr>
          <w:noProof/>
        </w:rPr>
        <w:fldChar w:fldCharType="separate"/>
      </w:r>
      <w:r>
        <w:rPr>
          <w:noProof/>
        </w:rPr>
        <w:t>161</w:t>
      </w:r>
      <w:r>
        <w:rPr>
          <w:noProof/>
        </w:rPr>
        <w:fldChar w:fldCharType="end"/>
      </w:r>
    </w:p>
    <w:p w14:paraId="61D406BE" w14:textId="0C19BA4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 xml:space="preserve">Common/FileDistribution/CancelList/&lt;x&gt;/Entry/ </w:t>
      </w:r>
      <w:r>
        <w:rPr>
          <w:noProof/>
        </w:rPr>
        <w:t>DisplayName</w:t>
      </w:r>
      <w:r>
        <w:rPr>
          <w:noProof/>
        </w:rPr>
        <w:tab/>
      </w:r>
      <w:r>
        <w:rPr>
          <w:noProof/>
        </w:rPr>
        <w:fldChar w:fldCharType="begin"/>
      </w:r>
      <w:r>
        <w:rPr>
          <w:noProof/>
        </w:rPr>
        <w:instrText xml:space="preserve"> PAGEREF _Toc176344723 \h </w:instrText>
      </w:r>
      <w:r>
        <w:rPr>
          <w:noProof/>
        </w:rPr>
      </w:r>
      <w:r>
        <w:rPr>
          <w:noProof/>
        </w:rPr>
        <w:fldChar w:fldCharType="separate"/>
      </w:r>
      <w:r>
        <w:rPr>
          <w:noProof/>
        </w:rPr>
        <w:t>161</w:t>
      </w:r>
      <w:r>
        <w:rPr>
          <w:noProof/>
        </w:rPr>
        <w:fldChar w:fldCharType="end"/>
      </w:r>
    </w:p>
    <w:p w14:paraId="1E13964B" w14:textId="0191F95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/Common/TxRxControl</w:t>
      </w:r>
      <w:r>
        <w:rPr>
          <w:noProof/>
        </w:rPr>
        <w:tab/>
      </w:r>
      <w:r>
        <w:rPr>
          <w:noProof/>
        </w:rPr>
        <w:fldChar w:fldCharType="begin"/>
      </w:r>
      <w:r>
        <w:rPr>
          <w:noProof/>
        </w:rPr>
        <w:instrText xml:space="preserve"> PAGEREF _Toc176344724 \h </w:instrText>
      </w:r>
      <w:r>
        <w:rPr>
          <w:noProof/>
        </w:rPr>
      </w:r>
      <w:r>
        <w:rPr>
          <w:noProof/>
        </w:rPr>
        <w:fldChar w:fldCharType="separate"/>
      </w:r>
      <w:r>
        <w:rPr>
          <w:noProof/>
        </w:rPr>
        <w:t>162</w:t>
      </w:r>
      <w:r>
        <w:rPr>
          <w:noProof/>
        </w:rPr>
        <w:fldChar w:fldCharType="end"/>
      </w:r>
    </w:p>
    <w:p w14:paraId="70798AF8" w14:textId="2185ECB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/Common/TxRxControl/AuthorisedTransmit</w:t>
      </w:r>
      <w:r>
        <w:rPr>
          <w:noProof/>
        </w:rPr>
        <w:tab/>
      </w:r>
      <w:r>
        <w:rPr>
          <w:noProof/>
        </w:rPr>
        <w:fldChar w:fldCharType="begin"/>
      </w:r>
      <w:r>
        <w:rPr>
          <w:noProof/>
        </w:rPr>
        <w:instrText xml:space="preserve"> PAGEREF _Toc176344725 \h </w:instrText>
      </w:r>
      <w:r>
        <w:rPr>
          <w:noProof/>
        </w:rPr>
      </w:r>
      <w:r>
        <w:rPr>
          <w:noProof/>
        </w:rPr>
        <w:fldChar w:fldCharType="separate"/>
      </w:r>
      <w:r>
        <w:rPr>
          <w:noProof/>
        </w:rPr>
        <w:t>162</w:t>
      </w:r>
      <w:r>
        <w:rPr>
          <w:noProof/>
        </w:rPr>
        <w:fldChar w:fldCharType="end"/>
      </w:r>
    </w:p>
    <w:p w14:paraId="01D53021" w14:textId="4B4155F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/&lt;x&gt;/&lt;x&gt;/Common/TxRxControl/MaxData1To1</w:t>
      </w:r>
      <w:r>
        <w:rPr>
          <w:noProof/>
        </w:rPr>
        <w:tab/>
      </w:r>
      <w:r>
        <w:rPr>
          <w:noProof/>
        </w:rPr>
        <w:fldChar w:fldCharType="begin"/>
      </w:r>
      <w:r>
        <w:rPr>
          <w:noProof/>
        </w:rPr>
        <w:instrText xml:space="preserve"> PAGEREF _Toc176344726 \h </w:instrText>
      </w:r>
      <w:r>
        <w:rPr>
          <w:noProof/>
        </w:rPr>
      </w:r>
      <w:r>
        <w:rPr>
          <w:noProof/>
        </w:rPr>
        <w:fldChar w:fldCharType="separate"/>
      </w:r>
      <w:r>
        <w:rPr>
          <w:noProof/>
        </w:rPr>
        <w:t>162</w:t>
      </w:r>
      <w:r>
        <w:rPr>
          <w:noProof/>
        </w:rPr>
        <w:fldChar w:fldCharType="end"/>
      </w:r>
    </w:p>
    <w:p w14:paraId="6AA401FB" w14:textId="4F26F28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/&lt;x&gt;/&lt;x&gt;/Common/TxRxControl/MaxTime1To1</w:t>
      </w:r>
      <w:r>
        <w:rPr>
          <w:noProof/>
        </w:rPr>
        <w:tab/>
      </w:r>
      <w:r>
        <w:rPr>
          <w:noProof/>
        </w:rPr>
        <w:fldChar w:fldCharType="begin"/>
      </w:r>
      <w:r>
        <w:rPr>
          <w:noProof/>
        </w:rPr>
        <w:instrText xml:space="preserve"> PAGEREF _Toc176344727 \h </w:instrText>
      </w:r>
      <w:r>
        <w:rPr>
          <w:noProof/>
        </w:rPr>
      </w:r>
      <w:r>
        <w:rPr>
          <w:noProof/>
        </w:rPr>
        <w:fldChar w:fldCharType="separate"/>
      </w:r>
      <w:r>
        <w:rPr>
          <w:noProof/>
        </w:rPr>
        <w:t>162</w:t>
      </w:r>
      <w:r>
        <w:rPr>
          <w:noProof/>
        </w:rPr>
        <w:fldChar w:fldCharType="end"/>
      </w:r>
    </w:p>
    <w:p w14:paraId="30ECE988" w14:textId="0989E7D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ab/>
      </w:r>
      <w:r>
        <w:rPr>
          <w:noProof/>
        </w:rPr>
        <w:fldChar w:fldCharType="begin"/>
      </w:r>
      <w:r>
        <w:rPr>
          <w:noProof/>
        </w:rPr>
        <w:instrText xml:space="preserve"> PAGEREF _Toc176344728 \h </w:instrText>
      </w:r>
      <w:r>
        <w:rPr>
          <w:noProof/>
        </w:rPr>
      </w:r>
      <w:r>
        <w:rPr>
          <w:noProof/>
        </w:rPr>
        <w:fldChar w:fldCharType="separate"/>
      </w:r>
      <w:r>
        <w:rPr>
          <w:noProof/>
        </w:rPr>
        <w:t>163</w:t>
      </w:r>
      <w:r>
        <w:rPr>
          <w:noProof/>
        </w:rPr>
        <w:fldChar w:fldCharType="end"/>
      </w:r>
    </w:p>
    <w:p w14:paraId="0BC7CDBE" w14:textId="6A93D3E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w:t>
      </w:r>
      <w:r>
        <w:rPr>
          <w:noProof/>
        </w:rPr>
        <w:tab/>
      </w:r>
      <w:r>
        <w:rPr>
          <w:noProof/>
        </w:rPr>
        <w:fldChar w:fldCharType="begin"/>
      </w:r>
      <w:r>
        <w:rPr>
          <w:noProof/>
        </w:rPr>
        <w:instrText xml:space="preserve"> PAGEREF _Toc176344729 \h </w:instrText>
      </w:r>
      <w:r>
        <w:rPr>
          <w:noProof/>
        </w:rPr>
      </w:r>
      <w:r>
        <w:rPr>
          <w:noProof/>
        </w:rPr>
        <w:fldChar w:fldCharType="separate"/>
      </w:r>
      <w:r>
        <w:rPr>
          <w:noProof/>
        </w:rPr>
        <w:t>163</w:t>
      </w:r>
      <w:r>
        <w:rPr>
          <w:noProof/>
        </w:rPr>
        <w:fldChar w:fldCharType="end"/>
      </w:r>
    </w:p>
    <w:p w14:paraId="0B2CA281" w14:textId="034838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/&lt;x&gt;/Entry</w:t>
      </w:r>
      <w:r>
        <w:rPr>
          <w:noProof/>
        </w:rPr>
        <w:tab/>
      </w:r>
      <w:r>
        <w:rPr>
          <w:noProof/>
        </w:rPr>
        <w:fldChar w:fldCharType="begin"/>
      </w:r>
      <w:r>
        <w:rPr>
          <w:noProof/>
        </w:rPr>
        <w:instrText xml:space="preserve"> PAGEREF _Toc176344730 \h </w:instrText>
      </w:r>
      <w:r>
        <w:rPr>
          <w:noProof/>
        </w:rPr>
      </w:r>
      <w:r>
        <w:rPr>
          <w:noProof/>
        </w:rPr>
        <w:fldChar w:fldCharType="separate"/>
      </w:r>
      <w:r>
        <w:rPr>
          <w:noProof/>
        </w:rPr>
        <w:t>163</w:t>
      </w:r>
      <w:r>
        <w:rPr>
          <w:noProof/>
        </w:rPr>
        <w:fldChar w:fldCharType="end"/>
      </w:r>
    </w:p>
    <w:p w14:paraId="4A62F658" w14:textId="1B43C98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/&lt;x&gt;/Entry/MCDataID</w:t>
      </w:r>
      <w:r>
        <w:rPr>
          <w:noProof/>
        </w:rPr>
        <w:tab/>
      </w:r>
      <w:r>
        <w:rPr>
          <w:noProof/>
        </w:rPr>
        <w:fldChar w:fldCharType="begin"/>
      </w:r>
      <w:r>
        <w:rPr>
          <w:noProof/>
        </w:rPr>
        <w:instrText xml:space="preserve"> PAGEREF _Toc176344731 \h </w:instrText>
      </w:r>
      <w:r>
        <w:rPr>
          <w:noProof/>
        </w:rPr>
      </w:r>
      <w:r>
        <w:rPr>
          <w:noProof/>
        </w:rPr>
        <w:fldChar w:fldCharType="separate"/>
      </w:r>
      <w:r>
        <w:rPr>
          <w:noProof/>
        </w:rPr>
        <w:t>163</w:t>
      </w:r>
      <w:r>
        <w:rPr>
          <w:noProof/>
        </w:rPr>
        <w:fldChar w:fldCharType="end"/>
      </w:r>
    </w:p>
    <w:p w14:paraId="519172BF" w14:textId="77BF11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 xml:space="preserve">Common/TxRxControl/ReleaseList/&lt;x&gt;/Entry/ </w:t>
      </w:r>
      <w:r>
        <w:rPr>
          <w:noProof/>
        </w:rPr>
        <w:t>DisplayName</w:t>
      </w:r>
      <w:r>
        <w:rPr>
          <w:noProof/>
        </w:rPr>
        <w:tab/>
      </w:r>
      <w:r>
        <w:rPr>
          <w:noProof/>
        </w:rPr>
        <w:fldChar w:fldCharType="begin"/>
      </w:r>
      <w:r>
        <w:rPr>
          <w:noProof/>
        </w:rPr>
        <w:instrText xml:space="preserve"> PAGEREF _Toc176344732 \h </w:instrText>
      </w:r>
      <w:r>
        <w:rPr>
          <w:noProof/>
        </w:rPr>
      </w:r>
      <w:r>
        <w:rPr>
          <w:noProof/>
        </w:rPr>
        <w:fldChar w:fldCharType="separate"/>
      </w:r>
      <w:r>
        <w:rPr>
          <w:noProof/>
        </w:rPr>
        <w:t>163</w:t>
      </w:r>
      <w:r>
        <w:rPr>
          <w:noProof/>
        </w:rPr>
        <w:fldChar w:fldCharType="end"/>
      </w:r>
    </w:p>
    <w:p w14:paraId="53EBEEFD" w14:textId="38B7501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/Common/MCDataGroupBroadcast</w:t>
      </w:r>
      <w:r>
        <w:rPr>
          <w:noProof/>
        </w:rPr>
        <w:tab/>
      </w:r>
      <w:r>
        <w:rPr>
          <w:noProof/>
        </w:rPr>
        <w:fldChar w:fldCharType="begin"/>
      </w:r>
      <w:r>
        <w:rPr>
          <w:noProof/>
        </w:rPr>
        <w:instrText xml:space="preserve"> PAGEREF _Toc176344733 \h </w:instrText>
      </w:r>
      <w:r>
        <w:rPr>
          <w:noProof/>
        </w:rPr>
      </w:r>
      <w:r>
        <w:rPr>
          <w:noProof/>
        </w:rPr>
        <w:fldChar w:fldCharType="separate"/>
      </w:r>
      <w:r>
        <w:rPr>
          <w:noProof/>
        </w:rPr>
        <w:t>164</w:t>
      </w:r>
      <w:r>
        <w:rPr>
          <w:noProof/>
        </w:rPr>
        <w:fldChar w:fldCharType="end"/>
      </w:r>
    </w:p>
    <w:p w14:paraId="1D3C4571" w14:textId="4A2ABA6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/Common/MCDataGroupBroadcast/Authorised</w:t>
      </w:r>
      <w:r>
        <w:rPr>
          <w:noProof/>
        </w:rPr>
        <w:tab/>
      </w:r>
      <w:r>
        <w:rPr>
          <w:noProof/>
        </w:rPr>
        <w:fldChar w:fldCharType="begin"/>
      </w:r>
      <w:r>
        <w:rPr>
          <w:noProof/>
        </w:rPr>
        <w:instrText xml:space="preserve"> PAGEREF _Toc176344734 \h </w:instrText>
      </w:r>
      <w:r>
        <w:rPr>
          <w:noProof/>
        </w:rPr>
      </w:r>
      <w:r>
        <w:rPr>
          <w:noProof/>
        </w:rPr>
        <w:fldChar w:fldCharType="separate"/>
      </w:r>
      <w:r>
        <w:rPr>
          <w:noProof/>
        </w:rPr>
        <w:t>164</w:t>
      </w:r>
      <w:r>
        <w:rPr>
          <w:noProof/>
        </w:rPr>
        <w:fldChar w:fldCharType="end"/>
      </w:r>
    </w:p>
    <w:p w14:paraId="2C40B840" w14:textId="7447E36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_Toc176344735 \h </w:instrText>
      </w:r>
      <w:r>
        <w:rPr>
          <w:noProof/>
        </w:rPr>
      </w:r>
      <w:r>
        <w:rPr>
          <w:noProof/>
        </w:rPr>
        <w:fldChar w:fldCharType="separate"/>
      </w:r>
      <w:r>
        <w:rPr>
          <w:noProof/>
        </w:rPr>
        <w:t>164</w:t>
      </w:r>
      <w:r>
        <w:rPr>
          <w:noProof/>
        </w:rPr>
        <w:fldChar w:fldCharType="end"/>
      </w:r>
    </w:p>
    <w:p w14:paraId="49E92B91" w14:textId="4F1D00F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_Toc176344736 \h </w:instrText>
      </w:r>
      <w:r>
        <w:rPr>
          <w:noProof/>
        </w:rPr>
      </w:r>
      <w:r>
        <w:rPr>
          <w:noProof/>
        </w:rPr>
        <w:fldChar w:fldCharType="separate"/>
      </w:r>
      <w:r>
        <w:rPr>
          <w:noProof/>
        </w:rPr>
        <w:t>164</w:t>
      </w:r>
      <w:r>
        <w:rPr>
          <w:noProof/>
        </w:rPr>
        <w:fldChar w:fldCharType="end"/>
      </w:r>
    </w:p>
    <w:p w14:paraId="11393BFC" w14:textId="686D3A6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/&lt;x&gt;/Common/Group</w:t>
      </w:r>
      <w:r>
        <w:rPr>
          <w:noProof/>
          <w:lang w:eastAsia="ko-KR"/>
        </w:rPr>
        <w:t>EmergencyAlert</w:t>
      </w:r>
      <w:r>
        <w:rPr>
          <w:noProof/>
        </w:rPr>
        <w:tab/>
      </w:r>
      <w:r>
        <w:rPr>
          <w:noProof/>
        </w:rPr>
        <w:fldChar w:fldCharType="begin"/>
      </w:r>
      <w:r>
        <w:rPr>
          <w:noProof/>
        </w:rPr>
        <w:instrText xml:space="preserve"> PAGEREF _Toc176344737 \h </w:instrText>
      </w:r>
      <w:r>
        <w:rPr>
          <w:noProof/>
        </w:rPr>
      </w:r>
      <w:r>
        <w:rPr>
          <w:noProof/>
        </w:rPr>
        <w:fldChar w:fldCharType="separate"/>
      </w:r>
      <w:r>
        <w:rPr>
          <w:noProof/>
        </w:rPr>
        <w:t>165</w:t>
      </w:r>
      <w:r>
        <w:rPr>
          <w:noProof/>
        </w:rPr>
        <w:fldChar w:fldCharType="end"/>
      </w:r>
    </w:p>
    <w:p w14:paraId="5BBEF203" w14:textId="50F7C4D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/&lt;x&gt;/Common/GroupEmergencyAlert/Entry</w:t>
      </w:r>
      <w:r>
        <w:rPr>
          <w:noProof/>
        </w:rPr>
        <w:tab/>
      </w:r>
      <w:r>
        <w:rPr>
          <w:noProof/>
        </w:rPr>
        <w:fldChar w:fldCharType="begin"/>
      </w:r>
      <w:r>
        <w:rPr>
          <w:noProof/>
        </w:rPr>
        <w:instrText xml:space="preserve"> PAGEREF _Toc176344738 \h </w:instrText>
      </w:r>
      <w:r>
        <w:rPr>
          <w:noProof/>
        </w:rPr>
      </w:r>
      <w:r>
        <w:rPr>
          <w:noProof/>
        </w:rPr>
        <w:fldChar w:fldCharType="separate"/>
      </w:r>
      <w:r>
        <w:rPr>
          <w:noProof/>
        </w:rPr>
        <w:t>165</w:t>
      </w:r>
      <w:r>
        <w:rPr>
          <w:noProof/>
        </w:rPr>
        <w:fldChar w:fldCharType="end"/>
      </w:r>
    </w:p>
    <w:p w14:paraId="47573129" w14:textId="7AAF304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/Common/GroupEmergencyAlert/Entry/ID</w:t>
      </w:r>
      <w:r>
        <w:rPr>
          <w:noProof/>
        </w:rPr>
        <w:tab/>
      </w:r>
      <w:r>
        <w:rPr>
          <w:noProof/>
        </w:rPr>
        <w:fldChar w:fldCharType="begin"/>
      </w:r>
      <w:r>
        <w:rPr>
          <w:noProof/>
        </w:rPr>
        <w:instrText xml:space="preserve"> PAGEREF _Toc176344739 \h </w:instrText>
      </w:r>
      <w:r>
        <w:rPr>
          <w:noProof/>
        </w:rPr>
      </w:r>
      <w:r>
        <w:rPr>
          <w:noProof/>
        </w:rPr>
        <w:fldChar w:fldCharType="separate"/>
      </w:r>
      <w:r>
        <w:rPr>
          <w:noProof/>
        </w:rPr>
        <w:t>165</w:t>
      </w:r>
      <w:r>
        <w:rPr>
          <w:noProof/>
        </w:rPr>
        <w:fldChar w:fldCharType="end"/>
      </w:r>
    </w:p>
    <w:p w14:paraId="7705C416" w14:textId="5D03FE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/Common/GroupEmergencyAlert/Entry/DisplayName</w:t>
      </w:r>
      <w:r>
        <w:rPr>
          <w:noProof/>
        </w:rPr>
        <w:tab/>
      </w:r>
      <w:r>
        <w:rPr>
          <w:noProof/>
        </w:rPr>
        <w:fldChar w:fldCharType="begin"/>
      </w:r>
      <w:r>
        <w:rPr>
          <w:noProof/>
        </w:rPr>
        <w:instrText xml:space="preserve"> PAGEREF _Toc176344740 \h </w:instrText>
      </w:r>
      <w:r>
        <w:rPr>
          <w:noProof/>
        </w:rPr>
      </w:r>
      <w:r>
        <w:rPr>
          <w:noProof/>
        </w:rPr>
        <w:fldChar w:fldCharType="separate"/>
      </w:r>
      <w:r>
        <w:rPr>
          <w:noProof/>
        </w:rPr>
        <w:t>165</w:t>
      </w:r>
      <w:r>
        <w:rPr>
          <w:noProof/>
        </w:rPr>
        <w:fldChar w:fldCharType="end"/>
      </w:r>
    </w:p>
    <w:p w14:paraId="33408A29" w14:textId="7BE52F5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/Common/GroupEmergencyAlert/Entry/Usage</w:t>
      </w:r>
      <w:r>
        <w:rPr>
          <w:noProof/>
        </w:rPr>
        <w:tab/>
      </w:r>
      <w:r>
        <w:rPr>
          <w:noProof/>
        </w:rPr>
        <w:fldChar w:fldCharType="begin"/>
      </w:r>
      <w:r>
        <w:rPr>
          <w:noProof/>
        </w:rPr>
        <w:instrText xml:space="preserve"> PAGEREF _Toc176344741 \h </w:instrText>
      </w:r>
      <w:r>
        <w:rPr>
          <w:noProof/>
        </w:rPr>
      </w:r>
      <w:r>
        <w:rPr>
          <w:noProof/>
        </w:rPr>
        <w:fldChar w:fldCharType="separate"/>
      </w:r>
      <w:r>
        <w:rPr>
          <w:noProof/>
        </w:rPr>
        <w:t>165</w:t>
      </w:r>
      <w:r>
        <w:rPr>
          <w:noProof/>
        </w:rPr>
        <w:fldChar w:fldCharType="end"/>
      </w:r>
    </w:p>
    <w:p w14:paraId="4E011EA3" w14:textId="07D3CE1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_Toc176344742 \h </w:instrText>
      </w:r>
      <w:r>
        <w:rPr>
          <w:noProof/>
        </w:rPr>
      </w:r>
      <w:r>
        <w:rPr>
          <w:noProof/>
        </w:rPr>
        <w:fldChar w:fldCharType="separate"/>
      </w:r>
      <w:r>
        <w:rPr>
          <w:noProof/>
        </w:rPr>
        <w:t>166</w:t>
      </w:r>
      <w:r>
        <w:rPr>
          <w:noProof/>
        </w:rPr>
        <w:fldChar w:fldCharType="end"/>
      </w:r>
    </w:p>
    <w:p w14:paraId="1C012198" w14:textId="2024533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/Common/AllowedCancelAlert</w:t>
      </w:r>
      <w:r>
        <w:rPr>
          <w:noProof/>
        </w:rPr>
        <w:tab/>
      </w:r>
      <w:r>
        <w:rPr>
          <w:noProof/>
        </w:rPr>
        <w:fldChar w:fldCharType="begin"/>
      </w:r>
      <w:r>
        <w:rPr>
          <w:noProof/>
        </w:rPr>
        <w:instrText xml:space="preserve"> PAGEREF _Toc176344743 \h </w:instrText>
      </w:r>
      <w:r>
        <w:rPr>
          <w:noProof/>
        </w:rPr>
      </w:r>
      <w:r>
        <w:rPr>
          <w:noProof/>
        </w:rPr>
        <w:fldChar w:fldCharType="separate"/>
      </w:r>
      <w:r>
        <w:rPr>
          <w:noProof/>
        </w:rPr>
        <w:t>166</w:t>
      </w:r>
      <w:r>
        <w:rPr>
          <w:noProof/>
        </w:rPr>
        <w:fldChar w:fldCharType="end"/>
      </w:r>
    </w:p>
    <w:p w14:paraId="7272778B" w14:textId="39389EC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_Toc176344744 \h </w:instrText>
      </w:r>
      <w:r>
        <w:rPr>
          <w:noProof/>
        </w:rPr>
      </w:r>
      <w:r>
        <w:rPr>
          <w:noProof/>
        </w:rPr>
        <w:fldChar w:fldCharType="separate"/>
      </w:r>
      <w:r>
        <w:rPr>
          <w:noProof/>
        </w:rPr>
        <w:t>166</w:t>
      </w:r>
      <w:r>
        <w:rPr>
          <w:noProof/>
        </w:rPr>
        <w:fldChar w:fldCharType="end"/>
      </w:r>
    </w:p>
    <w:p w14:paraId="2C60F999" w14:textId="535FE7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Network/MCDataGroup</w:t>
      </w:r>
      <w:r>
        <w:rPr>
          <w:noProof/>
          <w:lang w:eastAsia="ko-KR"/>
        </w:rPr>
        <w:t>List</w:t>
      </w:r>
      <w:r>
        <w:rPr>
          <w:noProof/>
        </w:rPr>
        <w:tab/>
      </w:r>
      <w:r>
        <w:rPr>
          <w:noProof/>
        </w:rPr>
        <w:fldChar w:fldCharType="begin"/>
      </w:r>
      <w:r>
        <w:rPr>
          <w:noProof/>
        </w:rPr>
        <w:instrText xml:space="preserve"> PAGEREF _Toc176344745 \h </w:instrText>
      </w:r>
      <w:r>
        <w:rPr>
          <w:noProof/>
        </w:rPr>
      </w:r>
      <w:r>
        <w:rPr>
          <w:noProof/>
        </w:rPr>
        <w:fldChar w:fldCharType="separate"/>
      </w:r>
      <w:r>
        <w:rPr>
          <w:noProof/>
        </w:rPr>
        <w:t>166</w:t>
      </w:r>
      <w:r>
        <w:rPr>
          <w:noProof/>
        </w:rPr>
        <w:fldChar w:fldCharType="end"/>
      </w:r>
    </w:p>
    <w:p w14:paraId="1F541DDA" w14:textId="1DC5FAC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w:t>
      </w:r>
      <w:r>
        <w:rPr>
          <w:noProof/>
        </w:rPr>
        <w:tab/>
      </w:r>
      <w:r>
        <w:rPr>
          <w:noProof/>
        </w:rPr>
        <w:fldChar w:fldCharType="begin"/>
      </w:r>
      <w:r>
        <w:rPr>
          <w:noProof/>
        </w:rPr>
        <w:instrText xml:space="preserve"> PAGEREF _Toc176344746 \h </w:instrText>
      </w:r>
      <w:r>
        <w:rPr>
          <w:noProof/>
        </w:rPr>
      </w:r>
      <w:r>
        <w:rPr>
          <w:noProof/>
        </w:rPr>
        <w:fldChar w:fldCharType="separate"/>
      </w:r>
      <w:r>
        <w:rPr>
          <w:noProof/>
        </w:rPr>
        <w:t>167</w:t>
      </w:r>
      <w:r>
        <w:rPr>
          <w:noProof/>
        </w:rPr>
        <w:fldChar w:fldCharType="end"/>
      </w:r>
    </w:p>
    <w:p w14:paraId="790A01AB" w14:textId="2C27CC5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w:t>
      </w:r>
      <w:r>
        <w:rPr>
          <w:noProof/>
        </w:rPr>
        <w:tab/>
      </w:r>
      <w:r>
        <w:rPr>
          <w:noProof/>
        </w:rPr>
        <w:fldChar w:fldCharType="begin"/>
      </w:r>
      <w:r>
        <w:rPr>
          <w:noProof/>
        </w:rPr>
        <w:instrText xml:space="preserve"> PAGEREF _Toc176344747 \h </w:instrText>
      </w:r>
      <w:r>
        <w:rPr>
          <w:noProof/>
        </w:rPr>
      </w:r>
      <w:r>
        <w:rPr>
          <w:noProof/>
        </w:rPr>
        <w:fldChar w:fldCharType="separate"/>
      </w:r>
      <w:r>
        <w:rPr>
          <w:noProof/>
        </w:rPr>
        <w:t>167</w:t>
      </w:r>
      <w:r>
        <w:rPr>
          <w:noProof/>
        </w:rPr>
        <w:fldChar w:fldCharType="end"/>
      </w:r>
    </w:p>
    <w:p w14:paraId="0FEEF649" w14:textId="0E29B21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/&lt;x&gt;/Entry/MCDataGroupID</w:t>
      </w:r>
      <w:r>
        <w:rPr>
          <w:noProof/>
        </w:rPr>
        <w:tab/>
      </w:r>
      <w:r>
        <w:rPr>
          <w:noProof/>
        </w:rPr>
        <w:fldChar w:fldCharType="begin"/>
      </w:r>
      <w:r>
        <w:rPr>
          <w:noProof/>
        </w:rPr>
        <w:instrText xml:space="preserve"> PAGEREF _Toc176344748 \h </w:instrText>
      </w:r>
      <w:r>
        <w:rPr>
          <w:noProof/>
        </w:rPr>
      </w:r>
      <w:r>
        <w:rPr>
          <w:noProof/>
        </w:rPr>
        <w:fldChar w:fldCharType="separate"/>
      </w:r>
      <w:r>
        <w:rPr>
          <w:noProof/>
        </w:rPr>
        <w:t>167</w:t>
      </w:r>
      <w:r>
        <w:rPr>
          <w:noProof/>
        </w:rPr>
        <w:fldChar w:fldCharType="end"/>
      </w:r>
    </w:p>
    <w:p w14:paraId="5D6AF70E" w14:textId="3E75542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Network/MCDataGroup</w:t>
      </w:r>
      <w:r>
        <w:rPr>
          <w:noProof/>
          <w:lang w:eastAsia="ko-KR"/>
        </w:rPr>
        <w:t>List</w:t>
      </w:r>
      <w:r>
        <w:rPr>
          <w:noProof/>
        </w:rPr>
        <w:t>/&lt;x&gt;/Entry/DisplayName</w:t>
      </w:r>
      <w:r>
        <w:rPr>
          <w:noProof/>
        </w:rPr>
        <w:tab/>
      </w:r>
      <w:r>
        <w:rPr>
          <w:noProof/>
        </w:rPr>
        <w:fldChar w:fldCharType="begin"/>
      </w:r>
      <w:r>
        <w:rPr>
          <w:noProof/>
        </w:rPr>
        <w:instrText xml:space="preserve"> PAGEREF _Toc176344749 \h </w:instrText>
      </w:r>
      <w:r>
        <w:rPr>
          <w:noProof/>
        </w:rPr>
      </w:r>
      <w:r>
        <w:rPr>
          <w:noProof/>
        </w:rPr>
        <w:fldChar w:fldCharType="separate"/>
      </w:r>
      <w:r>
        <w:rPr>
          <w:noProof/>
        </w:rPr>
        <w:t>167</w:t>
      </w:r>
      <w:r>
        <w:rPr>
          <w:noProof/>
        </w:rPr>
        <w:fldChar w:fldCharType="end"/>
      </w:r>
    </w:p>
    <w:p w14:paraId="6B94B830" w14:textId="7CAB938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_Toc176344750 \h </w:instrText>
      </w:r>
      <w:r>
        <w:rPr>
          <w:noProof/>
        </w:rPr>
      </w:r>
      <w:r>
        <w:rPr>
          <w:noProof/>
        </w:rPr>
        <w:fldChar w:fldCharType="separate"/>
      </w:r>
      <w:r>
        <w:rPr>
          <w:noProof/>
        </w:rPr>
        <w:t>168</w:t>
      </w:r>
      <w:r>
        <w:rPr>
          <w:noProof/>
        </w:rPr>
        <w:fldChar w:fldCharType="end"/>
      </w:r>
    </w:p>
    <w:p w14:paraId="436AFD0D" w14:textId="4DED5F9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_Toc176344751 \h </w:instrText>
      </w:r>
      <w:r>
        <w:rPr>
          <w:noProof/>
        </w:rPr>
      </w:r>
      <w:r>
        <w:rPr>
          <w:noProof/>
        </w:rPr>
        <w:fldChar w:fldCharType="separate"/>
      </w:r>
      <w:r>
        <w:rPr>
          <w:noProof/>
        </w:rPr>
        <w:t>168</w:t>
      </w:r>
      <w:r>
        <w:rPr>
          <w:noProof/>
        </w:rPr>
        <w:fldChar w:fldCharType="end"/>
      </w:r>
    </w:p>
    <w:p w14:paraId="7A7AC00C" w14:textId="5EEFC7F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/&lt;x&gt;/Entry/GMSServID</w:t>
      </w:r>
      <w:r>
        <w:rPr>
          <w:noProof/>
        </w:rPr>
        <w:tab/>
      </w:r>
      <w:r>
        <w:rPr>
          <w:noProof/>
        </w:rPr>
        <w:fldChar w:fldCharType="begin"/>
      </w:r>
      <w:r>
        <w:rPr>
          <w:noProof/>
        </w:rPr>
        <w:instrText xml:space="preserve"> PAGEREF _Toc176344752 \h </w:instrText>
      </w:r>
      <w:r>
        <w:rPr>
          <w:noProof/>
        </w:rPr>
      </w:r>
      <w:r>
        <w:rPr>
          <w:noProof/>
        </w:rPr>
        <w:fldChar w:fldCharType="separate"/>
      </w:r>
      <w:r>
        <w:rPr>
          <w:noProof/>
        </w:rPr>
        <w:t>168</w:t>
      </w:r>
      <w:r>
        <w:rPr>
          <w:noProof/>
        </w:rPr>
        <w:fldChar w:fldCharType="end"/>
      </w:r>
    </w:p>
    <w:p w14:paraId="522694E1" w14:textId="2D4A0DC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_Toc176344753 \h </w:instrText>
      </w:r>
      <w:r>
        <w:rPr>
          <w:noProof/>
        </w:rPr>
      </w:r>
      <w:r>
        <w:rPr>
          <w:noProof/>
        </w:rPr>
        <w:fldChar w:fldCharType="separate"/>
      </w:r>
      <w:r>
        <w:rPr>
          <w:noProof/>
        </w:rPr>
        <w:t>168</w:t>
      </w:r>
      <w:r>
        <w:rPr>
          <w:noProof/>
        </w:rPr>
        <w:fldChar w:fldCharType="end"/>
      </w:r>
    </w:p>
    <w:p w14:paraId="2D2A53C8" w14:textId="2700377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_Toc176344754 \h </w:instrText>
      </w:r>
      <w:r>
        <w:rPr>
          <w:noProof/>
        </w:rPr>
      </w:r>
      <w:r>
        <w:rPr>
          <w:noProof/>
        </w:rPr>
        <w:fldChar w:fldCharType="separate"/>
      </w:r>
      <w:r>
        <w:rPr>
          <w:noProof/>
        </w:rPr>
        <w:t>168</w:t>
      </w:r>
      <w:r>
        <w:rPr>
          <w:noProof/>
        </w:rPr>
        <w:fldChar w:fldCharType="end"/>
      </w:r>
    </w:p>
    <w:p w14:paraId="4BDCE38A" w14:textId="176725C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_Toc176344755 \h </w:instrText>
      </w:r>
      <w:r>
        <w:rPr>
          <w:noProof/>
        </w:rPr>
      </w:r>
      <w:r>
        <w:rPr>
          <w:noProof/>
        </w:rPr>
        <w:fldChar w:fldCharType="separate"/>
      </w:r>
      <w:r>
        <w:rPr>
          <w:noProof/>
        </w:rPr>
        <w:t>168</w:t>
      </w:r>
      <w:r>
        <w:rPr>
          <w:noProof/>
        </w:rPr>
        <w:fldChar w:fldCharType="end"/>
      </w:r>
    </w:p>
    <w:p w14:paraId="741214B3" w14:textId="102502E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/&lt;x&gt;/Entry/GroupKMSURI</w:t>
      </w:r>
      <w:r>
        <w:rPr>
          <w:noProof/>
        </w:rPr>
        <w:tab/>
      </w:r>
      <w:r>
        <w:rPr>
          <w:noProof/>
        </w:rPr>
        <w:fldChar w:fldCharType="begin"/>
      </w:r>
      <w:r>
        <w:rPr>
          <w:noProof/>
        </w:rPr>
        <w:instrText xml:space="preserve"> PAGEREF _Toc176344756 \h </w:instrText>
      </w:r>
      <w:r>
        <w:rPr>
          <w:noProof/>
        </w:rPr>
      </w:r>
      <w:r>
        <w:rPr>
          <w:noProof/>
        </w:rPr>
        <w:fldChar w:fldCharType="separate"/>
      </w:r>
      <w:r>
        <w:rPr>
          <w:noProof/>
        </w:rPr>
        <w:t>168</w:t>
      </w:r>
      <w:r>
        <w:rPr>
          <w:noProof/>
        </w:rPr>
        <w:fldChar w:fldCharType="end"/>
      </w:r>
    </w:p>
    <w:p w14:paraId="74B1029F" w14:textId="100F817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_Toc176344757 \h </w:instrText>
      </w:r>
      <w:r>
        <w:rPr>
          <w:noProof/>
        </w:rPr>
      </w:r>
      <w:r>
        <w:rPr>
          <w:noProof/>
        </w:rPr>
        <w:fldChar w:fldCharType="separate"/>
      </w:r>
      <w:r>
        <w:rPr>
          <w:noProof/>
        </w:rPr>
        <w:t>168</w:t>
      </w:r>
      <w:r>
        <w:rPr>
          <w:noProof/>
        </w:rPr>
        <w:fldChar w:fldCharType="end"/>
      </w:r>
    </w:p>
    <w:p w14:paraId="45BE87AC" w14:textId="240234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_Toc176344758 \h </w:instrText>
      </w:r>
      <w:r>
        <w:rPr>
          <w:noProof/>
        </w:rPr>
      </w:r>
      <w:r>
        <w:rPr>
          <w:noProof/>
        </w:rPr>
        <w:fldChar w:fldCharType="separate"/>
      </w:r>
      <w:r>
        <w:rPr>
          <w:noProof/>
        </w:rPr>
        <w:t>169</w:t>
      </w:r>
      <w:r>
        <w:rPr>
          <w:noProof/>
        </w:rPr>
        <w:fldChar w:fldCharType="end"/>
      </w:r>
    </w:p>
    <w:p w14:paraId="39679957" w14:textId="07D263B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_Toc176344759 \h </w:instrText>
      </w:r>
      <w:r>
        <w:rPr>
          <w:noProof/>
        </w:rPr>
      </w:r>
      <w:r>
        <w:rPr>
          <w:noProof/>
        </w:rPr>
        <w:fldChar w:fldCharType="separate"/>
      </w:r>
      <w:r>
        <w:rPr>
          <w:noProof/>
        </w:rPr>
        <w:t>169</w:t>
      </w:r>
      <w:r>
        <w:rPr>
          <w:noProof/>
        </w:rPr>
        <w:fldChar w:fldCharType="end"/>
      </w:r>
    </w:p>
    <w:p w14:paraId="56727FDD" w14:textId="0D881E7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_Toc176344760 \h </w:instrText>
      </w:r>
      <w:r>
        <w:rPr>
          <w:noProof/>
        </w:rPr>
      </w:r>
      <w:r>
        <w:rPr>
          <w:noProof/>
        </w:rPr>
        <w:fldChar w:fldCharType="separate"/>
      </w:r>
      <w:r>
        <w:rPr>
          <w:noProof/>
        </w:rPr>
        <w:t>169</w:t>
      </w:r>
      <w:r>
        <w:rPr>
          <w:noProof/>
        </w:rPr>
        <w:fldChar w:fldCharType="end"/>
      </w:r>
    </w:p>
    <w:p w14:paraId="01A01249" w14:textId="0E6B674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Network/ImplicitAffiliations/&lt;x&gt;/Entry/MCDataGroupID</w:t>
      </w:r>
      <w:r>
        <w:rPr>
          <w:noProof/>
        </w:rPr>
        <w:tab/>
      </w:r>
      <w:r>
        <w:rPr>
          <w:noProof/>
        </w:rPr>
        <w:fldChar w:fldCharType="begin"/>
      </w:r>
      <w:r>
        <w:rPr>
          <w:noProof/>
        </w:rPr>
        <w:instrText xml:space="preserve"> PAGEREF _Toc176344761 \h </w:instrText>
      </w:r>
      <w:r>
        <w:rPr>
          <w:noProof/>
        </w:rPr>
      </w:r>
      <w:r>
        <w:rPr>
          <w:noProof/>
        </w:rPr>
        <w:fldChar w:fldCharType="separate"/>
      </w:r>
      <w:r>
        <w:rPr>
          <w:noProof/>
        </w:rPr>
        <w:t>169</w:t>
      </w:r>
      <w:r>
        <w:rPr>
          <w:noProof/>
        </w:rPr>
        <w:fldChar w:fldCharType="end"/>
      </w:r>
    </w:p>
    <w:p w14:paraId="74EA3B8E" w14:textId="792623A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10.2.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_Toc176344762 \h </w:instrText>
      </w:r>
      <w:r>
        <w:rPr>
          <w:noProof/>
        </w:rPr>
      </w:r>
      <w:r>
        <w:rPr>
          <w:noProof/>
        </w:rPr>
        <w:fldChar w:fldCharType="separate"/>
      </w:r>
      <w:r>
        <w:rPr>
          <w:noProof/>
        </w:rPr>
        <w:t>170</w:t>
      </w:r>
      <w:r>
        <w:rPr>
          <w:noProof/>
        </w:rPr>
        <w:fldChar w:fldCharType="end"/>
      </w:r>
    </w:p>
    <w:p w14:paraId="58FBA9E7" w14:textId="423FE31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_Toc176344763 \h </w:instrText>
      </w:r>
      <w:r>
        <w:rPr>
          <w:noProof/>
        </w:rPr>
      </w:r>
      <w:r>
        <w:rPr>
          <w:noProof/>
        </w:rPr>
        <w:fldChar w:fldCharType="separate"/>
      </w:r>
      <w:r>
        <w:rPr>
          <w:noProof/>
        </w:rPr>
        <w:t>170</w:t>
      </w:r>
      <w:r>
        <w:rPr>
          <w:noProof/>
        </w:rPr>
        <w:fldChar w:fldCharType="end"/>
      </w:r>
    </w:p>
    <w:p w14:paraId="49B1D6EA" w14:textId="1D07246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_Toc176344764 \h </w:instrText>
      </w:r>
      <w:r>
        <w:rPr>
          <w:noProof/>
        </w:rPr>
      </w:r>
      <w:r>
        <w:rPr>
          <w:noProof/>
        </w:rPr>
        <w:fldChar w:fldCharType="separate"/>
      </w:r>
      <w:r>
        <w:rPr>
          <w:noProof/>
        </w:rPr>
        <w:t>170</w:t>
      </w:r>
      <w:r>
        <w:rPr>
          <w:noProof/>
        </w:rPr>
        <w:fldChar w:fldCharType="end"/>
      </w:r>
    </w:p>
    <w:p w14:paraId="468E9A3C" w14:textId="645B133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2.63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_Toc176344765 \h </w:instrText>
      </w:r>
      <w:r>
        <w:rPr>
          <w:noProof/>
        </w:rPr>
      </w:r>
      <w:r>
        <w:rPr>
          <w:noProof/>
        </w:rPr>
        <w:fldChar w:fldCharType="separate"/>
      </w:r>
      <w:r>
        <w:rPr>
          <w:noProof/>
        </w:rPr>
        <w:t>170</w:t>
      </w:r>
      <w:r>
        <w:rPr>
          <w:noProof/>
        </w:rPr>
        <w:fldChar w:fldCharType="end"/>
      </w:r>
    </w:p>
    <w:p w14:paraId="67BFD7B8" w14:textId="1E71A67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Network/PresenceStatus/&lt;x&gt;/Entry/MCDataID</w:t>
      </w:r>
      <w:r>
        <w:rPr>
          <w:noProof/>
        </w:rPr>
        <w:tab/>
      </w:r>
      <w:r>
        <w:rPr>
          <w:noProof/>
        </w:rPr>
        <w:fldChar w:fldCharType="begin"/>
      </w:r>
      <w:r>
        <w:rPr>
          <w:noProof/>
        </w:rPr>
        <w:instrText xml:space="preserve"> PAGEREF _Toc176344766 \h </w:instrText>
      </w:r>
      <w:r>
        <w:rPr>
          <w:noProof/>
        </w:rPr>
      </w:r>
      <w:r>
        <w:rPr>
          <w:noProof/>
        </w:rPr>
        <w:fldChar w:fldCharType="separate"/>
      </w:r>
      <w:r>
        <w:rPr>
          <w:noProof/>
        </w:rPr>
        <w:t>170</w:t>
      </w:r>
      <w:r>
        <w:rPr>
          <w:noProof/>
        </w:rPr>
        <w:fldChar w:fldCharType="end"/>
      </w:r>
    </w:p>
    <w:p w14:paraId="45C3AB93" w14:textId="5EBE9D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_Toc176344767 \h </w:instrText>
      </w:r>
      <w:r>
        <w:rPr>
          <w:noProof/>
        </w:rPr>
      </w:r>
      <w:r>
        <w:rPr>
          <w:noProof/>
        </w:rPr>
        <w:fldChar w:fldCharType="separate"/>
      </w:r>
      <w:r>
        <w:rPr>
          <w:noProof/>
        </w:rPr>
        <w:t>171</w:t>
      </w:r>
      <w:r>
        <w:rPr>
          <w:noProof/>
        </w:rPr>
        <w:fldChar w:fldCharType="end"/>
      </w:r>
    </w:p>
    <w:p w14:paraId="7E99F84C" w14:textId="479F391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Network/RemoteGroupChange</w:t>
      </w:r>
      <w:r>
        <w:rPr>
          <w:noProof/>
        </w:rPr>
        <w:tab/>
      </w:r>
      <w:r>
        <w:rPr>
          <w:noProof/>
        </w:rPr>
        <w:fldChar w:fldCharType="begin"/>
      </w:r>
      <w:r>
        <w:rPr>
          <w:noProof/>
        </w:rPr>
        <w:instrText xml:space="preserve"> PAGEREF _Toc176344768 \h </w:instrText>
      </w:r>
      <w:r>
        <w:rPr>
          <w:noProof/>
        </w:rPr>
      </w:r>
      <w:r>
        <w:rPr>
          <w:noProof/>
        </w:rPr>
        <w:fldChar w:fldCharType="separate"/>
      </w:r>
      <w:r>
        <w:rPr>
          <w:noProof/>
        </w:rPr>
        <w:t>171</w:t>
      </w:r>
      <w:r>
        <w:rPr>
          <w:noProof/>
        </w:rPr>
        <w:fldChar w:fldCharType="end"/>
      </w:r>
    </w:p>
    <w:p w14:paraId="73D769E7" w14:textId="7EFBD04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w:t>
      </w:r>
      <w:r>
        <w:rPr>
          <w:noProof/>
        </w:rPr>
        <w:tab/>
      </w:r>
      <w:r>
        <w:rPr>
          <w:noProof/>
        </w:rPr>
        <w:fldChar w:fldCharType="begin"/>
      </w:r>
      <w:r>
        <w:rPr>
          <w:noProof/>
        </w:rPr>
        <w:instrText xml:space="preserve"> PAGEREF _Toc176344769 \h </w:instrText>
      </w:r>
      <w:r>
        <w:rPr>
          <w:noProof/>
        </w:rPr>
      </w:r>
      <w:r>
        <w:rPr>
          <w:noProof/>
        </w:rPr>
        <w:fldChar w:fldCharType="separate"/>
      </w:r>
      <w:r>
        <w:rPr>
          <w:noProof/>
        </w:rPr>
        <w:t>171</w:t>
      </w:r>
      <w:r>
        <w:rPr>
          <w:noProof/>
        </w:rPr>
        <w:fldChar w:fldCharType="end"/>
      </w:r>
    </w:p>
    <w:p w14:paraId="2A06AB25" w14:textId="163563E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Network/RemoteGroupChange/&lt;x&gt;/Entry</w:t>
      </w:r>
      <w:r>
        <w:rPr>
          <w:noProof/>
        </w:rPr>
        <w:tab/>
      </w:r>
      <w:r>
        <w:rPr>
          <w:noProof/>
        </w:rPr>
        <w:fldChar w:fldCharType="begin"/>
      </w:r>
      <w:r>
        <w:rPr>
          <w:noProof/>
        </w:rPr>
        <w:instrText xml:space="preserve"> PAGEREF _Toc176344770 \h </w:instrText>
      </w:r>
      <w:r>
        <w:rPr>
          <w:noProof/>
        </w:rPr>
      </w:r>
      <w:r>
        <w:rPr>
          <w:noProof/>
        </w:rPr>
        <w:fldChar w:fldCharType="separate"/>
      </w:r>
      <w:r>
        <w:rPr>
          <w:noProof/>
        </w:rPr>
        <w:t>171</w:t>
      </w:r>
      <w:r>
        <w:rPr>
          <w:noProof/>
        </w:rPr>
        <w:fldChar w:fldCharType="end"/>
      </w:r>
    </w:p>
    <w:p w14:paraId="5CE07764" w14:textId="5E0675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Network/RemoteGroupChange/&lt;x&gt;/Entry/MCDataID</w:t>
      </w:r>
      <w:r>
        <w:rPr>
          <w:noProof/>
        </w:rPr>
        <w:tab/>
      </w:r>
      <w:r>
        <w:rPr>
          <w:noProof/>
        </w:rPr>
        <w:fldChar w:fldCharType="begin"/>
      </w:r>
      <w:r>
        <w:rPr>
          <w:noProof/>
        </w:rPr>
        <w:instrText xml:space="preserve"> PAGEREF _Toc176344771 \h </w:instrText>
      </w:r>
      <w:r>
        <w:rPr>
          <w:noProof/>
        </w:rPr>
      </w:r>
      <w:r>
        <w:rPr>
          <w:noProof/>
        </w:rPr>
        <w:fldChar w:fldCharType="separate"/>
      </w:r>
      <w:r>
        <w:rPr>
          <w:noProof/>
        </w:rPr>
        <w:t>171</w:t>
      </w:r>
      <w:r>
        <w:rPr>
          <w:noProof/>
        </w:rPr>
        <w:fldChar w:fldCharType="end"/>
      </w:r>
    </w:p>
    <w:p w14:paraId="2A512613" w14:textId="76A7E88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Network/RemoteGroupChange/&lt;x&gt;/Entry/DisplayName</w:t>
      </w:r>
      <w:r>
        <w:rPr>
          <w:noProof/>
        </w:rPr>
        <w:tab/>
      </w:r>
      <w:r>
        <w:rPr>
          <w:noProof/>
        </w:rPr>
        <w:fldChar w:fldCharType="begin"/>
      </w:r>
      <w:r>
        <w:rPr>
          <w:noProof/>
        </w:rPr>
        <w:instrText xml:space="preserve"> PAGEREF _Toc176344772 \h </w:instrText>
      </w:r>
      <w:r>
        <w:rPr>
          <w:noProof/>
        </w:rPr>
      </w:r>
      <w:r>
        <w:rPr>
          <w:noProof/>
        </w:rPr>
        <w:fldChar w:fldCharType="separate"/>
      </w:r>
      <w:r>
        <w:rPr>
          <w:noProof/>
        </w:rPr>
        <w:t>172</w:t>
      </w:r>
      <w:r>
        <w:rPr>
          <w:noProof/>
        </w:rPr>
        <w:fldChar w:fldCharType="end"/>
      </w:r>
    </w:p>
    <w:p w14:paraId="062E6C37" w14:textId="3F08337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_Toc176344773 \h </w:instrText>
      </w:r>
      <w:r>
        <w:rPr>
          <w:noProof/>
        </w:rPr>
      </w:r>
      <w:r>
        <w:rPr>
          <w:noProof/>
        </w:rPr>
        <w:fldChar w:fldCharType="separate"/>
      </w:r>
      <w:r>
        <w:rPr>
          <w:noProof/>
        </w:rPr>
        <w:t>172</w:t>
      </w:r>
      <w:r>
        <w:rPr>
          <w:noProof/>
        </w:rPr>
        <w:fldChar w:fldCharType="end"/>
      </w:r>
    </w:p>
    <w:p w14:paraId="3DFA2E22" w14:textId="41E83A0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w:t>
      </w:r>
      <w:r>
        <w:rPr>
          <w:noProof/>
        </w:rPr>
        <w:tab/>
      </w:r>
      <w:r>
        <w:rPr>
          <w:noProof/>
        </w:rPr>
        <w:fldChar w:fldCharType="begin"/>
      </w:r>
      <w:r>
        <w:rPr>
          <w:noProof/>
        </w:rPr>
        <w:instrText xml:space="preserve"> PAGEREF _Toc176344774 \h </w:instrText>
      </w:r>
      <w:r>
        <w:rPr>
          <w:noProof/>
        </w:rPr>
      </w:r>
      <w:r>
        <w:rPr>
          <w:noProof/>
        </w:rPr>
        <w:fldChar w:fldCharType="separate"/>
      </w:r>
      <w:r>
        <w:rPr>
          <w:noProof/>
        </w:rPr>
        <w:t>172</w:t>
      </w:r>
      <w:r>
        <w:rPr>
          <w:noProof/>
        </w:rPr>
        <w:fldChar w:fldCharType="end"/>
      </w:r>
    </w:p>
    <w:p w14:paraId="41C89203" w14:textId="1AACD14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Network/ConversationManagement/GroupHangTime</w:t>
      </w:r>
      <w:r>
        <w:rPr>
          <w:noProof/>
        </w:rPr>
        <w:tab/>
      </w:r>
      <w:r>
        <w:rPr>
          <w:noProof/>
        </w:rPr>
        <w:fldChar w:fldCharType="begin"/>
      </w:r>
      <w:r>
        <w:rPr>
          <w:noProof/>
        </w:rPr>
        <w:instrText xml:space="preserve"> PAGEREF _Toc176344775 \h </w:instrText>
      </w:r>
      <w:r>
        <w:rPr>
          <w:noProof/>
        </w:rPr>
      </w:r>
      <w:r>
        <w:rPr>
          <w:noProof/>
        </w:rPr>
        <w:fldChar w:fldCharType="separate"/>
      </w:r>
      <w:r>
        <w:rPr>
          <w:noProof/>
        </w:rPr>
        <w:t>172</w:t>
      </w:r>
      <w:r>
        <w:rPr>
          <w:noProof/>
        </w:rPr>
        <w:fldChar w:fldCharType="end"/>
      </w:r>
    </w:p>
    <w:p w14:paraId="469657C1" w14:textId="7319B68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GroupHangTime/&lt;x&gt;</w:t>
      </w:r>
      <w:r>
        <w:rPr>
          <w:noProof/>
        </w:rPr>
        <w:tab/>
      </w:r>
      <w:r>
        <w:rPr>
          <w:noProof/>
        </w:rPr>
        <w:fldChar w:fldCharType="begin"/>
      </w:r>
      <w:r>
        <w:rPr>
          <w:noProof/>
        </w:rPr>
        <w:instrText xml:space="preserve"> PAGEREF _Toc176344776 \h </w:instrText>
      </w:r>
      <w:r>
        <w:rPr>
          <w:noProof/>
        </w:rPr>
      </w:r>
      <w:r>
        <w:rPr>
          <w:noProof/>
        </w:rPr>
        <w:fldChar w:fldCharType="separate"/>
      </w:r>
      <w:r>
        <w:rPr>
          <w:noProof/>
        </w:rPr>
        <w:t>173</w:t>
      </w:r>
      <w:r>
        <w:rPr>
          <w:noProof/>
        </w:rPr>
        <w:fldChar w:fldCharType="end"/>
      </w:r>
    </w:p>
    <w:p w14:paraId="10B158B7" w14:textId="22E464B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2.75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GroupHangTime/&lt;x&gt;/Entry</w:t>
      </w:r>
      <w:r>
        <w:rPr>
          <w:noProof/>
        </w:rPr>
        <w:tab/>
      </w:r>
      <w:r>
        <w:rPr>
          <w:noProof/>
        </w:rPr>
        <w:fldChar w:fldCharType="begin"/>
      </w:r>
      <w:r>
        <w:rPr>
          <w:noProof/>
        </w:rPr>
        <w:instrText xml:space="preserve"> PAGEREF _Toc176344777 \h </w:instrText>
      </w:r>
      <w:r>
        <w:rPr>
          <w:noProof/>
        </w:rPr>
      </w:r>
      <w:r>
        <w:rPr>
          <w:noProof/>
        </w:rPr>
        <w:fldChar w:fldCharType="separate"/>
      </w:r>
      <w:r>
        <w:rPr>
          <w:noProof/>
        </w:rPr>
        <w:t>173</w:t>
      </w:r>
      <w:r>
        <w:rPr>
          <w:noProof/>
        </w:rPr>
        <w:fldChar w:fldCharType="end"/>
      </w:r>
    </w:p>
    <w:p w14:paraId="7EA51089" w14:textId="626080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GroupHangTime/&lt;x&gt;/Entry/MCDataGroupID</w:t>
      </w:r>
      <w:r>
        <w:rPr>
          <w:noProof/>
        </w:rPr>
        <w:tab/>
      </w:r>
      <w:r>
        <w:rPr>
          <w:noProof/>
        </w:rPr>
        <w:fldChar w:fldCharType="begin"/>
      </w:r>
      <w:r>
        <w:rPr>
          <w:noProof/>
        </w:rPr>
        <w:instrText xml:space="preserve"> PAGEREF _Toc176344778 \h </w:instrText>
      </w:r>
      <w:r>
        <w:rPr>
          <w:noProof/>
        </w:rPr>
      </w:r>
      <w:r>
        <w:rPr>
          <w:noProof/>
        </w:rPr>
        <w:fldChar w:fldCharType="separate"/>
      </w:r>
      <w:r>
        <w:rPr>
          <w:noProof/>
        </w:rPr>
        <w:t>173</w:t>
      </w:r>
      <w:r>
        <w:rPr>
          <w:noProof/>
        </w:rPr>
        <w:fldChar w:fldCharType="end"/>
      </w:r>
    </w:p>
    <w:p w14:paraId="1D78507B" w14:textId="3D892E7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GroupHangTime/&lt;x&gt;/Entry/DisplayName</w:t>
      </w:r>
      <w:r>
        <w:rPr>
          <w:noProof/>
        </w:rPr>
        <w:tab/>
      </w:r>
      <w:r>
        <w:rPr>
          <w:noProof/>
        </w:rPr>
        <w:fldChar w:fldCharType="begin"/>
      </w:r>
      <w:r>
        <w:rPr>
          <w:noProof/>
        </w:rPr>
        <w:instrText xml:space="preserve"> PAGEREF _Toc176344779 \h </w:instrText>
      </w:r>
      <w:r>
        <w:rPr>
          <w:noProof/>
        </w:rPr>
      </w:r>
      <w:r>
        <w:rPr>
          <w:noProof/>
        </w:rPr>
        <w:fldChar w:fldCharType="separate"/>
      </w:r>
      <w:r>
        <w:rPr>
          <w:noProof/>
        </w:rPr>
        <w:t>173</w:t>
      </w:r>
      <w:r>
        <w:rPr>
          <w:noProof/>
        </w:rPr>
        <w:fldChar w:fldCharType="end"/>
      </w:r>
    </w:p>
    <w:p w14:paraId="2BB44A23" w14:textId="2F90967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10.2.78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GroupHangTime/&lt;x&gt;/Entry/HangTime</w:t>
      </w:r>
      <w:r>
        <w:rPr>
          <w:noProof/>
        </w:rPr>
        <w:tab/>
      </w:r>
      <w:r>
        <w:rPr>
          <w:noProof/>
        </w:rPr>
        <w:fldChar w:fldCharType="begin"/>
      </w:r>
      <w:r>
        <w:rPr>
          <w:noProof/>
        </w:rPr>
        <w:instrText xml:space="preserve"> PAGEREF _Toc176344780 \h </w:instrText>
      </w:r>
      <w:r>
        <w:rPr>
          <w:noProof/>
        </w:rPr>
      </w:r>
      <w:r>
        <w:rPr>
          <w:noProof/>
        </w:rPr>
        <w:fldChar w:fldCharType="separate"/>
      </w:r>
      <w:r>
        <w:rPr>
          <w:noProof/>
        </w:rPr>
        <w:t>174</w:t>
      </w:r>
      <w:r>
        <w:rPr>
          <w:noProof/>
        </w:rPr>
        <w:fldChar w:fldCharType="end"/>
      </w:r>
    </w:p>
    <w:p w14:paraId="3E8CF72F" w14:textId="14684A9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w:t>
      </w:r>
      <w:r>
        <w:rPr>
          <w:noProof/>
        </w:rPr>
        <w:tab/>
      </w:r>
      <w:r>
        <w:rPr>
          <w:noProof/>
        </w:rPr>
        <w:fldChar w:fldCharType="begin"/>
      </w:r>
      <w:r>
        <w:rPr>
          <w:noProof/>
        </w:rPr>
        <w:instrText xml:space="preserve"> PAGEREF _Toc176344781 \h </w:instrText>
      </w:r>
      <w:r>
        <w:rPr>
          <w:noProof/>
        </w:rPr>
      </w:r>
      <w:r>
        <w:rPr>
          <w:noProof/>
        </w:rPr>
        <w:fldChar w:fldCharType="separate"/>
      </w:r>
      <w:r>
        <w:rPr>
          <w:noProof/>
        </w:rPr>
        <w:t>174</w:t>
      </w:r>
      <w:r>
        <w:rPr>
          <w:noProof/>
        </w:rPr>
        <w:fldChar w:fldCharType="end"/>
      </w:r>
    </w:p>
    <w:p w14:paraId="40F39114" w14:textId="1303B64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DeliveredDisposition/&lt;x&gt;</w:t>
      </w:r>
      <w:r>
        <w:rPr>
          <w:noProof/>
        </w:rPr>
        <w:tab/>
      </w:r>
      <w:r>
        <w:rPr>
          <w:noProof/>
        </w:rPr>
        <w:fldChar w:fldCharType="begin"/>
      </w:r>
      <w:r>
        <w:rPr>
          <w:noProof/>
        </w:rPr>
        <w:instrText xml:space="preserve"> PAGEREF _Toc176344782 \h </w:instrText>
      </w:r>
      <w:r>
        <w:rPr>
          <w:noProof/>
        </w:rPr>
      </w:r>
      <w:r>
        <w:rPr>
          <w:noProof/>
        </w:rPr>
        <w:fldChar w:fldCharType="separate"/>
      </w:r>
      <w:r>
        <w:rPr>
          <w:noProof/>
        </w:rPr>
        <w:t>174</w:t>
      </w:r>
      <w:r>
        <w:rPr>
          <w:noProof/>
        </w:rPr>
        <w:fldChar w:fldCharType="end"/>
      </w:r>
    </w:p>
    <w:p w14:paraId="5B117F49" w14:textId="766D30E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DeliveredDisposition/&lt;x&gt;/Entry</w:t>
      </w:r>
      <w:r>
        <w:rPr>
          <w:noProof/>
        </w:rPr>
        <w:tab/>
      </w:r>
      <w:r>
        <w:rPr>
          <w:noProof/>
        </w:rPr>
        <w:fldChar w:fldCharType="begin"/>
      </w:r>
      <w:r>
        <w:rPr>
          <w:noProof/>
        </w:rPr>
        <w:instrText xml:space="preserve"> PAGEREF _Toc176344783 \h </w:instrText>
      </w:r>
      <w:r>
        <w:rPr>
          <w:noProof/>
        </w:rPr>
      </w:r>
      <w:r>
        <w:rPr>
          <w:noProof/>
        </w:rPr>
        <w:fldChar w:fldCharType="separate"/>
      </w:r>
      <w:r>
        <w:rPr>
          <w:noProof/>
        </w:rPr>
        <w:t>174</w:t>
      </w:r>
      <w:r>
        <w:rPr>
          <w:noProof/>
        </w:rPr>
        <w:fldChar w:fldCharType="end"/>
      </w:r>
    </w:p>
    <w:p w14:paraId="494CF740" w14:textId="3D26F9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DeliveredDisposition/&lt;x&gt;/Entry/MCDataID</w:t>
      </w:r>
      <w:r>
        <w:rPr>
          <w:noProof/>
        </w:rPr>
        <w:tab/>
      </w:r>
      <w:r>
        <w:rPr>
          <w:noProof/>
        </w:rPr>
        <w:fldChar w:fldCharType="begin"/>
      </w:r>
      <w:r>
        <w:rPr>
          <w:noProof/>
        </w:rPr>
        <w:instrText xml:space="preserve"> PAGEREF _Toc176344784 \h </w:instrText>
      </w:r>
      <w:r>
        <w:rPr>
          <w:noProof/>
        </w:rPr>
      </w:r>
      <w:r>
        <w:rPr>
          <w:noProof/>
        </w:rPr>
        <w:fldChar w:fldCharType="separate"/>
      </w:r>
      <w:r>
        <w:rPr>
          <w:noProof/>
        </w:rPr>
        <w:t>175</w:t>
      </w:r>
      <w:r>
        <w:rPr>
          <w:noProof/>
        </w:rPr>
        <w:fldChar w:fldCharType="end"/>
      </w:r>
    </w:p>
    <w:p w14:paraId="28B62306" w14:textId="27D8696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DeliveredDisposition/&lt;x&gt;/Entry/DisplayName</w:t>
      </w:r>
      <w:r>
        <w:rPr>
          <w:noProof/>
        </w:rPr>
        <w:tab/>
      </w:r>
      <w:r>
        <w:rPr>
          <w:noProof/>
        </w:rPr>
        <w:fldChar w:fldCharType="begin"/>
      </w:r>
      <w:r>
        <w:rPr>
          <w:noProof/>
        </w:rPr>
        <w:instrText xml:space="preserve"> PAGEREF _Toc176344785 \h </w:instrText>
      </w:r>
      <w:r>
        <w:rPr>
          <w:noProof/>
        </w:rPr>
      </w:r>
      <w:r>
        <w:rPr>
          <w:noProof/>
        </w:rPr>
        <w:fldChar w:fldCharType="separate"/>
      </w:r>
      <w:r>
        <w:rPr>
          <w:noProof/>
        </w:rPr>
        <w:t>175</w:t>
      </w:r>
      <w:r>
        <w:rPr>
          <w:noProof/>
        </w:rPr>
        <w:fldChar w:fldCharType="end"/>
      </w:r>
    </w:p>
    <w:p w14:paraId="6E6A6FAC" w14:textId="680FC81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Network/ConversationManagement/ReadDisposition</w:t>
      </w:r>
      <w:r>
        <w:rPr>
          <w:noProof/>
        </w:rPr>
        <w:tab/>
      </w:r>
      <w:r>
        <w:rPr>
          <w:noProof/>
        </w:rPr>
        <w:fldChar w:fldCharType="begin"/>
      </w:r>
      <w:r>
        <w:rPr>
          <w:noProof/>
        </w:rPr>
        <w:instrText xml:space="preserve"> PAGEREF _Toc176344786 \h </w:instrText>
      </w:r>
      <w:r>
        <w:rPr>
          <w:noProof/>
        </w:rPr>
      </w:r>
      <w:r>
        <w:rPr>
          <w:noProof/>
        </w:rPr>
        <w:fldChar w:fldCharType="separate"/>
      </w:r>
      <w:r>
        <w:rPr>
          <w:noProof/>
        </w:rPr>
        <w:t>175</w:t>
      </w:r>
      <w:r>
        <w:rPr>
          <w:noProof/>
        </w:rPr>
        <w:fldChar w:fldCharType="end"/>
      </w:r>
    </w:p>
    <w:p w14:paraId="044B192B" w14:textId="278F3AE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ReadDisposition/&lt;x&gt;</w:t>
      </w:r>
      <w:r>
        <w:rPr>
          <w:noProof/>
        </w:rPr>
        <w:tab/>
      </w:r>
      <w:r>
        <w:rPr>
          <w:noProof/>
        </w:rPr>
        <w:fldChar w:fldCharType="begin"/>
      </w:r>
      <w:r>
        <w:rPr>
          <w:noProof/>
        </w:rPr>
        <w:instrText xml:space="preserve"> PAGEREF _Toc176344787 \h </w:instrText>
      </w:r>
      <w:r>
        <w:rPr>
          <w:noProof/>
        </w:rPr>
      </w:r>
      <w:r>
        <w:rPr>
          <w:noProof/>
        </w:rPr>
        <w:fldChar w:fldCharType="separate"/>
      </w:r>
      <w:r>
        <w:rPr>
          <w:noProof/>
        </w:rPr>
        <w:t>175</w:t>
      </w:r>
      <w:r>
        <w:rPr>
          <w:noProof/>
        </w:rPr>
        <w:fldChar w:fldCharType="end"/>
      </w:r>
    </w:p>
    <w:p w14:paraId="50112784" w14:textId="0D71969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ReadDisposition/&lt;x&gt;/Entry</w:t>
      </w:r>
      <w:r>
        <w:rPr>
          <w:noProof/>
        </w:rPr>
        <w:tab/>
      </w:r>
      <w:r>
        <w:rPr>
          <w:noProof/>
        </w:rPr>
        <w:fldChar w:fldCharType="begin"/>
      </w:r>
      <w:r>
        <w:rPr>
          <w:noProof/>
        </w:rPr>
        <w:instrText xml:space="preserve"> PAGEREF _Toc176344788 \h </w:instrText>
      </w:r>
      <w:r>
        <w:rPr>
          <w:noProof/>
        </w:rPr>
      </w:r>
      <w:r>
        <w:rPr>
          <w:noProof/>
        </w:rPr>
        <w:fldChar w:fldCharType="separate"/>
      </w:r>
      <w:r>
        <w:rPr>
          <w:noProof/>
        </w:rPr>
        <w:t>176</w:t>
      </w:r>
      <w:r>
        <w:rPr>
          <w:noProof/>
        </w:rPr>
        <w:fldChar w:fldCharType="end"/>
      </w:r>
    </w:p>
    <w:p w14:paraId="3D25C2D4" w14:textId="3F67958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ReadDisposition/&lt;x&gt;/Entry/MCDataID</w:t>
      </w:r>
      <w:r>
        <w:rPr>
          <w:noProof/>
        </w:rPr>
        <w:tab/>
      </w:r>
      <w:r>
        <w:rPr>
          <w:noProof/>
        </w:rPr>
        <w:fldChar w:fldCharType="begin"/>
      </w:r>
      <w:r>
        <w:rPr>
          <w:noProof/>
        </w:rPr>
        <w:instrText xml:space="preserve"> PAGEREF _Toc176344789 \h </w:instrText>
      </w:r>
      <w:r>
        <w:rPr>
          <w:noProof/>
        </w:rPr>
      </w:r>
      <w:r>
        <w:rPr>
          <w:noProof/>
        </w:rPr>
        <w:fldChar w:fldCharType="separate"/>
      </w:r>
      <w:r>
        <w:rPr>
          <w:noProof/>
        </w:rPr>
        <w:t>176</w:t>
      </w:r>
      <w:r>
        <w:rPr>
          <w:noProof/>
        </w:rPr>
        <w:fldChar w:fldCharType="end"/>
      </w:r>
    </w:p>
    <w:p w14:paraId="6CB00A9E" w14:textId="31BBB6C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ReadDisposition/&lt;x&gt;/Entry/DisplayName</w:t>
      </w:r>
      <w:r>
        <w:rPr>
          <w:noProof/>
        </w:rPr>
        <w:tab/>
      </w:r>
      <w:r>
        <w:rPr>
          <w:noProof/>
        </w:rPr>
        <w:fldChar w:fldCharType="begin"/>
      </w:r>
      <w:r>
        <w:rPr>
          <w:noProof/>
        </w:rPr>
        <w:instrText xml:space="preserve"> PAGEREF _Toc176344790 \h </w:instrText>
      </w:r>
      <w:r>
        <w:rPr>
          <w:noProof/>
        </w:rPr>
      </w:r>
      <w:r>
        <w:rPr>
          <w:noProof/>
        </w:rPr>
        <w:fldChar w:fldCharType="separate"/>
      </w:r>
      <w:r>
        <w:rPr>
          <w:noProof/>
        </w:rPr>
        <w:t>176</w:t>
      </w:r>
      <w:r>
        <w:rPr>
          <w:noProof/>
        </w:rPr>
        <w:fldChar w:fldCharType="end"/>
      </w:r>
    </w:p>
    <w:p w14:paraId="389433CE" w14:textId="521EBDD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2.89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/&lt;x&gt;/OnNetwork/OneToOneEmergencyAlert</w:t>
      </w:r>
      <w:r>
        <w:rPr>
          <w:noProof/>
        </w:rPr>
        <w:tab/>
      </w:r>
      <w:r>
        <w:rPr>
          <w:noProof/>
        </w:rPr>
        <w:fldChar w:fldCharType="begin"/>
      </w:r>
      <w:r>
        <w:rPr>
          <w:noProof/>
        </w:rPr>
        <w:instrText xml:space="preserve"> PAGEREF _Toc176344791 \h </w:instrText>
      </w:r>
      <w:r>
        <w:rPr>
          <w:noProof/>
        </w:rPr>
      </w:r>
      <w:r>
        <w:rPr>
          <w:noProof/>
        </w:rPr>
        <w:fldChar w:fldCharType="separate"/>
      </w:r>
      <w:r>
        <w:rPr>
          <w:noProof/>
        </w:rPr>
        <w:t>176</w:t>
      </w:r>
      <w:r>
        <w:rPr>
          <w:noProof/>
        </w:rPr>
        <w:fldChar w:fldCharType="end"/>
      </w:r>
    </w:p>
    <w:p w14:paraId="28942899" w14:textId="3363E5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.2.90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/&lt;x&gt;/OnNetwork/OneToOneEmergencyAlert/Entry</w:t>
      </w:r>
      <w:r>
        <w:rPr>
          <w:noProof/>
        </w:rPr>
        <w:tab/>
      </w:r>
      <w:r>
        <w:rPr>
          <w:noProof/>
        </w:rPr>
        <w:fldChar w:fldCharType="begin"/>
      </w:r>
      <w:r>
        <w:rPr>
          <w:noProof/>
        </w:rPr>
        <w:instrText xml:space="preserve"> PAGEREF _Toc176344792 \h </w:instrText>
      </w:r>
      <w:r>
        <w:rPr>
          <w:noProof/>
        </w:rPr>
      </w:r>
      <w:r>
        <w:rPr>
          <w:noProof/>
        </w:rPr>
        <w:fldChar w:fldCharType="separate"/>
      </w:r>
      <w:r>
        <w:rPr>
          <w:noProof/>
        </w:rPr>
        <w:t>177</w:t>
      </w:r>
      <w:r>
        <w:rPr>
          <w:noProof/>
        </w:rPr>
        <w:fldChar w:fldCharType="end"/>
      </w:r>
    </w:p>
    <w:p w14:paraId="56E6495A" w14:textId="5A51CED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/OnNetwork/OneToOneEmergencyAlert/Entry/ID</w:t>
      </w:r>
      <w:r>
        <w:rPr>
          <w:noProof/>
        </w:rPr>
        <w:tab/>
      </w:r>
      <w:r>
        <w:rPr>
          <w:noProof/>
        </w:rPr>
        <w:fldChar w:fldCharType="begin"/>
      </w:r>
      <w:r>
        <w:rPr>
          <w:noProof/>
        </w:rPr>
        <w:instrText xml:space="preserve"> PAGEREF _Toc176344793 \h </w:instrText>
      </w:r>
      <w:r>
        <w:rPr>
          <w:noProof/>
        </w:rPr>
      </w:r>
      <w:r>
        <w:rPr>
          <w:noProof/>
        </w:rPr>
        <w:fldChar w:fldCharType="separate"/>
      </w:r>
      <w:r>
        <w:rPr>
          <w:noProof/>
        </w:rPr>
        <w:t>177</w:t>
      </w:r>
      <w:r>
        <w:rPr>
          <w:noProof/>
        </w:rPr>
        <w:fldChar w:fldCharType="end"/>
      </w:r>
    </w:p>
    <w:p w14:paraId="5B98DE61" w14:textId="6E5C211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 DisplayName</w:t>
      </w:r>
      <w:r>
        <w:rPr>
          <w:noProof/>
        </w:rPr>
        <w:tab/>
      </w:r>
      <w:r>
        <w:rPr>
          <w:noProof/>
        </w:rPr>
        <w:fldChar w:fldCharType="begin"/>
      </w:r>
      <w:r>
        <w:rPr>
          <w:noProof/>
        </w:rPr>
        <w:instrText xml:space="preserve"> PAGEREF _Toc176344794 \h </w:instrText>
      </w:r>
      <w:r>
        <w:rPr>
          <w:noProof/>
        </w:rPr>
      </w:r>
      <w:r>
        <w:rPr>
          <w:noProof/>
        </w:rPr>
        <w:fldChar w:fldCharType="separate"/>
      </w:r>
      <w:r>
        <w:rPr>
          <w:noProof/>
        </w:rPr>
        <w:t>177</w:t>
      </w:r>
      <w:r>
        <w:rPr>
          <w:noProof/>
        </w:rPr>
        <w:fldChar w:fldCharType="end"/>
      </w:r>
    </w:p>
    <w:p w14:paraId="12982388" w14:textId="627CECD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/OnNetwork/OneToOneEmergencyAlert/Entry/Usage</w:t>
      </w:r>
      <w:r>
        <w:rPr>
          <w:noProof/>
        </w:rPr>
        <w:tab/>
      </w:r>
      <w:r>
        <w:rPr>
          <w:noProof/>
        </w:rPr>
        <w:fldChar w:fldCharType="begin"/>
      </w:r>
      <w:r>
        <w:rPr>
          <w:noProof/>
        </w:rPr>
        <w:instrText xml:space="preserve"> PAGEREF _Toc176344795 \h </w:instrText>
      </w:r>
      <w:r>
        <w:rPr>
          <w:noProof/>
        </w:rPr>
      </w:r>
      <w:r>
        <w:rPr>
          <w:noProof/>
        </w:rPr>
        <w:fldChar w:fldCharType="separate"/>
      </w:r>
      <w:r>
        <w:rPr>
          <w:noProof/>
        </w:rPr>
        <w:t>177</w:t>
      </w:r>
      <w:r>
        <w:rPr>
          <w:noProof/>
        </w:rPr>
        <w:fldChar w:fldCharType="end"/>
      </w:r>
    </w:p>
    <w:p w14:paraId="7197C848" w14:textId="6F47785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10.2.94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_Toc176344796 \h </w:instrText>
      </w:r>
      <w:r>
        <w:rPr>
          <w:noProof/>
        </w:rPr>
      </w:r>
      <w:r>
        <w:rPr>
          <w:noProof/>
        </w:rPr>
        <w:fldChar w:fldCharType="separate"/>
      </w:r>
      <w:r>
        <w:rPr>
          <w:noProof/>
        </w:rPr>
        <w:t>178</w:t>
      </w:r>
      <w:r>
        <w:rPr>
          <w:noProof/>
        </w:rPr>
        <w:fldChar w:fldCharType="end"/>
      </w:r>
    </w:p>
    <w:p w14:paraId="66EB74FB" w14:textId="6F99E6B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10.2.95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_Toc176344797 \h </w:instrText>
      </w:r>
      <w:r>
        <w:rPr>
          <w:noProof/>
        </w:rPr>
      </w:r>
      <w:r>
        <w:rPr>
          <w:noProof/>
        </w:rPr>
        <w:fldChar w:fldCharType="separate"/>
      </w:r>
      <w:r>
        <w:rPr>
          <w:noProof/>
        </w:rPr>
        <w:t>178</w:t>
      </w:r>
      <w:r>
        <w:rPr>
          <w:noProof/>
        </w:rPr>
        <w:fldChar w:fldCharType="end"/>
      </w:r>
    </w:p>
    <w:p w14:paraId="71F3A0B7" w14:textId="43905C0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10.2.96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_Toc176344798 \h </w:instrText>
      </w:r>
      <w:r>
        <w:rPr>
          <w:noProof/>
        </w:rPr>
      </w:r>
      <w:r>
        <w:rPr>
          <w:noProof/>
        </w:rPr>
        <w:fldChar w:fldCharType="separate"/>
      </w:r>
      <w:r>
        <w:rPr>
          <w:noProof/>
        </w:rPr>
        <w:t>178</w:t>
      </w:r>
      <w:r>
        <w:rPr>
          <w:noProof/>
        </w:rPr>
        <w:fldChar w:fldCharType="end"/>
      </w:r>
    </w:p>
    <w:p w14:paraId="2A697D06" w14:textId="20894CA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_Toc176344799 \h </w:instrText>
      </w:r>
      <w:r>
        <w:rPr>
          <w:noProof/>
        </w:rPr>
      </w:r>
      <w:r>
        <w:rPr>
          <w:noProof/>
        </w:rPr>
        <w:fldChar w:fldCharType="separate"/>
      </w:r>
      <w:r>
        <w:rPr>
          <w:noProof/>
        </w:rPr>
        <w:t>178</w:t>
      </w:r>
      <w:r>
        <w:rPr>
          <w:noProof/>
        </w:rPr>
        <w:fldChar w:fldCharType="end"/>
      </w:r>
    </w:p>
    <w:p w14:paraId="2BEE226D" w14:textId="11FE363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_Toc176344800 \h </w:instrText>
      </w:r>
      <w:r>
        <w:rPr>
          <w:noProof/>
        </w:rPr>
      </w:r>
      <w:r>
        <w:rPr>
          <w:noProof/>
        </w:rPr>
        <w:fldChar w:fldCharType="separate"/>
      </w:r>
      <w:r>
        <w:rPr>
          <w:noProof/>
        </w:rPr>
        <w:t>179</w:t>
      </w:r>
      <w:r>
        <w:rPr>
          <w:noProof/>
        </w:rPr>
        <w:fldChar w:fldCharType="end"/>
      </w:r>
    </w:p>
    <w:p w14:paraId="69AB81DE" w14:textId="5B29F5F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_Toc176344801 \h </w:instrText>
      </w:r>
      <w:r>
        <w:rPr>
          <w:noProof/>
        </w:rPr>
      </w:r>
      <w:r>
        <w:rPr>
          <w:noProof/>
        </w:rPr>
        <w:fldChar w:fldCharType="separate"/>
      </w:r>
      <w:r>
        <w:rPr>
          <w:noProof/>
        </w:rPr>
        <w:t>179</w:t>
      </w:r>
      <w:r>
        <w:rPr>
          <w:noProof/>
        </w:rPr>
        <w:fldChar w:fldCharType="end"/>
      </w:r>
    </w:p>
    <w:p w14:paraId="73A20C6B" w14:textId="1607446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/OffNetwork/MCDataGroup</w:t>
      </w:r>
      <w:r>
        <w:rPr>
          <w:noProof/>
          <w:lang w:eastAsia="ko-KR"/>
        </w:rPr>
        <w:t>List</w:t>
      </w:r>
      <w:r>
        <w:rPr>
          <w:noProof/>
        </w:rPr>
        <w:tab/>
      </w:r>
      <w:r>
        <w:rPr>
          <w:noProof/>
        </w:rPr>
        <w:fldChar w:fldCharType="begin"/>
      </w:r>
      <w:r>
        <w:rPr>
          <w:noProof/>
        </w:rPr>
        <w:instrText xml:space="preserve"> PAGEREF _Toc176344802 \h </w:instrText>
      </w:r>
      <w:r>
        <w:rPr>
          <w:noProof/>
        </w:rPr>
      </w:r>
      <w:r>
        <w:rPr>
          <w:noProof/>
        </w:rPr>
        <w:fldChar w:fldCharType="separate"/>
      </w:r>
      <w:r>
        <w:rPr>
          <w:noProof/>
        </w:rPr>
        <w:t>179</w:t>
      </w:r>
      <w:r>
        <w:rPr>
          <w:noProof/>
        </w:rPr>
        <w:fldChar w:fldCharType="end"/>
      </w:r>
    </w:p>
    <w:p w14:paraId="2AC35EDB" w14:textId="6C43BB5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w:t>
      </w:r>
      <w:r>
        <w:rPr>
          <w:noProof/>
        </w:rPr>
        <w:tab/>
      </w:r>
      <w:r>
        <w:rPr>
          <w:noProof/>
        </w:rPr>
        <w:fldChar w:fldCharType="begin"/>
      </w:r>
      <w:r>
        <w:rPr>
          <w:noProof/>
        </w:rPr>
        <w:instrText xml:space="preserve"> PAGEREF _Toc176344803 \h </w:instrText>
      </w:r>
      <w:r>
        <w:rPr>
          <w:noProof/>
        </w:rPr>
      </w:r>
      <w:r>
        <w:rPr>
          <w:noProof/>
        </w:rPr>
        <w:fldChar w:fldCharType="separate"/>
      </w:r>
      <w:r>
        <w:rPr>
          <w:noProof/>
        </w:rPr>
        <w:t>179</w:t>
      </w:r>
      <w:r>
        <w:rPr>
          <w:noProof/>
        </w:rPr>
        <w:fldChar w:fldCharType="end"/>
      </w:r>
    </w:p>
    <w:p w14:paraId="241AC64F" w14:textId="165838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2.102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w:t>
      </w:r>
      <w:r>
        <w:rPr>
          <w:noProof/>
        </w:rPr>
        <w:tab/>
      </w:r>
      <w:r>
        <w:rPr>
          <w:noProof/>
        </w:rPr>
        <w:fldChar w:fldCharType="begin"/>
      </w:r>
      <w:r>
        <w:rPr>
          <w:noProof/>
        </w:rPr>
        <w:instrText xml:space="preserve"> PAGEREF _Toc176344804 \h </w:instrText>
      </w:r>
      <w:r>
        <w:rPr>
          <w:noProof/>
        </w:rPr>
      </w:r>
      <w:r>
        <w:rPr>
          <w:noProof/>
        </w:rPr>
        <w:fldChar w:fldCharType="separate"/>
      </w:r>
      <w:r>
        <w:rPr>
          <w:noProof/>
        </w:rPr>
        <w:t>180</w:t>
      </w:r>
      <w:r>
        <w:rPr>
          <w:noProof/>
        </w:rPr>
        <w:fldChar w:fldCharType="end"/>
      </w:r>
    </w:p>
    <w:p w14:paraId="32369ADE" w14:textId="36A323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/&lt;x&gt;/Entry/MCDataGroupID</w:t>
      </w:r>
      <w:r>
        <w:rPr>
          <w:noProof/>
        </w:rPr>
        <w:tab/>
      </w:r>
      <w:r>
        <w:rPr>
          <w:noProof/>
        </w:rPr>
        <w:fldChar w:fldCharType="begin"/>
      </w:r>
      <w:r>
        <w:rPr>
          <w:noProof/>
        </w:rPr>
        <w:instrText xml:space="preserve"> PAGEREF _Toc176344805 \h </w:instrText>
      </w:r>
      <w:r>
        <w:rPr>
          <w:noProof/>
        </w:rPr>
      </w:r>
      <w:r>
        <w:rPr>
          <w:noProof/>
        </w:rPr>
        <w:fldChar w:fldCharType="separate"/>
      </w:r>
      <w:r>
        <w:rPr>
          <w:noProof/>
        </w:rPr>
        <w:t>180</w:t>
      </w:r>
      <w:r>
        <w:rPr>
          <w:noProof/>
        </w:rPr>
        <w:fldChar w:fldCharType="end"/>
      </w:r>
    </w:p>
    <w:p w14:paraId="73E00C24" w14:textId="43E11A1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/OffNetwork/MCDataGroup</w:t>
      </w:r>
      <w:r>
        <w:rPr>
          <w:noProof/>
          <w:lang w:eastAsia="ko-KR"/>
        </w:rPr>
        <w:t>List</w:t>
      </w:r>
      <w:r>
        <w:rPr>
          <w:noProof/>
        </w:rPr>
        <w:t>/&lt;x&gt;/Entry/DisplayName</w:t>
      </w:r>
      <w:r>
        <w:rPr>
          <w:noProof/>
        </w:rPr>
        <w:tab/>
      </w:r>
      <w:r>
        <w:rPr>
          <w:noProof/>
        </w:rPr>
        <w:fldChar w:fldCharType="begin"/>
      </w:r>
      <w:r>
        <w:rPr>
          <w:noProof/>
        </w:rPr>
        <w:instrText xml:space="preserve"> PAGEREF _Toc176344806 \h </w:instrText>
      </w:r>
      <w:r>
        <w:rPr>
          <w:noProof/>
        </w:rPr>
      </w:r>
      <w:r>
        <w:rPr>
          <w:noProof/>
        </w:rPr>
        <w:fldChar w:fldCharType="separate"/>
      </w:r>
      <w:r>
        <w:rPr>
          <w:noProof/>
        </w:rPr>
        <w:t>180</w:t>
      </w:r>
      <w:r>
        <w:rPr>
          <w:noProof/>
        </w:rPr>
        <w:fldChar w:fldCharType="end"/>
      </w:r>
    </w:p>
    <w:p w14:paraId="753EA494" w14:textId="2179D9D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_Toc176344807 \h </w:instrText>
      </w:r>
      <w:r>
        <w:rPr>
          <w:noProof/>
        </w:rPr>
      </w:r>
      <w:r>
        <w:rPr>
          <w:noProof/>
        </w:rPr>
        <w:fldChar w:fldCharType="separate"/>
      </w:r>
      <w:r>
        <w:rPr>
          <w:noProof/>
        </w:rPr>
        <w:t>180</w:t>
      </w:r>
      <w:r>
        <w:rPr>
          <w:noProof/>
        </w:rPr>
        <w:fldChar w:fldCharType="end"/>
      </w:r>
    </w:p>
    <w:p w14:paraId="7F3CCA5B" w14:textId="69DAEA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_Toc176344808 \h </w:instrText>
      </w:r>
      <w:r>
        <w:rPr>
          <w:noProof/>
        </w:rPr>
      </w:r>
      <w:r>
        <w:rPr>
          <w:noProof/>
        </w:rPr>
        <w:fldChar w:fldCharType="separate"/>
      </w:r>
      <w:r>
        <w:rPr>
          <w:noProof/>
        </w:rPr>
        <w:t>180</w:t>
      </w:r>
      <w:r>
        <w:rPr>
          <w:noProof/>
        </w:rPr>
        <w:fldChar w:fldCharType="end"/>
      </w:r>
    </w:p>
    <w:p w14:paraId="5A2C0A5B" w14:textId="400BFB8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/&lt;x&gt;/Entry/GMSServID</w:t>
      </w:r>
      <w:r>
        <w:rPr>
          <w:noProof/>
        </w:rPr>
        <w:tab/>
      </w:r>
      <w:r>
        <w:rPr>
          <w:noProof/>
        </w:rPr>
        <w:fldChar w:fldCharType="begin"/>
      </w:r>
      <w:r>
        <w:rPr>
          <w:noProof/>
        </w:rPr>
        <w:instrText xml:space="preserve"> PAGEREF _Toc176344809 \h </w:instrText>
      </w:r>
      <w:r>
        <w:rPr>
          <w:noProof/>
        </w:rPr>
      </w:r>
      <w:r>
        <w:rPr>
          <w:noProof/>
        </w:rPr>
        <w:fldChar w:fldCharType="separate"/>
      </w:r>
      <w:r>
        <w:rPr>
          <w:noProof/>
        </w:rPr>
        <w:t>180</w:t>
      </w:r>
      <w:r>
        <w:rPr>
          <w:noProof/>
        </w:rPr>
        <w:fldChar w:fldCharType="end"/>
      </w:r>
    </w:p>
    <w:p w14:paraId="6696244A" w14:textId="0D1197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_Toc176344810 \h </w:instrText>
      </w:r>
      <w:r>
        <w:rPr>
          <w:noProof/>
        </w:rPr>
      </w:r>
      <w:r>
        <w:rPr>
          <w:noProof/>
        </w:rPr>
        <w:fldChar w:fldCharType="separate"/>
      </w:r>
      <w:r>
        <w:rPr>
          <w:noProof/>
        </w:rPr>
        <w:t>181</w:t>
      </w:r>
      <w:r>
        <w:rPr>
          <w:noProof/>
        </w:rPr>
        <w:fldChar w:fldCharType="end"/>
      </w:r>
    </w:p>
    <w:p w14:paraId="28FB25EB" w14:textId="6C6B2DF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109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_Toc176344811 \h </w:instrText>
      </w:r>
      <w:r>
        <w:rPr>
          <w:noProof/>
        </w:rPr>
      </w:r>
      <w:r>
        <w:rPr>
          <w:noProof/>
        </w:rPr>
        <w:fldChar w:fldCharType="separate"/>
      </w:r>
      <w:r>
        <w:rPr>
          <w:noProof/>
        </w:rPr>
        <w:t>181</w:t>
      </w:r>
      <w:r>
        <w:rPr>
          <w:noProof/>
        </w:rPr>
        <w:fldChar w:fldCharType="end"/>
      </w:r>
    </w:p>
    <w:p w14:paraId="45EA6596" w14:textId="5291103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_Toc176344812 \h </w:instrText>
      </w:r>
      <w:r>
        <w:rPr>
          <w:noProof/>
        </w:rPr>
      </w:r>
      <w:r>
        <w:rPr>
          <w:noProof/>
        </w:rPr>
        <w:fldChar w:fldCharType="separate"/>
      </w:r>
      <w:r>
        <w:rPr>
          <w:noProof/>
        </w:rPr>
        <w:t>181</w:t>
      </w:r>
      <w:r>
        <w:rPr>
          <w:noProof/>
        </w:rPr>
        <w:fldChar w:fldCharType="end"/>
      </w:r>
    </w:p>
    <w:p w14:paraId="4C4814B1" w14:textId="690992D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110A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ff</w:t>
      </w:r>
      <w:r>
        <w:rPr>
          <w:noProof/>
        </w:rPr>
        <w:t>Network/MCDataGroup</w:t>
      </w:r>
      <w:r>
        <w:rPr>
          <w:noProof/>
          <w:lang w:eastAsia="ko-KR"/>
        </w:rPr>
        <w:t>List</w:t>
      </w:r>
      <w:r>
        <w:rPr>
          <w:noProof/>
        </w:rPr>
        <w:t>/&lt;x&gt;/Entry/GroupKMSURI</w:t>
      </w:r>
      <w:r>
        <w:rPr>
          <w:noProof/>
        </w:rPr>
        <w:tab/>
      </w:r>
      <w:r>
        <w:rPr>
          <w:noProof/>
        </w:rPr>
        <w:fldChar w:fldCharType="begin"/>
      </w:r>
      <w:r>
        <w:rPr>
          <w:noProof/>
        </w:rPr>
        <w:instrText xml:space="preserve"> PAGEREF _Toc176344813 \h </w:instrText>
      </w:r>
      <w:r>
        <w:rPr>
          <w:noProof/>
        </w:rPr>
      </w:r>
      <w:r>
        <w:rPr>
          <w:noProof/>
        </w:rPr>
        <w:fldChar w:fldCharType="separate"/>
      </w:r>
      <w:r>
        <w:rPr>
          <w:noProof/>
        </w:rPr>
        <w:t>181</w:t>
      </w:r>
      <w:r>
        <w:rPr>
          <w:noProof/>
        </w:rPr>
        <w:fldChar w:fldCharType="end"/>
      </w:r>
    </w:p>
    <w:p w14:paraId="044EA50B" w14:textId="60E13AC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_Toc176344814 \h </w:instrText>
      </w:r>
      <w:r>
        <w:rPr>
          <w:noProof/>
        </w:rPr>
      </w:r>
      <w:r>
        <w:rPr>
          <w:noProof/>
        </w:rPr>
        <w:fldChar w:fldCharType="separate"/>
      </w:r>
      <w:r>
        <w:rPr>
          <w:noProof/>
        </w:rPr>
        <w:t>181</w:t>
      </w:r>
      <w:r>
        <w:rPr>
          <w:noProof/>
        </w:rPr>
        <w:fldChar w:fldCharType="end"/>
      </w:r>
    </w:p>
    <w:p w14:paraId="581E4932" w14:textId="273AA8A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w:t>
      </w: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_Toc176344815 \h </w:instrText>
      </w:r>
      <w:r>
        <w:rPr>
          <w:noProof/>
        </w:rPr>
      </w:r>
      <w:r>
        <w:rPr>
          <w:noProof/>
        </w:rPr>
        <w:fldChar w:fldCharType="separate"/>
      </w:r>
      <w:r>
        <w:rPr>
          <w:noProof/>
        </w:rPr>
        <w:t>181</w:t>
      </w:r>
      <w:r>
        <w:rPr>
          <w:noProof/>
        </w:rPr>
        <w:fldChar w:fldCharType="end"/>
      </w:r>
    </w:p>
    <w:p w14:paraId="1CEAF7D4" w14:textId="4821ACB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_Toc176344816 \h </w:instrText>
      </w:r>
      <w:r>
        <w:rPr>
          <w:noProof/>
        </w:rPr>
      </w:r>
      <w:r>
        <w:rPr>
          <w:noProof/>
        </w:rPr>
        <w:fldChar w:fldCharType="separate"/>
      </w:r>
      <w:r>
        <w:rPr>
          <w:noProof/>
        </w:rPr>
        <w:t>182</w:t>
      </w:r>
      <w:r>
        <w:rPr>
          <w:noProof/>
        </w:rPr>
        <w:fldChar w:fldCharType="end"/>
      </w:r>
    </w:p>
    <w:p w14:paraId="7D3252BC" w14:textId="56C4BA4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_Toc176344817 \h </w:instrText>
      </w:r>
      <w:r>
        <w:rPr>
          <w:noProof/>
        </w:rPr>
      </w:r>
      <w:r>
        <w:rPr>
          <w:noProof/>
        </w:rPr>
        <w:fldChar w:fldCharType="separate"/>
      </w:r>
      <w:r>
        <w:rPr>
          <w:noProof/>
        </w:rPr>
        <w:t>182</w:t>
      </w:r>
      <w:r>
        <w:rPr>
          <w:noProof/>
        </w:rPr>
        <w:fldChar w:fldCharType="end"/>
      </w:r>
    </w:p>
    <w:p w14:paraId="0E9CE485" w14:textId="054EFDE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_Toc176344818 \h </w:instrText>
      </w:r>
      <w:r>
        <w:rPr>
          <w:noProof/>
        </w:rPr>
      </w:r>
      <w:r>
        <w:rPr>
          <w:noProof/>
        </w:rPr>
        <w:fldChar w:fldCharType="separate"/>
      </w:r>
      <w:r>
        <w:rPr>
          <w:noProof/>
        </w:rPr>
        <w:t>182</w:t>
      </w:r>
      <w:r>
        <w:rPr>
          <w:noProof/>
        </w:rPr>
        <w:fldChar w:fldCharType="end"/>
      </w:r>
    </w:p>
    <w:p w14:paraId="33F77D49" w14:textId="1770ED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_Toc176344819 \h </w:instrText>
      </w:r>
      <w:r>
        <w:rPr>
          <w:noProof/>
        </w:rPr>
      </w:r>
      <w:r>
        <w:rPr>
          <w:noProof/>
        </w:rPr>
        <w:fldChar w:fldCharType="separate"/>
      </w:r>
      <w:r>
        <w:rPr>
          <w:noProof/>
        </w:rPr>
        <w:t>182</w:t>
      </w:r>
      <w:r>
        <w:rPr>
          <w:noProof/>
        </w:rPr>
        <w:fldChar w:fldCharType="end"/>
      </w:r>
    </w:p>
    <w:p w14:paraId="388E317C" w14:textId="7F89D2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.2.1</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_Toc176344820 \h </w:instrText>
      </w:r>
      <w:r>
        <w:rPr>
          <w:noProof/>
        </w:rPr>
      </w:r>
      <w:r>
        <w:rPr>
          <w:noProof/>
        </w:rPr>
        <w:fldChar w:fldCharType="separate"/>
      </w:r>
      <w:r>
        <w:rPr>
          <w:noProof/>
        </w:rPr>
        <w:t>182</w:t>
      </w:r>
      <w:r>
        <w:rPr>
          <w:noProof/>
        </w:rPr>
        <w:fldChar w:fldCharType="end"/>
      </w:r>
    </w:p>
    <w:p w14:paraId="420D4554" w14:textId="2B93D6E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_Toc176344821 \h </w:instrText>
      </w:r>
      <w:r>
        <w:rPr>
          <w:noProof/>
        </w:rPr>
      </w:r>
      <w:r>
        <w:rPr>
          <w:noProof/>
        </w:rPr>
        <w:fldChar w:fldCharType="separate"/>
      </w:r>
      <w:r>
        <w:rPr>
          <w:noProof/>
        </w:rPr>
        <w:t>182</w:t>
      </w:r>
      <w:r>
        <w:rPr>
          <w:noProof/>
        </w:rPr>
        <w:fldChar w:fldCharType="end"/>
      </w:r>
    </w:p>
    <w:p w14:paraId="122974D8" w14:textId="6EE3FBE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10</w:t>
      </w:r>
      <w:r>
        <w:rPr>
          <w:noProof/>
        </w:rPr>
        <w:t>.2.</w:t>
      </w:r>
      <w:r>
        <w:rPr>
          <w:noProof/>
          <w:lang w:eastAsia="ko-KR"/>
        </w:rPr>
        <w:t>119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_Toc176344822 \h </w:instrText>
      </w:r>
      <w:r>
        <w:rPr>
          <w:noProof/>
        </w:rPr>
      </w:r>
      <w:r>
        <w:rPr>
          <w:noProof/>
        </w:rPr>
        <w:fldChar w:fldCharType="separate"/>
      </w:r>
      <w:r>
        <w:rPr>
          <w:noProof/>
        </w:rPr>
        <w:t>182</w:t>
      </w:r>
      <w:r>
        <w:rPr>
          <w:noProof/>
        </w:rPr>
        <w:fldChar w:fldCharType="end"/>
      </w:r>
    </w:p>
    <w:p w14:paraId="5B744754" w14:textId="30D3AEB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10</w:t>
      </w:r>
      <w:r>
        <w:rPr>
          <w:noProof/>
        </w:rPr>
        <w:t>.2.</w:t>
      </w:r>
      <w:r>
        <w:rPr>
          <w:noProof/>
          <w:lang w:eastAsia="ko-KR"/>
        </w:rPr>
        <w:t>120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_Toc176344823 \h </w:instrText>
      </w:r>
      <w:r>
        <w:rPr>
          <w:noProof/>
        </w:rPr>
      </w:r>
      <w:r>
        <w:rPr>
          <w:noProof/>
        </w:rPr>
        <w:fldChar w:fldCharType="separate"/>
      </w:r>
      <w:r>
        <w:rPr>
          <w:noProof/>
        </w:rPr>
        <w:t>182</w:t>
      </w:r>
      <w:r>
        <w:rPr>
          <w:noProof/>
        </w:rPr>
        <w:fldChar w:fldCharType="end"/>
      </w:r>
    </w:p>
    <w:p w14:paraId="16E13896" w14:textId="23CDAD0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10.2.121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_Toc176344824 \h </w:instrText>
      </w:r>
      <w:r>
        <w:rPr>
          <w:noProof/>
        </w:rPr>
      </w:r>
      <w:r>
        <w:rPr>
          <w:noProof/>
        </w:rPr>
        <w:fldChar w:fldCharType="separate"/>
      </w:r>
      <w:r>
        <w:rPr>
          <w:noProof/>
        </w:rPr>
        <w:t>182</w:t>
      </w:r>
      <w:r>
        <w:rPr>
          <w:noProof/>
        </w:rPr>
        <w:fldChar w:fldCharType="end"/>
      </w:r>
    </w:p>
    <w:p w14:paraId="59448884" w14:textId="4A5C4762"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11</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service configuration </w:t>
      </w:r>
      <w:r>
        <w:rPr>
          <w:noProof/>
        </w:rPr>
        <w:t>MO</w:t>
      </w:r>
      <w:r>
        <w:rPr>
          <w:noProof/>
        </w:rPr>
        <w:tab/>
      </w:r>
      <w:r>
        <w:rPr>
          <w:noProof/>
        </w:rPr>
        <w:fldChar w:fldCharType="begin"/>
      </w:r>
      <w:r>
        <w:rPr>
          <w:noProof/>
        </w:rPr>
        <w:instrText xml:space="preserve"> PAGEREF _Toc176344825 \h </w:instrText>
      </w:r>
      <w:r>
        <w:rPr>
          <w:noProof/>
        </w:rPr>
      </w:r>
      <w:r>
        <w:rPr>
          <w:noProof/>
        </w:rPr>
        <w:fldChar w:fldCharType="separate"/>
      </w:r>
      <w:r>
        <w:rPr>
          <w:noProof/>
        </w:rPr>
        <w:t>182</w:t>
      </w:r>
      <w:r>
        <w:rPr>
          <w:noProof/>
        </w:rPr>
        <w:fldChar w:fldCharType="end"/>
      </w:r>
    </w:p>
    <w:p w14:paraId="3536085F" w14:textId="608417FB"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11.</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_Toc176344826 \h </w:instrText>
      </w:r>
      <w:r>
        <w:rPr>
          <w:noProof/>
        </w:rPr>
      </w:r>
      <w:r>
        <w:rPr>
          <w:noProof/>
        </w:rPr>
        <w:fldChar w:fldCharType="separate"/>
      </w:r>
      <w:r>
        <w:rPr>
          <w:noProof/>
        </w:rPr>
        <w:t>182</w:t>
      </w:r>
      <w:r>
        <w:rPr>
          <w:noProof/>
        </w:rPr>
        <w:fldChar w:fldCharType="end"/>
      </w:r>
    </w:p>
    <w:p w14:paraId="74EBE4DF" w14:textId="1A234B6D"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lang w:eastAsia="ko-KR"/>
        </w:rPr>
        <w:t>MCData service configuration MO parameters</w:t>
      </w:r>
      <w:r>
        <w:rPr>
          <w:noProof/>
        </w:rPr>
        <w:tab/>
      </w:r>
      <w:r>
        <w:rPr>
          <w:noProof/>
        </w:rPr>
        <w:fldChar w:fldCharType="begin"/>
      </w:r>
      <w:r>
        <w:rPr>
          <w:noProof/>
        </w:rPr>
        <w:instrText xml:space="preserve"> PAGEREF _Toc176344827 \h </w:instrText>
      </w:r>
      <w:r>
        <w:rPr>
          <w:noProof/>
        </w:rPr>
      </w:r>
      <w:r>
        <w:rPr>
          <w:noProof/>
        </w:rPr>
        <w:fldChar w:fldCharType="separate"/>
      </w:r>
      <w:r>
        <w:rPr>
          <w:noProof/>
        </w:rPr>
        <w:t>183</w:t>
      </w:r>
      <w:r>
        <w:rPr>
          <w:noProof/>
        </w:rPr>
        <w:fldChar w:fldCharType="end"/>
      </w:r>
    </w:p>
    <w:p w14:paraId="18B84057" w14:textId="15FB62A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_Toc176344828 \h </w:instrText>
      </w:r>
      <w:r>
        <w:rPr>
          <w:noProof/>
        </w:rPr>
      </w:r>
      <w:r>
        <w:rPr>
          <w:noProof/>
        </w:rPr>
        <w:fldChar w:fldCharType="separate"/>
      </w:r>
      <w:r>
        <w:rPr>
          <w:noProof/>
        </w:rPr>
        <w:t>183</w:t>
      </w:r>
      <w:r>
        <w:rPr>
          <w:noProof/>
        </w:rPr>
        <w:fldChar w:fldCharType="end"/>
      </w:r>
    </w:p>
    <w:p w14:paraId="6F8910DC" w14:textId="1C70D15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_Toc176344829 \h </w:instrText>
      </w:r>
      <w:r>
        <w:rPr>
          <w:noProof/>
        </w:rPr>
      </w:r>
      <w:r>
        <w:rPr>
          <w:noProof/>
        </w:rPr>
        <w:fldChar w:fldCharType="separate"/>
      </w:r>
      <w:r>
        <w:rPr>
          <w:noProof/>
        </w:rPr>
        <w:t>183</w:t>
      </w:r>
      <w:r>
        <w:rPr>
          <w:noProof/>
        </w:rPr>
        <w:fldChar w:fldCharType="end"/>
      </w:r>
    </w:p>
    <w:p w14:paraId="7858BE28" w14:textId="46337EE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_Toc176344830 \h </w:instrText>
      </w:r>
      <w:r>
        <w:rPr>
          <w:noProof/>
        </w:rPr>
      </w:r>
      <w:r>
        <w:rPr>
          <w:noProof/>
        </w:rPr>
        <w:fldChar w:fldCharType="separate"/>
      </w:r>
      <w:r>
        <w:rPr>
          <w:noProof/>
        </w:rPr>
        <w:t>183</w:t>
      </w:r>
      <w:r>
        <w:rPr>
          <w:noProof/>
        </w:rPr>
        <w:fldChar w:fldCharType="end"/>
      </w:r>
    </w:p>
    <w:p w14:paraId="7F83F6A5" w14:textId="59B7984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11.2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_Toc176344831 \h </w:instrText>
      </w:r>
      <w:r>
        <w:rPr>
          <w:noProof/>
        </w:rPr>
      </w:r>
      <w:r>
        <w:rPr>
          <w:noProof/>
        </w:rPr>
        <w:fldChar w:fldCharType="separate"/>
      </w:r>
      <w:r>
        <w:rPr>
          <w:noProof/>
        </w:rPr>
        <w:t>184</w:t>
      </w:r>
      <w:r>
        <w:rPr>
          <w:noProof/>
        </w:rPr>
        <w:fldChar w:fldCharType="end"/>
      </w:r>
    </w:p>
    <w:p w14:paraId="049A0A5C" w14:textId="2AC341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_Toc176344832 \h </w:instrText>
      </w:r>
      <w:r>
        <w:rPr>
          <w:noProof/>
        </w:rPr>
      </w:r>
      <w:r>
        <w:rPr>
          <w:noProof/>
        </w:rPr>
        <w:fldChar w:fldCharType="separate"/>
      </w:r>
      <w:r>
        <w:rPr>
          <w:noProof/>
        </w:rPr>
        <w:t>184</w:t>
      </w:r>
      <w:r>
        <w:rPr>
          <w:noProof/>
        </w:rPr>
        <w:fldChar w:fldCharType="end"/>
      </w:r>
    </w:p>
    <w:p w14:paraId="248C2CFC" w14:textId="6266256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w:t>
      </w:r>
      <w:r>
        <w:rPr>
          <w:noProof/>
        </w:rPr>
        <w:tab/>
      </w:r>
      <w:r>
        <w:rPr>
          <w:noProof/>
        </w:rPr>
        <w:fldChar w:fldCharType="begin"/>
      </w:r>
      <w:r>
        <w:rPr>
          <w:noProof/>
        </w:rPr>
        <w:instrText xml:space="preserve"> PAGEREF _Toc176344833 \h </w:instrText>
      </w:r>
      <w:r>
        <w:rPr>
          <w:noProof/>
        </w:rPr>
      </w:r>
      <w:r>
        <w:rPr>
          <w:noProof/>
        </w:rPr>
        <w:fldChar w:fldCharType="separate"/>
      </w:r>
      <w:r>
        <w:rPr>
          <w:noProof/>
        </w:rPr>
        <w:t>184</w:t>
      </w:r>
      <w:r>
        <w:rPr>
          <w:noProof/>
        </w:rPr>
        <w:fldChar w:fldCharType="end"/>
      </w:r>
    </w:p>
    <w:p w14:paraId="30A696EA" w14:textId="53A6C0D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w:t>
      </w:r>
      <w:r>
        <w:rPr>
          <w:noProof/>
          <w:lang w:eastAsia="ko-KR"/>
        </w:rPr>
        <w:t>TimeTempDataWaiting</w:t>
      </w:r>
      <w:r>
        <w:rPr>
          <w:noProof/>
        </w:rPr>
        <w:tab/>
      </w:r>
      <w:r>
        <w:rPr>
          <w:noProof/>
        </w:rPr>
        <w:fldChar w:fldCharType="begin"/>
      </w:r>
      <w:r>
        <w:rPr>
          <w:noProof/>
        </w:rPr>
        <w:instrText xml:space="preserve"> PAGEREF _Toc176344834 \h </w:instrText>
      </w:r>
      <w:r>
        <w:rPr>
          <w:noProof/>
        </w:rPr>
      </w:r>
      <w:r>
        <w:rPr>
          <w:noProof/>
        </w:rPr>
        <w:fldChar w:fldCharType="separate"/>
      </w:r>
      <w:r>
        <w:rPr>
          <w:noProof/>
        </w:rPr>
        <w:t>184</w:t>
      </w:r>
      <w:r>
        <w:rPr>
          <w:noProof/>
        </w:rPr>
        <w:fldChar w:fldCharType="end"/>
      </w:r>
    </w:p>
    <w:p w14:paraId="01F860E9" w14:textId="1E771EE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/Common/TxRxControl/TimePeriodicAnnouncement</w:t>
      </w:r>
      <w:r>
        <w:rPr>
          <w:noProof/>
        </w:rPr>
        <w:tab/>
      </w:r>
      <w:r>
        <w:rPr>
          <w:noProof/>
        </w:rPr>
        <w:fldChar w:fldCharType="begin"/>
      </w:r>
      <w:r>
        <w:rPr>
          <w:noProof/>
        </w:rPr>
        <w:instrText xml:space="preserve"> PAGEREF _Toc176344835 \h </w:instrText>
      </w:r>
      <w:r>
        <w:rPr>
          <w:noProof/>
        </w:rPr>
      </w:r>
      <w:r>
        <w:rPr>
          <w:noProof/>
        </w:rPr>
        <w:fldChar w:fldCharType="separate"/>
      </w:r>
      <w:r>
        <w:rPr>
          <w:noProof/>
        </w:rPr>
        <w:t>185</w:t>
      </w:r>
      <w:r>
        <w:rPr>
          <w:noProof/>
        </w:rPr>
        <w:fldChar w:fldCharType="end"/>
      </w:r>
    </w:p>
    <w:p w14:paraId="30AA6C37" w14:textId="3A47F50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_Toc176344836 \h </w:instrText>
      </w:r>
      <w:r>
        <w:rPr>
          <w:noProof/>
        </w:rPr>
      </w:r>
      <w:r>
        <w:rPr>
          <w:noProof/>
        </w:rPr>
        <w:fldChar w:fldCharType="separate"/>
      </w:r>
      <w:r>
        <w:rPr>
          <w:noProof/>
        </w:rPr>
        <w:t>185</w:t>
      </w:r>
      <w:r>
        <w:rPr>
          <w:noProof/>
        </w:rPr>
        <w:fldChar w:fldCharType="end"/>
      </w:r>
    </w:p>
    <w:p w14:paraId="15063BD9" w14:textId="50BEC19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_Toc176344837 \h </w:instrText>
      </w:r>
      <w:r>
        <w:rPr>
          <w:noProof/>
        </w:rPr>
      </w:r>
      <w:r>
        <w:rPr>
          <w:noProof/>
        </w:rPr>
        <w:fldChar w:fldCharType="separate"/>
      </w:r>
      <w:r>
        <w:rPr>
          <w:noProof/>
        </w:rPr>
        <w:t>185</w:t>
      </w:r>
      <w:r>
        <w:rPr>
          <w:noProof/>
        </w:rPr>
        <w:fldChar w:fldCharType="end"/>
      </w:r>
    </w:p>
    <w:p w14:paraId="2B32B15A" w14:textId="5EDC955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DefaultPPPP/MCDataOneToOneCallSignalling</w:t>
      </w:r>
      <w:r>
        <w:rPr>
          <w:noProof/>
        </w:rPr>
        <w:tab/>
      </w:r>
      <w:r>
        <w:rPr>
          <w:noProof/>
        </w:rPr>
        <w:fldChar w:fldCharType="begin"/>
      </w:r>
      <w:r>
        <w:rPr>
          <w:noProof/>
        </w:rPr>
        <w:instrText xml:space="preserve"> PAGEREF _Toc176344838 \h </w:instrText>
      </w:r>
      <w:r>
        <w:rPr>
          <w:noProof/>
        </w:rPr>
      </w:r>
      <w:r>
        <w:rPr>
          <w:noProof/>
        </w:rPr>
        <w:fldChar w:fldCharType="separate"/>
      </w:r>
      <w:r>
        <w:rPr>
          <w:noProof/>
        </w:rPr>
        <w:t>185</w:t>
      </w:r>
      <w:r>
        <w:rPr>
          <w:noProof/>
        </w:rPr>
        <w:fldChar w:fldCharType="end"/>
      </w:r>
    </w:p>
    <w:p w14:paraId="52CA820A" w14:textId="686621F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11.2.1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DefaultPPPP/MCDataOneToOneCallMedia</w:t>
      </w:r>
      <w:r>
        <w:rPr>
          <w:noProof/>
        </w:rPr>
        <w:tab/>
      </w:r>
      <w:r>
        <w:rPr>
          <w:noProof/>
        </w:rPr>
        <w:fldChar w:fldCharType="begin"/>
      </w:r>
      <w:r>
        <w:rPr>
          <w:noProof/>
        </w:rPr>
        <w:instrText xml:space="preserve"> PAGEREF _Toc176344839 \h </w:instrText>
      </w:r>
      <w:r>
        <w:rPr>
          <w:noProof/>
        </w:rPr>
      </w:r>
      <w:r>
        <w:rPr>
          <w:noProof/>
        </w:rPr>
        <w:fldChar w:fldCharType="separate"/>
      </w:r>
      <w:r>
        <w:rPr>
          <w:noProof/>
        </w:rPr>
        <w:t>186</w:t>
      </w:r>
      <w:r>
        <w:rPr>
          <w:noProof/>
        </w:rPr>
        <w:fldChar w:fldCharType="end"/>
      </w:r>
    </w:p>
    <w:p w14:paraId="3DEBAA40" w14:textId="508212A1" w:rsidR="00526BC8" w:rsidRDefault="00526BC8">
      <w:pPr>
        <w:pStyle w:val="TOC1"/>
        <w:rPr>
          <w:rFonts w:asciiTheme="minorHAnsi" w:eastAsiaTheme="minorEastAsia" w:hAnsiTheme="minorHAnsi" w:cstheme="minorBidi"/>
          <w:noProof/>
          <w:kern w:val="2"/>
          <w:szCs w:val="22"/>
          <w:lang w:val="en-US"/>
          <w14:ligatures w14:val="standardContextual"/>
        </w:rPr>
      </w:pPr>
      <w:r>
        <w:rPr>
          <w:noProof/>
        </w:rPr>
        <w:t>12</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UE configuration </w:t>
      </w:r>
      <w:r>
        <w:rPr>
          <w:noProof/>
        </w:rPr>
        <w:t>MO</w:t>
      </w:r>
      <w:r>
        <w:rPr>
          <w:noProof/>
        </w:rPr>
        <w:tab/>
      </w:r>
      <w:r>
        <w:rPr>
          <w:noProof/>
        </w:rPr>
        <w:fldChar w:fldCharType="begin"/>
      </w:r>
      <w:r>
        <w:rPr>
          <w:noProof/>
        </w:rPr>
        <w:instrText xml:space="preserve"> PAGEREF _Toc176344840 \h </w:instrText>
      </w:r>
      <w:r>
        <w:rPr>
          <w:noProof/>
        </w:rPr>
      </w:r>
      <w:r>
        <w:rPr>
          <w:noProof/>
        </w:rPr>
        <w:fldChar w:fldCharType="separate"/>
      </w:r>
      <w:r>
        <w:rPr>
          <w:noProof/>
        </w:rPr>
        <w:t>186</w:t>
      </w:r>
      <w:r>
        <w:rPr>
          <w:noProof/>
        </w:rPr>
        <w:fldChar w:fldCharType="end"/>
      </w:r>
    </w:p>
    <w:p w14:paraId="14EF3351" w14:textId="08F630F7"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_Toc176344841 \h </w:instrText>
      </w:r>
      <w:r>
        <w:rPr>
          <w:noProof/>
        </w:rPr>
      </w:r>
      <w:r>
        <w:rPr>
          <w:noProof/>
        </w:rPr>
        <w:fldChar w:fldCharType="separate"/>
      </w:r>
      <w:r>
        <w:rPr>
          <w:noProof/>
        </w:rPr>
        <w:t>186</w:t>
      </w:r>
      <w:r>
        <w:rPr>
          <w:noProof/>
        </w:rPr>
        <w:fldChar w:fldCharType="end"/>
      </w:r>
    </w:p>
    <w:p w14:paraId="37906AA4" w14:textId="14BD6C10"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12.2</w:t>
      </w:r>
      <w:r>
        <w:rPr>
          <w:rFonts w:asciiTheme="minorHAnsi" w:eastAsiaTheme="minorEastAsia" w:hAnsiTheme="minorHAnsi" w:cstheme="minorBidi"/>
          <w:noProof/>
          <w:kern w:val="2"/>
          <w:sz w:val="22"/>
          <w:szCs w:val="22"/>
          <w:lang w:val="en-US"/>
          <w14:ligatures w14:val="standardContextual"/>
        </w:rPr>
        <w:tab/>
      </w:r>
      <w:r>
        <w:rPr>
          <w:noProof/>
          <w:lang w:eastAsia="ko-KR"/>
        </w:rPr>
        <w:t>MCVideo UE configuration MO parameters</w:t>
      </w:r>
      <w:r>
        <w:rPr>
          <w:noProof/>
        </w:rPr>
        <w:tab/>
      </w:r>
      <w:r>
        <w:rPr>
          <w:noProof/>
        </w:rPr>
        <w:fldChar w:fldCharType="begin"/>
      </w:r>
      <w:r>
        <w:rPr>
          <w:noProof/>
        </w:rPr>
        <w:instrText xml:space="preserve"> PAGEREF _Toc176344842 \h </w:instrText>
      </w:r>
      <w:r>
        <w:rPr>
          <w:noProof/>
        </w:rPr>
      </w:r>
      <w:r>
        <w:rPr>
          <w:noProof/>
        </w:rPr>
        <w:fldChar w:fldCharType="separate"/>
      </w:r>
      <w:r>
        <w:rPr>
          <w:noProof/>
        </w:rPr>
        <w:t>187</w:t>
      </w:r>
      <w:r>
        <w:rPr>
          <w:noProof/>
        </w:rPr>
        <w:fldChar w:fldCharType="end"/>
      </w:r>
    </w:p>
    <w:p w14:paraId="3A57E29B" w14:textId="1C0A389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_Toc176344843 \h </w:instrText>
      </w:r>
      <w:r>
        <w:rPr>
          <w:noProof/>
        </w:rPr>
      </w:r>
      <w:r>
        <w:rPr>
          <w:noProof/>
        </w:rPr>
        <w:fldChar w:fldCharType="separate"/>
      </w:r>
      <w:r>
        <w:rPr>
          <w:noProof/>
        </w:rPr>
        <w:t>187</w:t>
      </w:r>
      <w:r>
        <w:rPr>
          <w:noProof/>
        </w:rPr>
        <w:fldChar w:fldCharType="end"/>
      </w:r>
    </w:p>
    <w:p w14:paraId="589D23A8" w14:textId="3BDDFCC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_Toc176344844 \h </w:instrText>
      </w:r>
      <w:r>
        <w:rPr>
          <w:noProof/>
        </w:rPr>
      </w:r>
      <w:r>
        <w:rPr>
          <w:noProof/>
        </w:rPr>
        <w:fldChar w:fldCharType="separate"/>
      </w:r>
      <w:r>
        <w:rPr>
          <w:noProof/>
        </w:rPr>
        <w:t>187</w:t>
      </w:r>
      <w:r>
        <w:rPr>
          <w:noProof/>
        </w:rPr>
        <w:fldChar w:fldCharType="end"/>
      </w:r>
    </w:p>
    <w:p w14:paraId="1F6DCB96" w14:textId="64824CD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_Toc176344845 \h </w:instrText>
      </w:r>
      <w:r>
        <w:rPr>
          <w:noProof/>
        </w:rPr>
      </w:r>
      <w:r>
        <w:rPr>
          <w:noProof/>
        </w:rPr>
        <w:fldChar w:fldCharType="separate"/>
      </w:r>
      <w:r>
        <w:rPr>
          <w:noProof/>
        </w:rPr>
        <w:t>187</w:t>
      </w:r>
      <w:r>
        <w:rPr>
          <w:noProof/>
        </w:rPr>
        <w:fldChar w:fldCharType="end"/>
      </w:r>
    </w:p>
    <w:p w14:paraId="5227EE04" w14:textId="5098658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_Toc176344846 \h </w:instrText>
      </w:r>
      <w:r>
        <w:rPr>
          <w:noProof/>
        </w:rPr>
      </w:r>
      <w:r>
        <w:rPr>
          <w:noProof/>
        </w:rPr>
        <w:fldChar w:fldCharType="separate"/>
      </w:r>
      <w:r>
        <w:rPr>
          <w:noProof/>
        </w:rPr>
        <w:t>188</w:t>
      </w:r>
      <w:r>
        <w:rPr>
          <w:noProof/>
        </w:rPr>
        <w:fldChar w:fldCharType="end"/>
      </w:r>
    </w:p>
    <w:p w14:paraId="60E2F5F4" w14:textId="4C737A5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_Toc176344847 \h </w:instrText>
      </w:r>
      <w:r>
        <w:rPr>
          <w:noProof/>
        </w:rPr>
      </w:r>
      <w:r>
        <w:rPr>
          <w:noProof/>
        </w:rPr>
        <w:fldChar w:fldCharType="separate"/>
      </w:r>
      <w:r>
        <w:rPr>
          <w:noProof/>
        </w:rPr>
        <w:t>188</w:t>
      </w:r>
      <w:r>
        <w:rPr>
          <w:noProof/>
        </w:rPr>
        <w:fldChar w:fldCharType="end"/>
      </w:r>
    </w:p>
    <w:p w14:paraId="7E027E0F" w14:textId="6F709B6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.5A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_Toc176344848 \h </w:instrText>
      </w:r>
      <w:r>
        <w:rPr>
          <w:noProof/>
        </w:rPr>
      </w:r>
      <w:r>
        <w:rPr>
          <w:noProof/>
        </w:rPr>
        <w:fldChar w:fldCharType="separate"/>
      </w:r>
      <w:r>
        <w:rPr>
          <w:noProof/>
        </w:rPr>
        <w:t>188</w:t>
      </w:r>
      <w:r>
        <w:rPr>
          <w:noProof/>
        </w:rPr>
        <w:fldChar w:fldCharType="end"/>
      </w:r>
    </w:p>
    <w:p w14:paraId="40AAFF48" w14:textId="7210B3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12.2</w:t>
      </w:r>
      <w:r>
        <w:rPr>
          <w:noProof/>
        </w:rPr>
        <w:t>.5B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lang w:eastAsia="ko-KR"/>
        </w:rPr>
        <w:t>MaxCallNc10</w:t>
      </w:r>
      <w:r>
        <w:rPr>
          <w:noProof/>
        </w:rPr>
        <w:tab/>
      </w:r>
      <w:r>
        <w:rPr>
          <w:noProof/>
        </w:rPr>
        <w:fldChar w:fldCharType="begin"/>
      </w:r>
      <w:r>
        <w:rPr>
          <w:noProof/>
        </w:rPr>
        <w:instrText xml:space="preserve"> PAGEREF _Toc176344849 \h </w:instrText>
      </w:r>
      <w:r>
        <w:rPr>
          <w:noProof/>
        </w:rPr>
      </w:r>
      <w:r>
        <w:rPr>
          <w:noProof/>
        </w:rPr>
        <w:fldChar w:fldCharType="separate"/>
      </w:r>
      <w:r>
        <w:rPr>
          <w:noProof/>
        </w:rPr>
        <w:t>188</w:t>
      </w:r>
      <w:r>
        <w:rPr>
          <w:noProof/>
        </w:rPr>
        <w:fldChar w:fldCharType="end"/>
      </w:r>
    </w:p>
    <w:p w14:paraId="7B10547B" w14:textId="3FD99E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w:t>
      </w:r>
      <w:r>
        <w:rPr>
          <w:noProof/>
        </w:rPr>
        <w:tab/>
      </w:r>
      <w:r>
        <w:rPr>
          <w:noProof/>
        </w:rPr>
        <w:fldChar w:fldCharType="begin"/>
      </w:r>
      <w:r>
        <w:rPr>
          <w:noProof/>
        </w:rPr>
        <w:instrText xml:space="preserve"> PAGEREF _Toc176344850 \h </w:instrText>
      </w:r>
      <w:r>
        <w:rPr>
          <w:noProof/>
        </w:rPr>
      </w:r>
      <w:r>
        <w:rPr>
          <w:noProof/>
        </w:rPr>
        <w:fldChar w:fldCharType="separate"/>
      </w:r>
      <w:r>
        <w:rPr>
          <w:noProof/>
        </w:rPr>
        <w:t>189</w:t>
      </w:r>
      <w:r>
        <w:rPr>
          <w:noProof/>
        </w:rPr>
        <w:fldChar w:fldCharType="end"/>
      </w:r>
    </w:p>
    <w:p w14:paraId="3C85DF08" w14:textId="60C9628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/Common/MCVideoGroupCall/MaxCall</w:t>
      </w:r>
      <w:r>
        <w:rPr>
          <w:noProof/>
          <w:lang w:eastAsia="ko-KR"/>
        </w:rPr>
        <w:t>Nc4</w:t>
      </w:r>
      <w:r>
        <w:rPr>
          <w:noProof/>
        </w:rPr>
        <w:tab/>
      </w:r>
      <w:r>
        <w:rPr>
          <w:noProof/>
        </w:rPr>
        <w:fldChar w:fldCharType="begin"/>
      </w:r>
      <w:r>
        <w:rPr>
          <w:noProof/>
        </w:rPr>
        <w:instrText xml:space="preserve"> PAGEREF _Toc176344851 \h </w:instrText>
      </w:r>
      <w:r>
        <w:rPr>
          <w:noProof/>
        </w:rPr>
      </w:r>
      <w:r>
        <w:rPr>
          <w:noProof/>
        </w:rPr>
        <w:fldChar w:fldCharType="separate"/>
      </w:r>
      <w:r>
        <w:rPr>
          <w:noProof/>
        </w:rPr>
        <w:t>189</w:t>
      </w:r>
      <w:r>
        <w:rPr>
          <w:noProof/>
        </w:rPr>
        <w:fldChar w:fldCharType="end"/>
      </w:r>
    </w:p>
    <w:p w14:paraId="76CA028E" w14:textId="22F51A8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/Common/MCVideoGroupCall/MaxTransmission</w:t>
      </w:r>
      <w:r>
        <w:rPr>
          <w:noProof/>
          <w:lang w:eastAsia="ko-KR"/>
        </w:rPr>
        <w:t>Nc5</w:t>
      </w:r>
      <w:r>
        <w:rPr>
          <w:noProof/>
        </w:rPr>
        <w:tab/>
      </w:r>
      <w:r>
        <w:rPr>
          <w:noProof/>
        </w:rPr>
        <w:fldChar w:fldCharType="begin"/>
      </w:r>
      <w:r>
        <w:rPr>
          <w:noProof/>
        </w:rPr>
        <w:instrText xml:space="preserve"> PAGEREF _Toc176344852 \h </w:instrText>
      </w:r>
      <w:r>
        <w:rPr>
          <w:noProof/>
        </w:rPr>
      </w:r>
      <w:r>
        <w:rPr>
          <w:noProof/>
        </w:rPr>
        <w:fldChar w:fldCharType="separate"/>
      </w:r>
      <w:r>
        <w:rPr>
          <w:noProof/>
        </w:rPr>
        <w:t>189</w:t>
      </w:r>
      <w:r>
        <w:rPr>
          <w:noProof/>
        </w:rPr>
        <w:fldChar w:fldCharType="end"/>
      </w:r>
    </w:p>
    <w:p w14:paraId="3ED0FAD2" w14:textId="79E67E5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w:t>
      </w:r>
      <w:r>
        <w:rPr>
          <w:noProof/>
        </w:rPr>
        <w:tab/>
      </w:r>
      <w:r>
        <w:rPr>
          <w:noProof/>
        </w:rPr>
        <w:fldChar w:fldCharType="begin"/>
      </w:r>
      <w:r>
        <w:rPr>
          <w:noProof/>
        </w:rPr>
        <w:instrText xml:space="preserve"> PAGEREF _Toc176344853 \h </w:instrText>
      </w:r>
      <w:r>
        <w:rPr>
          <w:noProof/>
        </w:rPr>
      </w:r>
      <w:r>
        <w:rPr>
          <w:noProof/>
        </w:rPr>
        <w:fldChar w:fldCharType="separate"/>
      </w:r>
      <w:r>
        <w:rPr>
          <w:noProof/>
        </w:rPr>
        <w:t>189</w:t>
      </w:r>
      <w:r>
        <w:rPr>
          <w:noProof/>
        </w:rPr>
        <w:fldChar w:fldCharType="end"/>
      </w:r>
    </w:p>
    <w:p w14:paraId="7233203B" w14:textId="280BEC5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/Common/MCVideoGroupCall/PrioritizedMCVideoGroup/&lt;x&gt;</w:t>
      </w:r>
      <w:r>
        <w:rPr>
          <w:noProof/>
        </w:rPr>
        <w:tab/>
      </w:r>
      <w:r>
        <w:rPr>
          <w:noProof/>
        </w:rPr>
        <w:fldChar w:fldCharType="begin"/>
      </w:r>
      <w:r>
        <w:rPr>
          <w:noProof/>
        </w:rPr>
        <w:instrText xml:space="preserve"> PAGEREF _Toc176344854 \h </w:instrText>
      </w:r>
      <w:r>
        <w:rPr>
          <w:noProof/>
        </w:rPr>
      </w:r>
      <w:r>
        <w:rPr>
          <w:noProof/>
        </w:rPr>
        <w:fldChar w:fldCharType="separate"/>
      </w:r>
      <w:r>
        <w:rPr>
          <w:noProof/>
        </w:rPr>
        <w:t>189</w:t>
      </w:r>
      <w:r>
        <w:rPr>
          <w:noProof/>
        </w:rPr>
        <w:fldChar w:fldCharType="end"/>
      </w:r>
    </w:p>
    <w:p w14:paraId="2E685E63" w14:textId="1E50D24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 &lt;x&gt;/MCVideoGroup</w:t>
      </w:r>
      <w:r>
        <w:rPr>
          <w:noProof/>
          <w:lang w:eastAsia="ko-KR"/>
        </w:rPr>
        <w:t>ID</w:t>
      </w:r>
      <w:r>
        <w:rPr>
          <w:noProof/>
        </w:rPr>
        <w:tab/>
      </w:r>
      <w:r>
        <w:rPr>
          <w:noProof/>
        </w:rPr>
        <w:fldChar w:fldCharType="begin"/>
      </w:r>
      <w:r>
        <w:rPr>
          <w:noProof/>
        </w:rPr>
        <w:instrText xml:space="preserve"> PAGEREF _Toc176344855 \h </w:instrText>
      </w:r>
      <w:r>
        <w:rPr>
          <w:noProof/>
        </w:rPr>
      </w:r>
      <w:r>
        <w:rPr>
          <w:noProof/>
        </w:rPr>
        <w:fldChar w:fldCharType="separate"/>
      </w:r>
      <w:r>
        <w:rPr>
          <w:noProof/>
        </w:rPr>
        <w:t>190</w:t>
      </w:r>
      <w:r>
        <w:rPr>
          <w:noProof/>
        </w:rPr>
        <w:fldChar w:fldCharType="end"/>
      </w:r>
    </w:p>
    <w:p w14:paraId="74F9C59E" w14:textId="5645B6B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 &lt;x&gt;/MCVideoGroupPriority</w:t>
      </w:r>
      <w:r>
        <w:rPr>
          <w:noProof/>
          <w:lang w:eastAsia="ko-KR"/>
        </w:rPr>
        <w:t>Hierarchy</w:t>
      </w:r>
      <w:r>
        <w:rPr>
          <w:noProof/>
        </w:rPr>
        <w:tab/>
      </w:r>
      <w:r>
        <w:rPr>
          <w:noProof/>
        </w:rPr>
        <w:fldChar w:fldCharType="begin"/>
      </w:r>
      <w:r>
        <w:rPr>
          <w:noProof/>
        </w:rPr>
        <w:instrText xml:space="preserve"> PAGEREF _Toc176344856 \h </w:instrText>
      </w:r>
      <w:r>
        <w:rPr>
          <w:noProof/>
        </w:rPr>
      </w:r>
      <w:r>
        <w:rPr>
          <w:noProof/>
        </w:rPr>
        <w:fldChar w:fldCharType="separate"/>
      </w:r>
      <w:r>
        <w:rPr>
          <w:noProof/>
        </w:rPr>
        <w:t>190</w:t>
      </w:r>
      <w:r>
        <w:rPr>
          <w:noProof/>
        </w:rPr>
        <w:fldChar w:fldCharType="end"/>
      </w:r>
    </w:p>
    <w:p w14:paraId="2D1F2D72" w14:textId="253BCD9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_Toc176344857 \h </w:instrText>
      </w:r>
      <w:r>
        <w:rPr>
          <w:noProof/>
        </w:rPr>
      </w:r>
      <w:r>
        <w:rPr>
          <w:noProof/>
        </w:rPr>
        <w:fldChar w:fldCharType="separate"/>
      </w:r>
      <w:r>
        <w:rPr>
          <w:noProof/>
        </w:rPr>
        <w:t>190</w:t>
      </w:r>
      <w:r>
        <w:rPr>
          <w:noProof/>
        </w:rPr>
        <w:fldChar w:fldCharType="end"/>
      </w:r>
    </w:p>
    <w:p w14:paraId="201F2963" w14:textId="358C847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_Toc176344858 \h </w:instrText>
      </w:r>
      <w:r>
        <w:rPr>
          <w:noProof/>
        </w:rPr>
      </w:r>
      <w:r>
        <w:rPr>
          <w:noProof/>
        </w:rPr>
        <w:fldChar w:fldCharType="separate"/>
      </w:r>
      <w:r>
        <w:rPr>
          <w:noProof/>
        </w:rPr>
        <w:t>190</w:t>
      </w:r>
      <w:r>
        <w:rPr>
          <w:noProof/>
        </w:rPr>
        <w:fldChar w:fldCharType="end"/>
      </w:r>
    </w:p>
    <w:p w14:paraId="66836C91" w14:textId="7469283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_Toc176344859 \h </w:instrText>
      </w:r>
      <w:r>
        <w:rPr>
          <w:noProof/>
        </w:rPr>
      </w:r>
      <w:r>
        <w:rPr>
          <w:noProof/>
        </w:rPr>
        <w:fldChar w:fldCharType="separate"/>
      </w:r>
      <w:r>
        <w:rPr>
          <w:noProof/>
        </w:rPr>
        <w:t>191</w:t>
      </w:r>
      <w:r>
        <w:rPr>
          <w:noProof/>
        </w:rPr>
        <w:fldChar w:fldCharType="end"/>
      </w:r>
    </w:p>
    <w:p w14:paraId="5AE8D9F4" w14:textId="7384AA0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w:t>
      </w:r>
      <w:r>
        <w:rPr>
          <w:noProof/>
        </w:rPr>
        <w:tab/>
      </w:r>
      <w:r>
        <w:rPr>
          <w:noProof/>
        </w:rPr>
        <w:fldChar w:fldCharType="begin"/>
      </w:r>
      <w:r>
        <w:rPr>
          <w:noProof/>
        </w:rPr>
        <w:instrText xml:space="preserve"> PAGEREF _Toc176344860 \h </w:instrText>
      </w:r>
      <w:r>
        <w:rPr>
          <w:noProof/>
        </w:rPr>
      </w:r>
      <w:r>
        <w:rPr>
          <w:noProof/>
        </w:rPr>
        <w:fldChar w:fldCharType="separate"/>
      </w:r>
      <w:r>
        <w:rPr>
          <w:noProof/>
        </w:rPr>
        <w:t>191</w:t>
      </w:r>
      <w:r>
        <w:rPr>
          <w:noProof/>
        </w:rPr>
        <w:fldChar w:fldCharType="end"/>
      </w:r>
    </w:p>
    <w:p w14:paraId="31FE5955" w14:textId="2AF9B1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w:t>
      </w:r>
      <w:r>
        <w:rPr>
          <w:noProof/>
        </w:rPr>
        <w:tab/>
      </w:r>
      <w:r>
        <w:rPr>
          <w:noProof/>
        </w:rPr>
        <w:fldChar w:fldCharType="begin"/>
      </w:r>
      <w:r>
        <w:rPr>
          <w:noProof/>
        </w:rPr>
        <w:instrText xml:space="preserve"> PAGEREF _Toc176344861 \h </w:instrText>
      </w:r>
      <w:r>
        <w:rPr>
          <w:noProof/>
        </w:rPr>
      </w:r>
      <w:r>
        <w:rPr>
          <w:noProof/>
        </w:rPr>
        <w:fldChar w:fldCharType="separate"/>
      </w:r>
      <w:r>
        <w:rPr>
          <w:noProof/>
        </w:rPr>
        <w:t>191</w:t>
      </w:r>
      <w:r>
        <w:rPr>
          <w:noProof/>
        </w:rPr>
        <w:fldChar w:fldCharType="end"/>
      </w:r>
    </w:p>
    <w:p w14:paraId="05B5D6BE" w14:textId="524A7E1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RelayedMCVideoGroup/&lt;x&gt;/MCVideoGroupID</w:t>
      </w:r>
      <w:r>
        <w:rPr>
          <w:noProof/>
        </w:rPr>
        <w:tab/>
      </w:r>
      <w:r>
        <w:rPr>
          <w:noProof/>
        </w:rPr>
        <w:fldChar w:fldCharType="begin"/>
      </w:r>
      <w:r>
        <w:rPr>
          <w:noProof/>
        </w:rPr>
        <w:instrText xml:space="preserve"> PAGEREF _Toc176344862 \h </w:instrText>
      </w:r>
      <w:r>
        <w:rPr>
          <w:noProof/>
        </w:rPr>
      </w:r>
      <w:r>
        <w:rPr>
          <w:noProof/>
        </w:rPr>
        <w:fldChar w:fldCharType="separate"/>
      </w:r>
      <w:r>
        <w:rPr>
          <w:noProof/>
        </w:rPr>
        <w:t>191</w:t>
      </w:r>
      <w:r>
        <w:rPr>
          <w:noProof/>
        </w:rPr>
        <w:fldChar w:fldCharType="end"/>
      </w:r>
    </w:p>
    <w:p w14:paraId="2BFBE7BA" w14:textId="5236A98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12.2.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RelayedMCVideoGroup/&lt;x&gt;/RelayServiceCode</w:t>
      </w:r>
      <w:r>
        <w:rPr>
          <w:noProof/>
        </w:rPr>
        <w:tab/>
      </w:r>
      <w:r>
        <w:rPr>
          <w:noProof/>
        </w:rPr>
        <w:fldChar w:fldCharType="begin"/>
      </w:r>
      <w:r>
        <w:rPr>
          <w:noProof/>
        </w:rPr>
        <w:instrText xml:space="preserve"> PAGEREF _Toc176344863 \h </w:instrText>
      </w:r>
      <w:r>
        <w:rPr>
          <w:noProof/>
        </w:rPr>
      </w:r>
      <w:r>
        <w:rPr>
          <w:noProof/>
        </w:rPr>
        <w:fldChar w:fldCharType="separate"/>
      </w:r>
      <w:r>
        <w:rPr>
          <w:noProof/>
        </w:rPr>
        <w:t>192</w:t>
      </w:r>
      <w:r>
        <w:rPr>
          <w:noProof/>
        </w:rPr>
        <w:fldChar w:fldCharType="end"/>
      </w:r>
    </w:p>
    <w:p w14:paraId="79F5A6F4" w14:textId="404E02A9"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13</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user profile </w:t>
      </w:r>
      <w:r>
        <w:rPr>
          <w:noProof/>
        </w:rPr>
        <w:t>MO</w:t>
      </w:r>
      <w:r>
        <w:rPr>
          <w:noProof/>
        </w:rPr>
        <w:tab/>
      </w:r>
      <w:r>
        <w:rPr>
          <w:noProof/>
        </w:rPr>
        <w:fldChar w:fldCharType="begin"/>
      </w:r>
      <w:r>
        <w:rPr>
          <w:noProof/>
        </w:rPr>
        <w:instrText xml:space="preserve"> PAGEREF _Toc176344864 \h </w:instrText>
      </w:r>
      <w:r>
        <w:rPr>
          <w:noProof/>
        </w:rPr>
      </w:r>
      <w:r>
        <w:rPr>
          <w:noProof/>
        </w:rPr>
        <w:fldChar w:fldCharType="separate"/>
      </w:r>
      <w:r>
        <w:rPr>
          <w:noProof/>
        </w:rPr>
        <w:t>192</w:t>
      </w:r>
      <w:r>
        <w:rPr>
          <w:noProof/>
        </w:rPr>
        <w:fldChar w:fldCharType="end"/>
      </w:r>
    </w:p>
    <w:p w14:paraId="6012DD6B" w14:textId="10EF6122"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_Toc176344865 \h </w:instrText>
      </w:r>
      <w:r>
        <w:rPr>
          <w:noProof/>
        </w:rPr>
      </w:r>
      <w:r>
        <w:rPr>
          <w:noProof/>
        </w:rPr>
        <w:fldChar w:fldCharType="separate"/>
      </w:r>
      <w:r>
        <w:rPr>
          <w:noProof/>
        </w:rPr>
        <w:t>192</w:t>
      </w:r>
      <w:r>
        <w:rPr>
          <w:noProof/>
        </w:rPr>
        <w:fldChar w:fldCharType="end"/>
      </w:r>
    </w:p>
    <w:p w14:paraId="4EC53899" w14:textId="38DDFCFC"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13.2</w:t>
      </w:r>
      <w:r>
        <w:rPr>
          <w:rFonts w:asciiTheme="minorHAnsi" w:eastAsiaTheme="minorEastAsia" w:hAnsiTheme="minorHAnsi" w:cstheme="minorBidi"/>
          <w:noProof/>
          <w:kern w:val="2"/>
          <w:sz w:val="22"/>
          <w:szCs w:val="22"/>
          <w:lang w:val="en-US"/>
          <w14:ligatures w14:val="standardContextual"/>
        </w:rPr>
        <w:tab/>
      </w:r>
      <w:r>
        <w:rPr>
          <w:noProof/>
          <w:lang w:eastAsia="ko-KR"/>
        </w:rPr>
        <w:t>MCVideo user profile MO parameters</w:t>
      </w:r>
      <w:r>
        <w:rPr>
          <w:noProof/>
        </w:rPr>
        <w:tab/>
      </w:r>
      <w:r>
        <w:rPr>
          <w:noProof/>
        </w:rPr>
        <w:fldChar w:fldCharType="begin"/>
      </w:r>
      <w:r>
        <w:rPr>
          <w:noProof/>
        </w:rPr>
        <w:instrText xml:space="preserve"> PAGEREF _Toc176344866 \h </w:instrText>
      </w:r>
      <w:r>
        <w:rPr>
          <w:noProof/>
        </w:rPr>
      </w:r>
      <w:r>
        <w:rPr>
          <w:noProof/>
        </w:rPr>
        <w:fldChar w:fldCharType="separate"/>
      </w:r>
      <w:r>
        <w:rPr>
          <w:noProof/>
        </w:rPr>
        <w:t>195</w:t>
      </w:r>
      <w:r>
        <w:rPr>
          <w:noProof/>
        </w:rPr>
        <w:fldChar w:fldCharType="end"/>
      </w:r>
    </w:p>
    <w:p w14:paraId="7F19208B" w14:textId="3D3F63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_Toc176344867 \h </w:instrText>
      </w:r>
      <w:r>
        <w:rPr>
          <w:noProof/>
        </w:rPr>
      </w:r>
      <w:r>
        <w:rPr>
          <w:noProof/>
        </w:rPr>
        <w:fldChar w:fldCharType="separate"/>
      </w:r>
      <w:r>
        <w:rPr>
          <w:noProof/>
        </w:rPr>
        <w:t>195</w:t>
      </w:r>
      <w:r>
        <w:rPr>
          <w:noProof/>
        </w:rPr>
        <w:fldChar w:fldCharType="end"/>
      </w:r>
    </w:p>
    <w:p w14:paraId="020261F8" w14:textId="1FD784E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_Toc176344868 \h </w:instrText>
      </w:r>
      <w:r>
        <w:rPr>
          <w:noProof/>
        </w:rPr>
      </w:r>
      <w:r>
        <w:rPr>
          <w:noProof/>
        </w:rPr>
        <w:fldChar w:fldCharType="separate"/>
      </w:r>
      <w:r>
        <w:rPr>
          <w:noProof/>
        </w:rPr>
        <w:t>195</w:t>
      </w:r>
      <w:r>
        <w:rPr>
          <w:noProof/>
        </w:rPr>
        <w:fldChar w:fldCharType="end"/>
      </w:r>
    </w:p>
    <w:p w14:paraId="3075291B" w14:textId="4974683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_Toc176344869 \h </w:instrText>
      </w:r>
      <w:r>
        <w:rPr>
          <w:noProof/>
        </w:rPr>
      </w:r>
      <w:r>
        <w:rPr>
          <w:noProof/>
        </w:rPr>
        <w:fldChar w:fldCharType="separate"/>
      </w:r>
      <w:r>
        <w:rPr>
          <w:noProof/>
        </w:rPr>
        <w:t>195</w:t>
      </w:r>
      <w:r>
        <w:rPr>
          <w:noProof/>
        </w:rPr>
        <w:fldChar w:fldCharType="end"/>
      </w:r>
    </w:p>
    <w:p w14:paraId="19B6CBA0" w14:textId="47A32AC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_Toc176344870 \h </w:instrText>
      </w:r>
      <w:r>
        <w:rPr>
          <w:noProof/>
        </w:rPr>
      </w:r>
      <w:r>
        <w:rPr>
          <w:noProof/>
        </w:rPr>
        <w:fldChar w:fldCharType="separate"/>
      </w:r>
      <w:r>
        <w:rPr>
          <w:noProof/>
        </w:rPr>
        <w:t>195</w:t>
      </w:r>
      <w:r>
        <w:rPr>
          <w:noProof/>
        </w:rPr>
        <w:fldChar w:fldCharType="end"/>
      </w:r>
    </w:p>
    <w:p w14:paraId="14AE894D" w14:textId="20B2338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_Toc176344871 \h </w:instrText>
      </w:r>
      <w:r>
        <w:rPr>
          <w:noProof/>
        </w:rPr>
      </w:r>
      <w:r>
        <w:rPr>
          <w:noProof/>
        </w:rPr>
        <w:fldChar w:fldCharType="separate"/>
      </w:r>
      <w:r>
        <w:rPr>
          <w:noProof/>
        </w:rPr>
        <w:t>196</w:t>
      </w:r>
      <w:r>
        <w:rPr>
          <w:noProof/>
        </w:rPr>
        <w:fldChar w:fldCharType="end"/>
      </w:r>
    </w:p>
    <w:p w14:paraId="06D61017" w14:textId="377BA97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_Toc176344872 \h </w:instrText>
      </w:r>
      <w:r>
        <w:rPr>
          <w:noProof/>
        </w:rPr>
      </w:r>
      <w:r>
        <w:rPr>
          <w:noProof/>
        </w:rPr>
        <w:fldChar w:fldCharType="separate"/>
      </w:r>
      <w:r>
        <w:rPr>
          <w:noProof/>
        </w:rPr>
        <w:t>196</w:t>
      </w:r>
      <w:r>
        <w:rPr>
          <w:noProof/>
        </w:rPr>
        <w:fldChar w:fldCharType="end"/>
      </w:r>
    </w:p>
    <w:p w14:paraId="5D33EFE9" w14:textId="2F0359C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MCVideoUserID</w:t>
      </w:r>
      <w:r>
        <w:rPr>
          <w:noProof/>
        </w:rPr>
        <w:tab/>
      </w:r>
      <w:r>
        <w:rPr>
          <w:noProof/>
        </w:rPr>
        <w:fldChar w:fldCharType="begin"/>
      </w:r>
      <w:r>
        <w:rPr>
          <w:noProof/>
        </w:rPr>
        <w:instrText xml:space="preserve"> PAGEREF _Toc176344873 \h </w:instrText>
      </w:r>
      <w:r>
        <w:rPr>
          <w:noProof/>
        </w:rPr>
      </w:r>
      <w:r>
        <w:rPr>
          <w:noProof/>
        </w:rPr>
        <w:fldChar w:fldCharType="separate"/>
      </w:r>
      <w:r>
        <w:rPr>
          <w:noProof/>
        </w:rPr>
        <w:t>196</w:t>
      </w:r>
      <w:r>
        <w:rPr>
          <w:noProof/>
        </w:rPr>
        <w:fldChar w:fldCharType="end"/>
      </w:r>
    </w:p>
    <w:p w14:paraId="2C87A845" w14:textId="429829B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MCVideoUserProfileIndex</w:t>
      </w:r>
      <w:r>
        <w:rPr>
          <w:noProof/>
        </w:rPr>
        <w:tab/>
      </w:r>
      <w:r>
        <w:rPr>
          <w:noProof/>
        </w:rPr>
        <w:fldChar w:fldCharType="begin"/>
      </w:r>
      <w:r>
        <w:rPr>
          <w:noProof/>
        </w:rPr>
        <w:instrText xml:space="preserve"> PAGEREF _Toc176344874 \h </w:instrText>
      </w:r>
      <w:r>
        <w:rPr>
          <w:noProof/>
        </w:rPr>
      </w:r>
      <w:r>
        <w:rPr>
          <w:noProof/>
        </w:rPr>
        <w:fldChar w:fldCharType="separate"/>
      </w:r>
      <w:r>
        <w:rPr>
          <w:noProof/>
        </w:rPr>
        <w:t>196</w:t>
      </w:r>
      <w:r>
        <w:rPr>
          <w:noProof/>
        </w:rPr>
        <w:fldChar w:fldCharType="end"/>
      </w:r>
    </w:p>
    <w:p w14:paraId="6B4F24BF" w14:textId="7E989B3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MCVideoUserProfileName</w:t>
      </w:r>
      <w:r>
        <w:rPr>
          <w:noProof/>
        </w:rPr>
        <w:tab/>
      </w:r>
      <w:r>
        <w:rPr>
          <w:noProof/>
        </w:rPr>
        <w:fldChar w:fldCharType="begin"/>
      </w:r>
      <w:r>
        <w:rPr>
          <w:noProof/>
        </w:rPr>
        <w:instrText xml:space="preserve"> PAGEREF _Toc176344875 \h </w:instrText>
      </w:r>
      <w:r>
        <w:rPr>
          <w:noProof/>
        </w:rPr>
      </w:r>
      <w:r>
        <w:rPr>
          <w:noProof/>
        </w:rPr>
        <w:fldChar w:fldCharType="separate"/>
      </w:r>
      <w:r>
        <w:rPr>
          <w:noProof/>
        </w:rPr>
        <w:t>196</w:t>
      </w:r>
      <w:r>
        <w:rPr>
          <w:noProof/>
        </w:rPr>
        <w:fldChar w:fldCharType="end"/>
      </w:r>
    </w:p>
    <w:p w14:paraId="5641B0BE" w14:textId="3E905B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_Toc176344876 \h </w:instrText>
      </w:r>
      <w:r>
        <w:rPr>
          <w:noProof/>
        </w:rPr>
      </w:r>
      <w:r>
        <w:rPr>
          <w:noProof/>
        </w:rPr>
        <w:fldChar w:fldCharType="separate"/>
      </w:r>
      <w:r>
        <w:rPr>
          <w:noProof/>
        </w:rPr>
        <w:t>197</w:t>
      </w:r>
      <w:r>
        <w:rPr>
          <w:noProof/>
        </w:rPr>
        <w:fldChar w:fldCharType="end"/>
      </w:r>
    </w:p>
    <w:p w14:paraId="31263E85" w14:textId="27C95BA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w:t>
      </w:r>
      <w:r>
        <w:rPr>
          <w:noProof/>
        </w:rPr>
        <w:tab/>
      </w:r>
      <w:r>
        <w:rPr>
          <w:noProof/>
        </w:rPr>
        <w:fldChar w:fldCharType="begin"/>
      </w:r>
      <w:r>
        <w:rPr>
          <w:noProof/>
        </w:rPr>
        <w:instrText xml:space="preserve"> PAGEREF _Toc176344877 \h </w:instrText>
      </w:r>
      <w:r>
        <w:rPr>
          <w:noProof/>
        </w:rPr>
      </w:r>
      <w:r>
        <w:rPr>
          <w:noProof/>
        </w:rPr>
        <w:fldChar w:fldCharType="separate"/>
      </w:r>
      <w:r>
        <w:rPr>
          <w:noProof/>
        </w:rPr>
        <w:t>197</w:t>
      </w:r>
      <w:r>
        <w:rPr>
          <w:noProof/>
        </w:rPr>
        <w:fldChar w:fldCharType="end"/>
      </w:r>
    </w:p>
    <w:p w14:paraId="23393176" w14:textId="61F3A7B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/&lt;x&gt;/Common/UserAliases/&lt;x&gt;</w:t>
      </w:r>
      <w:r>
        <w:rPr>
          <w:noProof/>
        </w:rPr>
        <w:tab/>
      </w:r>
      <w:r>
        <w:rPr>
          <w:noProof/>
        </w:rPr>
        <w:fldChar w:fldCharType="begin"/>
      </w:r>
      <w:r>
        <w:rPr>
          <w:noProof/>
        </w:rPr>
        <w:instrText xml:space="preserve"> PAGEREF _Toc176344878 \h </w:instrText>
      </w:r>
      <w:r>
        <w:rPr>
          <w:noProof/>
        </w:rPr>
      </w:r>
      <w:r>
        <w:rPr>
          <w:noProof/>
        </w:rPr>
        <w:fldChar w:fldCharType="separate"/>
      </w:r>
      <w:r>
        <w:rPr>
          <w:noProof/>
        </w:rPr>
        <w:t>197</w:t>
      </w:r>
      <w:r>
        <w:rPr>
          <w:noProof/>
        </w:rPr>
        <w:fldChar w:fldCharType="end"/>
      </w:r>
    </w:p>
    <w:p w14:paraId="642B37BC" w14:textId="33F4622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_Toc176344879 \h </w:instrText>
      </w:r>
      <w:r>
        <w:rPr>
          <w:noProof/>
        </w:rPr>
      </w:r>
      <w:r>
        <w:rPr>
          <w:noProof/>
        </w:rPr>
        <w:fldChar w:fldCharType="separate"/>
      </w:r>
      <w:r>
        <w:rPr>
          <w:noProof/>
        </w:rPr>
        <w:t>197</w:t>
      </w:r>
      <w:r>
        <w:rPr>
          <w:noProof/>
        </w:rPr>
        <w:fldChar w:fldCharType="end"/>
      </w:r>
    </w:p>
    <w:p w14:paraId="69060627" w14:textId="1956287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_Toc176344880 \h </w:instrText>
      </w:r>
      <w:r>
        <w:rPr>
          <w:noProof/>
        </w:rPr>
      </w:r>
      <w:r>
        <w:rPr>
          <w:noProof/>
        </w:rPr>
        <w:fldChar w:fldCharType="separate"/>
      </w:r>
      <w:r>
        <w:rPr>
          <w:noProof/>
        </w:rPr>
        <w:t>198</w:t>
      </w:r>
      <w:r>
        <w:rPr>
          <w:noProof/>
        </w:rPr>
        <w:fldChar w:fldCharType="end"/>
      </w:r>
    </w:p>
    <w:p w14:paraId="272704B9" w14:textId="6B6DD28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_Toc176344881 \h </w:instrText>
      </w:r>
      <w:r>
        <w:rPr>
          <w:noProof/>
        </w:rPr>
      </w:r>
      <w:r>
        <w:rPr>
          <w:noProof/>
        </w:rPr>
        <w:fldChar w:fldCharType="separate"/>
      </w:r>
      <w:r>
        <w:rPr>
          <w:noProof/>
        </w:rPr>
        <w:t>198</w:t>
      </w:r>
      <w:r>
        <w:rPr>
          <w:noProof/>
        </w:rPr>
        <w:fldChar w:fldCharType="end"/>
      </w:r>
    </w:p>
    <w:p w14:paraId="1EECFF08" w14:textId="4A899A5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13.2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_Toc176344882 \h </w:instrText>
      </w:r>
      <w:r>
        <w:rPr>
          <w:noProof/>
        </w:rPr>
      </w:r>
      <w:r>
        <w:rPr>
          <w:noProof/>
        </w:rPr>
        <w:fldChar w:fldCharType="separate"/>
      </w:r>
      <w:r>
        <w:rPr>
          <w:noProof/>
        </w:rPr>
        <w:t>198</w:t>
      </w:r>
      <w:r>
        <w:rPr>
          <w:noProof/>
        </w:rPr>
        <w:fldChar w:fldCharType="end"/>
      </w:r>
    </w:p>
    <w:p w14:paraId="050096DF" w14:textId="65FEDF0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/Common/MCVideoGroupBroadcast</w:t>
      </w:r>
      <w:r>
        <w:rPr>
          <w:noProof/>
        </w:rPr>
        <w:tab/>
      </w:r>
      <w:r>
        <w:rPr>
          <w:noProof/>
        </w:rPr>
        <w:fldChar w:fldCharType="begin"/>
      </w:r>
      <w:r>
        <w:rPr>
          <w:noProof/>
        </w:rPr>
        <w:instrText xml:space="preserve"> PAGEREF _Toc176344883 \h </w:instrText>
      </w:r>
      <w:r>
        <w:rPr>
          <w:noProof/>
        </w:rPr>
      </w:r>
      <w:r>
        <w:rPr>
          <w:noProof/>
        </w:rPr>
        <w:fldChar w:fldCharType="separate"/>
      </w:r>
      <w:r>
        <w:rPr>
          <w:noProof/>
        </w:rPr>
        <w:t>198</w:t>
      </w:r>
      <w:r>
        <w:rPr>
          <w:noProof/>
        </w:rPr>
        <w:fldChar w:fldCharType="end"/>
      </w:r>
    </w:p>
    <w:p w14:paraId="02A8AF00" w14:textId="45E321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/Common/MCVideoGroupBroadcast/Authorised</w:t>
      </w:r>
      <w:r>
        <w:rPr>
          <w:noProof/>
        </w:rPr>
        <w:tab/>
      </w:r>
      <w:r>
        <w:rPr>
          <w:noProof/>
        </w:rPr>
        <w:fldChar w:fldCharType="begin"/>
      </w:r>
      <w:r>
        <w:rPr>
          <w:noProof/>
        </w:rPr>
        <w:instrText xml:space="preserve"> PAGEREF _Toc176344884 \h </w:instrText>
      </w:r>
      <w:r>
        <w:rPr>
          <w:noProof/>
        </w:rPr>
      </w:r>
      <w:r>
        <w:rPr>
          <w:noProof/>
        </w:rPr>
        <w:fldChar w:fldCharType="separate"/>
      </w:r>
      <w:r>
        <w:rPr>
          <w:noProof/>
        </w:rPr>
        <w:t>198</w:t>
      </w:r>
      <w:r>
        <w:rPr>
          <w:noProof/>
        </w:rPr>
        <w:fldChar w:fldCharType="end"/>
      </w:r>
    </w:p>
    <w:p w14:paraId="1C4E3924" w14:textId="31FA605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_Toc176344885 \h </w:instrText>
      </w:r>
      <w:r>
        <w:rPr>
          <w:noProof/>
        </w:rPr>
      </w:r>
      <w:r>
        <w:rPr>
          <w:noProof/>
        </w:rPr>
        <w:fldChar w:fldCharType="separate"/>
      </w:r>
      <w:r>
        <w:rPr>
          <w:noProof/>
        </w:rPr>
        <w:t>199</w:t>
      </w:r>
      <w:r>
        <w:rPr>
          <w:noProof/>
        </w:rPr>
        <w:fldChar w:fldCharType="end"/>
      </w:r>
    </w:p>
    <w:p w14:paraId="7FF2DF03" w14:textId="44135D9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_Toc176344886 \h </w:instrText>
      </w:r>
      <w:r>
        <w:rPr>
          <w:noProof/>
        </w:rPr>
      </w:r>
      <w:r>
        <w:rPr>
          <w:noProof/>
        </w:rPr>
        <w:fldChar w:fldCharType="separate"/>
      </w:r>
      <w:r>
        <w:rPr>
          <w:noProof/>
        </w:rPr>
        <w:t>199</w:t>
      </w:r>
      <w:r>
        <w:rPr>
          <w:noProof/>
        </w:rPr>
        <w:fldChar w:fldCharType="end"/>
      </w:r>
    </w:p>
    <w:p w14:paraId="23626B21" w14:textId="57436CF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_Toc176344887 \h </w:instrText>
      </w:r>
      <w:r>
        <w:rPr>
          <w:noProof/>
        </w:rPr>
      </w:r>
      <w:r>
        <w:rPr>
          <w:noProof/>
        </w:rPr>
        <w:fldChar w:fldCharType="separate"/>
      </w:r>
      <w:r>
        <w:rPr>
          <w:noProof/>
        </w:rPr>
        <w:t>199</w:t>
      </w:r>
      <w:r>
        <w:rPr>
          <w:noProof/>
        </w:rPr>
        <w:fldChar w:fldCharType="end"/>
      </w:r>
    </w:p>
    <w:p w14:paraId="11B4A057" w14:textId="386B726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_Toc176344888 \h </w:instrText>
      </w:r>
      <w:r>
        <w:rPr>
          <w:noProof/>
        </w:rPr>
      </w:r>
      <w:r>
        <w:rPr>
          <w:noProof/>
        </w:rPr>
        <w:fldChar w:fldCharType="separate"/>
      </w:r>
      <w:r>
        <w:rPr>
          <w:noProof/>
        </w:rPr>
        <w:t>199</w:t>
      </w:r>
      <w:r>
        <w:rPr>
          <w:noProof/>
        </w:rPr>
        <w:fldChar w:fldCharType="end"/>
      </w:r>
    </w:p>
    <w:p w14:paraId="5977EACB" w14:textId="2400C7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_Toc176344889 \h </w:instrText>
      </w:r>
      <w:r>
        <w:rPr>
          <w:noProof/>
        </w:rPr>
      </w:r>
      <w:r>
        <w:rPr>
          <w:noProof/>
        </w:rPr>
        <w:fldChar w:fldCharType="separate"/>
      </w:r>
      <w:r>
        <w:rPr>
          <w:noProof/>
        </w:rPr>
        <w:t>199</w:t>
      </w:r>
      <w:r>
        <w:rPr>
          <w:noProof/>
        </w:rPr>
        <w:fldChar w:fldCharType="end"/>
      </w:r>
    </w:p>
    <w:p w14:paraId="687748A2" w14:textId="667EB56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_Toc176344890 \h </w:instrText>
      </w:r>
      <w:r>
        <w:rPr>
          <w:noProof/>
        </w:rPr>
      </w:r>
      <w:r>
        <w:rPr>
          <w:noProof/>
        </w:rPr>
        <w:fldChar w:fldCharType="separate"/>
      </w:r>
      <w:r>
        <w:rPr>
          <w:noProof/>
        </w:rPr>
        <w:t>199</w:t>
      </w:r>
      <w:r>
        <w:rPr>
          <w:noProof/>
        </w:rPr>
        <w:fldChar w:fldCharType="end"/>
      </w:r>
    </w:p>
    <w:p w14:paraId="432A555B" w14:textId="78AA4AD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_Toc176344891 \h </w:instrText>
      </w:r>
      <w:r>
        <w:rPr>
          <w:noProof/>
        </w:rPr>
      </w:r>
      <w:r>
        <w:rPr>
          <w:noProof/>
        </w:rPr>
        <w:fldChar w:fldCharType="separate"/>
      </w:r>
      <w:r>
        <w:rPr>
          <w:noProof/>
        </w:rPr>
        <w:t>199</w:t>
      </w:r>
      <w:r>
        <w:rPr>
          <w:noProof/>
        </w:rPr>
        <w:fldChar w:fldCharType="end"/>
      </w:r>
    </w:p>
    <w:p w14:paraId="4A194A1E" w14:textId="5B3E092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_Toc176344892 \h </w:instrText>
      </w:r>
      <w:r>
        <w:rPr>
          <w:noProof/>
        </w:rPr>
      </w:r>
      <w:r>
        <w:rPr>
          <w:noProof/>
        </w:rPr>
        <w:fldChar w:fldCharType="separate"/>
      </w:r>
      <w:r>
        <w:rPr>
          <w:noProof/>
        </w:rPr>
        <w:t>199</w:t>
      </w:r>
      <w:r>
        <w:rPr>
          <w:noProof/>
        </w:rPr>
        <w:fldChar w:fldCharType="end"/>
      </w:r>
    </w:p>
    <w:p w14:paraId="473D345E" w14:textId="1F9E80B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_Toc176344893 \h </w:instrText>
      </w:r>
      <w:r>
        <w:rPr>
          <w:noProof/>
        </w:rPr>
      </w:r>
      <w:r>
        <w:rPr>
          <w:noProof/>
        </w:rPr>
        <w:fldChar w:fldCharType="separate"/>
      </w:r>
      <w:r>
        <w:rPr>
          <w:noProof/>
        </w:rPr>
        <w:t>199</w:t>
      </w:r>
      <w:r>
        <w:rPr>
          <w:noProof/>
        </w:rPr>
        <w:fldChar w:fldCharType="end"/>
      </w:r>
    </w:p>
    <w:p w14:paraId="120EE154" w14:textId="5C44B6B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_Toc176344894 \h </w:instrText>
      </w:r>
      <w:r>
        <w:rPr>
          <w:noProof/>
        </w:rPr>
      </w:r>
      <w:r>
        <w:rPr>
          <w:noProof/>
        </w:rPr>
        <w:fldChar w:fldCharType="separate"/>
      </w:r>
      <w:r>
        <w:rPr>
          <w:noProof/>
        </w:rPr>
        <w:t>199</w:t>
      </w:r>
      <w:r>
        <w:rPr>
          <w:noProof/>
        </w:rPr>
        <w:fldChar w:fldCharType="end"/>
      </w:r>
    </w:p>
    <w:p w14:paraId="5FE70B8F" w14:textId="34E2C4D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_Toc176344895 \h </w:instrText>
      </w:r>
      <w:r>
        <w:rPr>
          <w:noProof/>
        </w:rPr>
      </w:r>
      <w:r>
        <w:rPr>
          <w:noProof/>
        </w:rPr>
        <w:fldChar w:fldCharType="separate"/>
      </w:r>
      <w:r>
        <w:rPr>
          <w:noProof/>
        </w:rPr>
        <w:t>199</w:t>
      </w:r>
      <w:r>
        <w:rPr>
          <w:noProof/>
        </w:rPr>
        <w:fldChar w:fldCharType="end"/>
      </w:r>
    </w:p>
    <w:p w14:paraId="3DB3680F" w14:textId="798E2DC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/Common/AllowedCancelAlert</w:t>
      </w:r>
      <w:r>
        <w:rPr>
          <w:noProof/>
        </w:rPr>
        <w:tab/>
      </w:r>
      <w:r>
        <w:rPr>
          <w:noProof/>
        </w:rPr>
        <w:fldChar w:fldCharType="begin"/>
      </w:r>
      <w:r>
        <w:rPr>
          <w:noProof/>
        </w:rPr>
        <w:instrText xml:space="preserve"> PAGEREF _Toc176344896 \h </w:instrText>
      </w:r>
      <w:r>
        <w:rPr>
          <w:noProof/>
        </w:rPr>
      </w:r>
      <w:r>
        <w:rPr>
          <w:noProof/>
        </w:rPr>
        <w:fldChar w:fldCharType="separate"/>
      </w:r>
      <w:r>
        <w:rPr>
          <w:noProof/>
        </w:rPr>
        <w:t>200</w:t>
      </w:r>
      <w:r>
        <w:rPr>
          <w:noProof/>
        </w:rPr>
        <w:fldChar w:fldCharType="end"/>
      </w:r>
    </w:p>
    <w:p w14:paraId="26ABCBA3" w14:textId="76352C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_Toc176344897 \h </w:instrText>
      </w:r>
      <w:r>
        <w:rPr>
          <w:noProof/>
        </w:rPr>
      </w:r>
      <w:r>
        <w:rPr>
          <w:noProof/>
        </w:rPr>
        <w:fldChar w:fldCharType="separate"/>
      </w:r>
      <w:r>
        <w:rPr>
          <w:noProof/>
        </w:rPr>
        <w:t>200</w:t>
      </w:r>
      <w:r>
        <w:rPr>
          <w:noProof/>
        </w:rPr>
        <w:fldChar w:fldCharType="end"/>
      </w:r>
    </w:p>
    <w:p w14:paraId="27AFEAEE" w14:textId="607380C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_Toc176344898 \h </w:instrText>
      </w:r>
      <w:r>
        <w:rPr>
          <w:noProof/>
        </w:rPr>
      </w:r>
      <w:r>
        <w:rPr>
          <w:noProof/>
        </w:rPr>
        <w:fldChar w:fldCharType="separate"/>
      </w:r>
      <w:r>
        <w:rPr>
          <w:noProof/>
        </w:rPr>
        <w:t>200</w:t>
      </w:r>
      <w:r>
        <w:rPr>
          <w:noProof/>
        </w:rPr>
        <w:fldChar w:fldCharType="end"/>
      </w:r>
    </w:p>
    <w:p w14:paraId="22D48793" w14:textId="50EE73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_Toc176344899 \h </w:instrText>
      </w:r>
      <w:r>
        <w:rPr>
          <w:noProof/>
        </w:rPr>
      </w:r>
      <w:r>
        <w:rPr>
          <w:noProof/>
        </w:rPr>
        <w:fldChar w:fldCharType="separate"/>
      </w:r>
      <w:r>
        <w:rPr>
          <w:noProof/>
        </w:rPr>
        <w:t>200</w:t>
      </w:r>
      <w:r>
        <w:rPr>
          <w:noProof/>
        </w:rPr>
        <w:fldChar w:fldCharType="end"/>
      </w:r>
    </w:p>
    <w:p w14:paraId="4E61E772" w14:textId="4730A5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_Toc176344900 \h </w:instrText>
      </w:r>
      <w:r>
        <w:rPr>
          <w:noProof/>
        </w:rPr>
      </w:r>
      <w:r>
        <w:rPr>
          <w:noProof/>
        </w:rPr>
        <w:fldChar w:fldCharType="separate"/>
      </w:r>
      <w:r>
        <w:rPr>
          <w:noProof/>
        </w:rPr>
        <w:t>200</w:t>
      </w:r>
      <w:r>
        <w:rPr>
          <w:noProof/>
        </w:rPr>
        <w:fldChar w:fldCharType="end"/>
      </w:r>
    </w:p>
    <w:p w14:paraId="1CF8E079" w14:textId="7264FC8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_Toc176344901 \h </w:instrText>
      </w:r>
      <w:r>
        <w:rPr>
          <w:noProof/>
        </w:rPr>
      </w:r>
      <w:r>
        <w:rPr>
          <w:noProof/>
        </w:rPr>
        <w:fldChar w:fldCharType="separate"/>
      </w:r>
      <w:r>
        <w:rPr>
          <w:noProof/>
        </w:rPr>
        <w:t>200</w:t>
      </w:r>
      <w:r>
        <w:rPr>
          <w:noProof/>
        </w:rPr>
        <w:fldChar w:fldCharType="end"/>
      </w:r>
    </w:p>
    <w:p w14:paraId="12C8568E" w14:textId="3A1D0F8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_Toc176344902 \h </w:instrText>
      </w:r>
      <w:r>
        <w:rPr>
          <w:noProof/>
        </w:rPr>
      </w:r>
      <w:r>
        <w:rPr>
          <w:noProof/>
        </w:rPr>
        <w:fldChar w:fldCharType="separate"/>
      </w:r>
      <w:r>
        <w:rPr>
          <w:noProof/>
        </w:rPr>
        <w:t>200</w:t>
      </w:r>
      <w:r>
        <w:rPr>
          <w:noProof/>
        </w:rPr>
        <w:fldChar w:fldCharType="end"/>
      </w:r>
    </w:p>
    <w:p w14:paraId="2AAD3BD6" w14:textId="67559F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_Toc176344903 \h </w:instrText>
      </w:r>
      <w:r>
        <w:rPr>
          <w:noProof/>
        </w:rPr>
      </w:r>
      <w:r>
        <w:rPr>
          <w:noProof/>
        </w:rPr>
        <w:fldChar w:fldCharType="separate"/>
      </w:r>
      <w:r>
        <w:rPr>
          <w:noProof/>
        </w:rPr>
        <w:t>200</w:t>
      </w:r>
      <w:r>
        <w:rPr>
          <w:noProof/>
        </w:rPr>
        <w:fldChar w:fldCharType="end"/>
      </w:r>
    </w:p>
    <w:p w14:paraId="52DD47B3" w14:textId="4492727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_Toc176344904 \h </w:instrText>
      </w:r>
      <w:r>
        <w:rPr>
          <w:noProof/>
        </w:rPr>
      </w:r>
      <w:r>
        <w:rPr>
          <w:noProof/>
        </w:rPr>
        <w:fldChar w:fldCharType="separate"/>
      </w:r>
      <w:r>
        <w:rPr>
          <w:noProof/>
        </w:rPr>
        <w:t>200</w:t>
      </w:r>
      <w:r>
        <w:rPr>
          <w:noProof/>
        </w:rPr>
        <w:fldChar w:fldCharType="end"/>
      </w:r>
    </w:p>
    <w:p w14:paraId="0E147865" w14:textId="41F7010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w:t>
      </w:r>
      <w:r>
        <w:rPr>
          <w:noProof/>
        </w:rPr>
        <w:tab/>
      </w:r>
      <w:r>
        <w:rPr>
          <w:noProof/>
        </w:rPr>
        <w:fldChar w:fldCharType="begin"/>
      </w:r>
      <w:r>
        <w:rPr>
          <w:noProof/>
        </w:rPr>
        <w:instrText xml:space="preserve"> PAGEREF _Toc176344905 \h </w:instrText>
      </w:r>
      <w:r>
        <w:rPr>
          <w:noProof/>
        </w:rPr>
      </w:r>
      <w:r>
        <w:rPr>
          <w:noProof/>
        </w:rPr>
        <w:fldChar w:fldCharType="separate"/>
      </w:r>
      <w:r>
        <w:rPr>
          <w:noProof/>
        </w:rPr>
        <w:t>200</w:t>
      </w:r>
      <w:r>
        <w:rPr>
          <w:noProof/>
        </w:rPr>
        <w:fldChar w:fldCharType="end"/>
      </w:r>
    </w:p>
    <w:p w14:paraId="425B706A" w14:textId="626191B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w:t>
      </w:r>
      <w:r>
        <w:rPr>
          <w:noProof/>
        </w:rPr>
        <w:tab/>
      </w:r>
      <w:r>
        <w:rPr>
          <w:noProof/>
        </w:rPr>
        <w:fldChar w:fldCharType="begin"/>
      </w:r>
      <w:r>
        <w:rPr>
          <w:noProof/>
        </w:rPr>
        <w:instrText xml:space="preserve"> PAGEREF _Toc176344906 \h </w:instrText>
      </w:r>
      <w:r>
        <w:rPr>
          <w:noProof/>
        </w:rPr>
      </w:r>
      <w:r>
        <w:rPr>
          <w:noProof/>
        </w:rPr>
        <w:fldChar w:fldCharType="separate"/>
      </w:r>
      <w:r>
        <w:rPr>
          <w:noProof/>
        </w:rPr>
        <w:t>200</w:t>
      </w:r>
      <w:r>
        <w:rPr>
          <w:noProof/>
        </w:rPr>
        <w:fldChar w:fldCharType="end"/>
      </w:r>
    </w:p>
    <w:p w14:paraId="48F4756A" w14:textId="0623D53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Authorised</w:t>
      </w:r>
      <w:r>
        <w:rPr>
          <w:noProof/>
        </w:rPr>
        <w:tab/>
      </w:r>
      <w:r>
        <w:rPr>
          <w:noProof/>
        </w:rPr>
        <w:fldChar w:fldCharType="begin"/>
      </w:r>
      <w:r>
        <w:rPr>
          <w:noProof/>
        </w:rPr>
        <w:instrText xml:space="preserve"> PAGEREF _Toc176344907 \h </w:instrText>
      </w:r>
      <w:r>
        <w:rPr>
          <w:noProof/>
        </w:rPr>
      </w:r>
      <w:r>
        <w:rPr>
          <w:noProof/>
        </w:rPr>
        <w:fldChar w:fldCharType="separate"/>
      </w:r>
      <w:r>
        <w:rPr>
          <w:noProof/>
        </w:rPr>
        <w:t>201</w:t>
      </w:r>
      <w:r>
        <w:rPr>
          <w:noProof/>
        </w:rPr>
        <w:fldChar w:fldCharType="end"/>
      </w:r>
    </w:p>
    <w:p w14:paraId="6549345A" w14:textId="44AD171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/Common/MCVideoGroupCall/EmergencyAlert/Cancel</w:t>
      </w:r>
      <w:r>
        <w:rPr>
          <w:noProof/>
        </w:rPr>
        <w:tab/>
      </w:r>
      <w:r>
        <w:rPr>
          <w:noProof/>
        </w:rPr>
        <w:fldChar w:fldCharType="begin"/>
      </w:r>
      <w:r>
        <w:rPr>
          <w:noProof/>
        </w:rPr>
        <w:instrText xml:space="preserve"> PAGEREF _Toc176344908 \h </w:instrText>
      </w:r>
      <w:r>
        <w:rPr>
          <w:noProof/>
        </w:rPr>
      </w:r>
      <w:r>
        <w:rPr>
          <w:noProof/>
        </w:rPr>
        <w:fldChar w:fldCharType="separate"/>
      </w:r>
      <w:r>
        <w:rPr>
          <w:noProof/>
        </w:rPr>
        <w:t>201</w:t>
      </w:r>
      <w:r>
        <w:rPr>
          <w:noProof/>
        </w:rPr>
        <w:fldChar w:fldCharType="end"/>
      </w:r>
    </w:p>
    <w:p w14:paraId="446A6086" w14:textId="009068D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2.38A4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w:t>
      </w:r>
      <w:r>
        <w:rPr>
          <w:noProof/>
        </w:rPr>
        <w:t>EmergencyAlert/Entry</w:t>
      </w:r>
      <w:r>
        <w:rPr>
          <w:noProof/>
        </w:rPr>
        <w:tab/>
      </w:r>
      <w:r>
        <w:rPr>
          <w:noProof/>
        </w:rPr>
        <w:fldChar w:fldCharType="begin"/>
      </w:r>
      <w:r>
        <w:rPr>
          <w:noProof/>
        </w:rPr>
        <w:instrText xml:space="preserve"> PAGEREF _Toc176344909 \h </w:instrText>
      </w:r>
      <w:r>
        <w:rPr>
          <w:noProof/>
        </w:rPr>
      </w:r>
      <w:r>
        <w:rPr>
          <w:noProof/>
        </w:rPr>
        <w:fldChar w:fldCharType="separate"/>
      </w:r>
      <w:r>
        <w:rPr>
          <w:noProof/>
        </w:rPr>
        <w:t>201</w:t>
      </w:r>
      <w:r>
        <w:rPr>
          <w:noProof/>
        </w:rPr>
        <w:fldChar w:fldCharType="end"/>
      </w:r>
    </w:p>
    <w:p w14:paraId="4005C9E0" w14:textId="1240D78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/Common/MCVideoGroupCall/EmergencyAlert/Entry/ID</w:t>
      </w:r>
      <w:r>
        <w:rPr>
          <w:noProof/>
        </w:rPr>
        <w:tab/>
      </w:r>
      <w:r>
        <w:rPr>
          <w:noProof/>
        </w:rPr>
        <w:fldChar w:fldCharType="begin"/>
      </w:r>
      <w:r>
        <w:rPr>
          <w:noProof/>
        </w:rPr>
        <w:instrText xml:space="preserve"> PAGEREF _Toc176344910 \h </w:instrText>
      </w:r>
      <w:r>
        <w:rPr>
          <w:noProof/>
        </w:rPr>
      </w:r>
      <w:r>
        <w:rPr>
          <w:noProof/>
        </w:rPr>
        <w:fldChar w:fldCharType="separate"/>
      </w:r>
      <w:r>
        <w:rPr>
          <w:noProof/>
        </w:rPr>
        <w:t>201</w:t>
      </w:r>
      <w:r>
        <w:rPr>
          <w:noProof/>
        </w:rPr>
        <w:fldChar w:fldCharType="end"/>
      </w:r>
    </w:p>
    <w:p w14:paraId="391E5E02" w14:textId="1E9EBE6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Entry/DisplayName</w:t>
      </w:r>
      <w:r>
        <w:rPr>
          <w:noProof/>
        </w:rPr>
        <w:tab/>
      </w:r>
      <w:r>
        <w:rPr>
          <w:noProof/>
        </w:rPr>
        <w:fldChar w:fldCharType="begin"/>
      </w:r>
      <w:r>
        <w:rPr>
          <w:noProof/>
        </w:rPr>
        <w:instrText xml:space="preserve"> PAGEREF _Toc176344911 \h </w:instrText>
      </w:r>
      <w:r>
        <w:rPr>
          <w:noProof/>
        </w:rPr>
      </w:r>
      <w:r>
        <w:rPr>
          <w:noProof/>
        </w:rPr>
        <w:fldChar w:fldCharType="separate"/>
      </w:r>
      <w:r>
        <w:rPr>
          <w:noProof/>
        </w:rPr>
        <w:t>202</w:t>
      </w:r>
      <w:r>
        <w:rPr>
          <w:noProof/>
        </w:rPr>
        <w:fldChar w:fldCharType="end"/>
      </w:r>
    </w:p>
    <w:p w14:paraId="5D093F14" w14:textId="1C60222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38A7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Entry/Usage</w:t>
      </w:r>
      <w:r>
        <w:rPr>
          <w:noProof/>
        </w:rPr>
        <w:tab/>
      </w:r>
      <w:r>
        <w:rPr>
          <w:noProof/>
        </w:rPr>
        <w:fldChar w:fldCharType="begin"/>
      </w:r>
      <w:r>
        <w:rPr>
          <w:noProof/>
        </w:rPr>
        <w:instrText xml:space="preserve"> PAGEREF _Toc176344912 \h </w:instrText>
      </w:r>
      <w:r>
        <w:rPr>
          <w:noProof/>
        </w:rPr>
      </w:r>
      <w:r>
        <w:rPr>
          <w:noProof/>
        </w:rPr>
        <w:fldChar w:fldCharType="separate"/>
      </w:r>
      <w:r>
        <w:rPr>
          <w:noProof/>
        </w:rPr>
        <w:t>202</w:t>
      </w:r>
      <w:r>
        <w:rPr>
          <w:noProof/>
        </w:rPr>
        <w:fldChar w:fldCharType="end"/>
      </w:r>
    </w:p>
    <w:p w14:paraId="46C5BFA0" w14:textId="0610D1E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w:t>
      </w:r>
      <w:r>
        <w:rPr>
          <w:noProof/>
        </w:rPr>
        <w:tab/>
      </w:r>
      <w:r>
        <w:rPr>
          <w:noProof/>
        </w:rPr>
        <w:fldChar w:fldCharType="begin"/>
      </w:r>
      <w:r>
        <w:rPr>
          <w:noProof/>
        </w:rPr>
        <w:instrText xml:space="preserve"> PAGEREF _Toc176344913 \h </w:instrText>
      </w:r>
      <w:r>
        <w:rPr>
          <w:noProof/>
        </w:rPr>
      </w:r>
      <w:r>
        <w:rPr>
          <w:noProof/>
        </w:rPr>
        <w:fldChar w:fldCharType="separate"/>
      </w:r>
      <w:r>
        <w:rPr>
          <w:noProof/>
        </w:rPr>
        <w:t>202</w:t>
      </w:r>
      <w:r>
        <w:rPr>
          <w:noProof/>
        </w:rPr>
        <w:fldChar w:fldCharType="end"/>
      </w:r>
    </w:p>
    <w:p w14:paraId="2B554367" w14:textId="0D56907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/Common/MCVideoGroupCall/EmergencyCall/Enabled</w:t>
      </w:r>
      <w:r>
        <w:rPr>
          <w:noProof/>
        </w:rPr>
        <w:tab/>
      </w:r>
      <w:r>
        <w:rPr>
          <w:noProof/>
        </w:rPr>
        <w:fldChar w:fldCharType="begin"/>
      </w:r>
      <w:r>
        <w:rPr>
          <w:noProof/>
        </w:rPr>
        <w:instrText xml:space="preserve"> PAGEREF _Toc176344914 \h </w:instrText>
      </w:r>
      <w:r>
        <w:rPr>
          <w:noProof/>
        </w:rPr>
      </w:r>
      <w:r>
        <w:rPr>
          <w:noProof/>
        </w:rPr>
        <w:fldChar w:fldCharType="separate"/>
      </w:r>
      <w:r>
        <w:rPr>
          <w:noProof/>
        </w:rPr>
        <w:t>202</w:t>
      </w:r>
      <w:r>
        <w:rPr>
          <w:noProof/>
        </w:rPr>
        <w:fldChar w:fldCharType="end"/>
      </w:r>
    </w:p>
    <w:p w14:paraId="01079DF0" w14:textId="7E5D640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CancelMCVideoGroup</w:t>
      </w:r>
      <w:r>
        <w:rPr>
          <w:noProof/>
        </w:rPr>
        <w:tab/>
      </w:r>
      <w:r>
        <w:rPr>
          <w:noProof/>
        </w:rPr>
        <w:fldChar w:fldCharType="begin"/>
      </w:r>
      <w:r>
        <w:rPr>
          <w:noProof/>
        </w:rPr>
        <w:instrText xml:space="preserve"> PAGEREF _Toc176344915 \h </w:instrText>
      </w:r>
      <w:r>
        <w:rPr>
          <w:noProof/>
        </w:rPr>
      </w:r>
      <w:r>
        <w:rPr>
          <w:noProof/>
        </w:rPr>
        <w:fldChar w:fldCharType="separate"/>
      </w:r>
      <w:r>
        <w:rPr>
          <w:noProof/>
        </w:rPr>
        <w:t>203</w:t>
      </w:r>
      <w:r>
        <w:rPr>
          <w:noProof/>
        </w:rPr>
        <w:fldChar w:fldCharType="end"/>
      </w:r>
    </w:p>
    <w:p w14:paraId="1C42B9A9" w14:textId="34A020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w:t>
      </w:r>
      <w:r>
        <w:rPr>
          <w:noProof/>
        </w:rPr>
        <w:tab/>
      </w:r>
      <w:r>
        <w:rPr>
          <w:noProof/>
        </w:rPr>
        <w:fldChar w:fldCharType="begin"/>
      </w:r>
      <w:r>
        <w:rPr>
          <w:noProof/>
        </w:rPr>
        <w:instrText xml:space="preserve"> PAGEREF _Toc176344916 \h </w:instrText>
      </w:r>
      <w:r>
        <w:rPr>
          <w:noProof/>
        </w:rPr>
      </w:r>
      <w:r>
        <w:rPr>
          <w:noProof/>
        </w:rPr>
        <w:fldChar w:fldCharType="separate"/>
      </w:r>
      <w:r>
        <w:rPr>
          <w:noProof/>
        </w:rPr>
        <w:t>203</w:t>
      </w:r>
      <w:r>
        <w:rPr>
          <w:noProof/>
        </w:rPr>
        <w:fldChar w:fldCharType="end"/>
      </w:r>
    </w:p>
    <w:p w14:paraId="46D94816" w14:textId="2FC3BC2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2.38D2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 xml:space="preserve">/EmergencyCall/ </w:t>
      </w:r>
      <w:r>
        <w:rPr>
          <w:noProof/>
        </w:rPr>
        <w:t>MCVideoGroupInitiation/Entry</w:t>
      </w:r>
      <w:r>
        <w:rPr>
          <w:noProof/>
        </w:rPr>
        <w:tab/>
      </w:r>
      <w:r>
        <w:rPr>
          <w:noProof/>
        </w:rPr>
        <w:fldChar w:fldCharType="begin"/>
      </w:r>
      <w:r>
        <w:rPr>
          <w:noProof/>
        </w:rPr>
        <w:instrText xml:space="preserve"> PAGEREF _Toc176344917 \h </w:instrText>
      </w:r>
      <w:r>
        <w:rPr>
          <w:noProof/>
        </w:rPr>
      </w:r>
      <w:r>
        <w:rPr>
          <w:noProof/>
        </w:rPr>
        <w:fldChar w:fldCharType="separate"/>
      </w:r>
      <w:r>
        <w:rPr>
          <w:noProof/>
        </w:rPr>
        <w:t>203</w:t>
      </w:r>
      <w:r>
        <w:rPr>
          <w:noProof/>
        </w:rPr>
        <w:fldChar w:fldCharType="end"/>
      </w:r>
    </w:p>
    <w:p w14:paraId="18AF421C" w14:textId="7943988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MCVideoGroupInitiation/Entry/GroupID</w:t>
      </w:r>
      <w:r>
        <w:rPr>
          <w:noProof/>
        </w:rPr>
        <w:tab/>
      </w:r>
      <w:r>
        <w:rPr>
          <w:noProof/>
        </w:rPr>
        <w:fldChar w:fldCharType="begin"/>
      </w:r>
      <w:r>
        <w:rPr>
          <w:noProof/>
        </w:rPr>
        <w:instrText xml:space="preserve"> PAGEREF _Toc176344918 \h </w:instrText>
      </w:r>
      <w:r>
        <w:rPr>
          <w:noProof/>
        </w:rPr>
      </w:r>
      <w:r>
        <w:rPr>
          <w:noProof/>
        </w:rPr>
        <w:fldChar w:fldCharType="separate"/>
      </w:r>
      <w:r>
        <w:rPr>
          <w:noProof/>
        </w:rPr>
        <w:t>204</w:t>
      </w:r>
      <w:r>
        <w:rPr>
          <w:noProof/>
        </w:rPr>
        <w:fldChar w:fldCharType="end"/>
      </w:r>
    </w:p>
    <w:p w14:paraId="1687DA55" w14:textId="33C1907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38D4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MCVideoGroupInitiation/Entry/DisplayName</w:t>
      </w:r>
      <w:r>
        <w:rPr>
          <w:noProof/>
        </w:rPr>
        <w:tab/>
      </w:r>
      <w:r>
        <w:rPr>
          <w:noProof/>
        </w:rPr>
        <w:fldChar w:fldCharType="begin"/>
      </w:r>
      <w:r>
        <w:rPr>
          <w:noProof/>
        </w:rPr>
        <w:instrText xml:space="preserve"> PAGEREF _Toc176344919 \h </w:instrText>
      </w:r>
      <w:r>
        <w:rPr>
          <w:noProof/>
        </w:rPr>
      </w:r>
      <w:r>
        <w:rPr>
          <w:noProof/>
        </w:rPr>
        <w:fldChar w:fldCharType="separate"/>
      </w:r>
      <w:r>
        <w:rPr>
          <w:noProof/>
        </w:rPr>
        <w:t>204</w:t>
      </w:r>
      <w:r>
        <w:rPr>
          <w:noProof/>
        </w:rPr>
        <w:fldChar w:fldCharType="end"/>
      </w:r>
    </w:p>
    <w:p w14:paraId="74CF9E28" w14:textId="42DD2BB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38D5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MCVideoGroupInitiation/Entry/Usage</w:t>
      </w:r>
      <w:r>
        <w:rPr>
          <w:noProof/>
        </w:rPr>
        <w:tab/>
      </w:r>
      <w:r>
        <w:rPr>
          <w:noProof/>
        </w:rPr>
        <w:fldChar w:fldCharType="begin"/>
      </w:r>
      <w:r>
        <w:rPr>
          <w:noProof/>
        </w:rPr>
        <w:instrText xml:space="preserve"> PAGEREF _Toc176344920 \h </w:instrText>
      </w:r>
      <w:r>
        <w:rPr>
          <w:noProof/>
        </w:rPr>
      </w:r>
      <w:r>
        <w:rPr>
          <w:noProof/>
        </w:rPr>
        <w:fldChar w:fldCharType="separate"/>
      </w:r>
      <w:r>
        <w:rPr>
          <w:noProof/>
        </w:rPr>
        <w:t>204</w:t>
      </w:r>
      <w:r>
        <w:rPr>
          <w:noProof/>
        </w:rPr>
        <w:fldChar w:fldCharType="end"/>
      </w:r>
    </w:p>
    <w:p w14:paraId="5BF355F9" w14:textId="38BDAD1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w:t>
      </w:r>
      <w:r>
        <w:rPr>
          <w:noProof/>
        </w:rPr>
        <w:tab/>
      </w:r>
      <w:r>
        <w:rPr>
          <w:noProof/>
        </w:rPr>
        <w:fldChar w:fldCharType="begin"/>
      </w:r>
      <w:r>
        <w:rPr>
          <w:noProof/>
        </w:rPr>
        <w:instrText xml:space="preserve"> PAGEREF _Toc176344921 \h </w:instrText>
      </w:r>
      <w:r>
        <w:rPr>
          <w:noProof/>
        </w:rPr>
      </w:r>
      <w:r>
        <w:rPr>
          <w:noProof/>
        </w:rPr>
        <w:fldChar w:fldCharType="separate"/>
      </w:r>
      <w:r>
        <w:rPr>
          <w:noProof/>
        </w:rPr>
        <w:t>204</w:t>
      </w:r>
      <w:r>
        <w:rPr>
          <w:noProof/>
        </w:rPr>
        <w:fldChar w:fldCharType="end"/>
      </w:r>
    </w:p>
    <w:p w14:paraId="21360B99" w14:textId="58D6329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Authorised</w:t>
      </w:r>
      <w:r>
        <w:rPr>
          <w:noProof/>
        </w:rPr>
        <w:tab/>
      </w:r>
      <w:r>
        <w:rPr>
          <w:noProof/>
        </w:rPr>
        <w:fldChar w:fldCharType="begin"/>
      </w:r>
      <w:r>
        <w:rPr>
          <w:noProof/>
        </w:rPr>
        <w:instrText xml:space="preserve"> PAGEREF _Toc176344922 \h </w:instrText>
      </w:r>
      <w:r>
        <w:rPr>
          <w:noProof/>
        </w:rPr>
      </w:r>
      <w:r>
        <w:rPr>
          <w:noProof/>
        </w:rPr>
        <w:fldChar w:fldCharType="separate"/>
      </w:r>
      <w:r>
        <w:rPr>
          <w:noProof/>
        </w:rPr>
        <w:t>205</w:t>
      </w:r>
      <w:r>
        <w:rPr>
          <w:noProof/>
        </w:rPr>
        <w:fldChar w:fldCharType="end"/>
      </w:r>
    </w:p>
    <w:p w14:paraId="3167B3C4" w14:textId="4541516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w:t>
      </w:r>
      <w:r>
        <w:rPr>
          <w:noProof/>
          <w:lang w:eastAsia="ko-KR"/>
        </w:rPr>
        <w:t>8G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/Common/MCVideoGroupCall/ImminentPerilCall/Cancel</w:t>
      </w:r>
      <w:r>
        <w:rPr>
          <w:noProof/>
        </w:rPr>
        <w:tab/>
      </w:r>
      <w:r>
        <w:rPr>
          <w:noProof/>
        </w:rPr>
        <w:fldChar w:fldCharType="begin"/>
      </w:r>
      <w:r>
        <w:rPr>
          <w:noProof/>
        </w:rPr>
        <w:instrText xml:space="preserve"> PAGEREF _Toc176344923 \h </w:instrText>
      </w:r>
      <w:r>
        <w:rPr>
          <w:noProof/>
        </w:rPr>
      </w:r>
      <w:r>
        <w:rPr>
          <w:noProof/>
        </w:rPr>
        <w:fldChar w:fldCharType="separate"/>
      </w:r>
      <w:r>
        <w:rPr>
          <w:noProof/>
        </w:rPr>
        <w:t>205</w:t>
      </w:r>
      <w:r>
        <w:rPr>
          <w:noProof/>
        </w:rPr>
        <w:fldChar w:fldCharType="end"/>
      </w:r>
    </w:p>
    <w:p w14:paraId="72682F1B" w14:textId="03F7D11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w:t>
      </w:r>
      <w:r>
        <w:rPr>
          <w:noProof/>
          <w:lang w:eastAsia="ko-KR"/>
        </w:rPr>
        <w:t>8G1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w:t>
      </w:r>
      <w:r>
        <w:rPr>
          <w:noProof/>
        </w:rPr>
        <w:tab/>
      </w:r>
      <w:r>
        <w:rPr>
          <w:noProof/>
        </w:rPr>
        <w:fldChar w:fldCharType="begin"/>
      </w:r>
      <w:r>
        <w:rPr>
          <w:noProof/>
        </w:rPr>
        <w:instrText xml:space="preserve"> PAGEREF _Toc176344924 \h </w:instrText>
      </w:r>
      <w:r>
        <w:rPr>
          <w:noProof/>
        </w:rPr>
      </w:r>
      <w:r>
        <w:rPr>
          <w:noProof/>
        </w:rPr>
        <w:fldChar w:fldCharType="separate"/>
      </w:r>
      <w:r>
        <w:rPr>
          <w:noProof/>
        </w:rPr>
        <w:t>205</w:t>
      </w:r>
      <w:r>
        <w:rPr>
          <w:noProof/>
        </w:rPr>
        <w:fldChar w:fldCharType="end"/>
      </w:r>
    </w:p>
    <w:p w14:paraId="21E414E6" w14:textId="3046BB1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2.38G2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/I</w:t>
      </w:r>
      <w:r>
        <w:rPr>
          <w:noProof/>
        </w:rPr>
        <w:t>mminentPerilCall/ MCVideoGroupInitiation/Entry</w:t>
      </w:r>
      <w:r>
        <w:rPr>
          <w:noProof/>
        </w:rPr>
        <w:tab/>
      </w:r>
      <w:r>
        <w:rPr>
          <w:noProof/>
        </w:rPr>
        <w:fldChar w:fldCharType="begin"/>
      </w:r>
      <w:r>
        <w:rPr>
          <w:noProof/>
        </w:rPr>
        <w:instrText xml:space="preserve"> PAGEREF _Toc176344925 \h </w:instrText>
      </w:r>
      <w:r>
        <w:rPr>
          <w:noProof/>
        </w:rPr>
      </w:r>
      <w:r>
        <w:rPr>
          <w:noProof/>
        </w:rPr>
        <w:fldChar w:fldCharType="separate"/>
      </w:r>
      <w:r>
        <w:rPr>
          <w:noProof/>
        </w:rPr>
        <w:t>205</w:t>
      </w:r>
      <w:r>
        <w:rPr>
          <w:noProof/>
        </w:rPr>
        <w:fldChar w:fldCharType="end"/>
      </w:r>
    </w:p>
    <w:p w14:paraId="46027938" w14:textId="750CD7C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MCVideoGroupInitiation/Entry/GroupID</w:t>
      </w:r>
      <w:r>
        <w:rPr>
          <w:noProof/>
        </w:rPr>
        <w:tab/>
      </w:r>
      <w:r>
        <w:rPr>
          <w:noProof/>
        </w:rPr>
        <w:fldChar w:fldCharType="begin"/>
      </w:r>
      <w:r>
        <w:rPr>
          <w:noProof/>
        </w:rPr>
        <w:instrText xml:space="preserve"> PAGEREF _Toc176344926 \h </w:instrText>
      </w:r>
      <w:r>
        <w:rPr>
          <w:noProof/>
        </w:rPr>
      </w:r>
      <w:r>
        <w:rPr>
          <w:noProof/>
        </w:rPr>
        <w:fldChar w:fldCharType="separate"/>
      </w:r>
      <w:r>
        <w:rPr>
          <w:noProof/>
        </w:rPr>
        <w:t>206</w:t>
      </w:r>
      <w:r>
        <w:rPr>
          <w:noProof/>
        </w:rPr>
        <w:fldChar w:fldCharType="end"/>
      </w:r>
    </w:p>
    <w:p w14:paraId="67F145FD" w14:textId="5353870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38G4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MCVideoGroupInitiation/DisplayName</w:t>
      </w:r>
      <w:r>
        <w:rPr>
          <w:noProof/>
        </w:rPr>
        <w:tab/>
      </w:r>
      <w:r>
        <w:rPr>
          <w:noProof/>
        </w:rPr>
        <w:fldChar w:fldCharType="begin"/>
      </w:r>
      <w:r>
        <w:rPr>
          <w:noProof/>
        </w:rPr>
        <w:instrText xml:space="preserve"> PAGEREF _Toc176344927 \h </w:instrText>
      </w:r>
      <w:r>
        <w:rPr>
          <w:noProof/>
        </w:rPr>
      </w:r>
      <w:r>
        <w:rPr>
          <w:noProof/>
        </w:rPr>
        <w:fldChar w:fldCharType="separate"/>
      </w:r>
      <w:r>
        <w:rPr>
          <w:noProof/>
        </w:rPr>
        <w:t>206</w:t>
      </w:r>
      <w:r>
        <w:rPr>
          <w:noProof/>
        </w:rPr>
        <w:fldChar w:fldCharType="end"/>
      </w:r>
    </w:p>
    <w:p w14:paraId="2E16E349" w14:textId="21681FF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MCVideoGroupInitiation/Entry/Usage</w:t>
      </w:r>
      <w:r>
        <w:rPr>
          <w:noProof/>
        </w:rPr>
        <w:tab/>
      </w:r>
      <w:r>
        <w:rPr>
          <w:noProof/>
        </w:rPr>
        <w:fldChar w:fldCharType="begin"/>
      </w:r>
      <w:r>
        <w:rPr>
          <w:noProof/>
        </w:rPr>
        <w:instrText xml:space="preserve"> PAGEREF _Toc176344928 \h </w:instrText>
      </w:r>
      <w:r>
        <w:rPr>
          <w:noProof/>
        </w:rPr>
      </w:r>
      <w:r>
        <w:rPr>
          <w:noProof/>
        </w:rPr>
        <w:fldChar w:fldCharType="separate"/>
      </w:r>
      <w:r>
        <w:rPr>
          <w:noProof/>
        </w:rPr>
        <w:t>206</w:t>
      </w:r>
      <w:r>
        <w:rPr>
          <w:noProof/>
        </w:rPr>
        <w:fldChar w:fldCharType="end"/>
      </w:r>
    </w:p>
    <w:p w14:paraId="3F1A4255" w14:textId="4862A45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MCVideoGroupCall/</w:t>
      </w:r>
      <w:r>
        <w:rPr>
          <w:noProof/>
        </w:rPr>
        <w:t>Priority</w:t>
      </w:r>
      <w:r>
        <w:rPr>
          <w:noProof/>
        </w:rPr>
        <w:tab/>
      </w:r>
      <w:r>
        <w:rPr>
          <w:noProof/>
        </w:rPr>
        <w:fldChar w:fldCharType="begin"/>
      </w:r>
      <w:r>
        <w:rPr>
          <w:noProof/>
        </w:rPr>
        <w:instrText xml:space="preserve"> PAGEREF _Toc176344929 \h </w:instrText>
      </w:r>
      <w:r>
        <w:rPr>
          <w:noProof/>
        </w:rPr>
      </w:r>
      <w:r>
        <w:rPr>
          <w:noProof/>
        </w:rPr>
        <w:fldChar w:fldCharType="separate"/>
      </w:r>
      <w:r>
        <w:rPr>
          <w:noProof/>
        </w:rPr>
        <w:t>207</w:t>
      </w:r>
      <w:r>
        <w:rPr>
          <w:noProof/>
        </w:rPr>
        <w:fldChar w:fldCharType="end"/>
      </w:r>
    </w:p>
    <w:p w14:paraId="6D6F9669" w14:textId="1F107FE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38G7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/Common/MCVideoGroupCall/MaxSimultaneousCallsN6</w:t>
      </w:r>
      <w:r>
        <w:rPr>
          <w:noProof/>
        </w:rPr>
        <w:tab/>
      </w:r>
      <w:r>
        <w:rPr>
          <w:noProof/>
        </w:rPr>
        <w:fldChar w:fldCharType="begin"/>
      </w:r>
      <w:r>
        <w:rPr>
          <w:noProof/>
        </w:rPr>
        <w:instrText xml:space="preserve"> PAGEREF _Toc176344930 \h </w:instrText>
      </w:r>
      <w:r>
        <w:rPr>
          <w:noProof/>
        </w:rPr>
      </w:r>
      <w:r>
        <w:rPr>
          <w:noProof/>
        </w:rPr>
        <w:fldChar w:fldCharType="separate"/>
      </w:r>
      <w:r>
        <w:rPr>
          <w:noProof/>
        </w:rPr>
        <w:t>207</w:t>
      </w:r>
      <w:r>
        <w:rPr>
          <w:noProof/>
        </w:rPr>
        <w:fldChar w:fldCharType="end"/>
      </w:r>
    </w:p>
    <w:p w14:paraId="6CEA2AAF" w14:textId="3CEA47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rPr>
        <w:tab/>
      </w:r>
      <w:r>
        <w:rPr>
          <w:noProof/>
        </w:rPr>
        <w:fldChar w:fldCharType="begin"/>
      </w:r>
      <w:r>
        <w:rPr>
          <w:noProof/>
        </w:rPr>
        <w:instrText xml:space="preserve"> PAGEREF _Toc176344931 \h </w:instrText>
      </w:r>
      <w:r>
        <w:rPr>
          <w:noProof/>
        </w:rPr>
      </w:r>
      <w:r>
        <w:rPr>
          <w:noProof/>
        </w:rPr>
        <w:fldChar w:fldCharType="separate"/>
      </w:r>
      <w:r>
        <w:rPr>
          <w:noProof/>
        </w:rPr>
        <w:t>207</w:t>
      </w:r>
      <w:r>
        <w:rPr>
          <w:noProof/>
        </w:rPr>
        <w:fldChar w:fldCharType="end"/>
      </w:r>
    </w:p>
    <w:p w14:paraId="6E74752E" w14:textId="259D13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rPr>
        <w:tab/>
      </w:r>
      <w:r>
        <w:rPr>
          <w:noProof/>
        </w:rPr>
        <w:fldChar w:fldCharType="begin"/>
      </w:r>
      <w:r>
        <w:rPr>
          <w:noProof/>
        </w:rPr>
        <w:instrText xml:space="preserve"> PAGEREF _Toc176344932 \h </w:instrText>
      </w:r>
      <w:r>
        <w:rPr>
          <w:noProof/>
        </w:rPr>
      </w:r>
      <w:r>
        <w:rPr>
          <w:noProof/>
        </w:rPr>
        <w:fldChar w:fldCharType="separate"/>
      </w:r>
      <w:r>
        <w:rPr>
          <w:noProof/>
        </w:rPr>
        <w:t>207</w:t>
      </w:r>
      <w:r>
        <w:rPr>
          <w:noProof/>
        </w:rPr>
        <w:fldChar w:fldCharType="end"/>
      </w:r>
    </w:p>
    <w:p w14:paraId="04C05E6D" w14:textId="2F9E1D1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13.2.38I1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_Toc176344933 \h </w:instrText>
      </w:r>
      <w:r>
        <w:rPr>
          <w:noProof/>
        </w:rPr>
      </w:r>
      <w:r>
        <w:rPr>
          <w:noProof/>
        </w:rPr>
        <w:fldChar w:fldCharType="separate"/>
      </w:r>
      <w:r>
        <w:rPr>
          <w:noProof/>
        </w:rPr>
        <w:t>207</w:t>
      </w:r>
      <w:r>
        <w:rPr>
          <w:noProof/>
        </w:rPr>
        <w:fldChar w:fldCharType="end"/>
      </w:r>
    </w:p>
    <w:p w14:paraId="62F320AF" w14:textId="34EEF4F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_Toc176344934 \h </w:instrText>
      </w:r>
      <w:r>
        <w:rPr>
          <w:noProof/>
        </w:rPr>
      </w:r>
      <w:r>
        <w:rPr>
          <w:noProof/>
        </w:rPr>
        <w:fldChar w:fldCharType="separate"/>
      </w:r>
      <w:r>
        <w:rPr>
          <w:noProof/>
        </w:rPr>
        <w:t>208</w:t>
      </w:r>
      <w:r>
        <w:rPr>
          <w:noProof/>
        </w:rPr>
        <w:fldChar w:fldCharType="end"/>
      </w:r>
    </w:p>
    <w:p w14:paraId="2439D668" w14:textId="67A7CE9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_Toc176344935 \h </w:instrText>
      </w:r>
      <w:r>
        <w:rPr>
          <w:noProof/>
        </w:rPr>
      </w:r>
      <w:r>
        <w:rPr>
          <w:noProof/>
        </w:rPr>
        <w:fldChar w:fldCharType="separate"/>
      </w:r>
      <w:r>
        <w:rPr>
          <w:noProof/>
        </w:rPr>
        <w:t>208</w:t>
      </w:r>
      <w:r>
        <w:rPr>
          <w:noProof/>
        </w:rPr>
        <w:fldChar w:fldCharType="end"/>
      </w:r>
    </w:p>
    <w:p w14:paraId="59E31EC9" w14:textId="3808DA5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_Toc176344936 \h </w:instrText>
      </w:r>
      <w:r>
        <w:rPr>
          <w:noProof/>
        </w:rPr>
      </w:r>
      <w:r>
        <w:rPr>
          <w:noProof/>
        </w:rPr>
        <w:fldChar w:fldCharType="separate"/>
      </w:r>
      <w:r>
        <w:rPr>
          <w:noProof/>
        </w:rPr>
        <w:t>208</w:t>
      </w:r>
      <w:r>
        <w:rPr>
          <w:noProof/>
        </w:rPr>
        <w:fldChar w:fldCharType="end"/>
      </w:r>
    </w:p>
    <w:p w14:paraId="7920D809" w14:textId="2F0A2F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2.38I5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/&lt;x&gt;/Entry/MCVideoID</w:t>
      </w:r>
      <w:r>
        <w:rPr>
          <w:noProof/>
        </w:rPr>
        <w:tab/>
      </w:r>
      <w:r>
        <w:rPr>
          <w:noProof/>
        </w:rPr>
        <w:fldChar w:fldCharType="begin"/>
      </w:r>
      <w:r>
        <w:rPr>
          <w:noProof/>
        </w:rPr>
        <w:instrText xml:space="preserve"> PAGEREF _Toc176344937 \h </w:instrText>
      </w:r>
      <w:r>
        <w:rPr>
          <w:noProof/>
        </w:rPr>
      </w:r>
      <w:r>
        <w:rPr>
          <w:noProof/>
        </w:rPr>
        <w:fldChar w:fldCharType="separate"/>
      </w:r>
      <w:r>
        <w:rPr>
          <w:noProof/>
        </w:rPr>
        <w:t>208</w:t>
      </w:r>
      <w:r>
        <w:rPr>
          <w:noProof/>
        </w:rPr>
        <w:fldChar w:fldCharType="end"/>
      </w:r>
    </w:p>
    <w:p w14:paraId="7C0CDB5C" w14:textId="557ECF4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_Toc176344938 \h </w:instrText>
      </w:r>
      <w:r>
        <w:rPr>
          <w:noProof/>
        </w:rPr>
      </w:r>
      <w:r>
        <w:rPr>
          <w:noProof/>
        </w:rPr>
        <w:fldChar w:fldCharType="separate"/>
      </w:r>
      <w:r>
        <w:rPr>
          <w:noProof/>
        </w:rPr>
        <w:t>209</w:t>
      </w:r>
      <w:r>
        <w:rPr>
          <w:noProof/>
        </w:rPr>
        <w:fldChar w:fldCharType="end"/>
      </w:r>
    </w:p>
    <w:p w14:paraId="14484FA3" w14:textId="2B98B7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_Toc176344939 \h </w:instrText>
      </w:r>
      <w:r>
        <w:rPr>
          <w:noProof/>
        </w:rPr>
      </w:r>
      <w:r>
        <w:rPr>
          <w:noProof/>
        </w:rPr>
        <w:fldChar w:fldCharType="separate"/>
      </w:r>
      <w:r>
        <w:rPr>
          <w:noProof/>
        </w:rPr>
        <w:t>209</w:t>
      </w:r>
      <w:r>
        <w:rPr>
          <w:noProof/>
        </w:rPr>
        <w:fldChar w:fldCharType="end"/>
      </w:r>
    </w:p>
    <w:p w14:paraId="3523D364" w14:textId="110C7C9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lastRenderedPageBreak/>
        <w:t>13.</w:t>
      </w:r>
      <w:r>
        <w:rPr>
          <w:noProof/>
        </w:rPr>
        <w:t>2.</w:t>
      </w:r>
      <w:r>
        <w:rPr>
          <w:noProof/>
          <w:lang w:eastAsia="ko-KR"/>
        </w:rPr>
        <w:t>38I8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_Toc176344940 \h </w:instrText>
      </w:r>
      <w:r>
        <w:rPr>
          <w:noProof/>
        </w:rPr>
      </w:r>
      <w:r>
        <w:rPr>
          <w:noProof/>
        </w:rPr>
        <w:fldChar w:fldCharType="separate"/>
      </w:r>
      <w:r>
        <w:rPr>
          <w:noProof/>
        </w:rPr>
        <w:t>209</w:t>
      </w:r>
      <w:r>
        <w:rPr>
          <w:noProof/>
        </w:rPr>
        <w:fldChar w:fldCharType="end"/>
      </w:r>
    </w:p>
    <w:p w14:paraId="3A717F7E" w14:textId="63EA31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38I9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_Toc176344941 \h </w:instrText>
      </w:r>
      <w:r>
        <w:rPr>
          <w:noProof/>
        </w:rPr>
      </w:r>
      <w:r>
        <w:rPr>
          <w:noProof/>
        </w:rPr>
        <w:fldChar w:fldCharType="separate"/>
      </w:r>
      <w:r>
        <w:rPr>
          <w:noProof/>
        </w:rPr>
        <w:t>209</w:t>
      </w:r>
      <w:r>
        <w:rPr>
          <w:noProof/>
        </w:rPr>
        <w:fldChar w:fldCharType="end"/>
      </w:r>
    </w:p>
    <w:p w14:paraId="2F34C849" w14:textId="13E97DD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/Common/PrivateCall/ManualCommence</w:t>
      </w:r>
      <w:r>
        <w:rPr>
          <w:noProof/>
        </w:rPr>
        <w:tab/>
      </w:r>
      <w:r>
        <w:rPr>
          <w:noProof/>
        </w:rPr>
        <w:fldChar w:fldCharType="begin"/>
      </w:r>
      <w:r>
        <w:rPr>
          <w:noProof/>
        </w:rPr>
        <w:instrText xml:space="preserve"> PAGEREF _Toc176344942 \h </w:instrText>
      </w:r>
      <w:r>
        <w:rPr>
          <w:noProof/>
        </w:rPr>
      </w:r>
      <w:r>
        <w:rPr>
          <w:noProof/>
        </w:rPr>
        <w:fldChar w:fldCharType="separate"/>
      </w:r>
      <w:r>
        <w:rPr>
          <w:noProof/>
        </w:rPr>
        <w:t>209</w:t>
      </w:r>
      <w:r>
        <w:rPr>
          <w:noProof/>
        </w:rPr>
        <w:fldChar w:fldCharType="end"/>
      </w:r>
    </w:p>
    <w:p w14:paraId="16F46540" w14:textId="737233A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/Common/PrivateCall/AutoCommence</w:t>
      </w:r>
      <w:r>
        <w:rPr>
          <w:noProof/>
        </w:rPr>
        <w:tab/>
      </w:r>
      <w:r>
        <w:rPr>
          <w:noProof/>
        </w:rPr>
        <w:fldChar w:fldCharType="begin"/>
      </w:r>
      <w:r>
        <w:rPr>
          <w:noProof/>
        </w:rPr>
        <w:instrText xml:space="preserve"> PAGEREF _Toc176344943 \h </w:instrText>
      </w:r>
      <w:r>
        <w:rPr>
          <w:noProof/>
        </w:rPr>
      </w:r>
      <w:r>
        <w:rPr>
          <w:noProof/>
        </w:rPr>
        <w:fldChar w:fldCharType="separate"/>
      </w:r>
      <w:r>
        <w:rPr>
          <w:noProof/>
        </w:rPr>
        <w:t>210</w:t>
      </w:r>
      <w:r>
        <w:rPr>
          <w:noProof/>
        </w:rPr>
        <w:fldChar w:fldCharType="end"/>
      </w:r>
    </w:p>
    <w:p w14:paraId="38DCFBBA" w14:textId="59F0BD7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/Common/PrivateCall/FailRestrict</w:t>
      </w:r>
      <w:r>
        <w:rPr>
          <w:noProof/>
        </w:rPr>
        <w:tab/>
      </w:r>
      <w:r>
        <w:rPr>
          <w:noProof/>
        </w:rPr>
        <w:fldChar w:fldCharType="begin"/>
      </w:r>
      <w:r>
        <w:rPr>
          <w:noProof/>
        </w:rPr>
        <w:instrText xml:space="preserve"> PAGEREF _Toc176344944 \h </w:instrText>
      </w:r>
      <w:r>
        <w:rPr>
          <w:noProof/>
        </w:rPr>
      </w:r>
      <w:r>
        <w:rPr>
          <w:noProof/>
        </w:rPr>
        <w:fldChar w:fldCharType="separate"/>
      </w:r>
      <w:r>
        <w:rPr>
          <w:noProof/>
        </w:rPr>
        <w:t>210</w:t>
      </w:r>
      <w:r>
        <w:rPr>
          <w:noProof/>
        </w:rPr>
        <w:fldChar w:fldCharType="end"/>
      </w:r>
    </w:p>
    <w:p w14:paraId="10B1E03F" w14:textId="6AD8892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13.2.38M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_Toc176344945 \h </w:instrText>
      </w:r>
      <w:r>
        <w:rPr>
          <w:noProof/>
        </w:rPr>
      </w:r>
      <w:r>
        <w:rPr>
          <w:noProof/>
        </w:rPr>
        <w:fldChar w:fldCharType="separate"/>
      </w:r>
      <w:r>
        <w:rPr>
          <w:noProof/>
        </w:rPr>
        <w:t>210</w:t>
      </w:r>
      <w:r>
        <w:rPr>
          <w:noProof/>
        </w:rPr>
        <w:fldChar w:fldCharType="end"/>
      </w:r>
    </w:p>
    <w:p w14:paraId="12F483EA" w14:textId="45CF2FC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_Toc176344946 \h </w:instrText>
      </w:r>
      <w:r>
        <w:rPr>
          <w:noProof/>
        </w:rPr>
      </w:r>
      <w:r>
        <w:rPr>
          <w:noProof/>
        </w:rPr>
        <w:fldChar w:fldCharType="separate"/>
      </w:r>
      <w:r>
        <w:rPr>
          <w:noProof/>
        </w:rPr>
        <w:t>210</w:t>
      </w:r>
      <w:r>
        <w:rPr>
          <w:noProof/>
        </w:rPr>
        <w:fldChar w:fldCharType="end"/>
      </w:r>
    </w:p>
    <w:p w14:paraId="4975763C" w14:textId="15416C7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_Toc176344947 \h </w:instrText>
      </w:r>
      <w:r>
        <w:rPr>
          <w:noProof/>
        </w:rPr>
      </w:r>
      <w:r>
        <w:rPr>
          <w:noProof/>
        </w:rPr>
        <w:fldChar w:fldCharType="separate"/>
      </w:r>
      <w:r>
        <w:rPr>
          <w:noProof/>
        </w:rPr>
        <w:t>211</w:t>
      </w:r>
      <w:r>
        <w:rPr>
          <w:noProof/>
        </w:rPr>
        <w:fldChar w:fldCharType="end"/>
      </w:r>
    </w:p>
    <w:p w14:paraId="3A45A78D" w14:textId="44DEA6A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38P</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_Toc176344948 \h </w:instrText>
      </w:r>
      <w:r>
        <w:rPr>
          <w:noProof/>
        </w:rPr>
      </w:r>
      <w:r>
        <w:rPr>
          <w:noProof/>
        </w:rPr>
        <w:fldChar w:fldCharType="separate"/>
      </w:r>
      <w:r>
        <w:rPr>
          <w:noProof/>
        </w:rPr>
        <w:t>211</w:t>
      </w:r>
      <w:r>
        <w:rPr>
          <w:noProof/>
        </w:rPr>
        <w:fldChar w:fldCharType="end"/>
      </w:r>
    </w:p>
    <w:p w14:paraId="1D399834" w14:textId="540C9FE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38Q</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_Toc176344949 \h </w:instrText>
      </w:r>
      <w:r>
        <w:rPr>
          <w:noProof/>
        </w:rPr>
      </w:r>
      <w:r>
        <w:rPr>
          <w:noProof/>
        </w:rPr>
        <w:fldChar w:fldCharType="separate"/>
      </w:r>
      <w:r>
        <w:rPr>
          <w:noProof/>
        </w:rPr>
        <w:t>211</w:t>
      </w:r>
      <w:r>
        <w:rPr>
          <w:noProof/>
        </w:rPr>
        <w:fldChar w:fldCharType="end"/>
      </w:r>
    </w:p>
    <w:p w14:paraId="4590BD69" w14:textId="3475CCB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MCVideoPrivateRecipient</w:t>
      </w:r>
      <w:r>
        <w:rPr>
          <w:noProof/>
        </w:rPr>
        <w:tab/>
      </w:r>
      <w:r>
        <w:rPr>
          <w:noProof/>
        </w:rPr>
        <w:fldChar w:fldCharType="begin"/>
      </w:r>
      <w:r>
        <w:rPr>
          <w:noProof/>
        </w:rPr>
        <w:instrText xml:space="preserve"> PAGEREF _Toc176344950 \h </w:instrText>
      </w:r>
      <w:r>
        <w:rPr>
          <w:noProof/>
        </w:rPr>
      </w:r>
      <w:r>
        <w:rPr>
          <w:noProof/>
        </w:rPr>
        <w:fldChar w:fldCharType="separate"/>
      </w:r>
      <w:r>
        <w:rPr>
          <w:noProof/>
        </w:rPr>
        <w:t>211</w:t>
      </w:r>
      <w:r>
        <w:rPr>
          <w:noProof/>
        </w:rPr>
        <w:fldChar w:fldCharType="end"/>
      </w:r>
    </w:p>
    <w:p w14:paraId="5CBF39AA" w14:textId="60ECD68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2.38S</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PrivateCall/EmergencyCall/ MCVideoPrivateRecipient</w:t>
      </w:r>
      <w:r>
        <w:rPr>
          <w:noProof/>
        </w:rPr>
        <w:t>/Entry</w:t>
      </w:r>
      <w:r>
        <w:rPr>
          <w:noProof/>
        </w:rPr>
        <w:tab/>
      </w:r>
      <w:r>
        <w:rPr>
          <w:noProof/>
        </w:rPr>
        <w:fldChar w:fldCharType="begin"/>
      </w:r>
      <w:r>
        <w:rPr>
          <w:noProof/>
        </w:rPr>
        <w:instrText xml:space="preserve"> PAGEREF _Toc176344951 \h </w:instrText>
      </w:r>
      <w:r>
        <w:rPr>
          <w:noProof/>
        </w:rPr>
      </w:r>
      <w:r>
        <w:rPr>
          <w:noProof/>
        </w:rPr>
        <w:fldChar w:fldCharType="separate"/>
      </w:r>
      <w:r>
        <w:rPr>
          <w:noProof/>
        </w:rPr>
        <w:t>212</w:t>
      </w:r>
      <w:r>
        <w:rPr>
          <w:noProof/>
        </w:rPr>
        <w:fldChar w:fldCharType="end"/>
      </w:r>
    </w:p>
    <w:p w14:paraId="2F140467" w14:textId="31CF611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MCVideoPrivateRecipient</w:t>
      </w:r>
      <w:r>
        <w:rPr>
          <w:noProof/>
        </w:rPr>
        <w:t>/Entry/ID</w:t>
      </w:r>
      <w:r>
        <w:rPr>
          <w:noProof/>
        </w:rPr>
        <w:tab/>
      </w:r>
      <w:r>
        <w:rPr>
          <w:noProof/>
        </w:rPr>
        <w:fldChar w:fldCharType="begin"/>
      </w:r>
      <w:r>
        <w:rPr>
          <w:noProof/>
        </w:rPr>
        <w:instrText xml:space="preserve"> PAGEREF _Toc176344952 \h </w:instrText>
      </w:r>
      <w:r>
        <w:rPr>
          <w:noProof/>
        </w:rPr>
      </w:r>
      <w:r>
        <w:rPr>
          <w:noProof/>
        </w:rPr>
        <w:fldChar w:fldCharType="separate"/>
      </w:r>
      <w:r>
        <w:rPr>
          <w:noProof/>
        </w:rPr>
        <w:t>212</w:t>
      </w:r>
      <w:r>
        <w:rPr>
          <w:noProof/>
        </w:rPr>
        <w:fldChar w:fldCharType="end"/>
      </w:r>
    </w:p>
    <w:p w14:paraId="2DF9AE7F" w14:textId="656F34C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w:t>
      </w:r>
      <w:r>
        <w:rPr>
          <w:noProof/>
          <w:lang w:eastAsia="ko-KR"/>
        </w:rPr>
        <w:t>38U</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/&lt;x&gt;/Common/PrivateCall/</w:t>
      </w:r>
      <w:r>
        <w:rPr>
          <w:noProof/>
          <w:lang w:eastAsia="ko-KR"/>
        </w:rPr>
        <w:t>EmergencyCall/ MCVideoPrivateRecipient</w:t>
      </w:r>
      <w:r>
        <w:rPr>
          <w:noProof/>
        </w:rPr>
        <w:t>/Entry/DiscoveryGroupID</w:t>
      </w:r>
      <w:r>
        <w:rPr>
          <w:noProof/>
        </w:rPr>
        <w:tab/>
      </w:r>
      <w:r>
        <w:rPr>
          <w:noProof/>
        </w:rPr>
        <w:fldChar w:fldCharType="begin"/>
      </w:r>
      <w:r>
        <w:rPr>
          <w:noProof/>
        </w:rPr>
        <w:instrText xml:space="preserve"> PAGEREF _Toc176344953 \h </w:instrText>
      </w:r>
      <w:r>
        <w:rPr>
          <w:noProof/>
        </w:rPr>
      </w:r>
      <w:r>
        <w:rPr>
          <w:noProof/>
        </w:rPr>
        <w:fldChar w:fldCharType="separate"/>
      </w:r>
      <w:r>
        <w:rPr>
          <w:noProof/>
        </w:rPr>
        <w:t>212</w:t>
      </w:r>
      <w:r>
        <w:rPr>
          <w:noProof/>
        </w:rPr>
        <w:fldChar w:fldCharType="end"/>
      </w:r>
    </w:p>
    <w:p w14:paraId="5EA81820" w14:textId="127F886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2.38V</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/PrivateCall/</w:t>
      </w:r>
      <w:r>
        <w:rPr>
          <w:noProof/>
          <w:lang w:eastAsia="ko-KR"/>
        </w:rPr>
        <w:t>EmergencyCall/ MCVideoPrivateRecipient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_Toc176344954 \h </w:instrText>
      </w:r>
      <w:r>
        <w:rPr>
          <w:noProof/>
        </w:rPr>
      </w:r>
      <w:r>
        <w:rPr>
          <w:noProof/>
        </w:rPr>
        <w:fldChar w:fldCharType="separate"/>
      </w:r>
      <w:r>
        <w:rPr>
          <w:noProof/>
        </w:rPr>
        <w:t>212</w:t>
      </w:r>
      <w:r>
        <w:rPr>
          <w:noProof/>
        </w:rPr>
        <w:fldChar w:fldCharType="end"/>
      </w:r>
    </w:p>
    <w:p w14:paraId="71B2633B" w14:textId="7FACAF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38W</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MCVideoPrivate</w:t>
      </w:r>
      <w:r>
        <w:rPr>
          <w:noProof/>
        </w:rPr>
        <w:t>Recipient/Entry/DisplayName</w:t>
      </w:r>
      <w:r>
        <w:rPr>
          <w:noProof/>
        </w:rPr>
        <w:tab/>
      </w:r>
      <w:r>
        <w:rPr>
          <w:noProof/>
        </w:rPr>
        <w:fldChar w:fldCharType="begin"/>
      </w:r>
      <w:r>
        <w:rPr>
          <w:noProof/>
        </w:rPr>
        <w:instrText xml:space="preserve"> PAGEREF _Toc176344955 \h </w:instrText>
      </w:r>
      <w:r>
        <w:rPr>
          <w:noProof/>
        </w:rPr>
      </w:r>
      <w:r>
        <w:rPr>
          <w:noProof/>
        </w:rPr>
        <w:fldChar w:fldCharType="separate"/>
      </w:r>
      <w:r>
        <w:rPr>
          <w:noProof/>
        </w:rPr>
        <w:t>213</w:t>
      </w:r>
      <w:r>
        <w:rPr>
          <w:noProof/>
        </w:rPr>
        <w:fldChar w:fldCharType="end"/>
      </w:r>
    </w:p>
    <w:p w14:paraId="6395C5F1" w14:textId="30AE62C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38X</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MCVideoPrivate</w:t>
      </w:r>
      <w:r>
        <w:rPr>
          <w:noProof/>
        </w:rPr>
        <w:t>Recipient/Entry/Usage</w:t>
      </w:r>
      <w:r>
        <w:rPr>
          <w:noProof/>
        </w:rPr>
        <w:tab/>
      </w:r>
      <w:r>
        <w:rPr>
          <w:noProof/>
        </w:rPr>
        <w:fldChar w:fldCharType="begin"/>
      </w:r>
      <w:r>
        <w:rPr>
          <w:noProof/>
        </w:rPr>
        <w:instrText xml:space="preserve"> PAGEREF _Toc176344956 \h </w:instrText>
      </w:r>
      <w:r>
        <w:rPr>
          <w:noProof/>
        </w:rPr>
      </w:r>
      <w:r>
        <w:rPr>
          <w:noProof/>
        </w:rPr>
        <w:fldChar w:fldCharType="separate"/>
      </w:r>
      <w:r>
        <w:rPr>
          <w:noProof/>
        </w:rPr>
        <w:t>213</w:t>
      </w:r>
      <w:r>
        <w:rPr>
          <w:noProof/>
        </w:rPr>
        <w:fldChar w:fldCharType="end"/>
      </w:r>
    </w:p>
    <w:p w14:paraId="03D7A3F8" w14:textId="5F5CD89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38Y</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/Common/PrivateCall/AutoAnswer</w:t>
      </w:r>
      <w:r>
        <w:rPr>
          <w:noProof/>
        </w:rPr>
        <w:tab/>
      </w:r>
      <w:r>
        <w:rPr>
          <w:noProof/>
        </w:rPr>
        <w:fldChar w:fldCharType="begin"/>
      </w:r>
      <w:r>
        <w:rPr>
          <w:noProof/>
        </w:rPr>
        <w:instrText xml:space="preserve"> PAGEREF _Toc176344957 \h </w:instrText>
      </w:r>
      <w:r>
        <w:rPr>
          <w:noProof/>
        </w:rPr>
      </w:r>
      <w:r>
        <w:rPr>
          <w:noProof/>
        </w:rPr>
        <w:fldChar w:fldCharType="separate"/>
      </w:r>
      <w:r>
        <w:rPr>
          <w:noProof/>
        </w:rPr>
        <w:t>213</w:t>
      </w:r>
      <w:r>
        <w:rPr>
          <w:noProof/>
        </w:rPr>
        <w:fldChar w:fldCharType="end"/>
      </w:r>
    </w:p>
    <w:p w14:paraId="02BA066A" w14:textId="5227A4C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_Toc176344958 \h </w:instrText>
      </w:r>
      <w:r>
        <w:rPr>
          <w:noProof/>
        </w:rPr>
      </w:r>
      <w:r>
        <w:rPr>
          <w:noProof/>
        </w:rPr>
        <w:fldChar w:fldCharType="separate"/>
      </w:r>
      <w:r>
        <w:rPr>
          <w:noProof/>
        </w:rPr>
        <w:t>214</w:t>
      </w:r>
      <w:r>
        <w:rPr>
          <w:noProof/>
        </w:rPr>
        <w:fldChar w:fldCharType="end"/>
      </w:r>
    </w:p>
    <w:p w14:paraId="3594AF28" w14:textId="7A46BDE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ab/>
      </w:r>
      <w:r>
        <w:rPr>
          <w:noProof/>
        </w:rPr>
        <w:fldChar w:fldCharType="begin"/>
      </w:r>
      <w:r>
        <w:rPr>
          <w:noProof/>
        </w:rPr>
        <w:instrText xml:space="preserve"> PAGEREF _Toc176344959 \h </w:instrText>
      </w:r>
      <w:r>
        <w:rPr>
          <w:noProof/>
        </w:rPr>
      </w:r>
      <w:r>
        <w:rPr>
          <w:noProof/>
        </w:rPr>
        <w:fldChar w:fldCharType="separate"/>
      </w:r>
      <w:r>
        <w:rPr>
          <w:noProof/>
        </w:rPr>
        <w:t>214</w:t>
      </w:r>
      <w:r>
        <w:rPr>
          <w:noProof/>
        </w:rPr>
        <w:fldChar w:fldCharType="end"/>
      </w:r>
    </w:p>
    <w:p w14:paraId="2410502D" w14:textId="2928313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w:t>
      </w:r>
      <w:r>
        <w:rPr>
          <w:noProof/>
        </w:rPr>
        <w:tab/>
      </w:r>
      <w:r>
        <w:rPr>
          <w:noProof/>
        </w:rPr>
        <w:fldChar w:fldCharType="begin"/>
      </w:r>
      <w:r>
        <w:rPr>
          <w:noProof/>
        </w:rPr>
        <w:instrText xml:space="preserve"> PAGEREF _Toc176344960 \h </w:instrText>
      </w:r>
      <w:r>
        <w:rPr>
          <w:noProof/>
        </w:rPr>
      </w:r>
      <w:r>
        <w:rPr>
          <w:noProof/>
        </w:rPr>
        <w:fldChar w:fldCharType="separate"/>
      </w:r>
      <w:r>
        <w:rPr>
          <w:noProof/>
        </w:rPr>
        <w:t>214</w:t>
      </w:r>
      <w:r>
        <w:rPr>
          <w:noProof/>
        </w:rPr>
        <w:fldChar w:fldCharType="end"/>
      </w:r>
    </w:p>
    <w:p w14:paraId="20E09322" w14:textId="4FB9CDF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w:t>
      </w:r>
      <w:r>
        <w:rPr>
          <w:noProof/>
        </w:rPr>
        <w:tab/>
      </w:r>
      <w:r>
        <w:rPr>
          <w:noProof/>
        </w:rPr>
        <w:fldChar w:fldCharType="begin"/>
      </w:r>
      <w:r>
        <w:rPr>
          <w:noProof/>
        </w:rPr>
        <w:instrText xml:space="preserve"> PAGEREF _Toc176344961 \h </w:instrText>
      </w:r>
      <w:r>
        <w:rPr>
          <w:noProof/>
        </w:rPr>
      </w:r>
      <w:r>
        <w:rPr>
          <w:noProof/>
        </w:rPr>
        <w:fldChar w:fldCharType="separate"/>
      </w:r>
      <w:r>
        <w:rPr>
          <w:noProof/>
        </w:rPr>
        <w:t>214</w:t>
      </w:r>
      <w:r>
        <w:rPr>
          <w:noProof/>
        </w:rPr>
        <w:fldChar w:fldCharType="end"/>
      </w:r>
    </w:p>
    <w:p w14:paraId="62794F73" w14:textId="1B23517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_Toc176344962 \h </w:instrText>
      </w:r>
      <w:r>
        <w:rPr>
          <w:noProof/>
        </w:rPr>
      </w:r>
      <w:r>
        <w:rPr>
          <w:noProof/>
        </w:rPr>
        <w:fldChar w:fldCharType="separate"/>
      </w:r>
      <w:r>
        <w:rPr>
          <w:noProof/>
        </w:rPr>
        <w:t>214</w:t>
      </w:r>
      <w:r>
        <w:rPr>
          <w:noProof/>
        </w:rPr>
        <w:fldChar w:fldCharType="end"/>
      </w:r>
    </w:p>
    <w:p w14:paraId="62E9CF48" w14:textId="5343C6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/&lt;x&gt;/Entry/DisplayName</w:t>
      </w:r>
      <w:r>
        <w:rPr>
          <w:noProof/>
        </w:rPr>
        <w:tab/>
      </w:r>
      <w:r>
        <w:rPr>
          <w:noProof/>
        </w:rPr>
        <w:fldChar w:fldCharType="begin"/>
      </w:r>
      <w:r>
        <w:rPr>
          <w:noProof/>
        </w:rPr>
        <w:instrText xml:space="preserve"> PAGEREF _Toc176344963 \h </w:instrText>
      </w:r>
      <w:r>
        <w:rPr>
          <w:noProof/>
        </w:rPr>
      </w:r>
      <w:r>
        <w:rPr>
          <w:noProof/>
        </w:rPr>
        <w:fldChar w:fldCharType="separate"/>
      </w:r>
      <w:r>
        <w:rPr>
          <w:noProof/>
        </w:rPr>
        <w:t>215</w:t>
      </w:r>
      <w:r>
        <w:rPr>
          <w:noProof/>
        </w:rPr>
        <w:fldChar w:fldCharType="end"/>
      </w:r>
    </w:p>
    <w:p w14:paraId="3EC1FB90" w14:textId="3F5A9CC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_Toc176344964 \h </w:instrText>
      </w:r>
      <w:r>
        <w:rPr>
          <w:noProof/>
        </w:rPr>
      </w:r>
      <w:r>
        <w:rPr>
          <w:noProof/>
        </w:rPr>
        <w:fldChar w:fldCharType="separate"/>
      </w:r>
      <w:r>
        <w:rPr>
          <w:noProof/>
        </w:rPr>
        <w:t>215</w:t>
      </w:r>
      <w:r>
        <w:rPr>
          <w:noProof/>
        </w:rPr>
        <w:fldChar w:fldCharType="end"/>
      </w:r>
    </w:p>
    <w:p w14:paraId="32DC8733" w14:textId="6EB43D1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_Toc176344965 \h </w:instrText>
      </w:r>
      <w:r>
        <w:rPr>
          <w:noProof/>
        </w:rPr>
      </w:r>
      <w:r>
        <w:rPr>
          <w:noProof/>
        </w:rPr>
        <w:fldChar w:fldCharType="separate"/>
      </w:r>
      <w:r>
        <w:rPr>
          <w:noProof/>
        </w:rPr>
        <w:t>215</w:t>
      </w:r>
      <w:r>
        <w:rPr>
          <w:noProof/>
        </w:rPr>
        <w:fldChar w:fldCharType="end"/>
      </w:r>
    </w:p>
    <w:p w14:paraId="513B78BB" w14:textId="3D65F0C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/&lt;x&gt;/Entry/GMSServID</w:t>
      </w:r>
      <w:r>
        <w:rPr>
          <w:noProof/>
        </w:rPr>
        <w:tab/>
      </w:r>
      <w:r>
        <w:rPr>
          <w:noProof/>
        </w:rPr>
        <w:fldChar w:fldCharType="begin"/>
      </w:r>
      <w:r>
        <w:rPr>
          <w:noProof/>
        </w:rPr>
        <w:instrText xml:space="preserve"> PAGEREF _Toc176344966 \h </w:instrText>
      </w:r>
      <w:r>
        <w:rPr>
          <w:noProof/>
        </w:rPr>
      </w:r>
      <w:r>
        <w:rPr>
          <w:noProof/>
        </w:rPr>
        <w:fldChar w:fldCharType="separate"/>
      </w:r>
      <w:r>
        <w:rPr>
          <w:noProof/>
        </w:rPr>
        <w:t>215</w:t>
      </w:r>
      <w:r>
        <w:rPr>
          <w:noProof/>
        </w:rPr>
        <w:fldChar w:fldCharType="end"/>
      </w:r>
    </w:p>
    <w:p w14:paraId="71938987" w14:textId="7D26DDC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_Toc176344967 \h </w:instrText>
      </w:r>
      <w:r>
        <w:rPr>
          <w:noProof/>
        </w:rPr>
      </w:r>
      <w:r>
        <w:rPr>
          <w:noProof/>
        </w:rPr>
        <w:fldChar w:fldCharType="separate"/>
      </w:r>
      <w:r>
        <w:rPr>
          <w:noProof/>
        </w:rPr>
        <w:t>215</w:t>
      </w:r>
      <w:r>
        <w:rPr>
          <w:noProof/>
        </w:rPr>
        <w:fldChar w:fldCharType="end"/>
      </w:r>
    </w:p>
    <w:p w14:paraId="440FF9F4" w14:textId="17ECFB0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_Toc176344968 \h </w:instrText>
      </w:r>
      <w:r>
        <w:rPr>
          <w:noProof/>
        </w:rPr>
      </w:r>
      <w:r>
        <w:rPr>
          <w:noProof/>
        </w:rPr>
        <w:fldChar w:fldCharType="separate"/>
      </w:r>
      <w:r>
        <w:rPr>
          <w:noProof/>
        </w:rPr>
        <w:t>215</w:t>
      </w:r>
      <w:r>
        <w:rPr>
          <w:noProof/>
        </w:rPr>
        <w:fldChar w:fldCharType="end"/>
      </w:r>
    </w:p>
    <w:p w14:paraId="33F4CD7F" w14:textId="4B330B3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_Toc176344969 \h </w:instrText>
      </w:r>
      <w:r>
        <w:rPr>
          <w:noProof/>
        </w:rPr>
      </w:r>
      <w:r>
        <w:rPr>
          <w:noProof/>
        </w:rPr>
        <w:fldChar w:fldCharType="separate"/>
      </w:r>
      <w:r>
        <w:rPr>
          <w:noProof/>
        </w:rPr>
        <w:t>215</w:t>
      </w:r>
      <w:r>
        <w:rPr>
          <w:noProof/>
        </w:rPr>
        <w:fldChar w:fldCharType="end"/>
      </w:r>
    </w:p>
    <w:p w14:paraId="517C6265" w14:textId="5E81007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_Toc176344970 \h </w:instrText>
      </w:r>
      <w:r>
        <w:rPr>
          <w:noProof/>
        </w:rPr>
      </w:r>
      <w:r>
        <w:rPr>
          <w:noProof/>
        </w:rPr>
        <w:fldChar w:fldCharType="separate"/>
      </w:r>
      <w:r>
        <w:rPr>
          <w:noProof/>
        </w:rPr>
        <w:t>216</w:t>
      </w:r>
      <w:r>
        <w:rPr>
          <w:noProof/>
        </w:rPr>
        <w:fldChar w:fldCharType="end"/>
      </w:r>
    </w:p>
    <w:p w14:paraId="2BD78DB1" w14:textId="5E582A1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_Toc176344971 \h </w:instrText>
      </w:r>
      <w:r>
        <w:rPr>
          <w:noProof/>
        </w:rPr>
      </w:r>
      <w:r>
        <w:rPr>
          <w:noProof/>
        </w:rPr>
        <w:fldChar w:fldCharType="separate"/>
      </w:r>
      <w:r>
        <w:rPr>
          <w:noProof/>
        </w:rPr>
        <w:t>216</w:t>
      </w:r>
      <w:r>
        <w:rPr>
          <w:noProof/>
        </w:rPr>
        <w:fldChar w:fldCharType="end"/>
      </w:r>
    </w:p>
    <w:p w14:paraId="07638058" w14:textId="5323206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50C</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_Toc176344972 \h </w:instrText>
      </w:r>
      <w:r>
        <w:rPr>
          <w:noProof/>
        </w:rPr>
      </w:r>
      <w:r>
        <w:rPr>
          <w:noProof/>
        </w:rPr>
        <w:fldChar w:fldCharType="separate"/>
      </w:r>
      <w:r>
        <w:rPr>
          <w:noProof/>
        </w:rPr>
        <w:t>216</w:t>
      </w:r>
      <w:r>
        <w:rPr>
          <w:noProof/>
        </w:rPr>
        <w:fldChar w:fldCharType="end"/>
      </w:r>
    </w:p>
    <w:p w14:paraId="0F3F568F" w14:textId="1C376C3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50D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/&lt;x&gt;/Entry/ GroupKMSURI</w:t>
      </w:r>
      <w:r>
        <w:rPr>
          <w:noProof/>
        </w:rPr>
        <w:tab/>
      </w:r>
      <w:r>
        <w:rPr>
          <w:noProof/>
        </w:rPr>
        <w:fldChar w:fldCharType="begin"/>
      </w:r>
      <w:r>
        <w:rPr>
          <w:noProof/>
        </w:rPr>
        <w:instrText xml:space="preserve"> PAGEREF _Toc176344973 \h </w:instrText>
      </w:r>
      <w:r>
        <w:rPr>
          <w:noProof/>
        </w:rPr>
      </w:r>
      <w:r>
        <w:rPr>
          <w:noProof/>
        </w:rPr>
        <w:fldChar w:fldCharType="separate"/>
      </w:r>
      <w:r>
        <w:rPr>
          <w:noProof/>
        </w:rPr>
        <w:t>216</w:t>
      </w:r>
      <w:r>
        <w:rPr>
          <w:noProof/>
        </w:rPr>
        <w:fldChar w:fldCharType="end"/>
      </w:r>
    </w:p>
    <w:p w14:paraId="0BE87455" w14:textId="7C9EC3D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_Toc176344974 \h </w:instrText>
      </w:r>
      <w:r>
        <w:rPr>
          <w:noProof/>
        </w:rPr>
      </w:r>
      <w:r>
        <w:rPr>
          <w:noProof/>
        </w:rPr>
        <w:fldChar w:fldCharType="separate"/>
      </w:r>
      <w:r>
        <w:rPr>
          <w:noProof/>
        </w:rPr>
        <w:t>216</w:t>
      </w:r>
      <w:r>
        <w:rPr>
          <w:noProof/>
        </w:rPr>
        <w:fldChar w:fldCharType="end"/>
      </w:r>
    </w:p>
    <w:p w14:paraId="6FC3A62F" w14:textId="1D38E92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_Toc176344975 \h </w:instrText>
      </w:r>
      <w:r>
        <w:rPr>
          <w:noProof/>
        </w:rPr>
      </w:r>
      <w:r>
        <w:rPr>
          <w:noProof/>
        </w:rPr>
        <w:fldChar w:fldCharType="separate"/>
      </w:r>
      <w:r>
        <w:rPr>
          <w:noProof/>
        </w:rPr>
        <w:t>216</w:t>
      </w:r>
      <w:r>
        <w:rPr>
          <w:noProof/>
        </w:rPr>
        <w:fldChar w:fldCharType="end"/>
      </w:r>
    </w:p>
    <w:p w14:paraId="3FCB59F4" w14:textId="532FBF7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_Toc176344976 \h </w:instrText>
      </w:r>
      <w:r>
        <w:rPr>
          <w:noProof/>
        </w:rPr>
      </w:r>
      <w:r>
        <w:rPr>
          <w:noProof/>
        </w:rPr>
        <w:fldChar w:fldCharType="separate"/>
      </w:r>
      <w:r>
        <w:rPr>
          <w:noProof/>
        </w:rPr>
        <w:t>216</w:t>
      </w:r>
      <w:r>
        <w:rPr>
          <w:noProof/>
        </w:rPr>
        <w:fldChar w:fldCharType="end"/>
      </w:r>
    </w:p>
    <w:p w14:paraId="7746A94C" w14:textId="0542EA9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_Toc176344977 \h </w:instrText>
      </w:r>
      <w:r>
        <w:rPr>
          <w:noProof/>
        </w:rPr>
      </w:r>
      <w:r>
        <w:rPr>
          <w:noProof/>
        </w:rPr>
        <w:fldChar w:fldCharType="separate"/>
      </w:r>
      <w:r>
        <w:rPr>
          <w:noProof/>
        </w:rPr>
        <w:t>217</w:t>
      </w:r>
      <w:r>
        <w:rPr>
          <w:noProof/>
        </w:rPr>
        <w:fldChar w:fldCharType="end"/>
      </w:r>
    </w:p>
    <w:p w14:paraId="6CD9C9A2" w14:textId="5CB9CB2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Network/ImplicitAffiliations/&lt;x&gt;/Entry/MCVideoGroupID</w:t>
      </w:r>
      <w:r>
        <w:rPr>
          <w:noProof/>
        </w:rPr>
        <w:tab/>
      </w:r>
      <w:r>
        <w:rPr>
          <w:noProof/>
        </w:rPr>
        <w:fldChar w:fldCharType="begin"/>
      </w:r>
      <w:r>
        <w:rPr>
          <w:noProof/>
        </w:rPr>
        <w:instrText xml:space="preserve"> PAGEREF _Toc176344978 \h </w:instrText>
      </w:r>
      <w:r>
        <w:rPr>
          <w:noProof/>
        </w:rPr>
      </w:r>
      <w:r>
        <w:rPr>
          <w:noProof/>
        </w:rPr>
        <w:fldChar w:fldCharType="separate"/>
      </w:r>
      <w:r>
        <w:rPr>
          <w:noProof/>
        </w:rPr>
        <w:t>217</w:t>
      </w:r>
      <w:r>
        <w:rPr>
          <w:noProof/>
        </w:rPr>
        <w:fldChar w:fldCharType="end"/>
      </w:r>
    </w:p>
    <w:p w14:paraId="7A1943F5" w14:textId="36E64A5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_Toc176344979 \h </w:instrText>
      </w:r>
      <w:r>
        <w:rPr>
          <w:noProof/>
        </w:rPr>
      </w:r>
      <w:r>
        <w:rPr>
          <w:noProof/>
        </w:rPr>
        <w:fldChar w:fldCharType="separate"/>
      </w:r>
      <w:r>
        <w:rPr>
          <w:noProof/>
        </w:rPr>
        <w:t>217</w:t>
      </w:r>
      <w:r>
        <w:rPr>
          <w:noProof/>
        </w:rPr>
        <w:fldChar w:fldCharType="end"/>
      </w:r>
    </w:p>
    <w:p w14:paraId="365114CD" w14:textId="481191E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_Toc176344980 \h </w:instrText>
      </w:r>
      <w:r>
        <w:rPr>
          <w:noProof/>
        </w:rPr>
      </w:r>
      <w:r>
        <w:rPr>
          <w:noProof/>
        </w:rPr>
        <w:fldChar w:fldCharType="separate"/>
      </w:r>
      <w:r>
        <w:rPr>
          <w:noProof/>
        </w:rPr>
        <w:t>217</w:t>
      </w:r>
      <w:r>
        <w:rPr>
          <w:noProof/>
        </w:rPr>
        <w:fldChar w:fldCharType="end"/>
      </w:r>
    </w:p>
    <w:p w14:paraId="5F97CD9E" w14:textId="6AA501A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_Toc176344981 \h </w:instrText>
      </w:r>
      <w:r>
        <w:rPr>
          <w:noProof/>
        </w:rPr>
      </w:r>
      <w:r>
        <w:rPr>
          <w:noProof/>
        </w:rPr>
        <w:fldChar w:fldCharType="separate"/>
      </w:r>
      <w:r>
        <w:rPr>
          <w:noProof/>
        </w:rPr>
        <w:t>218</w:t>
      </w:r>
      <w:r>
        <w:rPr>
          <w:noProof/>
        </w:rPr>
        <w:fldChar w:fldCharType="end"/>
      </w:r>
    </w:p>
    <w:p w14:paraId="5DB81BBC" w14:textId="6D8BCE1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_Toc176344982 \h </w:instrText>
      </w:r>
      <w:r>
        <w:rPr>
          <w:noProof/>
        </w:rPr>
      </w:r>
      <w:r>
        <w:rPr>
          <w:noProof/>
        </w:rPr>
        <w:fldChar w:fldCharType="separate"/>
      </w:r>
      <w:r>
        <w:rPr>
          <w:noProof/>
        </w:rPr>
        <w:t>218</w:t>
      </w:r>
      <w:r>
        <w:rPr>
          <w:noProof/>
        </w:rPr>
        <w:fldChar w:fldCharType="end"/>
      </w:r>
    </w:p>
    <w:p w14:paraId="7B0CE65E" w14:textId="72B5383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Network/PresenceStatus/&lt;x&gt;/Entry/MCVideoGroupID</w:t>
      </w:r>
      <w:r>
        <w:rPr>
          <w:noProof/>
        </w:rPr>
        <w:tab/>
      </w:r>
      <w:r>
        <w:rPr>
          <w:noProof/>
        </w:rPr>
        <w:fldChar w:fldCharType="begin"/>
      </w:r>
      <w:r>
        <w:rPr>
          <w:noProof/>
        </w:rPr>
        <w:instrText xml:space="preserve"> PAGEREF _Toc176344983 \h </w:instrText>
      </w:r>
      <w:r>
        <w:rPr>
          <w:noProof/>
        </w:rPr>
      </w:r>
      <w:r>
        <w:rPr>
          <w:noProof/>
        </w:rPr>
        <w:fldChar w:fldCharType="separate"/>
      </w:r>
      <w:r>
        <w:rPr>
          <w:noProof/>
        </w:rPr>
        <w:t>218</w:t>
      </w:r>
      <w:r>
        <w:rPr>
          <w:noProof/>
        </w:rPr>
        <w:fldChar w:fldCharType="end"/>
      </w:r>
    </w:p>
    <w:p w14:paraId="38EE93A4" w14:textId="143EE6C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_Toc176344984 \h </w:instrText>
      </w:r>
      <w:r>
        <w:rPr>
          <w:noProof/>
        </w:rPr>
      </w:r>
      <w:r>
        <w:rPr>
          <w:noProof/>
        </w:rPr>
        <w:fldChar w:fldCharType="separate"/>
      </w:r>
      <w:r>
        <w:rPr>
          <w:noProof/>
        </w:rPr>
        <w:t>218</w:t>
      </w:r>
      <w:r>
        <w:rPr>
          <w:noProof/>
        </w:rPr>
        <w:fldChar w:fldCharType="end"/>
      </w:r>
    </w:p>
    <w:p w14:paraId="33A2DF35" w14:textId="6652B25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_Toc176344985 \h </w:instrText>
      </w:r>
      <w:r>
        <w:rPr>
          <w:noProof/>
        </w:rPr>
      </w:r>
      <w:r>
        <w:rPr>
          <w:noProof/>
        </w:rPr>
        <w:fldChar w:fldCharType="separate"/>
      </w:r>
      <w:r>
        <w:rPr>
          <w:noProof/>
        </w:rPr>
        <w:t>219</w:t>
      </w:r>
      <w:r>
        <w:rPr>
          <w:noProof/>
        </w:rPr>
        <w:fldChar w:fldCharType="end"/>
      </w:r>
    </w:p>
    <w:p w14:paraId="0A59CBEC" w14:textId="6A6342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_Toc176344986 \h </w:instrText>
      </w:r>
      <w:r>
        <w:rPr>
          <w:noProof/>
        </w:rPr>
      </w:r>
      <w:r>
        <w:rPr>
          <w:noProof/>
        </w:rPr>
        <w:fldChar w:fldCharType="separate"/>
      </w:r>
      <w:r>
        <w:rPr>
          <w:noProof/>
        </w:rPr>
        <w:t>219</w:t>
      </w:r>
      <w:r>
        <w:rPr>
          <w:noProof/>
        </w:rPr>
        <w:fldChar w:fldCharType="end"/>
      </w:r>
    </w:p>
    <w:p w14:paraId="31F0E424" w14:textId="694EA15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2.64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_Toc176344987 \h </w:instrText>
      </w:r>
      <w:r>
        <w:rPr>
          <w:noProof/>
        </w:rPr>
      </w:r>
      <w:r>
        <w:rPr>
          <w:noProof/>
        </w:rPr>
        <w:fldChar w:fldCharType="separate"/>
      </w:r>
      <w:r>
        <w:rPr>
          <w:noProof/>
        </w:rPr>
        <w:t>219</w:t>
      </w:r>
      <w:r>
        <w:rPr>
          <w:noProof/>
        </w:rPr>
        <w:fldChar w:fldCharType="end"/>
      </w:r>
    </w:p>
    <w:p w14:paraId="016D16E4" w14:textId="38E9679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_Toc176344988 \h </w:instrText>
      </w:r>
      <w:r>
        <w:rPr>
          <w:noProof/>
        </w:rPr>
      </w:r>
      <w:r>
        <w:rPr>
          <w:noProof/>
        </w:rPr>
        <w:fldChar w:fldCharType="separate"/>
      </w:r>
      <w:r>
        <w:rPr>
          <w:noProof/>
        </w:rPr>
        <w:t>219</w:t>
      </w:r>
      <w:r>
        <w:rPr>
          <w:noProof/>
        </w:rPr>
        <w:fldChar w:fldCharType="end"/>
      </w:r>
    </w:p>
    <w:p w14:paraId="5113EC30" w14:textId="211C7E4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_Toc176344989 \h </w:instrText>
      </w:r>
      <w:r>
        <w:rPr>
          <w:noProof/>
        </w:rPr>
      </w:r>
      <w:r>
        <w:rPr>
          <w:noProof/>
        </w:rPr>
        <w:fldChar w:fldCharType="separate"/>
      </w:r>
      <w:r>
        <w:rPr>
          <w:noProof/>
        </w:rPr>
        <w:t>219</w:t>
      </w:r>
      <w:r>
        <w:rPr>
          <w:noProof/>
        </w:rPr>
        <w:fldChar w:fldCharType="end"/>
      </w:r>
    </w:p>
    <w:p w14:paraId="0458D299" w14:textId="1E48C4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_Toc176344990 \h </w:instrText>
      </w:r>
      <w:r>
        <w:rPr>
          <w:noProof/>
        </w:rPr>
      </w:r>
      <w:r>
        <w:rPr>
          <w:noProof/>
        </w:rPr>
        <w:fldChar w:fldCharType="separate"/>
      </w:r>
      <w:r>
        <w:rPr>
          <w:noProof/>
        </w:rPr>
        <w:t>219</w:t>
      </w:r>
      <w:r>
        <w:rPr>
          <w:noProof/>
        </w:rPr>
        <w:fldChar w:fldCharType="end"/>
      </w:r>
    </w:p>
    <w:p w14:paraId="5E93D866" w14:textId="611B89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_Toc176344991 \h </w:instrText>
      </w:r>
      <w:r>
        <w:rPr>
          <w:noProof/>
        </w:rPr>
      </w:r>
      <w:r>
        <w:rPr>
          <w:noProof/>
        </w:rPr>
        <w:fldChar w:fldCharType="separate"/>
      </w:r>
      <w:r>
        <w:rPr>
          <w:noProof/>
        </w:rPr>
        <w:t>219</w:t>
      </w:r>
      <w:r>
        <w:rPr>
          <w:noProof/>
        </w:rPr>
        <w:fldChar w:fldCharType="end"/>
      </w:r>
    </w:p>
    <w:p w14:paraId="68E1B052" w14:textId="643687D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13.2.69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_Toc176344992 \h </w:instrText>
      </w:r>
      <w:r>
        <w:rPr>
          <w:noProof/>
        </w:rPr>
      </w:r>
      <w:r>
        <w:rPr>
          <w:noProof/>
        </w:rPr>
        <w:fldChar w:fldCharType="separate"/>
      </w:r>
      <w:r>
        <w:rPr>
          <w:noProof/>
        </w:rPr>
        <w:t>219</w:t>
      </w:r>
      <w:r>
        <w:rPr>
          <w:noProof/>
        </w:rPr>
        <w:fldChar w:fldCharType="end"/>
      </w:r>
    </w:p>
    <w:p w14:paraId="35362FE1" w14:textId="29F6291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_Toc176344993 \h </w:instrText>
      </w:r>
      <w:r>
        <w:rPr>
          <w:noProof/>
        </w:rPr>
      </w:r>
      <w:r>
        <w:rPr>
          <w:noProof/>
        </w:rPr>
        <w:fldChar w:fldCharType="separate"/>
      </w:r>
      <w:r>
        <w:rPr>
          <w:noProof/>
        </w:rPr>
        <w:t>220</w:t>
      </w:r>
      <w:r>
        <w:rPr>
          <w:noProof/>
        </w:rPr>
        <w:fldChar w:fldCharType="end"/>
      </w:r>
    </w:p>
    <w:p w14:paraId="7AD78867" w14:textId="6B820A2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_Toc176344994 \h </w:instrText>
      </w:r>
      <w:r>
        <w:rPr>
          <w:noProof/>
        </w:rPr>
      </w:r>
      <w:r>
        <w:rPr>
          <w:noProof/>
        </w:rPr>
        <w:fldChar w:fldCharType="separate"/>
      </w:r>
      <w:r>
        <w:rPr>
          <w:noProof/>
        </w:rPr>
        <w:t>220</w:t>
      </w:r>
      <w:r>
        <w:rPr>
          <w:noProof/>
        </w:rPr>
        <w:fldChar w:fldCharType="end"/>
      </w:r>
    </w:p>
    <w:p w14:paraId="3998C411" w14:textId="426B81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_Toc176344995 \h </w:instrText>
      </w:r>
      <w:r>
        <w:rPr>
          <w:noProof/>
        </w:rPr>
      </w:r>
      <w:r>
        <w:rPr>
          <w:noProof/>
        </w:rPr>
        <w:fldChar w:fldCharType="separate"/>
      </w:r>
      <w:r>
        <w:rPr>
          <w:noProof/>
        </w:rPr>
        <w:t>220</w:t>
      </w:r>
      <w:r>
        <w:rPr>
          <w:noProof/>
        </w:rPr>
        <w:fldChar w:fldCharType="end"/>
      </w:r>
    </w:p>
    <w:p w14:paraId="34A68257" w14:textId="1B6F0A8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Network/MaxSimultaneousVideoStreams</w:t>
      </w:r>
      <w:r>
        <w:rPr>
          <w:noProof/>
        </w:rPr>
        <w:tab/>
      </w:r>
      <w:r>
        <w:rPr>
          <w:noProof/>
        </w:rPr>
        <w:fldChar w:fldCharType="begin"/>
      </w:r>
      <w:r>
        <w:rPr>
          <w:noProof/>
        </w:rPr>
        <w:instrText xml:space="preserve"> PAGEREF _Toc176344996 \h </w:instrText>
      </w:r>
      <w:r>
        <w:rPr>
          <w:noProof/>
        </w:rPr>
      </w:r>
      <w:r>
        <w:rPr>
          <w:noProof/>
        </w:rPr>
        <w:fldChar w:fldCharType="separate"/>
      </w:r>
      <w:r>
        <w:rPr>
          <w:noProof/>
        </w:rPr>
        <w:t>220</w:t>
      </w:r>
      <w:r>
        <w:rPr>
          <w:noProof/>
        </w:rPr>
        <w:fldChar w:fldCharType="end"/>
      </w:r>
    </w:p>
    <w:p w14:paraId="72E305FD" w14:textId="162692A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Network/MaxSimultaneousVideoStreams/MaxStreams</w:t>
      </w:r>
      <w:r>
        <w:rPr>
          <w:noProof/>
        </w:rPr>
        <w:tab/>
      </w:r>
      <w:r>
        <w:rPr>
          <w:noProof/>
        </w:rPr>
        <w:fldChar w:fldCharType="begin"/>
      </w:r>
      <w:r>
        <w:rPr>
          <w:noProof/>
        </w:rPr>
        <w:instrText xml:space="preserve"> PAGEREF _Toc176344997 \h </w:instrText>
      </w:r>
      <w:r>
        <w:rPr>
          <w:noProof/>
        </w:rPr>
      </w:r>
      <w:r>
        <w:rPr>
          <w:noProof/>
        </w:rPr>
        <w:fldChar w:fldCharType="separate"/>
      </w:r>
      <w:r>
        <w:rPr>
          <w:noProof/>
        </w:rPr>
        <w:t>220</w:t>
      </w:r>
      <w:r>
        <w:rPr>
          <w:noProof/>
        </w:rPr>
        <w:fldChar w:fldCharType="end"/>
      </w:r>
    </w:p>
    <w:p w14:paraId="0A69B892" w14:textId="320C71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_Toc176344998 \h </w:instrText>
      </w:r>
      <w:r>
        <w:rPr>
          <w:noProof/>
        </w:rPr>
      </w:r>
      <w:r>
        <w:rPr>
          <w:noProof/>
        </w:rPr>
        <w:fldChar w:fldCharType="separate"/>
      </w:r>
      <w:r>
        <w:rPr>
          <w:noProof/>
        </w:rPr>
        <w:t>221</w:t>
      </w:r>
      <w:r>
        <w:rPr>
          <w:noProof/>
        </w:rPr>
        <w:fldChar w:fldCharType="end"/>
      </w:r>
    </w:p>
    <w:p w14:paraId="14DA5DAF" w14:textId="7833967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_Toc176344999 \h </w:instrText>
      </w:r>
      <w:r>
        <w:rPr>
          <w:noProof/>
        </w:rPr>
      </w:r>
      <w:r>
        <w:rPr>
          <w:noProof/>
        </w:rPr>
        <w:fldChar w:fldCharType="separate"/>
      </w:r>
      <w:r>
        <w:rPr>
          <w:noProof/>
        </w:rPr>
        <w:t>221</w:t>
      </w:r>
      <w:r>
        <w:rPr>
          <w:noProof/>
        </w:rPr>
        <w:fldChar w:fldCharType="end"/>
      </w:r>
    </w:p>
    <w:p w14:paraId="1848AF3C" w14:textId="7B7DA97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13.2.77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_Toc176345000 \h </w:instrText>
      </w:r>
      <w:r>
        <w:rPr>
          <w:noProof/>
        </w:rPr>
      </w:r>
      <w:r>
        <w:rPr>
          <w:noProof/>
        </w:rPr>
        <w:fldChar w:fldCharType="separate"/>
      </w:r>
      <w:r>
        <w:rPr>
          <w:noProof/>
        </w:rPr>
        <w:t>221</w:t>
      </w:r>
      <w:r>
        <w:rPr>
          <w:noProof/>
        </w:rPr>
        <w:fldChar w:fldCharType="end"/>
      </w:r>
    </w:p>
    <w:p w14:paraId="37774E2A" w14:textId="5DA6711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13.2.78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_Toc176345001 \h </w:instrText>
      </w:r>
      <w:r>
        <w:rPr>
          <w:noProof/>
        </w:rPr>
      </w:r>
      <w:r>
        <w:rPr>
          <w:noProof/>
        </w:rPr>
        <w:fldChar w:fldCharType="separate"/>
      </w:r>
      <w:r>
        <w:rPr>
          <w:noProof/>
        </w:rPr>
        <w:t>221</w:t>
      </w:r>
      <w:r>
        <w:rPr>
          <w:noProof/>
        </w:rPr>
        <w:fldChar w:fldCharType="end"/>
      </w:r>
    </w:p>
    <w:p w14:paraId="76FE7207" w14:textId="38A9440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_Toc176345002 \h </w:instrText>
      </w:r>
      <w:r>
        <w:rPr>
          <w:noProof/>
        </w:rPr>
      </w:r>
      <w:r>
        <w:rPr>
          <w:noProof/>
        </w:rPr>
        <w:fldChar w:fldCharType="separate"/>
      </w:r>
      <w:r>
        <w:rPr>
          <w:noProof/>
        </w:rPr>
        <w:t>221</w:t>
      </w:r>
      <w:r>
        <w:rPr>
          <w:noProof/>
        </w:rPr>
        <w:fldChar w:fldCharType="end"/>
      </w:r>
    </w:p>
    <w:p w14:paraId="1A696F68" w14:textId="377A30C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_Toc176345003 \h </w:instrText>
      </w:r>
      <w:r>
        <w:rPr>
          <w:noProof/>
        </w:rPr>
      </w:r>
      <w:r>
        <w:rPr>
          <w:noProof/>
        </w:rPr>
        <w:fldChar w:fldCharType="separate"/>
      </w:r>
      <w:r>
        <w:rPr>
          <w:noProof/>
        </w:rPr>
        <w:t>221</w:t>
      </w:r>
      <w:r>
        <w:rPr>
          <w:noProof/>
        </w:rPr>
        <w:fldChar w:fldCharType="end"/>
      </w:r>
    </w:p>
    <w:p w14:paraId="59E39BCE" w14:textId="43D876F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_Toc176345004 \h </w:instrText>
      </w:r>
      <w:r>
        <w:rPr>
          <w:noProof/>
        </w:rPr>
      </w:r>
      <w:r>
        <w:rPr>
          <w:noProof/>
        </w:rPr>
        <w:fldChar w:fldCharType="separate"/>
      </w:r>
      <w:r>
        <w:rPr>
          <w:noProof/>
        </w:rPr>
        <w:t>221</w:t>
      </w:r>
      <w:r>
        <w:rPr>
          <w:noProof/>
        </w:rPr>
        <w:fldChar w:fldCharType="end"/>
      </w:r>
    </w:p>
    <w:p w14:paraId="0BDD226E" w14:textId="3B8A359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_Toc176345005 \h </w:instrText>
      </w:r>
      <w:r>
        <w:rPr>
          <w:noProof/>
        </w:rPr>
      </w:r>
      <w:r>
        <w:rPr>
          <w:noProof/>
        </w:rPr>
        <w:fldChar w:fldCharType="separate"/>
      </w:r>
      <w:r>
        <w:rPr>
          <w:noProof/>
        </w:rPr>
        <w:t>221</w:t>
      </w:r>
      <w:r>
        <w:rPr>
          <w:noProof/>
        </w:rPr>
        <w:fldChar w:fldCharType="end"/>
      </w:r>
    </w:p>
    <w:p w14:paraId="3D7E7B5A" w14:textId="54596E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_Toc176345006 \h </w:instrText>
      </w:r>
      <w:r>
        <w:rPr>
          <w:noProof/>
        </w:rPr>
      </w:r>
      <w:r>
        <w:rPr>
          <w:noProof/>
        </w:rPr>
        <w:fldChar w:fldCharType="separate"/>
      </w:r>
      <w:r>
        <w:rPr>
          <w:noProof/>
        </w:rPr>
        <w:t>221</w:t>
      </w:r>
      <w:r>
        <w:rPr>
          <w:noProof/>
        </w:rPr>
        <w:fldChar w:fldCharType="end"/>
      </w:r>
    </w:p>
    <w:p w14:paraId="384EF7AC" w14:textId="2E732AE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_Toc176345007 \h </w:instrText>
      </w:r>
      <w:r>
        <w:rPr>
          <w:noProof/>
        </w:rPr>
      </w:r>
      <w:r>
        <w:rPr>
          <w:noProof/>
        </w:rPr>
        <w:fldChar w:fldCharType="separate"/>
      </w:r>
      <w:r>
        <w:rPr>
          <w:noProof/>
        </w:rPr>
        <w:t>221</w:t>
      </w:r>
      <w:r>
        <w:rPr>
          <w:noProof/>
        </w:rPr>
        <w:fldChar w:fldCharType="end"/>
      </w:r>
    </w:p>
    <w:p w14:paraId="4880625E" w14:textId="4409922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_Toc176345008 \h </w:instrText>
      </w:r>
      <w:r>
        <w:rPr>
          <w:noProof/>
        </w:rPr>
      </w:r>
      <w:r>
        <w:rPr>
          <w:noProof/>
        </w:rPr>
        <w:fldChar w:fldCharType="separate"/>
      </w:r>
      <w:r>
        <w:rPr>
          <w:noProof/>
        </w:rPr>
        <w:t>221</w:t>
      </w:r>
      <w:r>
        <w:rPr>
          <w:noProof/>
        </w:rPr>
        <w:fldChar w:fldCharType="end"/>
      </w:r>
    </w:p>
    <w:p w14:paraId="004A84AC" w14:textId="647E590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_Toc176345009 \h </w:instrText>
      </w:r>
      <w:r>
        <w:rPr>
          <w:noProof/>
        </w:rPr>
      </w:r>
      <w:r>
        <w:rPr>
          <w:noProof/>
        </w:rPr>
        <w:fldChar w:fldCharType="separate"/>
      </w:r>
      <w:r>
        <w:rPr>
          <w:noProof/>
        </w:rPr>
        <w:t>221</w:t>
      </w:r>
      <w:r>
        <w:rPr>
          <w:noProof/>
        </w:rPr>
        <w:fldChar w:fldCharType="end"/>
      </w:r>
    </w:p>
    <w:p w14:paraId="45D069C4" w14:textId="2FD6A91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_Toc176345010 \h </w:instrText>
      </w:r>
      <w:r>
        <w:rPr>
          <w:noProof/>
        </w:rPr>
      </w:r>
      <w:r>
        <w:rPr>
          <w:noProof/>
        </w:rPr>
        <w:fldChar w:fldCharType="separate"/>
      </w:r>
      <w:r>
        <w:rPr>
          <w:noProof/>
        </w:rPr>
        <w:t>221</w:t>
      </w:r>
      <w:r>
        <w:rPr>
          <w:noProof/>
        </w:rPr>
        <w:fldChar w:fldCharType="end"/>
      </w:r>
    </w:p>
    <w:p w14:paraId="67764F48" w14:textId="3F3D7CC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2.87A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_Toc176345011 \h </w:instrText>
      </w:r>
      <w:r>
        <w:rPr>
          <w:noProof/>
        </w:rPr>
      </w:r>
      <w:r>
        <w:rPr>
          <w:noProof/>
        </w:rPr>
        <w:fldChar w:fldCharType="separate"/>
      </w:r>
      <w:r>
        <w:rPr>
          <w:noProof/>
        </w:rPr>
        <w:t>221</w:t>
      </w:r>
      <w:r>
        <w:rPr>
          <w:noProof/>
        </w:rPr>
        <w:fldChar w:fldCharType="end"/>
      </w:r>
    </w:p>
    <w:p w14:paraId="40CC6588" w14:textId="7D69914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13.2.87D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/OnNetwork/PrivateCall</w:t>
      </w:r>
      <w:r>
        <w:rPr>
          <w:noProof/>
        </w:rPr>
        <w:tab/>
      </w:r>
      <w:r>
        <w:rPr>
          <w:noProof/>
        </w:rPr>
        <w:fldChar w:fldCharType="begin"/>
      </w:r>
      <w:r>
        <w:rPr>
          <w:noProof/>
        </w:rPr>
        <w:instrText xml:space="preserve"> PAGEREF _Toc176345012 \h </w:instrText>
      </w:r>
      <w:r>
        <w:rPr>
          <w:noProof/>
        </w:rPr>
      </w:r>
      <w:r>
        <w:rPr>
          <w:noProof/>
        </w:rPr>
        <w:fldChar w:fldCharType="separate"/>
      </w:r>
      <w:r>
        <w:rPr>
          <w:noProof/>
        </w:rPr>
        <w:t>222</w:t>
      </w:r>
      <w:r>
        <w:rPr>
          <w:noProof/>
        </w:rPr>
        <w:fldChar w:fldCharType="end"/>
      </w:r>
    </w:p>
    <w:p w14:paraId="7C5FED37" w14:textId="2C471B0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13.2.87E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_Toc176345013 \h </w:instrText>
      </w:r>
      <w:r>
        <w:rPr>
          <w:noProof/>
        </w:rPr>
      </w:r>
      <w:r>
        <w:rPr>
          <w:noProof/>
        </w:rPr>
        <w:fldChar w:fldCharType="separate"/>
      </w:r>
      <w:r>
        <w:rPr>
          <w:noProof/>
        </w:rPr>
        <w:t>222</w:t>
      </w:r>
      <w:r>
        <w:rPr>
          <w:noProof/>
        </w:rPr>
        <w:fldChar w:fldCharType="end"/>
      </w:r>
    </w:p>
    <w:p w14:paraId="071C5CE2" w14:textId="4D000AA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_Toc176345014 \h </w:instrText>
      </w:r>
      <w:r>
        <w:rPr>
          <w:noProof/>
        </w:rPr>
      </w:r>
      <w:r>
        <w:rPr>
          <w:noProof/>
        </w:rPr>
        <w:fldChar w:fldCharType="separate"/>
      </w:r>
      <w:r>
        <w:rPr>
          <w:noProof/>
        </w:rPr>
        <w:t>222</w:t>
      </w:r>
      <w:r>
        <w:rPr>
          <w:noProof/>
        </w:rPr>
        <w:fldChar w:fldCharType="end"/>
      </w:r>
    </w:p>
    <w:p w14:paraId="6623EDFD" w14:textId="4C7A04F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_Toc176345015 \h </w:instrText>
      </w:r>
      <w:r>
        <w:rPr>
          <w:noProof/>
        </w:rPr>
      </w:r>
      <w:r>
        <w:rPr>
          <w:noProof/>
        </w:rPr>
        <w:fldChar w:fldCharType="separate"/>
      </w:r>
      <w:r>
        <w:rPr>
          <w:noProof/>
        </w:rPr>
        <w:t>222</w:t>
      </w:r>
      <w:r>
        <w:rPr>
          <w:noProof/>
        </w:rPr>
        <w:fldChar w:fldCharType="end"/>
      </w:r>
    </w:p>
    <w:p w14:paraId="0B6E0357" w14:textId="6222BB2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_Toc176345016 \h </w:instrText>
      </w:r>
      <w:r>
        <w:rPr>
          <w:noProof/>
        </w:rPr>
      </w:r>
      <w:r>
        <w:rPr>
          <w:noProof/>
        </w:rPr>
        <w:fldChar w:fldCharType="separate"/>
      </w:r>
      <w:r>
        <w:rPr>
          <w:noProof/>
        </w:rPr>
        <w:t>222</w:t>
      </w:r>
      <w:r>
        <w:rPr>
          <w:noProof/>
        </w:rPr>
        <w:fldChar w:fldCharType="end"/>
      </w:r>
    </w:p>
    <w:p w14:paraId="1682E0D2" w14:textId="511F71C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_Toc176345017 \h </w:instrText>
      </w:r>
      <w:r>
        <w:rPr>
          <w:noProof/>
        </w:rPr>
      </w:r>
      <w:r>
        <w:rPr>
          <w:noProof/>
        </w:rPr>
        <w:fldChar w:fldCharType="separate"/>
      </w:r>
      <w:r>
        <w:rPr>
          <w:noProof/>
        </w:rPr>
        <w:t>223</w:t>
      </w:r>
      <w:r>
        <w:rPr>
          <w:noProof/>
        </w:rPr>
        <w:fldChar w:fldCharType="end"/>
      </w:r>
    </w:p>
    <w:p w14:paraId="35F7A551" w14:textId="4CCB7F5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_Toc176345018 \h </w:instrText>
      </w:r>
      <w:r>
        <w:rPr>
          <w:noProof/>
        </w:rPr>
      </w:r>
      <w:r>
        <w:rPr>
          <w:noProof/>
        </w:rPr>
        <w:fldChar w:fldCharType="separate"/>
      </w:r>
      <w:r>
        <w:rPr>
          <w:noProof/>
        </w:rPr>
        <w:t>223</w:t>
      </w:r>
      <w:r>
        <w:rPr>
          <w:noProof/>
        </w:rPr>
        <w:fldChar w:fldCharType="end"/>
      </w:r>
    </w:p>
    <w:p w14:paraId="788DE3C6" w14:textId="6C39A55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_Toc176345019 \h </w:instrText>
      </w:r>
      <w:r>
        <w:rPr>
          <w:noProof/>
        </w:rPr>
      </w:r>
      <w:r>
        <w:rPr>
          <w:noProof/>
        </w:rPr>
        <w:fldChar w:fldCharType="separate"/>
      </w:r>
      <w:r>
        <w:rPr>
          <w:noProof/>
        </w:rPr>
        <w:t>223</w:t>
      </w:r>
      <w:r>
        <w:rPr>
          <w:noProof/>
        </w:rPr>
        <w:fldChar w:fldCharType="end"/>
      </w:r>
    </w:p>
    <w:p w14:paraId="76680A7A" w14:textId="0EAA59B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_Toc176345020 \h </w:instrText>
      </w:r>
      <w:r>
        <w:rPr>
          <w:noProof/>
        </w:rPr>
      </w:r>
      <w:r>
        <w:rPr>
          <w:noProof/>
        </w:rPr>
        <w:fldChar w:fldCharType="separate"/>
      </w:r>
      <w:r>
        <w:rPr>
          <w:noProof/>
        </w:rPr>
        <w:t>223</w:t>
      </w:r>
      <w:r>
        <w:rPr>
          <w:noProof/>
        </w:rPr>
        <w:fldChar w:fldCharType="end"/>
      </w:r>
    </w:p>
    <w:p w14:paraId="1066EBBA" w14:textId="32C29FC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87M</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 MCVideoID</w:t>
      </w:r>
      <w:r>
        <w:rPr>
          <w:noProof/>
        </w:rPr>
        <w:tab/>
      </w:r>
      <w:r>
        <w:rPr>
          <w:noProof/>
        </w:rPr>
        <w:fldChar w:fldCharType="begin"/>
      </w:r>
      <w:r>
        <w:rPr>
          <w:noProof/>
        </w:rPr>
        <w:instrText xml:space="preserve"> PAGEREF _Toc176345021 \h </w:instrText>
      </w:r>
      <w:r>
        <w:rPr>
          <w:noProof/>
        </w:rPr>
      </w:r>
      <w:r>
        <w:rPr>
          <w:noProof/>
        </w:rPr>
        <w:fldChar w:fldCharType="separate"/>
      </w:r>
      <w:r>
        <w:rPr>
          <w:noProof/>
        </w:rPr>
        <w:t>224</w:t>
      </w:r>
      <w:r>
        <w:rPr>
          <w:noProof/>
        </w:rPr>
        <w:fldChar w:fldCharType="end"/>
      </w:r>
    </w:p>
    <w:p w14:paraId="576DE65B" w14:textId="65422EB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87N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_Toc176345022 \h </w:instrText>
      </w:r>
      <w:r>
        <w:rPr>
          <w:noProof/>
        </w:rPr>
      </w:r>
      <w:r>
        <w:rPr>
          <w:noProof/>
        </w:rPr>
        <w:fldChar w:fldCharType="separate"/>
      </w:r>
      <w:r>
        <w:rPr>
          <w:noProof/>
        </w:rPr>
        <w:t>224</w:t>
      </w:r>
      <w:r>
        <w:rPr>
          <w:noProof/>
        </w:rPr>
        <w:fldChar w:fldCharType="end"/>
      </w:r>
    </w:p>
    <w:p w14:paraId="2E2B1C35" w14:textId="69EA163C"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_Toc176345023 \h </w:instrText>
      </w:r>
      <w:r>
        <w:rPr>
          <w:noProof/>
        </w:rPr>
      </w:r>
      <w:r>
        <w:rPr>
          <w:noProof/>
        </w:rPr>
        <w:fldChar w:fldCharType="separate"/>
      </w:r>
      <w:r>
        <w:rPr>
          <w:noProof/>
        </w:rPr>
        <w:t>224</w:t>
      </w:r>
      <w:r>
        <w:rPr>
          <w:noProof/>
        </w:rPr>
        <w:fldChar w:fldCharType="end"/>
      </w:r>
    </w:p>
    <w:p w14:paraId="46E5ED5A" w14:textId="4DDB21E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89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_Toc176345024 \h </w:instrText>
      </w:r>
      <w:r>
        <w:rPr>
          <w:noProof/>
        </w:rPr>
      </w:r>
      <w:r>
        <w:rPr>
          <w:noProof/>
        </w:rPr>
        <w:fldChar w:fldCharType="separate"/>
      </w:r>
      <w:r>
        <w:rPr>
          <w:noProof/>
        </w:rPr>
        <w:t>224</w:t>
      </w:r>
      <w:r>
        <w:rPr>
          <w:noProof/>
        </w:rPr>
        <w:fldChar w:fldCharType="end"/>
      </w:r>
    </w:p>
    <w:p w14:paraId="7DCF7633" w14:textId="3E949B2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ab/>
      </w:r>
      <w:r>
        <w:rPr>
          <w:noProof/>
        </w:rPr>
        <w:fldChar w:fldCharType="begin"/>
      </w:r>
      <w:r>
        <w:rPr>
          <w:noProof/>
        </w:rPr>
        <w:instrText xml:space="preserve"> PAGEREF _Toc176345025 \h </w:instrText>
      </w:r>
      <w:r>
        <w:rPr>
          <w:noProof/>
        </w:rPr>
      </w:r>
      <w:r>
        <w:rPr>
          <w:noProof/>
        </w:rPr>
        <w:fldChar w:fldCharType="separate"/>
      </w:r>
      <w:r>
        <w:rPr>
          <w:noProof/>
        </w:rPr>
        <w:t>225</w:t>
      </w:r>
      <w:r>
        <w:rPr>
          <w:noProof/>
        </w:rPr>
        <w:fldChar w:fldCharType="end"/>
      </w:r>
    </w:p>
    <w:p w14:paraId="1AF680EF" w14:textId="4316BE7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w:t>
      </w:r>
      <w:r>
        <w:rPr>
          <w:noProof/>
        </w:rPr>
        <w:tab/>
      </w:r>
      <w:r>
        <w:rPr>
          <w:noProof/>
        </w:rPr>
        <w:fldChar w:fldCharType="begin"/>
      </w:r>
      <w:r>
        <w:rPr>
          <w:noProof/>
        </w:rPr>
        <w:instrText xml:space="preserve"> PAGEREF _Toc176345026 \h </w:instrText>
      </w:r>
      <w:r>
        <w:rPr>
          <w:noProof/>
        </w:rPr>
      </w:r>
      <w:r>
        <w:rPr>
          <w:noProof/>
        </w:rPr>
        <w:fldChar w:fldCharType="separate"/>
      </w:r>
      <w:r>
        <w:rPr>
          <w:noProof/>
        </w:rPr>
        <w:t>225</w:t>
      </w:r>
      <w:r>
        <w:rPr>
          <w:noProof/>
        </w:rPr>
        <w:fldChar w:fldCharType="end"/>
      </w:r>
    </w:p>
    <w:p w14:paraId="7DBD14C8" w14:textId="22129E1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13.</w:t>
      </w:r>
      <w:r>
        <w:rPr>
          <w:noProof/>
        </w:rPr>
        <w:t>2.92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w:t>
      </w:r>
      <w:r>
        <w:rPr>
          <w:noProof/>
        </w:rPr>
        <w:tab/>
      </w:r>
      <w:r>
        <w:rPr>
          <w:noProof/>
        </w:rPr>
        <w:fldChar w:fldCharType="begin"/>
      </w:r>
      <w:r>
        <w:rPr>
          <w:noProof/>
        </w:rPr>
        <w:instrText xml:space="preserve"> PAGEREF _Toc176345027 \h </w:instrText>
      </w:r>
      <w:r>
        <w:rPr>
          <w:noProof/>
        </w:rPr>
      </w:r>
      <w:r>
        <w:rPr>
          <w:noProof/>
        </w:rPr>
        <w:fldChar w:fldCharType="separate"/>
      </w:r>
      <w:r>
        <w:rPr>
          <w:noProof/>
        </w:rPr>
        <w:t>225</w:t>
      </w:r>
      <w:r>
        <w:rPr>
          <w:noProof/>
        </w:rPr>
        <w:fldChar w:fldCharType="end"/>
      </w:r>
    </w:p>
    <w:p w14:paraId="59D33331" w14:textId="76FE86F6"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_Toc176345028 \h </w:instrText>
      </w:r>
      <w:r>
        <w:rPr>
          <w:noProof/>
        </w:rPr>
      </w:r>
      <w:r>
        <w:rPr>
          <w:noProof/>
        </w:rPr>
        <w:fldChar w:fldCharType="separate"/>
      </w:r>
      <w:r>
        <w:rPr>
          <w:noProof/>
        </w:rPr>
        <w:t>225</w:t>
      </w:r>
      <w:r>
        <w:rPr>
          <w:noProof/>
        </w:rPr>
        <w:fldChar w:fldCharType="end"/>
      </w:r>
    </w:p>
    <w:p w14:paraId="165FC66E" w14:textId="7D97A8C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/&lt;x&gt;/Entry/DisplayName</w:t>
      </w:r>
      <w:r>
        <w:rPr>
          <w:noProof/>
        </w:rPr>
        <w:tab/>
      </w:r>
      <w:r>
        <w:rPr>
          <w:noProof/>
        </w:rPr>
        <w:fldChar w:fldCharType="begin"/>
      </w:r>
      <w:r>
        <w:rPr>
          <w:noProof/>
        </w:rPr>
        <w:instrText xml:space="preserve"> PAGEREF _Toc176345029 \h </w:instrText>
      </w:r>
      <w:r>
        <w:rPr>
          <w:noProof/>
        </w:rPr>
      </w:r>
      <w:r>
        <w:rPr>
          <w:noProof/>
        </w:rPr>
        <w:fldChar w:fldCharType="separate"/>
      </w:r>
      <w:r>
        <w:rPr>
          <w:noProof/>
        </w:rPr>
        <w:t>225</w:t>
      </w:r>
      <w:r>
        <w:rPr>
          <w:noProof/>
        </w:rPr>
        <w:fldChar w:fldCharType="end"/>
      </w:r>
    </w:p>
    <w:p w14:paraId="734C2574" w14:textId="4E582F38"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_Toc176345030 \h </w:instrText>
      </w:r>
      <w:r>
        <w:rPr>
          <w:noProof/>
        </w:rPr>
      </w:r>
      <w:r>
        <w:rPr>
          <w:noProof/>
        </w:rPr>
        <w:fldChar w:fldCharType="separate"/>
      </w:r>
      <w:r>
        <w:rPr>
          <w:noProof/>
        </w:rPr>
        <w:t>226</w:t>
      </w:r>
      <w:r>
        <w:rPr>
          <w:noProof/>
        </w:rPr>
        <w:fldChar w:fldCharType="end"/>
      </w:r>
    </w:p>
    <w:p w14:paraId="4B45B585" w14:textId="4170895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13.2.96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_Toc176345031 \h </w:instrText>
      </w:r>
      <w:r>
        <w:rPr>
          <w:noProof/>
        </w:rPr>
      </w:r>
      <w:r>
        <w:rPr>
          <w:noProof/>
        </w:rPr>
        <w:fldChar w:fldCharType="separate"/>
      </w:r>
      <w:r>
        <w:rPr>
          <w:noProof/>
        </w:rPr>
        <w:t>226</w:t>
      </w:r>
      <w:r>
        <w:rPr>
          <w:noProof/>
        </w:rPr>
        <w:fldChar w:fldCharType="end"/>
      </w:r>
    </w:p>
    <w:p w14:paraId="4C519C30" w14:textId="7C4B9530"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/&lt;x&gt;/Entry/GMSServID</w:t>
      </w:r>
      <w:r>
        <w:rPr>
          <w:noProof/>
        </w:rPr>
        <w:tab/>
      </w:r>
      <w:r>
        <w:rPr>
          <w:noProof/>
        </w:rPr>
        <w:fldChar w:fldCharType="begin"/>
      </w:r>
      <w:r>
        <w:rPr>
          <w:noProof/>
        </w:rPr>
        <w:instrText xml:space="preserve"> PAGEREF _Toc176345032 \h </w:instrText>
      </w:r>
      <w:r>
        <w:rPr>
          <w:noProof/>
        </w:rPr>
      </w:r>
      <w:r>
        <w:rPr>
          <w:noProof/>
        </w:rPr>
        <w:fldChar w:fldCharType="separate"/>
      </w:r>
      <w:r>
        <w:rPr>
          <w:noProof/>
        </w:rPr>
        <w:t>226</w:t>
      </w:r>
      <w:r>
        <w:rPr>
          <w:noProof/>
        </w:rPr>
        <w:fldChar w:fldCharType="end"/>
      </w:r>
    </w:p>
    <w:p w14:paraId="71E1B45A" w14:textId="5288BE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_Toc176345033 \h </w:instrText>
      </w:r>
      <w:r>
        <w:rPr>
          <w:noProof/>
        </w:rPr>
      </w:r>
      <w:r>
        <w:rPr>
          <w:noProof/>
        </w:rPr>
        <w:fldChar w:fldCharType="separate"/>
      </w:r>
      <w:r>
        <w:rPr>
          <w:noProof/>
        </w:rPr>
        <w:t>226</w:t>
      </w:r>
      <w:r>
        <w:rPr>
          <w:noProof/>
        </w:rPr>
        <w:fldChar w:fldCharType="end"/>
      </w:r>
    </w:p>
    <w:p w14:paraId="7AD0D581" w14:textId="09DB441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_Toc176345034 \h </w:instrText>
      </w:r>
      <w:r>
        <w:rPr>
          <w:noProof/>
        </w:rPr>
      </w:r>
      <w:r>
        <w:rPr>
          <w:noProof/>
        </w:rPr>
        <w:fldChar w:fldCharType="separate"/>
      </w:r>
      <w:r>
        <w:rPr>
          <w:noProof/>
        </w:rPr>
        <w:t>226</w:t>
      </w:r>
      <w:r>
        <w:rPr>
          <w:noProof/>
        </w:rPr>
        <w:fldChar w:fldCharType="end"/>
      </w:r>
    </w:p>
    <w:p w14:paraId="389BBCF6" w14:textId="6C558FF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_Toc176345035 \h </w:instrText>
      </w:r>
      <w:r>
        <w:rPr>
          <w:noProof/>
        </w:rPr>
      </w:r>
      <w:r>
        <w:rPr>
          <w:noProof/>
        </w:rPr>
        <w:fldChar w:fldCharType="separate"/>
      </w:r>
      <w:r>
        <w:rPr>
          <w:noProof/>
        </w:rPr>
        <w:t>226</w:t>
      </w:r>
      <w:r>
        <w:rPr>
          <w:noProof/>
        </w:rPr>
        <w:fldChar w:fldCharType="end"/>
      </w:r>
    </w:p>
    <w:p w14:paraId="49ACF006" w14:textId="2BD2CD9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_Toc176345036 \h </w:instrText>
      </w:r>
      <w:r>
        <w:rPr>
          <w:noProof/>
        </w:rPr>
      </w:r>
      <w:r>
        <w:rPr>
          <w:noProof/>
        </w:rPr>
        <w:fldChar w:fldCharType="separate"/>
      </w:r>
      <w:r>
        <w:rPr>
          <w:noProof/>
        </w:rPr>
        <w:t>226</w:t>
      </w:r>
      <w:r>
        <w:rPr>
          <w:noProof/>
        </w:rPr>
        <w:fldChar w:fldCharType="end"/>
      </w:r>
    </w:p>
    <w:p w14:paraId="0A80FB09" w14:textId="295A6C8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_Toc176345037 \h </w:instrText>
      </w:r>
      <w:r>
        <w:rPr>
          <w:noProof/>
        </w:rPr>
      </w:r>
      <w:r>
        <w:rPr>
          <w:noProof/>
        </w:rPr>
        <w:fldChar w:fldCharType="separate"/>
      </w:r>
      <w:r>
        <w:rPr>
          <w:noProof/>
        </w:rPr>
        <w:t>226</w:t>
      </w:r>
      <w:r>
        <w:rPr>
          <w:noProof/>
        </w:rPr>
        <w:fldChar w:fldCharType="end"/>
      </w:r>
    </w:p>
    <w:p w14:paraId="112B4E7B" w14:textId="7D52BE9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13.2.100C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/&lt;x&gt;/Entry/ GroupKMSURI</w:t>
      </w:r>
      <w:r>
        <w:rPr>
          <w:noProof/>
        </w:rPr>
        <w:tab/>
      </w:r>
      <w:r>
        <w:rPr>
          <w:noProof/>
        </w:rPr>
        <w:fldChar w:fldCharType="begin"/>
      </w:r>
      <w:r>
        <w:rPr>
          <w:noProof/>
        </w:rPr>
        <w:instrText xml:space="preserve"> PAGEREF _Toc176345038 \h </w:instrText>
      </w:r>
      <w:r>
        <w:rPr>
          <w:noProof/>
        </w:rPr>
      </w:r>
      <w:r>
        <w:rPr>
          <w:noProof/>
        </w:rPr>
        <w:fldChar w:fldCharType="separate"/>
      </w:r>
      <w:r>
        <w:rPr>
          <w:noProof/>
        </w:rPr>
        <w:t>226</w:t>
      </w:r>
      <w:r>
        <w:rPr>
          <w:noProof/>
        </w:rPr>
        <w:fldChar w:fldCharType="end"/>
      </w:r>
    </w:p>
    <w:p w14:paraId="456E7FBA" w14:textId="134DEBF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_Toc176345039 \h </w:instrText>
      </w:r>
      <w:r>
        <w:rPr>
          <w:noProof/>
        </w:rPr>
      </w:r>
      <w:r>
        <w:rPr>
          <w:noProof/>
        </w:rPr>
        <w:fldChar w:fldCharType="separate"/>
      </w:r>
      <w:r>
        <w:rPr>
          <w:noProof/>
        </w:rPr>
        <w:t>227</w:t>
      </w:r>
      <w:r>
        <w:rPr>
          <w:noProof/>
        </w:rPr>
        <w:fldChar w:fldCharType="end"/>
      </w:r>
    </w:p>
    <w:p w14:paraId="3B26E181" w14:textId="267DDBD1"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w:t>
      </w: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_Toc176345040 \h </w:instrText>
      </w:r>
      <w:r>
        <w:rPr>
          <w:noProof/>
        </w:rPr>
      </w:r>
      <w:r>
        <w:rPr>
          <w:noProof/>
        </w:rPr>
        <w:fldChar w:fldCharType="separate"/>
      </w:r>
      <w:r>
        <w:rPr>
          <w:noProof/>
        </w:rPr>
        <w:t>227</w:t>
      </w:r>
      <w:r>
        <w:rPr>
          <w:noProof/>
        </w:rPr>
        <w:fldChar w:fldCharType="end"/>
      </w:r>
    </w:p>
    <w:p w14:paraId="5DA5F105" w14:textId="774148DA"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13.2.102A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/OffNetwork/EmergencyCallChange</w:t>
      </w:r>
      <w:r>
        <w:rPr>
          <w:noProof/>
        </w:rPr>
        <w:tab/>
      </w:r>
      <w:r>
        <w:rPr>
          <w:noProof/>
        </w:rPr>
        <w:fldChar w:fldCharType="begin"/>
      </w:r>
      <w:r>
        <w:rPr>
          <w:noProof/>
        </w:rPr>
        <w:instrText xml:space="preserve"> PAGEREF _Toc176345041 \h </w:instrText>
      </w:r>
      <w:r>
        <w:rPr>
          <w:noProof/>
        </w:rPr>
      </w:r>
      <w:r>
        <w:rPr>
          <w:noProof/>
        </w:rPr>
        <w:fldChar w:fldCharType="separate"/>
      </w:r>
      <w:r>
        <w:rPr>
          <w:noProof/>
        </w:rPr>
        <w:t>227</w:t>
      </w:r>
      <w:r>
        <w:rPr>
          <w:noProof/>
        </w:rPr>
        <w:fldChar w:fldCharType="end"/>
      </w:r>
    </w:p>
    <w:p w14:paraId="421C40E1" w14:textId="564D351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13.2.102B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/OffNetwork/ImminentPerilCallChange</w:t>
      </w:r>
      <w:r>
        <w:rPr>
          <w:noProof/>
        </w:rPr>
        <w:tab/>
      </w:r>
      <w:r>
        <w:rPr>
          <w:noProof/>
        </w:rPr>
        <w:fldChar w:fldCharType="begin"/>
      </w:r>
      <w:r>
        <w:rPr>
          <w:noProof/>
        </w:rPr>
        <w:instrText xml:space="preserve"> PAGEREF _Toc176345042 \h </w:instrText>
      </w:r>
      <w:r>
        <w:rPr>
          <w:noProof/>
        </w:rPr>
      </w:r>
      <w:r>
        <w:rPr>
          <w:noProof/>
        </w:rPr>
        <w:fldChar w:fldCharType="separate"/>
      </w:r>
      <w:r>
        <w:rPr>
          <w:noProof/>
        </w:rPr>
        <w:t>227</w:t>
      </w:r>
      <w:r>
        <w:rPr>
          <w:noProof/>
        </w:rPr>
        <w:fldChar w:fldCharType="end"/>
      </w:r>
    </w:p>
    <w:p w14:paraId="50F1DF70" w14:textId="6DC6DB6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13.2.103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_Toc176345043 \h </w:instrText>
      </w:r>
      <w:r>
        <w:rPr>
          <w:noProof/>
        </w:rPr>
      </w:r>
      <w:r>
        <w:rPr>
          <w:noProof/>
        </w:rPr>
        <w:fldChar w:fldCharType="separate"/>
      </w:r>
      <w:r>
        <w:rPr>
          <w:noProof/>
        </w:rPr>
        <w:t>228</w:t>
      </w:r>
      <w:r>
        <w:rPr>
          <w:noProof/>
        </w:rPr>
        <w:fldChar w:fldCharType="end"/>
      </w:r>
    </w:p>
    <w:p w14:paraId="6A15B483" w14:textId="6DE535CA" w:rsidR="00526BC8" w:rsidRDefault="00526BC8">
      <w:pPr>
        <w:pStyle w:val="TOC1"/>
        <w:rPr>
          <w:rFonts w:asciiTheme="minorHAnsi" w:eastAsiaTheme="minorEastAsia" w:hAnsiTheme="minorHAnsi" w:cstheme="minorBidi"/>
          <w:noProof/>
          <w:kern w:val="2"/>
          <w:szCs w:val="22"/>
          <w:lang w:val="en-US"/>
          <w14:ligatures w14:val="standardContextual"/>
        </w:rPr>
      </w:pPr>
      <w:r>
        <w:rPr>
          <w:noProof/>
          <w:lang w:eastAsia="ko-KR"/>
        </w:rPr>
        <w:t>14</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service configuration </w:t>
      </w:r>
      <w:r>
        <w:rPr>
          <w:noProof/>
        </w:rPr>
        <w:t>MO</w:t>
      </w:r>
      <w:r>
        <w:rPr>
          <w:noProof/>
        </w:rPr>
        <w:tab/>
      </w:r>
      <w:r>
        <w:rPr>
          <w:noProof/>
        </w:rPr>
        <w:fldChar w:fldCharType="begin"/>
      </w:r>
      <w:r>
        <w:rPr>
          <w:noProof/>
        </w:rPr>
        <w:instrText xml:space="preserve"> PAGEREF _Toc176345044 \h </w:instrText>
      </w:r>
      <w:r>
        <w:rPr>
          <w:noProof/>
        </w:rPr>
      </w:r>
      <w:r>
        <w:rPr>
          <w:noProof/>
        </w:rPr>
        <w:fldChar w:fldCharType="separate"/>
      </w:r>
      <w:r>
        <w:rPr>
          <w:noProof/>
        </w:rPr>
        <w:t>228</w:t>
      </w:r>
      <w:r>
        <w:rPr>
          <w:noProof/>
        </w:rPr>
        <w:fldChar w:fldCharType="end"/>
      </w:r>
    </w:p>
    <w:p w14:paraId="5DBAE3D9" w14:textId="452A25C0"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_Toc176345045 \h </w:instrText>
      </w:r>
      <w:r>
        <w:rPr>
          <w:noProof/>
        </w:rPr>
      </w:r>
      <w:r>
        <w:rPr>
          <w:noProof/>
        </w:rPr>
        <w:fldChar w:fldCharType="separate"/>
      </w:r>
      <w:r>
        <w:rPr>
          <w:noProof/>
        </w:rPr>
        <w:t>228</w:t>
      </w:r>
      <w:r>
        <w:rPr>
          <w:noProof/>
        </w:rPr>
        <w:fldChar w:fldCharType="end"/>
      </w:r>
    </w:p>
    <w:p w14:paraId="65C3E900" w14:textId="63887996" w:rsidR="00526BC8" w:rsidRDefault="00526BC8">
      <w:pPr>
        <w:pStyle w:val="TOC2"/>
        <w:rPr>
          <w:rFonts w:asciiTheme="minorHAnsi" w:eastAsiaTheme="minorEastAsia" w:hAnsiTheme="minorHAnsi" w:cstheme="minorBidi"/>
          <w:noProof/>
          <w:kern w:val="2"/>
          <w:sz w:val="22"/>
          <w:szCs w:val="22"/>
          <w:lang w:val="en-US"/>
          <w14:ligatures w14:val="standardContextual"/>
        </w:rPr>
      </w:pPr>
      <w:r>
        <w:rPr>
          <w:noProof/>
          <w:lang w:eastAsia="ko-KR"/>
        </w:rPr>
        <w:t>14.2</w:t>
      </w:r>
      <w:r>
        <w:rPr>
          <w:rFonts w:asciiTheme="minorHAnsi" w:eastAsiaTheme="minorEastAsia" w:hAnsiTheme="minorHAnsi" w:cstheme="minorBidi"/>
          <w:noProof/>
          <w:kern w:val="2"/>
          <w:sz w:val="22"/>
          <w:szCs w:val="22"/>
          <w:lang w:val="en-US"/>
          <w14:ligatures w14:val="standardContextual"/>
        </w:rPr>
        <w:tab/>
      </w:r>
      <w:r>
        <w:rPr>
          <w:noProof/>
          <w:lang w:eastAsia="ko-KR"/>
        </w:rPr>
        <w:t>MCVideo service configuration MO parameters</w:t>
      </w:r>
      <w:r>
        <w:rPr>
          <w:noProof/>
        </w:rPr>
        <w:tab/>
      </w:r>
      <w:r>
        <w:rPr>
          <w:noProof/>
        </w:rPr>
        <w:fldChar w:fldCharType="begin"/>
      </w:r>
      <w:r>
        <w:rPr>
          <w:noProof/>
        </w:rPr>
        <w:instrText xml:space="preserve"> PAGEREF _Toc176345046 \h </w:instrText>
      </w:r>
      <w:r>
        <w:rPr>
          <w:noProof/>
        </w:rPr>
      </w:r>
      <w:r>
        <w:rPr>
          <w:noProof/>
        </w:rPr>
        <w:fldChar w:fldCharType="separate"/>
      </w:r>
      <w:r>
        <w:rPr>
          <w:noProof/>
        </w:rPr>
        <w:t>229</w:t>
      </w:r>
      <w:r>
        <w:rPr>
          <w:noProof/>
        </w:rPr>
        <w:fldChar w:fldCharType="end"/>
      </w:r>
    </w:p>
    <w:p w14:paraId="27CE97CB" w14:textId="6F32033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_Toc176345047 \h </w:instrText>
      </w:r>
      <w:r>
        <w:rPr>
          <w:noProof/>
        </w:rPr>
      </w:r>
      <w:r>
        <w:rPr>
          <w:noProof/>
        </w:rPr>
        <w:fldChar w:fldCharType="separate"/>
      </w:r>
      <w:r>
        <w:rPr>
          <w:noProof/>
        </w:rPr>
        <w:t>229</w:t>
      </w:r>
      <w:r>
        <w:rPr>
          <w:noProof/>
        </w:rPr>
        <w:fldChar w:fldCharType="end"/>
      </w:r>
    </w:p>
    <w:p w14:paraId="3BA204B6" w14:textId="44C354D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_Toc176345048 \h </w:instrText>
      </w:r>
      <w:r>
        <w:rPr>
          <w:noProof/>
        </w:rPr>
      </w:r>
      <w:r>
        <w:rPr>
          <w:noProof/>
        </w:rPr>
        <w:fldChar w:fldCharType="separate"/>
      </w:r>
      <w:r>
        <w:rPr>
          <w:noProof/>
        </w:rPr>
        <w:t>229</w:t>
      </w:r>
      <w:r>
        <w:rPr>
          <w:noProof/>
        </w:rPr>
        <w:fldChar w:fldCharType="end"/>
      </w:r>
    </w:p>
    <w:p w14:paraId="519B9C46" w14:textId="1F31BB9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_Toc176345049 \h </w:instrText>
      </w:r>
      <w:r>
        <w:rPr>
          <w:noProof/>
        </w:rPr>
      </w:r>
      <w:r>
        <w:rPr>
          <w:noProof/>
        </w:rPr>
        <w:fldChar w:fldCharType="separate"/>
      </w:r>
      <w:r>
        <w:rPr>
          <w:noProof/>
        </w:rPr>
        <w:t>229</w:t>
      </w:r>
      <w:r>
        <w:rPr>
          <w:noProof/>
        </w:rPr>
        <w:fldChar w:fldCharType="end"/>
      </w:r>
    </w:p>
    <w:p w14:paraId="59C70152" w14:textId="3D33BFA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_Toc176345050 \h </w:instrText>
      </w:r>
      <w:r>
        <w:rPr>
          <w:noProof/>
        </w:rPr>
      </w:r>
      <w:r>
        <w:rPr>
          <w:noProof/>
        </w:rPr>
        <w:fldChar w:fldCharType="separate"/>
      </w:r>
      <w:r>
        <w:rPr>
          <w:noProof/>
        </w:rPr>
        <w:t>230</w:t>
      </w:r>
      <w:r>
        <w:rPr>
          <w:noProof/>
        </w:rPr>
        <w:fldChar w:fldCharType="end"/>
      </w:r>
    </w:p>
    <w:p w14:paraId="428A831A" w14:textId="59D7FEBF"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_Toc176345051 \h </w:instrText>
      </w:r>
      <w:r>
        <w:rPr>
          <w:noProof/>
        </w:rPr>
      </w:r>
      <w:r>
        <w:rPr>
          <w:noProof/>
        </w:rPr>
        <w:fldChar w:fldCharType="separate"/>
      </w:r>
      <w:r>
        <w:rPr>
          <w:noProof/>
        </w:rPr>
        <w:t>230</w:t>
      </w:r>
      <w:r>
        <w:rPr>
          <w:noProof/>
        </w:rPr>
        <w:fldChar w:fldCharType="end"/>
      </w:r>
    </w:p>
    <w:p w14:paraId="56D44DE4" w14:textId="1DC8AF9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/Common/BroadcastMCVideoGroupCall</w:t>
      </w:r>
      <w:r>
        <w:rPr>
          <w:noProof/>
        </w:rPr>
        <w:tab/>
      </w:r>
      <w:r>
        <w:rPr>
          <w:noProof/>
        </w:rPr>
        <w:fldChar w:fldCharType="begin"/>
      </w:r>
      <w:r>
        <w:rPr>
          <w:noProof/>
        </w:rPr>
        <w:instrText xml:space="preserve"> PAGEREF _Toc176345052 \h </w:instrText>
      </w:r>
      <w:r>
        <w:rPr>
          <w:noProof/>
        </w:rPr>
      </w:r>
      <w:r>
        <w:rPr>
          <w:noProof/>
        </w:rPr>
        <w:fldChar w:fldCharType="separate"/>
      </w:r>
      <w:r>
        <w:rPr>
          <w:noProof/>
        </w:rPr>
        <w:t>230</w:t>
      </w:r>
      <w:r>
        <w:rPr>
          <w:noProof/>
        </w:rPr>
        <w:fldChar w:fldCharType="end"/>
      </w:r>
    </w:p>
    <w:p w14:paraId="29BD0EAD" w14:textId="78C08F4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/Common/BroadcastMCVideoGroupCall/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_Toc176345053 \h </w:instrText>
      </w:r>
      <w:r>
        <w:rPr>
          <w:noProof/>
        </w:rPr>
      </w:r>
      <w:r>
        <w:rPr>
          <w:noProof/>
        </w:rPr>
        <w:fldChar w:fldCharType="separate"/>
      </w:r>
      <w:r>
        <w:rPr>
          <w:noProof/>
        </w:rPr>
        <w:t>230</w:t>
      </w:r>
      <w:r>
        <w:rPr>
          <w:noProof/>
        </w:rPr>
        <w:fldChar w:fldCharType="end"/>
      </w:r>
    </w:p>
    <w:p w14:paraId="54E8DD6F" w14:textId="72F887B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/Common/BroadcastMCVideoGroupCall/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_Toc176345054 \h </w:instrText>
      </w:r>
      <w:r>
        <w:rPr>
          <w:noProof/>
        </w:rPr>
      </w:r>
      <w:r>
        <w:rPr>
          <w:noProof/>
        </w:rPr>
        <w:fldChar w:fldCharType="separate"/>
      </w:r>
      <w:r>
        <w:rPr>
          <w:noProof/>
        </w:rPr>
        <w:t>231</w:t>
      </w:r>
      <w:r>
        <w:rPr>
          <w:noProof/>
        </w:rPr>
        <w:fldChar w:fldCharType="end"/>
      </w:r>
    </w:p>
    <w:p w14:paraId="0483DC52" w14:textId="7D9D9B22"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/Common/MinLengthAliasID</w:t>
      </w:r>
      <w:r>
        <w:rPr>
          <w:noProof/>
        </w:rPr>
        <w:tab/>
      </w:r>
      <w:r>
        <w:rPr>
          <w:noProof/>
        </w:rPr>
        <w:fldChar w:fldCharType="begin"/>
      </w:r>
      <w:r>
        <w:rPr>
          <w:noProof/>
        </w:rPr>
        <w:instrText xml:space="preserve"> PAGEREF _Toc176345055 \h </w:instrText>
      </w:r>
      <w:r>
        <w:rPr>
          <w:noProof/>
        </w:rPr>
      </w:r>
      <w:r>
        <w:rPr>
          <w:noProof/>
        </w:rPr>
        <w:fldChar w:fldCharType="separate"/>
      </w:r>
      <w:r>
        <w:rPr>
          <w:noProof/>
        </w:rPr>
        <w:t>231</w:t>
      </w:r>
      <w:r>
        <w:rPr>
          <w:noProof/>
        </w:rPr>
        <w:fldChar w:fldCharType="end"/>
      </w:r>
    </w:p>
    <w:p w14:paraId="51A7E5F8" w14:textId="4B66DBA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_Toc176345056 \h </w:instrText>
      </w:r>
      <w:r>
        <w:rPr>
          <w:noProof/>
        </w:rPr>
      </w:r>
      <w:r>
        <w:rPr>
          <w:noProof/>
        </w:rPr>
        <w:fldChar w:fldCharType="separate"/>
      </w:r>
      <w:r>
        <w:rPr>
          <w:noProof/>
        </w:rPr>
        <w:t>231</w:t>
      </w:r>
      <w:r>
        <w:rPr>
          <w:noProof/>
        </w:rPr>
        <w:fldChar w:fldCharType="end"/>
      </w:r>
    </w:p>
    <w:p w14:paraId="312E2D11" w14:textId="67265B3B"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_Toc176345057 \h </w:instrText>
      </w:r>
      <w:r>
        <w:rPr>
          <w:noProof/>
        </w:rPr>
      </w:r>
      <w:r>
        <w:rPr>
          <w:noProof/>
        </w:rPr>
        <w:fldChar w:fldCharType="separate"/>
      </w:r>
      <w:r>
        <w:rPr>
          <w:noProof/>
        </w:rPr>
        <w:t>231</w:t>
      </w:r>
      <w:r>
        <w:rPr>
          <w:noProof/>
        </w:rPr>
        <w:fldChar w:fldCharType="end"/>
      </w:r>
    </w:p>
    <w:p w14:paraId="5383B413" w14:textId="5F8DB095"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DefaultPPPP/MCVideoPrivateCallSignalling</w:t>
      </w:r>
      <w:r>
        <w:rPr>
          <w:noProof/>
        </w:rPr>
        <w:tab/>
      </w:r>
      <w:r>
        <w:rPr>
          <w:noProof/>
        </w:rPr>
        <w:fldChar w:fldCharType="begin"/>
      </w:r>
      <w:r>
        <w:rPr>
          <w:noProof/>
        </w:rPr>
        <w:instrText xml:space="preserve"> PAGEREF _Toc176345058 \h </w:instrText>
      </w:r>
      <w:r>
        <w:rPr>
          <w:noProof/>
        </w:rPr>
      </w:r>
      <w:r>
        <w:rPr>
          <w:noProof/>
        </w:rPr>
        <w:fldChar w:fldCharType="separate"/>
      </w:r>
      <w:r>
        <w:rPr>
          <w:noProof/>
        </w:rPr>
        <w:t>232</w:t>
      </w:r>
      <w:r>
        <w:rPr>
          <w:noProof/>
        </w:rPr>
        <w:fldChar w:fldCharType="end"/>
      </w:r>
    </w:p>
    <w:p w14:paraId="7EA02101" w14:textId="2D4B3139"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DefaultPPPP/MCVideoPrivateCallMedia</w:t>
      </w:r>
      <w:r>
        <w:rPr>
          <w:noProof/>
        </w:rPr>
        <w:tab/>
      </w:r>
      <w:r>
        <w:rPr>
          <w:noProof/>
        </w:rPr>
        <w:fldChar w:fldCharType="begin"/>
      </w:r>
      <w:r>
        <w:rPr>
          <w:noProof/>
        </w:rPr>
        <w:instrText xml:space="preserve"> PAGEREF _Toc176345059 \h </w:instrText>
      </w:r>
      <w:r>
        <w:rPr>
          <w:noProof/>
        </w:rPr>
      </w:r>
      <w:r>
        <w:rPr>
          <w:noProof/>
        </w:rPr>
        <w:fldChar w:fldCharType="separate"/>
      </w:r>
      <w:r>
        <w:rPr>
          <w:noProof/>
        </w:rPr>
        <w:t>232</w:t>
      </w:r>
      <w:r>
        <w:rPr>
          <w:noProof/>
        </w:rPr>
        <w:fldChar w:fldCharType="end"/>
      </w:r>
    </w:p>
    <w:p w14:paraId="601F16FA" w14:textId="56A101DE"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 MCVideo</w:t>
      </w:r>
      <w:r w:rsidRPr="001E2D9F">
        <w:rPr>
          <w:rFonts w:eastAsia="SimSun"/>
          <w:noProof/>
          <w:lang w:eastAsia="zh-CN"/>
        </w:rPr>
        <w:t>Emergency</w:t>
      </w:r>
      <w:r>
        <w:rPr>
          <w:noProof/>
          <w:lang w:eastAsia="ko-KR"/>
        </w:rPr>
        <w:t>PrivateCallS</w:t>
      </w:r>
      <w:r w:rsidRPr="001E2D9F">
        <w:rPr>
          <w:rFonts w:eastAsia="SimSun"/>
          <w:noProof/>
          <w:lang w:eastAsia="zh-CN"/>
        </w:rPr>
        <w:t>ignalling</w:t>
      </w:r>
      <w:r>
        <w:rPr>
          <w:noProof/>
        </w:rPr>
        <w:tab/>
      </w:r>
      <w:r>
        <w:rPr>
          <w:noProof/>
        </w:rPr>
        <w:fldChar w:fldCharType="begin"/>
      </w:r>
      <w:r>
        <w:rPr>
          <w:noProof/>
        </w:rPr>
        <w:instrText xml:space="preserve"> PAGEREF _Toc176345060 \h </w:instrText>
      </w:r>
      <w:r>
        <w:rPr>
          <w:noProof/>
        </w:rPr>
      </w:r>
      <w:r>
        <w:rPr>
          <w:noProof/>
        </w:rPr>
        <w:fldChar w:fldCharType="separate"/>
      </w:r>
      <w:r>
        <w:rPr>
          <w:noProof/>
        </w:rPr>
        <w:t>232</w:t>
      </w:r>
      <w:r>
        <w:rPr>
          <w:noProof/>
        </w:rPr>
        <w:fldChar w:fldCharType="end"/>
      </w:r>
    </w:p>
    <w:p w14:paraId="23C15927" w14:textId="6F98385D"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14.2.1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w:t>
      </w:r>
      <w:r w:rsidRPr="001E2D9F">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_Toc176345061 \h </w:instrText>
      </w:r>
      <w:r>
        <w:rPr>
          <w:noProof/>
        </w:rPr>
      </w:r>
      <w:r>
        <w:rPr>
          <w:noProof/>
        </w:rPr>
        <w:fldChar w:fldCharType="separate"/>
      </w:r>
      <w:r>
        <w:rPr>
          <w:noProof/>
        </w:rPr>
        <w:t>232</w:t>
      </w:r>
      <w:r>
        <w:rPr>
          <w:noProof/>
        </w:rPr>
        <w:fldChar w:fldCharType="end"/>
      </w:r>
    </w:p>
    <w:p w14:paraId="4B85E8F6" w14:textId="7AC162F3"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lang w:eastAsia="ko-KR"/>
        </w:rPr>
        <w:t>14.2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_Toc176345062 \h </w:instrText>
      </w:r>
      <w:r>
        <w:rPr>
          <w:noProof/>
        </w:rPr>
      </w:r>
      <w:r>
        <w:rPr>
          <w:noProof/>
        </w:rPr>
        <w:fldChar w:fldCharType="separate"/>
      </w:r>
      <w:r>
        <w:rPr>
          <w:noProof/>
        </w:rPr>
        <w:t>233</w:t>
      </w:r>
      <w:r>
        <w:rPr>
          <w:noProof/>
        </w:rPr>
        <w:fldChar w:fldCharType="end"/>
      </w:r>
    </w:p>
    <w:p w14:paraId="6B46FD41" w14:textId="6C1A2917"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/OffNetwork/PrivateCall/MaxDuration</w:t>
      </w:r>
      <w:r>
        <w:rPr>
          <w:noProof/>
        </w:rPr>
        <w:tab/>
      </w:r>
      <w:r>
        <w:rPr>
          <w:noProof/>
        </w:rPr>
        <w:fldChar w:fldCharType="begin"/>
      </w:r>
      <w:r>
        <w:rPr>
          <w:noProof/>
        </w:rPr>
        <w:instrText xml:space="preserve"> PAGEREF _Toc176345063 \h </w:instrText>
      </w:r>
      <w:r>
        <w:rPr>
          <w:noProof/>
        </w:rPr>
      </w:r>
      <w:r>
        <w:rPr>
          <w:noProof/>
        </w:rPr>
        <w:fldChar w:fldCharType="separate"/>
      </w:r>
      <w:r>
        <w:rPr>
          <w:noProof/>
        </w:rPr>
        <w:t>233</w:t>
      </w:r>
      <w:r>
        <w:rPr>
          <w:noProof/>
        </w:rPr>
        <w:fldChar w:fldCharType="end"/>
      </w:r>
    </w:p>
    <w:p w14:paraId="1D6EA94A" w14:textId="40287DE4" w:rsidR="00526BC8" w:rsidRDefault="00526BC8">
      <w:pPr>
        <w:pStyle w:val="TOC3"/>
        <w:rPr>
          <w:rFonts w:asciiTheme="minorHAnsi" w:eastAsiaTheme="minorEastAsia" w:hAnsiTheme="minorHAnsi" w:cstheme="minorBidi"/>
          <w:noProof/>
          <w:kern w:val="2"/>
          <w:sz w:val="22"/>
          <w:szCs w:val="22"/>
          <w:lang w:val="en-US"/>
          <w14:ligatures w14:val="standardContextual"/>
        </w:rPr>
      </w:pPr>
      <w:r>
        <w:rPr>
          <w:noProof/>
        </w:rPr>
        <w:t>14.2.18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_Toc176345064 \h </w:instrText>
      </w:r>
      <w:r>
        <w:rPr>
          <w:noProof/>
        </w:rPr>
      </w:r>
      <w:r>
        <w:rPr>
          <w:noProof/>
        </w:rPr>
        <w:fldChar w:fldCharType="separate"/>
      </w:r>
      <w:r>
        <w:rPr>
          <w:noProof/>
        </w:rPr>
        <w:t>233</w:t>
      </w:r>
      <w:r>
        <w:rPr>
          <w:noProof/>
        </w:rPr>
        <w:fldChar w:fldCharType="end"/>
      </w:r>
    </w:p>
    <w:p w14:paraId="39614D55" w14:textId="5914547C"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 xml:space="preserve">Annex A (informative): </w:t>
      </w:r>
      <w:r>
        <w:rPr>
          <w:noProof/>
          <w:lang w:eastAsia="ko-KR"/>
        </w:rPr>
        <w:t>MCPTT UE configuration MO</w:t>
      </w:r>
      <w:r>
        <w:rPr>
          <w:noProof/>
        </w:rPr>
        <w:t xml:space="preserve"> DDF</w:t>
      </w:r>
      <w:r>
        <w:rPr>
          <w:noProof/>
        </w:rPr>
        <w:tab/>
      </w:r>
      <w:r>
        <w:rPr>
          <w:noProof/>
        </w:rPr>
        <w:fldChar w:fldCharType="begin"/>
      </w:r>
      <w:r>
        <w:rPr>
          <w:noProof/>
        </w:rPr>
        <w:instrText xml:space="preserve"> PAGEREF _Toc176345065 \h </w:instrText>
      </w:r>
      <w:r>
        <w:rPr>
          <w:noProof/>
        </w:rPr>
      </w:r>
      <w:r>
        <w:rPr>
          <w:noProof/>
        </w:rPr>
        <w:fldChar w:fldCharType="separate"/>
      </w:r>
      <w:r>
        <w:rPr>
          <w:noProof/>
        </w:rPr>
        <w:t>234</w:t>
      </w:r>
      <w:r>
        <w:rPr>
          <w:noProof/>
        </w:rPr>
        <w:fldChar w:fldCharType="end"/>
      </w:r>
    </w:p>
    <w:p w14:paraId="64E07A5D" w14:textId="14DC7FD2"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B</w:t>
      </w:r>
      <w:r>
        <w:rPr>
          <w:noProof/>
        </w:rPr>
        <w:t xml:space="preserve"> (informative): M</w:t>
      </w:r>
      <w:r>
        <w:rPr>
          <w:noProof/>
          <w:lang w:eastAsia="ko-KR"/>
        </w:rPr>
        <w:t>CPTT user profile MO</w:t>
      </w:r>
      <w:r>
        <w:rPr>
          <w:noProof/>
        </w:rPr>
        <w:t xml:space="preserve"> DDF</w:t>
      </w:r>
      <w:r>
        <w:rPr>
          <w:noProof/>
        </w:rPr>
        <w:tab/>
      </w:r>
      <w:r>
        <w:rPr>
          <w:noProof/>
        </w:rPr>
        <w:fldChar w:fldCharType="begin"/>
      </w:r>
      <w:r>
        <w:rPr>
          <w:noProof/>
        </w:rPr>
        <w:instrText xml:space="preserve"> PAGEREF _Toc176345066 \h </w:instrText>
      </w:r>
      <w:r>
        <w:rPr>
          <w:noProof/>
        </w:rPr>
      </w:r>
      <w:r>
        <w:rPr>
          <w:noProof/>
        </w:rPr>
        <w:fldChar w:fldCharType="separate"/>
      </w:r>
      <w:r>
        <w:rPr>
          <w:noProof/>
        </w:rPr>
        <w:t>235</w:t>
      </w:r>
      <w:r>
        <w:rPr>
          <w:noProof/>
        </w:rPr>
        <w:fldChar w:fldCharType="end"/>
      </w:r>
    </w:p>
    <w:p w14:paraId="12C31C60" w14:textId="139C3131"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C</w:t>
      </w:r>
      <w:r>
        <w:rPr>
          <w:noProof/>
        </w:rPr>
        <w:t xml:space="preserve"> (informative): M</w:t>
      </w:r>
      <w:r>
        <w:rPr>
          <w:noProof/>
          <w:lang w:eastAsia="ko-KR"/>
        </w:rPr>
        <w:t>CPTT group configuration MO</w:t>
      </w:r>
      <w:r>
        <w:rPr>
          <w:noProof/>
        </w:rPr>
        <w:t xml:space="preserve"> DDF</w:t>
      </w:r>
      <w:r>
        <w:rPr>
          <w:noProof/>
        </w:rPr>
        <w:tab/>
      </w:r>
      <w:r>
        <w:rPr>
          <w:noProof/>
        </w:rPr>
        <w:fldChar w:fldCharType="begin"/>
      </w:r>
      <w:r>
        <w:rPr>
          <w:noProof/>
        </w:rPr>
        <w:instrText xml:space="preserve"> PAGEREF _Toc176345067 \h </w:instrText>
      </w:r>
      <w:r>
        <w:rPr>
          <w:noProof/>
        </w:rPr>
      </w:r>
      <w:r>
        <w:rPr>
          <w:noProof/>
        </w:rPr>
        <w:fldChar w:fldCharType="separate"/>
      </w:r>
      <w:r>
        <w:rPr>
          <w:noProof/>
        </w:rPr>
        <w:t>236</w:t>
      </w:r>
      <w:r>
        <w:rPr>
          <w:noProof/>
        </w:rPr>
        <w:fldChar w:fldCharType="end"/>
      </w:r>
    </w:p>
    <w:p w14:paraId="62245980" w14:textId="10B424B0"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D</w:t>
      </w:r>
      <w:r>
        <w:rPr>
          <w:noProof/>
        </w:rPr>
        <w:t xml:space="preserve"> (informative): M</w:t>
      </w:r>
      <w:r>
        <w:rPr>
          <w:noProof/>
          <w:lang w:eastAsia="ko-KR"/>
        </w:rPr>
        <w:t>CPTT service configuration M</w:t>
      </w:r>
      <w:r>
        <w:rPr>
          <w:noProof/>
        </w:rPr>
        <w:t>O DDF</w:t>
      </w:r>
      <w:r>
        <w:rPr>
          <w:noProof/>
        </w:rPr>
        <w:tab/>
      </w:r>
      <w:r>
        <w:rPr>
          <w:noProof/>
        </w:rPr>
        <w:fldChar w:fldCharType="begin"/>
      </w:r>
      <w:r>
        <w:rPr>
          <w:noProof/>
        </w:rPr>
        <w:instrText xml:space="preserve"> PAGEREF _Toc176345068 \h </w:instrText>
      </w:r>
      <w:r>
        <w:rPr>
          <w:noProof/>
        </w:rPr>
      </w:r>
      <w:r>
        <w:rPr>
          <w:noProof/>
        </w:rPr>
        <w:fldChar w:fldCharType="separate"/>
      </w:r>
      <w:r>
        <w:rPr>
          <w:noProof/>
        </w:rPr>
        <w:t>237</w:t>
      </w:r>
      <w:r>
        <w:rPr>
          <w:noProof/>
        </w:rPr>
        <w:fldChar w:fldCharType="end"/>
      </w:r>
    </w:p>
    <w:p w14:paraId="278A8068" w14:textId="67777561"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 xml:space="preserve">Annex </w:t>
      </w:r>
      <w:r>
        <w:rPr>
          <w:noProof/>
          <w:lang w:eastAsia="ko-KR"/>
        </w:rPr>
        <w:t>E</w:t>
      </w:r>
      <w:r>
        <w:rPr>
          <w:noProof/>
        </w:rPr>
        <w:t xml:space="preserve"> (informative): M</w:t>
      </w:r>
      <w:r>
        <w:rPr>
          <w:noProof/>
          <w:lang w:eastAsia="ko-KR"/>
        </w:rPr>
        <w:t>CPTT UE initial configuration MO</w:t>
      </w:r>
      <w:r>
        <w:rPr>
          <w:noProof/>
        </w:rPr>
        <w:t xml:space="preserve"> DDF</w:t>
      </w:r>
      <w:r>
        <w:rPr>
          <w:noProof/>
        </w:rPr>
        <w:tab/>
      </w:r>
      <w:r>
        <w:rPr>
          <w:noProof/>
        </w:rPr>
        <w:fldChar w:fldCharType="begin"/>
      </w:r>
      <w:r>
        <w:rPr>
          <w:noProof/>
        </w:rPr>
        <w:instrText xml:space="preserve"> PAGEREF _Toc176345069 \h </w:instrText>
      </w:r>
      <w:r>
        <w:rPr>
          <w:noProof/>
        </w:rPr>
      </w:r>
      <w:r>
        <w:rPr>
          <w:noProof/>
        </w:rPr>
        <w:fldChar w:fldCharType="separate"/>
      </w:r>
      <w:r>
        <w:rPr>
          <w:noProof/>
        </w:rPr>
        <w:t>238</w:t>
      </w:r>
      <w:r>
        <w:rPr>
          <w:noProof/>
        </w:rPr>
        <w:fldChar w:fldCharType="end"/>
      </w:r>
    </w:p>
    <w:p w14:paraId="076CE7C2" w14:textId="137E74DD"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F (informative): MCVideo</w:t>
      </w:r>
      <w:r>
        <w:rPr>
          <w:noProof/>
          <w:lang w:eastAsia="ko-KR"/>
        </w:rPr>
        <w:t xml:space="preserve"> UE configuration MO</w:t>
      </w:r>
      <w:r>
        <w:rPr>
          <w:noProof/>
        </w:rPr>
        <w:t xml:space="preserve"> DDF</w:t>
      </w:r>
      <w:r>
        <w:rPr>
          <w:noProof/>
        </w:rPr>
        <w:tab/>
      </w:r>
      <w:r>
        <w:rPr>
          <w:noProof/>
        </w:rPr>
        <w:fldChar w:fldCharType="begin"/>
      </w:r>
      <w:r>
        <w:rPr>
          <w:noProof/>
        </w:rPr>
        <w:instrText xml:space="preserve"> PAGEREF _Toc176345070 \h </w:instrText>
      </w:r>
      <w:r>
        <w:rPr>
          <w:noProof/>
        </w:rPr>
      </w:r>
      <w:r>
        <w:rPr>
          <w:noProof/>
        </w:rPr>
        <w:fldChar w:fldCharType="separate"/>
      </w:r>
      <w:r>
        <w:rPr>
          <w:noProof/>
        </w:rPr>
        <w:t>239</w:t>
      </w:r>
      <w:r>
        <w:rPr>
          <w:noProof/>
        </w:rPr>
        <w:fldChar w:fldCharType="end"/>
      </w:r>
    </w:p>
    <w:p w14:paraId="7803A602" w14:textId="0E60AE6B"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G (informative): MCVideo</w:t>
      </w:r>
      <w:r>
        <w:rPr>
          <w:noProof/>
          <w:lang w:eastAsia="ko-KR"/>
        </w:rPr>
        <w:t xml:space="preserve"> user profile configuration MO</w:t>
      </w:r>
      <w:r>
        <w:rPr>
          <w:noProof/>
        </w:rPr>
        <w:t xml:space="preserve"> DDF</w:t>
      </w:r>
      <w:r>
        <w:rPr>
          <w:noProof/>
        </w:rPr>
        <w:tab/>
      </w:r>
      <w:r>
        <w:rPr>
          <w:noProof/>
        </w:rPr>
        <w:fldChar w:fldCharType="begin"/>
      </w:r>
      <w:r>
        <w:rPr>
          <w:noProof/>
        </w:rPr>
        <w:instrText xml:space="preserve"> PAGEREF _Toc176345071 \h </w:instrText>
      </w:r>
      <w:r>
        <w:rPr>
          <w:noProof/>
        </w:rPr>
      </w:r>
      <w:r>
        <w:rPr>
          <w:noProof/>
        </w:rPr>
        <w:fldChar w:fldCharType="separate"/>
      </w:r>
      <w:r>
        <w:rPr>
          <w:noProof/>
        </w:rPr>
        <w:t>240</w:t>
      </w:r>
      <w:r>
        <w:rPr>
          <w:noProof/>
        </w:rPr>
        <w:fldChar w:fldCharType="end"/>
      </w:r>
    </w:p>
    <w:p w14:paraId="3F04A532" w14:textId="5B865438"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H (informative): MCVideo</w:t>
      </w:r>
      <w:r>
        <w:rPr>
          <w:noProof/>
          <w:lang w:eastAsia="ko-KR"/>
        </w:rPr>
        <w:t xml:space="preserve"> service configuration MO</w:t>
      </w:r>
      <w:r>
        <w:rPr>
          <w:noProof/>
        </w:rPr>
        <w:t xml:space="preserve"> DDF</w:t>
      </w:r>
      <w:r>
        <w:rPr>
          <w:noProof/>
        </w:rPr>
        <w:tab/>
      </w:r>
      <w:r>
        <w:rPr>
          <w:noProof/>
        </w:rPr>
        <w:fldChar w:fldCharType="begin"/>
      </w:r>
      <w:r>
        <w:rPr>
          <w:noProof/>
        </w:rPr>
        <w:instrText xml:space="preserve"> PAGEREF _Toc176345072 \h </w:instrText>
      </w:r>
      <w:r>
        <w:rPr>
          <w:noProof/>
        </w:rPr>
      </w:r>
      <w:r>
        <w:rPr>
          <w:noProof/>
        </w:rPr>
        <w:fldChar w:fldCharType="separate"/>
      </w:r>
      <w:r>
        <w:rPr>
          <w:noProof/>
        </w:rPr>
        <w:t>241</w:t>
      </w:r>
      <w:r>
        <w:rPr>
          <w:noProof/>
        </w:rPr>
        <w:fldChar w:fldCharType="end"/>
      </w:r>
    </w:p>
    <w:p w14:paraId="30423C6B" w14:textId="7F2E5616"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I (informative): M</w:t>
      </w:r>
      <w:r>
        <w:rPr>
          <w:noProof/>
          <w:lang w:eastAsia="ko-KR"/>
        </w:rPr>
        <w:t>CData UE configuration MO</w:t>
      </w:r>
      <w:r>
        <w:rPr>
          <w:noProof/>
        </w:rPr>
        <w:t xml:space="preserve"> DDF</w:t>
      </w:r>
      <w:r>
        <w:rPr>
          <w:noProof/>
        </w:rPr>
        <w:tab/>
      </w:r>
      <w:r>
        <w:rPr>
          <w:noProof/>
        </w:rPr>
        <w:fldChar w:fldCharType="begin"/>
      </w:r>
      <w:r>
        <w:rPr>
          <w:noProof/>
        </w:rPr>
        <w:instrText xml:space="preserve"> PAGEREF _Toc176345073 \h </w:instrText>
      </w:r>
      <w:r>
        <w:rPr>
          <w:noProof/>
        </w:rPr>
      </w:r>
      <w:r>
        <w:rPr>
          <w:noProof/>
        </w:rPr>
        <w:fldChar w:fldCharType="separate"/>
      </w:r>
      <w:r>
        <w:rPr>
          <w:noProof/>
        </w:rPr>
        <w:t>242</w:t>
      </w:r>
      <w:r>
        <w:rPr>
          <w:noProof/>
        </w:rPr>
        <w:fldChar w:fldCharType="end"/>
      </w:r>
    </w:p>
    <w:p w14:paraId="781492C2" w14:textId="3795B770"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J (informative): M</w:t>
      </w:r>
      <w:r>
        <w:rPr>
          <w:noProof/>
          <w:lang w:eastAsia="ko-KR"/>
        </w:rPr>
        <w:t>CData user profile configuration MO</w:t>
      </w:r>
      <w:r>
        <w:rPr>
          <w:noProof/>
        </w:rPr>
        <w:t xml:space="preserve"> DDF</w:t>
      </w:r>
      <w:r>
        <w:rPr>
          <w:noProof/>
        </w:rPr>
        <w:tab/>
      </w:r>
      <w:r>
        <w:rPr>
          <w:noProof/>
        </w:rPr>
        <w:fldChar w:fldCharType="begin"/>
      </w:r>
      <w:r>
        <w:rPr>
          <w:noProof/>
        </w:rPr>
        <w:instrText xml:space="preserve"> PAGEREF _Toc176345074 \h </w:instrText>
      </w:r>
      <w:r>
        <w:rPr>
          <w:noProof/>
        </w:rPr>
      </w:r>
      <w:r>
        <w:rPr>
          <w:noProof/>
        </w:rPr>
        <w:fldChar w:fldCharType="separate"/>
      </w:r>
      <w:r>
        <w:rPr>
          <w:noProof/>
        </w:rPr>
        <w:t>243</w:t>
      </w:r>
      <w:r>
        <w:rPr>
          <w:noProof/>
        </w:rPr>
        <w:fldChar w:fldCharType="end"/>
      </w:r>
    </w:p>
    <w:p w14:paraId="484F1E07" w14:textId="6A40AF06"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K (informative): M</w:t>
      </w:r>
      <w:r>
        <w:rPr>
          <w:noProof/>
          <w:lang w:eastAsia="ko-KR"/>
        </w:rPr>
        <w:t>CData service configuration MO</w:t>
      </w:r>
      <w:r>
        <w:rPr>
          <w:noProof/>
        </w:rPr>
        <w:t xml:space="preserve"> DDF</w:t>
      </w:r>
      <w:r>
        <w:rPr>
          <w:noProof/>
        </w:rPr>
        <w:tab/>
      </w:r>
      <w:r>
        <w:rPr>
          <w:noProof/>
        </w:rPr>
        <w:fldChar w:fldCharType="begin"/>
      </w:r>
      <w:r>
        <w:rPr>
          <w:noProof/>
        </w:rPr>
        <w:instrText xml:space="preserve"> PAGEREF _Toc176345075 \h </w:instrText>
      </w:r>
      <w:r>
        <w:rPr>
          <w:noProof/>
        </w:rPr>
      </w:r>
      <w:r>
        <w:rPr>
          <w:noProof/>
        </w:rPr>
        <w:fldChar w:fldCharType="separate"/>
      </w:r>
      <w:r>
        <w:rPr>
          <w:noProof/>
        </w:rPr>
        <w:t>244</w:t>
      </w:r>
      <w:r>
        <w:rPr>
          <w:noProof/>
        </w:rPr>
        <w:fldChar w:fldCharType="end"/>
      </w:r>
    </w:p>
    <w:p w14:paraId="1E3FCEA2" w14:textId="6009808A" w:rsidR="00526BC8" w:rsidRDefault="00526BC8">
      <w:pPr>
        <w:pStyle w:val="TOC8"/>
        <w:rPr>
          <w:rFonts w:asciiTheme="minorHAnsi" w:eastAsiaTheme="minorEastAsia" w:hAnsiTheme="minorHAnsi" w:cstheme="minorBidi"/>
          <w:b w:val="0"/>
          <w:noProof/>
          <w:kern w:val="2"/>
          <w:szCs w:val="22"/>
          <w:lang w:val="en-US"/>
          <w14:ligatures w14:val="standardContextual"/>
        </w:rPr>
      </w:pPr>
      <w:r>
        <w:rPr>
          <w:noProof/>
        </w:rPr>
        <w:t>Annex L (informative): Change history</w:t>
      </w:r>
      <w:r>
        <w:rPr>
          <w:noProof/>
        </w:rPr>
        <w:tab/>
      </w:r>
      <w:r>
        <w:rPr>
          <w:noProof/>
        </w:rPr>
        <w:fldChar w:fldCharType="begin"/>
      </w:r>
      <w:r>
        <w:rPr>
          <w:noProof/>
        </w:rPr>
        <w:instrText xml:space="preserve"> PAGEREF _Toc176345076 \h </w:instrText>
      </w:r>
      <w:r>
        <w:rPr>
          <w:noProof/>
        </w:rPr>
      </w:r>
      <w:r>
        <w:rPr>
          <w:noProof/>
        </w:rPr>
        <w:fldChar w:fldCharType="separate"/>
      </w:r>
      <w:r>
        <w:rPr>
          <w:noProof/>
        </w:rPr>
        <w:t>245</w:t>
      </w:r>
      <w:r>
        <w:rPr>
          <w:noProof/>
        </w:rPr>
        <w:fldChar w:fldCharType="end"/>
      </w:r>
    </w:p>
    <w:p w14:paraId="6A308251" w14:textId="77777777" w:rsidR="00080512" w:rsidRPr="005050F0" w:rsidRDefault="00950622">
      <w:pPr>
        <w:rPr>
          <w:noProof/>
        </w:rPr>
      </w:pPr>
      <w:r w:rsidRPr="005050F0">
        <w:rPr>
          <w:noProof/>
          <w:sz w:val="22"/>
        </w:rPr>
        <w:fldChar w:fldCharType="end"/>
      </w:r>
    </w:p>
    <w:p w14:paraId="62044713" w14:textId="77777777" w:rsidR="00080512" w:rsidRPr="005050F0" w:rsidRDefault="00080512">
      <w:pPr>
        <w:pStyle w:val="Heading1"/>
        <w:rPr>
          <w:noProof/>
        </w:rPr>
      </w:pPr>
      <w:r w:rsidRPr="005050F0">
        <w:rPr>
          <w:noProof/>
        </w:rPr>
        <w:br w:type="page"/>
      </w:r>
      <w:bookmarkStart w:id="3" w:name="_Toc4577362"/>
      <w:bookmarkStart w:id="4" w:name="_Toc27503957"/>
      <w:bookmarkStart w:id="5" w:name="_Toc27504745"/>
      <w:bookmarkStart w:id="6" w:name="_Toc27505529"/>
      <w:bookmarkStart w:id="7" w:name="_Toc27506313"/>
      <w:bookmarkStart w:id="8" w:name="_Toc176344224"/>
      <w:r w:rsidRPr="005050F0">
        <w:rPr>
          <w:noProof/>
        </w:rPr>
        <w:lastRenderedPageBreak/>
        <w:t>Foreword</w:t>
      </w:r>
      <w:bookmarkEnd w:id="3"/>
      <w:bookmarkEnd w:id="4"/>
      <w:bookmarkEnd w:id="5"/>
      <w:bookmarkEnd w:id="6"/>
      <w:bookmarkEnd w:id="7"/>
      <w:bookmarkEnd w:id="8"/>
    </w:p>
    <w:p w14:paraId="59278216" w14:textId="77777777" w:rsidR="00080512" w:rsidRPr="005050F0" w:rsidRDefault="00080512">
      <w:pPr>
        <w:rPr>
          <w:noProof/>
        </w:rPr>
      </w:pPr>
      <w:r w:rsidRPr="005050F0">
        <w:rPr>
          <w:noProof/>
        </w:rPr>
        <w:t>This Technical Specification has been produced by the 3</w:t>
      </w:r>
      <w:r w:rsidRPr="005050F0">
        <w:rPr>
          <w:noProof/>
          <w:vertAlign w:val="superscript"/>
        </w:rPr>
        <w:t>rd</w:t>
      </w:r>
      <w:r w:rsidRPr="005050F0">
        <w:rPr>
          <w:noProof/>
        </w:rPr>
        <w:t xml:space="preserve"> Generation Partnership Project (3GPP).</w:t>
      </w:r>
    </w:p>
    <w:p w14:paraId="5BB66C31" w14:textId="77777777" w:rsidR="00080512" w:rsidRPr="005050F0" w:rsidRDefault="00080512">
      <w:pPr>
        <w:rPr>
          <w:noProof/>
        </w:rPr>
      </w:pPr>
      <w:r w:rsidRPr="005050F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18AB7" w14:textId="77777777" w:rsidR="00080512" w:rsidRPr="005050F0" w:rsidRDefault="00080512">
      <w:pPr>
        <w:pStyle w:val="B1"/>
        <w:rPr>
          <w:noProof/>
        </w:rPr>
      </w:pPr>
      <w:r w:rsidRPr="005050F0">
        <w:rPr>
          <w:noProof/>
        </w:rPr>
        <w:t>Version x.y.z</w:t>
      </w:r>
    </w:p>
    <w:p w14:paraId="39134C13" w14:textId="77777777" w:rsidR="00080512" w:rsidRPr="005050F0" w:rsidRDefault="00080512">
      <w:pPr>
        <w:pStyle w:val="B1"/>
        <w:rPr>
          <w:noProof/>
        </w:rPr>
      </w:pPr>
      <w:r w:rsidRPr="005050F0">
        <w:rPr>
          <w:noProof/>
        </w:rPr>
        <w:t>where:</w:t>
      </w:r>
    </w:p>
    <w:p w14:paraId="345A3438" w14:textId="77777777" w:rsidR="00080512" w:rsidRPr="005050F0" w:rsidRDefault="00080512">
      <w:pPr>
        <w:pStyle w:val="B2"/>
        <w:rPr>
          <w:noProof/>
        </w:rPr>
      </w:pPr>
      <w:r w:rsidRPr="005050F0">
        <w:rPr>
          <w:noProof/>
        </w:rPr>
        <w:t>x</w:t>
      </w:r>
      <w:r w:rsidRPr="005050F0">
        <w:rPr>
          <w:noProof/>
        </w:rPr>
        <w:tab/>
        <w:t>the first digit:</w:t>
      </w:r>
    </w:p>
    <w:p w14:paraId="03921CDE" w14:textId="77777777" w:rsidR="00080512" w:rsidRPr="005050F0" w:rsidRDefault="00080512">
      <w:pPr>
        <w:pStyle w:val="B3"/>
        <w:rPr>
          <w:noProof/>
        </w:rPr>
      </w:pPr>
      <w:r w:rsidRPr="005050F0">
        <w:rPr>
          <w:noProof/>
        </w:rPr>
        <w:t>1</w:t>
      </w:r>
      <w:r w:rsidRPr="005050F0">
        <w:rPr>
          <w:noProof/>
        </w:rPr>
        <w:tab/>
        <w:t>presented to TSG for information;</w:t>
      </w:r>
    </w:p>
    <w:p w14:paraId="176A1FEE" w14:textId="77777777" w:rsidR="00080512" w:rsidRPr="005050F0" w:rsidRDefault="00080512">
      <w:pPr>
        <w:pStyle w:val="B3"/>
        <w:rPr>
          <w:noProof/>
        </w:rPr>
      </w:pPr>
      <w:r w:rsidRPr="005050F0">
        <w:rPr>
          <w:noProof/>
        </w:rPr>
        <w:t>2</w:t>
      </w:r>
      <w:r w:rsidRPr="005050F0">
        <w:rPr>
          <w:noProof/>
        </w:rPr>
        <w:tab/>
        <w:t>presented to TSG for approval;</w:t>
      </w:r>
    </w:p>
    <w:p w14:paraId="5D57B88A" w14:textId="77777777" w:rsidR="00080512" w:rsidRPr="005050F0" w:rsidRDefault="00080512">
      <w:pPr>
        <w:pStyle w:val="B3"/>
        <w:rPr>
          <w:noProof/>
        </w:rPr>
      </w:pPr>
      <w:r w:rsidRPr="005050F0">
        <w:rPr>
          <w:noProof/>
        </w:rPr>
        <w:t>3</w:t>
      </w:r>
      <w:r w:rsidRPr="005050F0">
        <w:rPr>
          <w:noProof/>
        </w:rPr>
        <w:tab/>
        <w:t>or greater indicates TSG approved document under change control.</w:t>
      </w:r>
    </w:p>
    <w:p w14:paraId="094F6020" w14:textId="77777777" w:rsidR="00080512" w:rsidRPr="005050F0" w:rsidRDefault="00080512">
      <w:pPr>
        <w:pStyle w:val="B2"/>
        <w:rPr>
          <w:noProof/>
        </w:rPr>
      </w:pPr>
      <w:r w:rsidRPr="005050F0">
        <w:rPr>
          <w:noProof/>
        </w:rPr>
        <w:t>y</w:t>
      </w:r>
      <w:r w:rsidRPr="005050F0">
        <w:rPr>
          <w:noProof/>
        </w:rPr>
        <w:tab/>
        <w:t>the second digit is incremented for all changes of substance, i.e. technical enhancements, corrections, updates, etc.</w:t>
      </w:r>
    </w:p>
    <w:p w14:paraId="452764DF" w14:textId="77777777" w:rsidR="00080512" w:rsidRPr="005050F0" w:rsidRDefault="00080512">
      <w:pPr>
        <w:pStyle w:val="B2"/>
        <w:rPr>
          <w:noProof/>
        </w:rPr>
      </w:pPr>
      <w:r w:rsidRPr="005050F0">
        <w:rPr>
          <w:noProof/>
        </w:rPr>
        <w:t>z</w:t>
      </w:r>
      <w:r w:rsidRPr="005050F0">
        <w:rPr>
          <w:noProof/>
        </w:rPr>
        <w:tab/>
        <w:t>the third digit is incremented when editorial only changes have been incorporated in the document.</w:t>
      </w:r>
    </w:p>
    <w:p w14:paraId="1355902A" w14:textId="77777777" w:rsidR="00080512" w:rsidRPr="005050F0" w:rsidRDefault="00080512">
      <w:pPr>
        <w:pStyle w:val="Heading1"/>
        <w:rPr>
          <w:noProof/>
        </w:rPr>
      </w:pPr>
      <w:r w:rsidRPr="005050F0">
        <w:rPr>
          <w:noProof/>
        </w:rPr>
        <w:br w:type="page"/>
      </w:r>
      <w:bookmarkStart w:id="9" w:name="_Toc4577363"/>
      <w:bookmarkStart w:id="10" w:name="_Toc27503958"/>
      <w:bookmarkStart w:id="11" w:name="_Toc27504746"/>
      <w:bookmarkStart w:id="12" w:name="_Toc27505530"/>
      <w:bookmarkStart w:id="13" w:name="_Toc27506314"/>
      <w:bookmarkStart w:id="14" w:name="_Toc176344225"/>
      <w:r w:rsidRPr="005050F0">
        <w:rPr>
          <w:noProof/>
        </w:rPr>
        <w:lastRenderedPageBreak/>
        <w:t>1</w:t>
      </w:r>
      <w:r w:rsidRPr="005050F0">
        <w:rPr>
          <w:noProof/>
        </w:rPr>
        <w:tab/>
        <w:t>Scope</w:t>
      </w:r>
      <w:bookmarkEnd w:id="9"/>
      <w:bookmarkEnd w:id="10"/>
      <w:bookmarkEnd w:id="11"/>
      <w:bookmarkEnd w:id="12"/>
      <w:bookmarkEnd w:id="13"/>
      <w:bookmarkEnd w:id="14"/>
    </w:p>
    <w:p w14:paraId="548843DE" w14:textId="77777777" w:rsidR="00B416E3" w:rsidRPr="005050F0" w:rsidRDefault="005E1C47" w:rsidP="00B416E3">
      <w:pPr>
        <w:rPr>
          <w:noProof/>
        </w:rPr>
      </w:pPr>
      <w:bookmarkStart w:id="15" w:name="_Ref511812747"/>
      <w:r w:rsidRPr="005050F0">
        <w:rPr>
          <w:noProof/>
          <w:lang w:eastAsia="ko-KR"/>
        </w:rPr>
        <w:t>The</w:t>
      </w:r>
      <w:r w:rsidRPr="005050F0">
        <w:rPr>
          <w:noProof/>
        </w:rPr>
        <w:t xml:space="preserve"> </w:t>
      </w:r>
      <w:r w:rsidRPr="005050F0">
        <w:rPr>
          <w:noProof/>
          <w:lang w:eastAsia="ko-KR"/>
        </w:rPr>
        <w:t xml:space="preserve">present </w:t>
      </w:r>
      <w:r w:rsidRPr="005050F0">
        <w:rPr>
          <w:noProof/>
        </w:rPr>
        <w:t xml:space="preserve">document defines a </w:t>
      </w:r>
      <w:r w:rsidRPr="005050F0">
        <w:rPr>
          <w:noProof/>
          <w:lang w:eastAsia="ko-KR"/>
        </w:rPr>
        <w:t xml:space="preserve">number of </w:t>
      </w:r>
      <w:r w:rsidRPr="005050F0">
        <w:rPr>
          <w:noProof/>
        </w:rPr>
        <w:t xml:space="preserve">Mission Critical </w:t>
      </w:r>
      <w:r w:rsidR="00B75EF0" w:rsidRPr="005050F0">
        <w:rPr>
          <w:noProof/>
          <w:lang w:eastAsia="ko-KR"/>
        </w:rPr>
        <w:t>Services</w:t>
      </w:r>
      <w:r w:rsidRPr="005050F0">
        <w:rPr>
          <w:noProof/>
        </w:rPr>
        <w:t xml:space="preserve"> (</w:t>
      </w:r>
      <w:r w:rsidR="00B75EF0" w:rsidRPr="005050F0">
        <w:rPr>
          <w:noProof/>
          <w:lang w:eastAsia="ko-KR"/>
        </w:rPr>
        <w:t>MCSs</w:t>
      </w:r>
      <w:r w:rsidRPr="005050F0">
        <w:rPr>
          <w:noProof/>
        </w:rPr>
        <w:t>) Management Object</w:t>
      </w:r>
      <w:r w:rsidRPr="005050F0">
        <w:rPr>
          <w:noProof/>
          <w:lang w:eastAsia="ko-KR"/>
        </w:rPr>
        <w:t>s</w:t>
      </w:r>
      <w:r w:rsidRPr="005050F0">
        <w:rPr>
          <w:noProof/>
        </w:rPr>
        <w:t xml:space="preserve"> (MO)</w:t>
      </w:r>
      <w:r w:rsidRPr="005050F0">
        <w:rPr>
          <w:noProof/>
          <w:lang w:eastAsia="ko-KR"/>
        </w:rPr>
        <w:t xml:space="preserve"> </w:t>
      </w:r>
      <w:r w:rsidRPr="005050F0">
        <w:rPr>
          <w:noProof/>
        </w:rPr>
        <w:t xml:space="preserve">that are configured for the UE for the operation of </w:t>
      </w:r>
      <w:r w:rsidR="00B75EF0" w:rsidRPr="005050F0">
        <w:rPr>
          <w:noProof/>
          <w:lang w:eastAsia="ko-KR"/>
        </w:rPr>
        <w:t>MCSs</w:t>
      </w:r>
      <w:r w:rsidRPr="005050F0">
        <w:rPr>
          <w:noProof/>
        </w:rPr>
        <w:t>. The management object</w:t>
      </w:r>
      <w:r w:rsidRPr="005050F0">
        <w:rPr>
          <w:noProof/>
          <w:lang w:eastAsia="ko-KR"/>
        </w:rPr>
        <w:t>s</w:t>
      </w:r>
      <w:r w:rsidRPr="005050F0">
        <w:rPr>
          <w:noProof/>
        </w:rPr>
        <w:t xml:space="preserve"> </w:t>
      </w:r>
      <w:r w:rsidRPr="005050F0">
        <w:rPr>
          <w:noProof/>
          <w:lang w:eastAsia="ko-KR"/>
        </w:rPr>
        <w:t>are</w:t>
      </w:r>
      <w:r w:rsidRPr="005050F0">
        <w:rPr>
          <w:noProof/>
        </w:rPr>
        <w:t xml:space="preserve"> compatible with OMA Device Management protocol specifications, version 1.2 and upwards, and is defined using the OMA DM Device Description Framework as described in the Enabler Release Definition OMA OMA-ERELD_DM-V1_2 [2]</w:t>
      </w:r>
      <w:bookmarkEnd w:id="15"/>
      <w:r w:rsidR="00B416E3" w:rsidRPr="005050F0">
        <w:rPr>
          <w:noProof/>
        </w:rPr>
        <w:t>.</w:t>
      </w:r>
    </w:p>
    <w:p w14:paraId="0AA086B9" w14:textId="77777777" w:rsidR="00B416E3" w:rsidRPr="005050F0" w:rsidRDefault="00B75EF0" w:rsidP="00B416E3">
      <w:pPr>
        <w:rPr>
          <w:noProof/>
        </w:rPr>
      </w:pPr>
      <w:r w:rsidRPr="005050F0">
        <w:rPr>
          <w:noProof/>
          <w:lang w:eastAsia="ko-KR"/>
        </w:rPr>
        <w:t>MCSs</w:t>
      </w:r>
      <w:r w:rsidR="00B416E3" w:rsidRPr="005050F0">
        <w:rPr>
          <w:noProof/>
        </w:rPr>
        <w:t xml:space="preserve"> are services that require preferential handling compared to normal telecommunication services, e.g. in support of police or fire brigade.</w:t>
      </w:r>
    </w:p>
    <w:p w14:paraId="4B5D3056" w14:textId="77777777" w:rsidR="00B416E3" w:rsidRPr="005050F0" w:rsidRDefault="00B75EF0" w:rsidP="00B416E3">
      <w:pPr>
        <w:rPr>
          <w:noProof/>
          <w:lang w:eastAsia="ko-KR"/>
        </w:rPr>
      </w:pPr>
      <w:r w:rsidRPr="005050F0">
        <w:rPr>
          <w:noProof/>
          <w:lang w:eastAsia="ko-KR"/>
        </w:rPr>
        <w:t>MCSs</w:t>
      </w:r>
      <w:r w:rsidR="00B416E3" w:rsidRPr="005050F0">
        <w:rPr>
          <w:noProof/>
        </w:rPr>
        <w:t xml:space="preserve"> can be used for public safety applications and also for general commercial applications (e.g., utility companies and railways).</w:t>
      </w:r>
    </w:p>
    <w:p w14:paraId="511437DF" w14:textId="77777777" w:rsidR="00B416E3" w:rsidRPr="005050F0" w:rsidRDefault="005E1C47" w:rsidP="00B416E3">
      <w:pPr>
        <w:rPr>
          <w:noProof/>
        </w:rPr>
      </w:pPr>
      <w:r w:rsidRPr="005050F0">
        <w:rPr>
          <w:noProof/>
          <w:lang w:eastAsia="ko-KR"/>
        </w:rPr>
        <w:t>The present</w:t>
      </w:r>
      <w:r w:rsidR="00B416E3" w:rsidRPr="005050F0">
        <w:rPr>
          <w:noProof/>
        </w:rPr>
        <w:t xml:space="preserve"> document is applicable to a</w:t>
      </w:r>
      <w:r w:rsidR="00B416E3" w:rsidRPr="005050F0">
        <w:rPr>
          <w:noProof/>
          <w:lang w:eastAsia="ko-KR"/>
        </w:rPr>
        <w:t xml:space="preserve">n </w:t>
      </w:r>
      <w:r w:rsidR="00B416E3" w:rsidRPr="005050F0">
        <w:rPr>
          <w:noProof/>
        </w:rPr>
        <w:t>UE supporting on-line, off-line or both on-line and off-line configuration of the configuration management client.</w:t>
      </w:r>
    </w:p>
    <w:p w14:paraId="0FB03DAE" w14:textId="77777777" w:rsidR="00B416E3" w:rsidRPr="005050F0" w:rsidRDefault="005E1C47" w:rsidP="00B416E3">
      <w:pPr>
        <w:rPr>
          <w:noProof/>
        </w:rPr>
      </w:pPr>
      <w:r w:rsidRPr="005050F0">
        <w:rPr>
          <w:noProof/>
          <w:lang w:eastAsia="ko-KR"/>
        </w:rPr>
        <w:t>The present</w:t>
      </w:r>
      <w:r w:rsidR="00B416E3" w:rsidRPr="005050F0">
        <w:rPr>
          <w:noProof/>
        </w:rPr>
        <w:t xml:space="preserve"> document is applicable to </w:t>
      </w:r>
      <w:r w:rsidR="00B416E3" w:rsidRPr="005050F0">
        <w:rPr>
          <w:noProof/>
          <w:lang w:eastAsia="ko-KR"/>
        </w:rPr>
        <w:t xml:space="preserve">an </w:t>
      </w:r>
      <w:r w:rsidR="00B416E3" w:rsidRPr="005050F0">
        <w:rPr>
          <w:noProof/>
        </w:rPr>
        <w:t>UE supporting off-line configuration of the group management client.</w:t>
      </w:r>
    </w:p>
    <w:p w14:paraId="773B039D" w14:textId="77777777" w:rsidR="005E1C47" w:rsidRPr="005050F0" w:rsidRDefault="00B416E3" w:rsidP="00B416E3">
      <w:pPr>
        <w:rPr>
          <w:noProof/>
          <w:lang w:eastAsia="ko-KR"/>
        </w:rPr>
      </w:pPr>
      <w:r w:rsidRPr="005050F0">
        <w:rPr>
          <w:noProof/>
        </w:rPr>
        <w:t xml:space="preserve">The parameters defined by the management objects in </w:t>
      </w:r>
      <w:r w:rsidR="005E1C47" w:rsidRPr="005050F0">
        <w:rPr>
          <w:noProof/>
          <w:lang w:eastAsia="ko-KR"/>
        </w:rPr>
        <w:t>the present</w:t>
      </w:r>
      <w:r w:rsidRPr="005050F0">
        <w:rPr>
          <w:noProof/>
        </w:rPr>
        <w:t xml:space="preserve"> document are configured in the UE using on</w:t>
      </w:r>
      <w:r w:rsidRPr="005050F0">
        <w:rPr>
          <w:noProof/>
          <w:lang w:eastAsia="ko-KR"/>
        </w:rPr>
        <w:t>-</w:t>
      </w:r>
      <w:r w:rsidRPr="005050F0">
        <w:rPr>
          <w:noProof/>
        </w:rPr>
        <w:t>line configuration over the CSC-4 reference point and using off</w:t>
      </w:r>
      <w:r w:rsidRPr="005050F0">
        <w:rPr>
          <w:noProof/>
          <w:lang w:eastAsia="ko-KR"/>
        </w:rPr>
        <w:t>-</w:t>
      </w:r>
      <w:r w:rsidRPr="005050F0">
        <w:rPr>
          <w:noProof/>
        </w:rPr>
        <w:t xml:space="preserve">line configuration over the CSC-11 and CSC-12 reference points. Other specifications define how these parameters are used in the operation of </w:t>
      </w:r>
      <w:r w:rsidR="00B75EF0" w:rsidRPr="005050F0">
        <w:rPr>
          <w:noProof/>
          <w:lang w:eastAsia="ko-KR"/>
        </w:rPr>
        <w:t>MCSs</w:t>
      </w:r>
      <w:r w:rsidRPr="005050F0">
        <w:rPr>
          <w:noProof/>
        </w:rPr>
        <w:t>, and whether they are applicable to on-network operation or off-network operation, or both</w:t>
      </w:r>
      <w:r w:rsidR="005E1C47" w:rsidRPr="005050F0">
        <w:rPr>
          <w:noProof/>
          <w:lang w:eastAsia="ko-KR"/>
        </w:rPr>
        <w:t>:</w:t>
      </w:r>
    </w:p>
    <w:p w14:paraId="2E06A236"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00271FE2" w:rsidRPr="005050F0">
        <w:rPr>
          <w:noProof/>
        </w:rPr>
        <w:t>;</w:t>
      </w:r>
    </w:p>
    <w:p w14:paraId="4F89B4FA"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00271FE2" w:rsidRPr="005050F0">
        <w:rPr>
          <w:noProof/>
        </w:rPr>
        <w:t>;</w:t>
      </w:r>
    </w:p>
    <w:p w14:paraId="70F0BFF9"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481</w:t>
      </w:r>
      <w:r w:rsidRPr="005050F0">
        <w:rPr>
          <w:noProof/>
        </w:rPr>
        <w:t> [</w:t>
      </w:r>
      <w:r w:rsidRPr="005050F0">
        <w:rPr>
          <w:noProof/>
          <w:lang w:eastAsia="ko-KR"/>
        </w:rPr>
        <w:t>9</w:t>
      </w:r>
      <w:r w:rsidRPr="005050F0">
        <w:rPr>
          <w:noProof/>
        </w:rPr>
        <w:t>]</w:t>
      </w:r>
      <w:r w:rsidR="00271FE2" w:rsidRPr="005050F0">
        <w:rPr>
          <w:noProof/>
        </w:rPr>
        <w:t>;</w:t>
      </w:r>
    </w:p>
    <w:p w14:paraId="5F019589"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482</w:t>
      </w:r>
      <w:r w:rsidRPr="005050F0">
        <w:rPr>
          <w:noProof/>
        </w:rPr>
        <w:t> [</w:t>
      </w:r>
      <w:r w:rsidRPr="005050F0">
        <w:rPr>
          <w:noProof/>
          <w:lang w:eastAsia="ko-KR"/>
        </w:rPr>
        <w:t>11</w:t>
      </w:r>
      <w:r w:rsidRPr="005050F0">
        <w:rPr>
          <w:noProof/>
        </w:rPr>
        <w:t>]</w:t>
      </w:r>
      <w:r w:rsidR="00271FE2" w:rsidRPr="005050F0">
        <w:rPr>
          <w:noProof/>
        </w:rPr>
        <w:t>;</w:t>
      </w:r>
    </w:p>
    <w:p w14:paraId="5AD2A021" w14:textId="77777777" w:rsidR="00271FE2" w:rsidRPr="005050F0" w:rsidRDefault="005E1C47"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484</w:t>
      </w:r>
      <w:r w:rsidRPr="005050F0">
        <w:rPr>
          <w:noProof/>
        </w:rPr>
        <w:t> [</w:t>
      </w:r>
      <w:r w:rsidRPr="005050F0">
        <w:rPr>
          <w:noProof/>
          <w:lang w:eastAsia="ko-KR"/>
        </w:rPr>
        <w:t>12</w:t>
      </w:r>
      <w:r w:rsidRPr="005050F0">
        <w:rPr>
          <w:noProof/>
        </w:rPr>
        <w:t>]</w:t>
      </w:r>
      <w:r w:rsidR="00271FE2" w:rsidRPr="005050F0">
        <w:rPr>
          <w:noProof/>
        </w:rPr>
        <w:t>;</w:t>
      </w:r>
    </w:p>
    <w:p w14:paraId="5D55F963"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.282 </w:t>
      </w:r>
      <w:r w:rsidR="00467AE9" w:rsidRPr="005050F0">
        <w:rPr>
          <w:noProof/>
        </w:rPr>
        <w:t>[16]</w:t>
      </w:r>
      <w:r w:rsidRPr="005050F0">
        <w:rPr>
          <w:noProof/>
        </w:rPr>
        <w:t>;</w:t>
      </w:r>
    </w:p>
    <w:p w14:paraId="464D3E48"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582</w:t>
      </w:r>
      <w:r w:rsidRPr="005050F0">
        <w:rPr>
          <w:noProof/>
        </w:rPr>
        <w:t> </w:t>
      </w:r>
      <w:r w:rsidR="00467AE9" w:rsidRPr="005050F0">
        <w:rPr>
          <w:noProof/>
        </w:rPr>
        <w:t>[17]</w:t>
      </w:r>
      <w:r w:rsidRPr="005050F0">
        <w:rPr>
          <w:noProof/>
        </w:rPr>
        <w:t>;</w:t>
      </w:r>
    </w:p>
    <w:p w14:paraId="1C5B188A"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281</w:t>
      </w:r>
      <w:r w:rsidRPr="005050F0">
        <w:rPr>
          <w:noProof/>
        </w:rPr>
        <w:t> </w:t>
      </w:r>
      <w:r w:rsidR="00467AE9" w:rsidRPr="005050F0">
        <w:rPr>
          <w:noProof/>
        </w:rPr>
        <w:t>[18]</w:t>
      </w:r>
      <w:r w:rsidRPr="005050F0">
        <w:rPr>
          <w:noProof/>
        </w:rPr>
        <w:t>; and</w:t>
      </w:r>
    </w:p>
    <w:p w14:paraId="6DC92B70" w14:textId="77777777" w:rsidR="005E1C47" w:rsidRPr="005050F0" w:rsidRDefault="00271FE2" w:rsidP="00271FE2">
      <w:pPr>
        <w:pStyle w:val="B1"/>
        <w:rPr>
          <w:noProof/>
          <w:lang w:eastAsia="ko-KR"/>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581</w:t>
      </w:r>
      <w:r w:rsidRPr="005050F0">
        <w:rPr>
          <w:noProof/>
        </w:rPr>
        <w:t> </w:t>
      </w:r>
      <w:r w:rsidR="00467AE9" w:rsidRPr="005050F0">
        <w:rPr>
          <w:noProof/>
        </w:rPr>
        <w:t>[19]</w:t>
      </w:r>
      <w:r w:rsidRPr="005050F0">
        <w:rPr>
          <w:noProof/>
        </w:rPr>
        <w:t>.</w:t>
      </w:r>
    </w:p>
    <w:p w14:paraId="59946890" w14:textId="77777777" w:rsidR="00B416E3" w:rsidRPr="005050F0" w:rsidRDefault="00B416E3" w:rsidP="00B416E3">
      <w:pPr>
        <w:rPr>
          <w:noProof/>
        </w:rPr>
      </w:pPr>
      <w:r w:rsidRPr="005050F0">
        <w:rPr>
          <w:noProof/>
          <w:lang w:eastAsia="ko-KR"/>
        </w:rPr>
        <w:t xml:space="preserve">The common network operation means both on-network operation and off-network operation in </w:t>
      </w:r>
      <w:r w:rsidR="005E1C47" w:rsidRPr="005050F0">
        <w:rPr>
          <w:noProof/>
          <w:lang w:eastAsia="ko-KR"/>
        </w:rPr>
        <w:t>the present</w:t>
      </w:r>
      <w:r w:rsidRPr="005050F0">
        <w:rPr>
          <w:noProof/>
          <w:lang w:eastAsia="ko-KR"/>
        </w:rPr>
        <w:t xml:space="preserve"> document.</w:t>
      </w:r>
    </w:p>
    <w:p w14:paraId="2D7C4656" w14:textId="77777777" w:rsidR="00B636A0" w:rsidRPr="005050F0" w:rsidRDefault="00B636A0" w:rsidP="00B636A0">
      <w:pPr>
        <w:rPr>
          <w:noProof/>
        </w:rPr>
      </w:pPr>
      <w:r w:rsidRPr="005050F0">
        <w:rPr>
          <w:noProof/>
        </w:rPr>
        <w:t xml:space="preserve">The following management objects are defined in </w:t>
      </w:r>
      <w:r w:rsidR="005E1C47" w:rsidRPr="005050F0">
        <w:rPr>
          <w:noProof/>
          <w:lang w:eastAsia="ko-KR"/>
        </w:rPr>
        <w:t>the present</w:t>
      </w:r>
      <w:r w:rsidRPr="005050F0">
        <w:rPr>
          <w:noProof/>
        </w:rPr>
        <w:t xml:space="preserve"> document:</w:t>
      </w:r>
    </w:p>
    <w:p w14:paraId="13A32BE9" w14:textId="77777777" w:rsidR="00B636A0" w:rsidRPr="005050F0" w:rsidRDefault="00B636A0" w:rsidP="00B636A0">
      <w:pPr>
        <w:pStyle w:val="B1"/>
        <w:rPr>
          <w:noProof/>
        </w:rPr>
      </w:pPr>
      <w:r w:rsidRPr="005050F0">
        <w:rPr>
          <w:noProof/>
        </w:rPr>
        <w:t>-</w:t>
      </w:r>
      <w:r w:rsidRPr="005050F0">
        <w:rPr>
          <w:noProof/>
        </w:rPr>
        <w:tab/>
        <w:t>MCPTT UE configuration MO</w:t>
      </w:r>
      <w:r w:rsidR="00032F2B" w:rsidRPr="005050F0">
        <w:rPr>
          <w:noProof/>
        </w:rPr>
        <w:t>;</w:t>
      </w:r>
    </w:p>
    <w:p w14:paraId="75D834E0" w14:textId="77777777" w:rsidR="00B636A0" w:rsidRPr="005050F0" w:rsidRDefault="00B636A0" w:rsidP="00B636A0">
      <w:pPr>
        <w:pStyle w:val="B1"/>
        <w:rPr>
          <w:noProof/>
        </w:rPr>
      </w:pPr>
      <w:r w:rsidRPr="005050F0">
        <w:rPr>
          <w:noProof/>
        </w:rPr>
        <w:t>-</w:t>
      </w:r>
      <w:r w:rsidRPr="005050F0">
        <w:rPr>
          <w:noProof/>
        </w:rPr>
        <w:tab/>
        <w:t>MCPTT user profile MO</w:t>
      </w:r>
      <w:r w:rsidR="00032F2B" w:rsidRPr="005050F0">
        <w:rPr>
          <w:noProof/>
        </w:rPr>
        <w:t>;</w:t>
      </w:r>
    </w:p>
    <w:p w14:paraId="02716E2A" w14:textId="77777777" w:rsidR="00B636A0" w:rsidRPr="005050F0" w:rsidRDefault="00B636A0" w:rsidP="00B636A0">
      <w:pPr>
        <w:pStyle w:val="B1"/>
        <w:rPr>
          <w:noProof/>
        </w:rPr>
      </w:pPr>
      <w:r w:rsidRPr="005050F0">
        <w:rPr>
          <w:noProof/>
        </w:rPr>
        <w:t>-</w:t>
      </w:r>
      <w:r w:rsidRPr="005050F0">
        <w:rPr>
          <w:noProof/>
        </w:rPr>
        <w:tab/>
      </w:r>
      <w:r w:rsidR="00032F2B" w:rsidRPr="005050F0">
        <w:rPr>
          <w:noProof/>
        </w:rPr>
        <w:t xml:space="preserve">MCS </w:t>
      </w:r>
      <w:r w:rsidRPr="005050F0">
        <w:rPr>
          <w:noProof/>
        </w:rPr>
        <w:t>group</w:t>
      </w:r>
      <w:r w:rsidRPr="005050F0">
        <w:rPr>
          <w:noProof/>
          <w:lang w:eastAsia="ko-KR"/>
        </w:rPr>
        <w:t xml:space="preserve"> configuration</w:t>
      </w:r>
      <w:r w:rsidRPr="005050F0">
        <w:rPr>
          <w:noProof/>
        </w:rPr>
        <w:t xml:space="preserve"> MO</w:t>
      </w:r>
      <w:r w:rsidR="00032F2B" w:rsidRPr="005050F0">
        <w:rPr>
          <w:noProof/>
        </w:rPr>
        <w:t>;</w:t>
      </w:r>
    </w:p>
    <w:p w14:paraId="549BED3D" w14:textId="77777777" w:rsidR="00B636A0" w:rsidRPr="005050F0" w:rsidRDefault="00B636A0" w:rsidP="00B636A0">
      <w:pPr>
        <w:pStyle w:val="B1"/>
        <w:rPr>
          <w:noProof/>
        </w:rPr>
      </w:pPr>
      <w:r w:rsidRPr="005050F0">
        <w:rPr>
          <w:noProof/>
        </w:rPr>
        <w:t>-</w:t>
      </w:r>
      <w:r w:rsidRPr="005050F0">
        <w:rPr>
          <w:noProof/>
        </w:rPr>
        <w:tab/>
        <w:t>MCPTT service configuration MO</w:t>
      </w:r>
      <w:r w:rsidR="00032F2B" w:rsidRPr="005050F0">
        <w:rPr>
          <w:noProof/>
        </w:rPr>
        <w:t>;</w:t>
      </w:r>
    </w:p>
    <w:p w14:paraId="7CE92EE6" w14:textId="77777777" w:rsidR="00B636A0" w:rsidRPr="005050F0" w:rsidRDefault="00B636A0" w:rsidP="00B636A0">
      <w:pPr>
        <w:pStyle w:val="B1"/>
        <w:rPr>
          <w:noProof/>
          <w:lang w:eastAsia="ko-KR"/>
        </w:rPr>
      </w:pPr>
      <w:r w:rsidRPr="005050F0">
        <w:rPr>
          <w:noProof/>
        </w:rPr>
        <w:t>-</w:t>
      </w:r>
      <w:r w:rsidRPr="005050F0">
        <w:rPr>
          <w:noProof/>
        </w:rPr>
        <w:tab/>
      </w:r>
      <w:r w:rsidR="00032F2B" w:rsidRPr="005050F0">
        <w:rPr>
          <w:noProof/>
        </w:rPr>
        <w:t xml:space="preserve">MCS </w:t>
      </w:r>
      <w:r w:rsidRPr="005050F0">
        <w:rPr>
          <w:noProof/>
        </w:rPr>
        <w:t>UE initial configuration MO</w:t>
      </w:r>
      <w:r w:rsidR="00032F2B" w:rsidRPr="005050F0">
        <w:rPr>
          <w:noProof/>
        </w:rPr>
        <w:t>;</w:t>
      </w:r>
    </w:p>
    <w:p w14:paraId="18B93A6C" w14:textId="77777777" w:rsidR="00032F2B" w:rsidRPr="005050F0" w:rsidRDefault="00032F2B" w:rsidP="00032F2B">
      <w:pPr>
        <w:pStyle w:val="B1"/>
        <w:rPr>
          <w:noProof/>
        </w:rPr>
      </w:pPr>
      <w:r w:rsidRPr="005050F0">
        <w:rPr>
          <w:noProof/>
        </w:rPr>
        <w:t>-</w:t>
      </w:r>
      <w:r w:rsidRPr="005050F0">
        <w:rPr>
          <w:noProof/>
        </w:rPr>
        <w:tab/>
        <w:t>MCData UE configuration MO;</w:t>
      </w:r>
    </w:p>
    <w:p w14:paraId="1503074C" w14:textId="77777777" w:rsidR="00032F2B" w:rsidRPr="005050F0" w:rsidRDefault="00032F2B" w:rsidP="00032F2B">
      <w:pPr>
        <w:pStyle w:val="B1"/>
        <w:rPr>
          <w:noProof/>
        </w:rPr>
      </w:pPr>
      <w:r w:rsidRPr="005050F0">
        <w:rPr>
          <w:noProof/>
        </w:rPr>
        <w:t>-</w:t>
      </w:r>
      <w:r w:rsidRPr="005050F0">
        <w:rPr>
          <w:noProof/>
        </w:rPr>
        <w:tab/>
        <w:t>MCData user profile MO;</w:t>
      </w:r>
    </w:p>
    <w:p w14:paraId="303B9BB8" w14:textId="77777777" w:rsidR="00032F2B" w:rsidRPr="005050F0" w:rsidRDefault="00032F2B" w:rsidP="00032F2B">
      <w:pPr>
        <w:pStyle w:val="B1"/>
        <w:rPr>
          <w:noProof/>
        </w:rPr>
      </w:pPr>
      <w:r w:rsidRPr="005050F0">
        <w:rPr>
          <w:noProof/>
        </w:rPr>
        <w:t>-</w:t>
      </w:r>
      <w:r w:rsidRPr="005050F0">
        <w:rPr>
          <w:noProof/>
        </w:rPr>
        <w:tab/>
        <w:t>MCData service configuration MO;</w:t>
      </w:r>
    </w:p>
    <w:p w14:paraId="79D1A2A7" w14:textId="77777777" w:rsidR="00032F2B" w:rsidRPr="005050F0" w:rsidRDefault="00032F2B" w:rsidP="00032F2B">
      <w:pPr>
        <w:pStyle w:val="B1"/>
        <w:rPr>
          <w:noProof/>
        </w:rPr>
      </w:pPr>
      <w:r w:rsidRPr="005050F0">
        <w:rPr>
          <w:noProof/>
        </w:rPr>
        <w:t>-</w:t>
      </w:r>
      <w:r w:rsidRPr="005050F0">
        <w:rPr>
          <w:noProof/>
        </w:rPr>
        <w:tab/>
        <w:t>MCVideo UE configuration MO;</w:t>
      </w:r>
    </w:p>
    <w:p w14:paraId="7A59E570" w14:textId="77777777" w:rsidR="00032F2B" w:rsidRPr="005050F0" w:rsidRDefault="00032F2B" w:rsidP="00032F2B">
      <w:pPr>
        <w:pStyle w:val="B1"/>
        <w:rPr>
          <w:noProof/>
        </w:rPr>
      </w:pPr>
      <w:r w:rsidRPr="005050F0">
        <w:rPr>
          <w:noProof/>
        </w:rPr>
        <w:t>-</w:t>
      </w:r>
      <w:r w:rsidRPr="005050F0">
        <w:rPr>
          <w:noProof/>
        </w:rPr>
        <w:tab/>
        <w:t>MCVideo user profile MO; and</w:t>
      </w:r>
    </w:p>
    <w:p w14:paraId="65C3F4CB" w14:textId="77777777" w:rsidR="00032F2B" w:rsidRPr="005050F0" w:rsidRDefault="00032F2B" w:rsidP="00032F2B">
      <w:pPr>
        <w:pStyle w:val="B1"/>
        <w:rPr>
          <w:noProof/>
        </w:rPr>
      </w:pPr>
      <w:r w:rsidRPr="005050F0">
        <w:rPr>
          <w:noProof/>
        </w:rPr>
        <w:lastRenderedPageBreak/>
        <w:t>-</w:t>
      </w:r>
      <w:r w:rsidRPr="005050F0">
        <w:rPr>
          <w:noProof/>
        </w:rPr>
        <w:tab/>
        <w:t>MCVideo service configuration MO.</w:t>
      </w:r>
    </w:p>
    <w:p w14:paraId="2992FA5F" w14:textId="77777777" w:rsidR="00B636A0" w:rsidRPr="005050F0" w:rsidRDefault="00B636A0" w:rsidP="00B636A0">
      <w:pPr>
        <w:rPr>
          <w:noProof/>
        </w:rPr>
      </w:pPr>
      <w:r w:rsidRPr="005050F0">
        <w:rPr>
          <w:noProof/>
        </w:rPr>
        <w:t>The MO</w:t>
      </w:r>
      <w:r w:rsidRPr="005050F0">
        <w:rPr>
          <w:noProof/>
          <w:lang w:eastAsia="ko-KR"/>
        </w:rPr>
        <w:t>s listed above</w:t>
      </w:r>
      <w:r w:rsidRPr="005050F0">
        <w:rPr>
          <w:noProof/>
        </w:rPr>
        <w:t xml:space="preserve"> define repositor</w:t>
      </w:r>
      <w:r w:rsidRPr="005050F0">
        <w:rPr>
          <w:noProof/>
          <w:lang w:eastAsia="ko-KR"/>
        </w:rPr>
        <w:t>ies</w:t>
      </w:r>
      <w:r w:rsidRPr="005050F0">
        <w:rPr>
          <w:noProof/>
        </w:rPr>
        <w:t xml:space="preserve"> of data in the ME.</w:t>
      </w:r>
    </w:p>
    <w:p w14:paraId="069BD433" w14:textId="77777777" w:rsidR="004414F8" w:rsidRPr="005050F0" w:rsidRDefault="004414F8" w:rsidP="004414F8">
      <w:pPr>
        <w:pStyle w:val="Heading1"/>
        <w:rPr>
          <w:noProof/>
        </w:rPr>
      </w:pPr>
      <w:bookmarkStart w:id="16" w:name="_Toc4577364"/>
      <w:bookmarkStart w:id="17" w:name="_Toc27503959"/>
      <w:bookmarkStart w:id="18" w:name="_Toc27504747"/>
      <w:bookmarkStart w:id="19" w:name="_Toc27505531"/>
      <w:bookmarkStart w:id="20" w:name="_Toc27506315"/>
      <w:bookmarkStart w:id="21" w:name="_Toc176344226"/>
      <w:bookmarkStart w:id="22" w:name="historyclause"/>
      <w:r w:rsidRPr="005050F0">
        <w:rPr>
          <w:noProof/>
        </w:rPr>
        <w:t>2</w:t>
      </w:r>
      <w:r w:rsidRPr="005050F0">
        <w:rPr>
          <w:noProof/>
        </w:rPr>
        <w:tab/>
        <w:t>References</w:t>
      </w:r>
      <w:bookmarkEnd w:id="16"/>
      <w:bookmarkEnd w:id="17"/>
      <w:bookmarkEnd w:id="18"/>
      <w:bookmarkEnd w:id="19"/>
      <w:bookmarkEnd w:id="20"/>
      <w:bookmarkEnd w:id="21"/>
    </w:p>
    <w:p w14:paraId="23285928" w14:textId="77777777" w:rsidR="004414F8" w:rsidRPr="005050F0" w:rsidRDefault="004414F8" w:rsidP="004414F8">
      <w:pPr>
        <w:rPr>
          <w:noProof/>
        </w:rPr>
      </w:pPr>
      <w:r w:rsidRPr="005050F0">
        <w:rPr>
          <w:noProof/>
        </w:rPr>
        <w:t>The following documents contain provisions which, through reference in this text, constitute provisions of the present document.</w:t>
      </w:r>
    </w:p>
    <w:p w14:paraId="5DF128F3" w14:textId="77777777" w:rsidR="004414F8" w:rsidRPr="005050F0" w:rsidRDefault="004414F8" w:rsidP="004414F8">
      <w:pPr>
        <w:pStyle w:val="B1"/>
        <w:rPr>
          <w:noProof/>
        </w:rPr>
      </w:pPr>
      <w:r w:rsidRPr="005050F0">
        <w:rPr>
          <w:noProof/>
        </w:rPr>
        <w:t>-</w:t>
      </w:r>
      <w:r w:rsidRPr="005050F0">
        <w:rPr>
          <w:noProof/>
        </w:rPr>
        <w:tab/>
        <w:t>References are either specific (identified by date of publication, edition number, version number, etc.) or non</w:t>
      </w:r>
      <w:r w:rsidRPr="005050F0">
        <w:rPr>
          <w:noProof/>
        </w:rPr>
        <w:noBreakHyphen/>
        <w:t>specific.</w:t>
      </w:r>
    </w:p>
    <w:p w14:paraId="07BCCED1" w14:textId="77777777" w:rsidR="004414F8" w:rsidRPr="005050F0" w:rsidRDefault="004414F8" w:rsidP="004414F8">
      <w:pPr>
        <w:pStyle w:val="B1"/>
        <w:rPr>
          <w:noProof/>
        </w:rPr>
      </w:pPr>
      <w:r w:rsidRPr="005050F0">
        <w:rPr>
          <w:noProof/>
        </w:rPr>
        <w:t>-</w:t>
      </w:r>
      <w:r w:rsidRPr="005050F0">
        <w:rPr>
          <w:noProof/>
        </w:rPr>
        <w:tab/>
        <w:t>For a specific reference, subsequent revisions do not apply.</w:t>
      </w:r>
    </w:p>
    <w:p w14:paraId="7156E7E9" w14:textId="77777777" w:rsidR="004414F8" w:rsidRPr="005050F0" w:rsidRDefault="004414F8" w:rsidP="004414F8">
      <w:pPr>
        <w:pStyle w:val="B1"/>
        <w:rPr>
          <w:noProof/>
        </w:rPr>
      </w:pPr>
      <w:r w:rsidRPr="005050F0">
        <w:rPr>
          <w:noProof/>
        </w:rPr>
        <w:t>-</w:t>
      </w:r>
      <w:r w:rsidRPr="005050F0">
        <w:rPr>
          <w:noProof/>
        </w:rPr>
        <w:tab/>
        <w:t>For a non-specific reference, the latest version applies. In the case of a reference to a 3GPP document (including a GSM document), a non-specific reference implicitly refers to the latest version of that document</w:t>
      </w:r>
      <w:r w:rsidRPr="005050F0">
        <w:rPr>
          <w:i/>
          <w:noProof/>
        </w:rPr>
        <w:t xml:space="preserve"> in the same Release as the present document</w:t>
      </w:r>
      <w:r w:rsidRPr="005050F0">
        <w:rPr>
          <w:noProof/>
        </w:rPr>
        <w:t>.</w:t>
      </w:r>
    </w:p>
    <w:p w14:paraId="2E0BDA7E" w14:textId="77777777" w:rsidR="00B416E3" w:rsidRPr="005050F0" w:rsidRDefault="00B416E3" w:rsidP="00B416E3">
      <w:pPr>
        <w:pStyle w:val="EX"/>
        <w:rPr>
          <w:noProof/>
        </w:rPr>
      </w:pPr>
      <w:r w:rsidRPr="005050F0">
        <w:rPr>
          <w:noProof/>
        </w:rPr>
        <w:t>[1]</w:t>
      </w:r>
      <w:r w:rsidRPr="005050F0">
        <w:rPr>
          <w:noProof/>
        </w:rPr>
        <w:tab/>
        <w:t>3GPP TR 21.905: "Vocabulary for 3GPP Specifications".</w:t>
      </w:r>
    </w:p>
    <w:p w14:paraId="17C9EF90" w14:textId="77777777" w:rsidR="00B416E3" w:rsidRPr="005050F0" w:rsidRDefault="00B416E3" w:rsidP="00B416E3">
      <w:pPr>
        <w:pStyle w:val="EX"/>
        <w:rPr>
          <w:noProof/>
          <w:lang w:eastAsia="ko-KR"/>
        </w:rPr>
      </w:pPr>
      <w:r w:rsidRPr="005050F0">
        <w:rPr>
          <w:noProof/>
        </w:rPr>
        <w:t>[2]</w:t>
      </w:r>
      <w:r w:rsidRPr="005050F0">
        <w:rPr>
          <w:noProof/>
        </w:rPr>
        <w:tab/>
        <w:t>OMA OMA-ERELD-DM-V1_2-20070209-A: "Enabler Release Definition for OMA Device Management, Version 1.2".</w:t>
      </w:r>
    </w:p>
    <w:p w14:paraId="38F82E58" w14:textId="77777777" w:rsidR="00B416E3" w:rsidRPr="005050F0" w:rsidRDefault="00B416E3" w:rsidP="00B416E3">
      <w:pPr>
        <w:pStyle w:val="EX"/>
        <w:rPr>
          <w:noProof/>
        </w:rPr>
      </w:pPr>
      <w:r w:rsidRPr="005050F0">
        <w:rPr>
          <w:noProof/>
        </w:rPr>
        <w:t>[</w:t>
      </w:r>
      <w:r w:rsidRPr="005050F0">
        <w:rPr>
          <w:noProof/>
          <w:lang w:eastAsia="ko-KR"/>
        </w:rPr>
        <w:t>3</w:t>
      </w:r>
      <w:r w:rsidRPr="005050F0">
        <w:rPr>
          <w:noProof/>
        </w:rPr>
        <w:t>]</w:t>
      </w:r>
      <w:r w:rsidRPr="005050F0">
        <w:rPr>
          <w:noProof/>
        </w:rPr>
        <w:tab/>
        <w:t>OMA OMA-TS-DM_Protocol-V1_2: "OMA Device Management Protocol".</w:t>
      </w:r>
    </w:p>
    <w:p w14:paraId="2416C74D" w14:textId="77777777" w:rsidR="00B416E3" w:rsidRPr="005050F0" w:rsidRDefault="00B416E3" w:rsidP="00B416E3">
      <w:pPr>
        <w:pStyle w:val="EX"/>
        <w:rPr>
          <w:noProof/>
          <w:lang w:eastAsia="ko-KR"/>
        </w:rPr>
      </w:pPr>
      <w:r w:rsidRPr="005050F0">
        <w:rPr>
          <w:noProof/>
        </w:rPr>
        <w:t>[</w:t>
      </w:r>
      <w:r w:rsidRPr="005050F0">
        <w:rPr>
          <w:noProof/>
          <w:lang w:eastAsia="ko-KR"/>
        </w:rPr>
        <w:t>4</w:t>
      </w:r>
      <w:r w:rsidRPr="005050F0">
        <w:rPr>
          <w:noProof/>
        </w:rPr>
        <w:t>]</w:t>
      </w:r>
      <w:r w:rsidRPr="005050F0">
        <w:rPr>
          <w:noProof/>
        </w:rPr>
        <w:tab/>
        <w:t>OMA OMA-TS-XDM_Group-V1_1-20120403-A: "Group XDM Specification".</w:t>
      </w:r>
    </w:p>
    <w:p w14:paraId="18E8ACF1" w14:textId="77777777" w:rsidR="00B416E3" w:rsidRPr="005050F0" w:rsidRDefault="00B416E3" w:rsidP="00B416E3">
      <w:pPr>
        <w:pStyle w:val="EX"/>
        <w:rPr>
          <w:noProof/>
          <w:lang w:eastAsia="ko-KR"/>
        </w:rPr>
      </w:pPr>
      <w:r w:rsidRPr="005050F0">
        <w:rPr>
          <w:noProof/>
        </w:rPr>
        <w:t>[</w:t>
      </w:r>
      <w:r w:rsidRPr="005050F0">
        <w:rPr>
          <w:noProof/>
          <w:lang w:eastAsia="ko-KR"/>
        </w:rPr>
        <w:t>5</w:t>
      </w:r>
      <w:r w:rsidRPr="005050F0">
        <w:rPr>
          <w:noProof/>
        </w:rPr>
        <w:t>]</w:t>
      </w:r>
      <w:r w:rsidRPr="005050F0">
        <w:rPr>
          <w:noProof/>
        </w:rPr>
        <w:tab/>
        <w:t>3GPP TS 23.003: "Numbering, addressing and identification".</w:t>
      </w:r>
    </w:p>
    <w:p w14:paraId="313F5678" w14:textId="77777777" w:rsidR="00B416E3" w:rsidRPr="005050F0" w:rsidRDefault="00B416E3" w:rsidP="00B416E3">
      <w:pPr>
        <w:pStyle w:val="EX"/>
        <w:rPr>
          <w:noProof/>
          <w:lang w:eastAsia="ko-KR"/>
        </w:rPr>
      </w:pPr>
      <w:r w:rsidRPr="005050F0">
        <w:rPr>
          <w:noProof/>
        </w:rPr>
        <w:t>[</w:t>
      </w:r>
      <w:r w:rsidRPr="005050F0">
        <w:rPr>
          <w:noProof/>
          <w:lang w:eastAsia="ko-KR"/>
        </w:rPr>
        <w:t>6</w:t>
      </w:r>
      <w:r w:rsidRPr="005050F0">
        <w:rPr>
          <w:noProof/>
        </w:rPr>
        <w:t>]</w:t>
      </w:r>
      <w:r w:rsidRPr="005050F0">
        <w:rPr>
          <w:noProof/>
        </w:rPr>
        <w:tab/>
        <w:t>3GPP TS 23.303: "Proximity-based Services (ProSe); Stage 2".</w:t>
      </w:r>
    </w:p>
    <w:p w14:paraId="65E506EB" w14:textId="77777777" w:rsidR="00B416E3" w:rsidRPr="005050F0" w:rsidRDefault="00B416E3" w:rsidP="00B416E3">
      <w:pPr>
        <w:pStyle w:val="EX"/>
        <w:rPr>
          <w:noProof/>
          <w:lang w:eastAsia="ko-KR"/>
        </w:rPr>
      </w:pPr>
      <w:r w:rsidRPr="005050F0">
        <w:rPr>
          <w:noProof/>
        </w:rPr>
        <w:t>[</w:t>
      </w:r>
      <w:r w:rsidRPr="005050F0">
        <w:rPr>
          <w:noProof/>
          <w:lang w:eastAsia="ko-KR"/>
        </w:rPr>
        <w:t>7</w:t>
      </w:r>
      <w:r w:rsidRPr="005050F0">
        <w:rPr>
          <w:noProof/>
        </w:rPr>
        <w:t>]</w:t>
      </w:r>
      <w:r w:rsidRPr="005050F0">
        <w:rPr>
          <w:noProof/>
        </w:rPr>
        <w:tab/>
        <w:t>3GPP TS 24.3</w:t>
      </w:r>
      <w:r w:rsidRPr="005050F0">
        <w:rPr>
          <w:noProof/>
          <w:lang w:eastAsia="ko-KR"/>
        </w:rPr>
        <w:t>79</w:t>
      </w:r>
      <w:r w:rsidRPr="005050F0">
        <w:rPr>
          <w:noProof/>
        </w:rPr>
        <w:t xml:space="preserve">: "Mission Critical Push To Talk (MCPTT) </w:t>
      </w:r>
      <w:r w:rsidRPr="005050F0">
        <w:rPr>
          <w:noProof/>
          <w:lang w:eastAsia="ko-KR"/>
        </w:rPr>
        <w:t>call control</w:t>
      </w:r>
      <w:r w:rsidRPr="005050F0">
        <w:rPr>
          <w:noProof/>
        </w:rPr>
        <w:t xml:space="preserve"> Protocol specification".</w:t>
      </w:r>
    </w:p>
    <w:p w14:paraId="1E475099" w14:textId="77777777" w:rsidR="00B416E3" w:rsidRPr="005050F0" w:rsidRDefault="00B416E3" w:rsidP="00B416E3">
      <w:pPr>
        <w:pStyle w:val="EX"/>
        <w:rPr>
          <w:noProof/>
          <w:lang w:eastAsia="ko-KR"/>
        </w:rPr>
      </w:pPr>
      <w:r w:rsidRPr="005050F0">
        <w:rPr>
          <w:noProof/>
        </w:rPr>
        <w:t>[</w:t>
      </w:r>
      <w:r w:rsidRPr="005050F0">
        <w:rPr>
          <w:noProof/>
          <w:lang w:eastAsia="ko-KR"/>
        </w:rPr>
        <w:t>8</w:t>
      </w:r>
      <w:r w:rsidRPr="005050F0">
        <w:rPr>
          <w:noProof/>
        </w:rPr>
        <w:t>]</w:t>
      </w:r>
      <w:r w:rsidRPr="005050F0">
        <w:rPr>
          <w:noProof/>
        </w:rPr>
        <w:tab/>
        <w:t>3GPP TS 24.3</w:t>
      </w:r>
      <w:r w:rsidRPr="005050F0">
        <w:rPr>
          <w:noProof/>
          <w:lang w:eastAsia="ko-KR"/>
        </w:rPr>
        <w:t>80</w:t>
      </w:r>
      <w:r w:rsidRPr="005050F0">
        <w:rPr>
          <w:noProof/>
        </w:rPr>
        <w:t>: "Mission Critical Push To Talk (MCPTT) media plane control</w:t>
      </w:r>
      <w:r w:rsidRPr="005050F0">
        <w:rPr>
          <w:noProof/>
          <w:lang w:eastAsia="ko-KR"/>
        </w:rPr>
        <w:t xml:space="preserve"> </w:t>
      </w:r>
      <w:r w:rsidRPr="005050F0">
        <w:rPr>
          <w:noProof/>
        </w:rPr>
        <w:t>Protocol specification".</w:t>
      </w:r>
    </w:p>
    <w:p w14:paraId="30EBAE49" w14:textId="77777777" w:rsidR="00B416E3" w:rsidRPr="005050F0" w:rsidRDefault="00B416E3" w:rsidP="00B416E3">
      <w:pPr>
        <w:pStyle w:val="EX"/>
        <w:rPr>
          <w:noProof/>
          <w:lang w:eastAsia="ko-KR"/>
        </w:rPr>
      </w:pPr>
      <w:r w:rsidRPr="005050F0">
        <w:rPr>
          <w:noProof/>
        </w:rPr>
        <w:t>[</w:t>
      </w:r>
      <w:r w:rsidRPr="005050F0">
        <w:rPr>
          <w:noProof/>
          <w:lang w:eastAsia="ko-KR"/>
        </w:rPr>
        <w:t>9</w:t>
      </w:r>
      <w:r w:rsidRPr="005050F0">
        <w:rPr>
          <w:noProof/>
        </w:rPr>
        <w:t>]</w:t>
      </w:r>
      <w:r w:rsidRPr="005050F0">
        <w:rPr>
          <w:noProof/>
        </w:rPr>
        <w:tab/>
        <w:t>3GPP TS 24.</w:t>
      </w:r>
      <w:r w:rsidR="00180923" w:rsidRPr="005050F0">
        <w:rPr>
          <w:noProof/>
          <w:lang w:eastAsia="ko-KR"/>
        </w:rPr>
        <w:t>481</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group</w:t>
      </w:r>
      <w:r w:rsidRPr="005050F0">
        <w:rPr>
          <w:noProof/>
        </w:rPr>
        <w:t xml:space="preserve"> </w:t>
      </w:r>
      <w:r w:rsidRPr="005050F0">
        <w:rPr>
          <w:noProof/>
          <w:lang w:eastAsia="ko-KR"/>
        </w:rPr>
        <w:t>management</w:t>
      </w:r>
      <w:r w:rsidRPr="005050F0">
        <w:rPr>
          <w:noProof/>
        </w:rPr>
        <w:t xml:space="preserve"> Protocol specification".</w:t>
      </w:r>
    </w:p>
    <w:p w14:paraId="5C8A02E8" w14:textId="77777777" w:rsidR="00B416E3" w:rsidRPr="005050F0" w:rsidRDefault="00B416E3" w:rsidP="00B416E3">
      <w:pPr>
        <w:pStyle w:val="EX"/>
        <w:rPr>
          <w:noProof/>
          <w:snapToGrid w:val="0"/>
          <w:lang w:eastAsia="ko-KR"/>
        </w:rPr>
      </w:pPr>
      <w:r w:rsidRPr="005050F0">
        <w:rPr>
          <w:noProof/>
          <w:lang w:eastAsia="ko-KR"/>
        </w:rPr>
        <w:t>[10]</w:t>
      </w:r>
      <w:r w:rsidRPr="005050F0">
        <w:rPr>
          <w:noProof/>
          <w:lang w:eastAsia="ko-KR"/>
        </w:rPr>
        <w:tab/>
      </w:r>
      <w:r w:rsidRPr="005050F0">
        <w:rPr>
          <w:noProof/>
          <w:snapToGrid w:val="0"/>
        </w:rPr>
        <w:t>3GPP TS 31.102: "</w:t>
      </w:r>
      <w:r w:rsidRPr="005050F0">
        <w:rPr>
          <w:noProof/>
        </w:rPr>
        <w:t>Characteristics of the USIM Application</w:t>
      </w:r>
      <w:r w:rsidRPr="005050F0">
        <w:rPr>
          <w:noProof/>
          <w:snapToGrid w:val="0"/>
        </w:rPr>
        <w:t>".</w:t>
      </w:r>
    </w:p>
    <w:p w14:paraId="359E56B3" w14:textId="77777777" w:rsidR="005E1C47" w:rsidRPr="005050F0" w:rsidRDefault="005E1C47" w:rsidP="005E1C47">
      <w:pPr>
        <w:pStyle w:val="EX"/>
        <w:rPr>
          <w:noProof/>
          <w:lang w:eastAsia="ko-KR"/>
        </w:rPr>
      </w:pPr>
      <w:r w:rsidRPr="005050F0">
        <w:rPr>
          <w:noProof/>
        </w:rPr>
        <w:t>[</w:t>
      </w:r>
      <w:r w:rsidRPr="005050F0">
        <w:rPr>
          <w:noProof/>
          <w:lang w:eastAsia="ko-KR"/>
        </w:rPr>
        <w:t>11</w:t>
      </w:r>
      <w:r w:rsidRPr="005050F0">
        <w:rPr>
          <w:noProof/>
        </w:rPr>
        <w:t>]</w:t>
      </w:r>
      <w:r w:rsidRPr="005050F0">
        <w:rPr>
          <w:noProof/>
        </w:rPr>
        <w:tab/>
        <w:t>3GPP TS 24.</w:t>
      </w:r>
      <w:r w:rsidR="00180923" w:rsidRPr="005050F0">
        <w:rPr>
          <w:noProof/>
          <w:lang w:eastAsia="ko-KR"/>
        </w:rPr>
        <w:t>482</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 xml:space="preserve">identity management </w:t>
      </w:r>
      <w:r w:rsidRPr="005050F0">
        <w:rPr>
          <w:noProof/>
        </w:rPr>
        <w:t>Protocol specification".</w:t>
      </w:r>
    </w:p>
    <w:p w14:paraId="1670D165" w14:textId="77777777" w:rsidR="005E1C47" w:rsidRPr="005050F0" w:rsidRDefault="005E1C47" w:rsidP="00B416E3">
      <w:pPr>
        <w:pStyle w:val="EX"/>
        <w:rPr>
          <w:noProof/>
          <w:lang w:eastAsia="ko-KR"/>
        </w:rPr>
      </w:pPr>
      <w:r w:rsidRPr="005050F0">
        <w:rPr>
          <w:noProof/>
        </w:rPr>
        <w:t>[</w:t>
      </w:r>
      <w:r w:rsidRPr="005050F0">
        <w:rPr>
          <w:noProof/>
          <w:lang w:eastAsia="ko-KR"/>
        </w:rPr>
        <w:t>12</w:t>
      </w:r>
      <w:r w:rsidRPr="005050F0">
        <w:rPr>
          <w:noProof/>
        </w:rPr>
        <w:t>]</w:t>
      </w:r>
      <w:r w:rsidRPr="005050F0">
        <w:rPr>
          <w:noProof/>
        </w:rPr>
        <w:tab/>
        <w:t>3GPP TS 24.</w:t>
      </w:r>
      <w:r w:rsidR="00180923" w:rsidRPr="005050F0">
        <w:rPr>
          <w:noProof/>
          <w:lang w:eastAsia="ko-KR"/>
        </w:rPr>
        <w:t>484</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configuration</w:t>
      </w:r>
      <w:r w:rsidRPr="005050F0">
        <w:rPr>
          <w:noProof/>
        </w:rPr>
        <w:t xml:space="preserve"> </w:t>
      </w:r>
      <w:r w:rsidRPr="005050F0">
        <w:rPr>
          <w:noProof/>
          <w:lang w:eastAsia="ko-KR"/>
        </w:rPr>
        <w:t>management</w:t>
      </w:r>
      <w:r w:rsidRPr="005050F0">
        <w:rPr>
          <w:noProof/>
        </w:rPr>
        <w:t xml:space="preserve"> Protocol specification".</w:t>
      </w:r>
    </w:p>
    <w:p w14:paraId="011DC44C" w14:textId="77777777" w:rsidR="00130051" w:rsidRPr="005050F0" w:rsidRDefault="006D79CF" w:rsidP="00130051">
      <w:pPr>
        <w:pStyle w:val="EX"/>
        <w:rPr>
          <w:noProof/>
          <w:snapToGrid w:val="0"/>
          <w:lang w:eastAsia="ko-KR"/>
        </w:rPr>
      </w:pPr>
      <w:r w:rsidRPr="005050F0">
        <w:rPr>
          <w:noProof/>
          <w:lang w:eastAsia="ko-KR"/>
        </w:rPr>
        <w:t>[13]</w:t>
      </w:r>
      <w:r w:rsidRPr="005050F0">
        <w:rPr>
          <w:noProof/>
          <w:lang w:eastAsia="ko-KR"/>
        </w:rPr>
        <w:tab/>
      </w:r>
      <w:r w:rsidRPr="005050F0">
        <w:rPr>
          <w:noProof/>
        </w:rPr>
        <w:t>IETF RFC </w:t>
      </w:r>
      <w:r w:rsidRPr="005050F0">
        <w:rPr>
          <w:noProof/>
          <w:lang w:eastAsia="ko-KR"/>
        </w:rPr>
        <w:t>4566 (July 2006)</w:t>
      </w:r>
      <w:r w:rsidRPr="005050F0">
        <w:rPr>
          <w:noProof/>
        </w:rPr>
        <w:t>: "</w:t>
      </w:r>
      <w:r w:rsidRPr="005050F0">
        <w:rPr>
          <w:noProof/>
          <w:lang w:eastAsia="ko-KR"/>
        </w:rPr>
        <w:t>Session Description Protocol</w:t>
      </w:r>
      <w:r w:rsidRPr="005050F0">
        <w:rPr>
          <w:noProof/>
        </w:rPr>
        <w:t>"</w:t>
      </w:r>
      <w:r w:rsidRPr="005050F0">
        <w:rPr>
          <w:noProof/>
          <w:snapToGrid w:val="0"/>
        </w:rPr>
        <w:t>.</w:t>
      </w:r>
    </w:p>
    <w:p w14:paraId="6E00385A" w14:textId="77777777" w:rsidR="002C04BB" w:rsidRPr="005050F0" w:rsidRDefault="00130051" w:rsidP="002C04BB">
      <w:pPr>
        <w:pStyle w:val="EX"/>
        <w:rPr>
          <w:noProof/>
          <w:snapToGrid w:val="0"/>
        </w:rPr>
      </w:pPr>
      <w:r w:rsidRPr="005050F0">
        <w:rPr>
          <w:noProof/>
          <w:lang w:eastAsia="ko-KR"/>
        </w:rPr>
        <w:t>[14]</w:t>
      </w:r>
      <w:r w:rsidRPr="005050F0">
        <w:rPr>
          <w:noProof/>
          <w:lang w:eastAsia="ko-KR"/>
        </w:rPr>
        <w:tab/>
      </w:r>
      <w:r w:rsidR="006507BF" w:rsidRPr="005050F0">
        <w:rPr>
          <w:noProof/>
        </w:rPr>
        <w:t>Void</w:t>
      </w:r>
      <w:r w:rsidRPr="005050F0">
        <w:rPr>
          <w:noProof/>
          <w:snapToGrid w:val="0"/>
        </w:rPr>
        <w:t>.</w:t>
      </w:r>
    </w:p>
    <w:p w14:paraId="197EBD00" w14:textId="77777777" w:rsidR="00032F2B" w:rsidRPr="005050F0" w:rsidRDefault="002C04BB" w:rsidP="00032F2B">
      <w:pPr>
        <w:pStyle w:val="EX"/>
        <w:rPr>
          <w:noProof/>
        </w:rPr>
      </w:pPr>
      <w:r w:rsidRPr="005050F0">
        <w:rPr>
          <w:noProof/>
        </w:rPr>
        <w:t>[15]</w:t>
      </w:r>
      <w:r w:rsidRPr="005050F0">
        <w:rPr>
          <w:noProof/>
        </w:rPr>
        <w:tab/>
        <w:t>3GPP TS 23.179: "Functional architecture and information flows to support mission critical communication services; Stage 2".</w:t>
      </w:r>
    </w:p>
    <w:p w14:paraId="2E256206" w14:textId="77777777" w:rsidR="00032F2B" w:rsidRPr="005050F0" w:rsidRDefault="00467AE9" w:rsidP="00032F2B">
      <w:pPr>
        <w:pStyle w:val="EX"/>
        <w:rPr>
          <w:noProof/>
        </w:rPr>
      </w:pPr>
      <w:r w:rsidRPr="005050F0">
        <w:rPr>
          <w:noProof/>
        </w:rPr>
        <w:t>[16]</w:t>
      </w:r>
      <w:r w:rsidR="00032F2B" w:rsidRPr="005050F0">
        <w:rPr>
          <w:noProof/>
        </w:rPr>
        <w:tab/>
        <w:t>3GPP TS 24.282: "Mission Critical Data (MCData) signalling control Protocol specification".</w:t>
      </w:r>
    </w:p>
    <w:p w14:paraId="6B2E3C6B" w14:textId="77777777" w:rsidR="00032F2B" w:rsidRPr="005050F0" w:rsidRDefault="00467AE9" w:rsidP="00032F2B">
      <w:pPr>
        <w:pStyle w:val="EX"/>
        <w:rPr>
          <w:noProof/>
        </w:rPr>
      </w:pPr>
      <w:r w:rsidRPr="005050F0">
        <w:rPr>
          <w:noProof/>
        </w:rPr>
        <w:t>[17]</w:t>
      </w:r>
      <w:r w:rsidR="00032F2B" w:rsidRPr="005050F0">
        <w:rPr>
          <w:noProof/>
        </w:rPr>
        <w:tab/>
        <w:t>3GPP TS 24.582: "Mission Critical Data (MCData) media plane control Protocol specification".</w:t>
      </w:r>
    </w:p>
    <w:p w14:paraId="67D0D692" w14:textId="77777777" w:rsidR="00032F2B" w:rsidRPr="005050F0" w:rsidRDefault="00467AE9" w:rsidP="00032F2B">
      <w:pPr>
        <w:pStyle w:val="EX"/>
        <w:rPr>
          <w:noProof/>
        </w:rPr>
      </w:pPr>
      <w:r w:rsidRPr="005050F0">
        <w:rPr>
          <w:noProof/>
        </w:rPr>
        <w:t>[18]</w:t>
      </w:r>
      <w:r w:rsidR="00032F2B" w:rsidRPr="005050F0">
        <w:rPr>
          <w:noProof/>
        </w:rPr>
        <w:tab/>
        <w:t>3GPP TS 24.281: "Mission Critical Video (MCVideo) signalling control Protocol specification".</w:t>
      </w:r>
    </w:p>
    <w:p w14:paraId="51C48910" w14:textId="77777777" w:rsidR="008F3C5D" w:rsidRPr="005050F0" w:rsidRDefault="00467AE9" w:rsidP="00032F2B">
      <w:pPr>
        <w:pStyle w:val="EX"/>
        <w:rPr>
          <w:noProof/>
          <w:lang w:eastAsia="ko-KR"/>
        </w:rPr>
      </w:pPr>
      <w:r w:rsidRPr="005050F0">
        <w:rPr>
          <w:noProof/>
        </w:rPr>
        <w:t>[19]</w:t>
      </w:r>
      <w:r w:rsidR="00032F2B" w:rsidRPr="005050F0">
        <w:rPr>
          <w:noProof/>
        </w:rPr>
        <w:tab/>
        <w:t>3GPP TS 24.581: "Mission Critical Video (MCVideo) media plane control Protocol specification".</w:t>
      </w:r>
    </w:p>
    <w:p w14:paraId="7BCB0579" w14:textId="77777777" w:rsidR="006507BF" w:rsidRPr="005050F0" w:rsidRDefault="006507BF" w:rsidP="006507BF">
      <w:pPr>
        <w:pStyle w:val="EX"/>
        <w:rPr>
          <w:noProof/>
          <w:snapToGrid w:val="0"/>
        </w:rPr>
      </w:pPr>
      <w:r w:rsidRPr="005050F0">
        <w:rPr>
          <w:noProof/>
          <w:lang w:eastAsia="ko-KR"/>
        </w:rPr>
        <w:t>[20]</w:t>
      </w:r>
      <w:r w:rsidRPr="005050F0">
        <w:rPr>
          <w:noProof/>
          <w:lang w:eastAsia="ko-KR"/>
        </w:rPr>
        <w:tab/>
      </w:r>
      <w:r w:rsidRPr="005050F0">
        <w:rPr>
          <w:noProof/>
        </w:rPr>
        <w:t>3GPP TS 33.180: "Security of the mission critical service".</w:t>
      </w:r>
    </w:p>
    <w:p w14:paraId="38768B04" w14:textId="7A5CBBC9" w:rsidR="00AE7DC5" w:rsidRPr="005050F0" w:rsidRDefault="00AE7DC5" w:rsidP="00AE7DC5">
      <w:pPr>
        <w:pStyle w:val="EX"/>
        <w:rPr>
          <w:noProof/>
          <w:snapToGrid w:val="0"/>
        </w:rPr>
      </w:pPr>
      <w:bookmarkStart w:id="23" w:name="_Toc4577365"/>
      <w:bookmarkStart w:id="24" w:name="_Toc27503960"/>
      <w:bookmarkStart w:id="25" w:name="_Toc27504748"/>
      <w:bookmarkStart w:id="26" w:name="_Toc27505532"/>
      <w:bookmarkStart w:id="27" w:name="_Toc27506316"/>
      <w:r w:rsidRPr="005050F0">
        <w:rPr>
          <w:noProof/>
          <w:lang w:eastAsia="ko-KR"/>
        </w:rPr>
        <w:t>[</w:t>
      </w:r>
      <w:r>
        <w:rPr>
          <w:noProof/>
          <w:lang w:eastAsia="ko-KR"/>
        </w:rPr>
        <w:t>21</w:t>
      </w:r>
      <w:r w:rsidRPr="005050F0">
        <w:rPr>
          <w:noProof/>
          <w:lang w:eastAsia="ko-KR"/>
        </w:rPr>
        <w:t>]</w:t>
      </w:r>
      <w:r w:rsidRPr="005050F0">
        <w:rPr>
          <w:noProof/>
          <w:lang w:eastAsia="ko-KR"/>
        </w:rPr>
        <w:tab/>
      </w:r>
      <w:r w:rsidRPr="005050F0">
        <w:rPr>
          <w:noProof/>
        </w:rPr>
        <w:t>Void</w:t>
      </w:r>
      <w:r w:rsidRPr="005050F0">
        <w:rPr>
          <w:noProof/>
          <w:snapToGrid w:val="0"/>
        </w:rPr>
        <w:t>.</w:t>
      </w:r>
    </w:p>
    <w:p w14:paraId="36BFF404" w14:textId="37AA9B6B" w:rsidR="00AE7DC5" w:rsidRPr="005050F0" w:rsidRDefault="00AE7DC5" w:rsidP="00AE7DC5">
      <w:pPr>
        <w:pStyle w:val="EX"/>
        <w:rPr>
          <w:noProof/>
          <w:snapToGrid w:val="0"/>
        </w:rPr>
      </w:pPr>
      <w:r w:rsidRPr="005050F0">
        <w:rPr>
          <w:noProof/>
          <w:lang w:eastAsia="ko-KR"/>
        </w:rPr>
        <w:t>[</w:t>
      </w:r>
      <w:r>
        <w:rPr>
          <w:noProof/>
          <w:lang w:eastAsia="ko-KR"/>
        </w:rPr>
        <w:t>22</w:t>
      </w:r>
      <w:r w:rsidRPr="005050F0">
        <w:rPr>
          <w:noProof/>
          <w:lang w:eastAsia="ko-KR"/>
        </w:rPr>
        <w:t>]</w:t>
      </w:r>
      <w:r w:rsidRPr="005050F0">
        <w:rPr>
          <w:noProof/>
          <w:lang w:eastAsia="ko-KR"/>
        </w:rPr>
        <w:tab/>
      </w:r>
      <w:r w:rsidRPr="005050F0">
        <w:rPr>
          <w:noProof/>
        </w:rPr>
        <w:t>Void</w:t>
      </w:r>
      <w:r w:rsidRPr="005050F0">
        <w:rPr>
          <w:noProof/>
          <w:snapToGrid w:val="0"/>
        </w:rPr>
        <w:t>.</w:t>
      </w:r>
    </w:p>
    <w:p w14:paraId="7D0115F1" w14:textId="09D52BC4" w:rsidR="00AE7DC5" w:rsidRPr="005050F0" w:rsidRDefault="00AE7DC5" w:rsidP="00AE7DC5">
      <w:pPr>
        <w:pStyle w:val="EX"/>
        <w:rPr>
          <w:noProof/>
          <w:snapToGrid w:val="0"/>
        </w:rPr>
      </w:pPr>
      <w:r w:rsidRPr="005050F0">
        <w:rPr>
          <w:noProof/>
          <w:lang w:eastAsia="ko-KR"/>
        </w:rPr>
        <w:lastRenderedPageBreak/>
        <w:t>[</w:t>
      </w:r>
      <w:r>
        <w:rPr>
          <w:noProof/>
          <w:lang w:eastAsia="ko-KR"/>
        </w:rPr>
        <w:t>23</w:t>
      </w:r>
      <w:r w:rsidRPr="005050F0">
        <w:rPr>
          <w:noProof/>
          <w:lang w:eastAsia="ko-KR"/>
        </w:rPr>
        <w:t>]</w:t>
      </w:r>
      <w:r w:rsidRPr="005050F0">
        <w:rPr>
          <w:noProof/>
          <w:lang w:eastAsia="ko-KR"/>
        </w:rPr>
        <w:tab/>
      </w:r>
      <w:r w:rsidRPr="005050F0">
        <w:rPr>
          <w:noProof/>
        </w:rPr>
        <w:t>Void</w:t>
      </w:r>
      <w:r w:rsidRPr="005050F0">
        <w:rPr>
          <w:noProof/>
          <w:snapToGrid w:val="0"/>
        </w:rPr>
        <w:t>.</w:t>
      </w:r>
    </w:p>
    <w:p w14:paraId="2DB3AC3F" w14:textId="656A3B31" w:rsidR="00AE7DC5" w:rsidRPr="005050F0" w:rsidRDefault="00AE7DC5" w:rsidP="00AE7DC5">
      <w:pPr>
        <w:pStyle w:val="EX"/>
        <w:rPr>
          <w:noProof/>
          <w:snapToGrid w:val="0"/>
        </w:rPr>
      </w:pPr>
      <w:r w:rsidRPr="005050F0">
        <w:rPr>
          <w:noProof/>
          <w:lang w:eastAsia="ko-KR"/>
        </w:rPr>
        <w:t>[</w:t>
      </w:r>
      <w:r>
        <w:rPr>
          <w:noProof/>
          <w:lang w:eastAsia="ko-KR"/>
        </w:rPr>
        <w:t>2</w:t>
      </w:r>
      <w:r w:rsidRPr="005050F0">
        <w:rPr>
          <w:noProof/>
          <w:lang w:eastAsia="ko-KR"/>
        </w:rPr>
        <w:t>4]</w:t>
      </w:r>
      <w:r w:rsidRPr="005050F0">
        <w:rPr>
          <w:noProof/>
          <w:lang w:eastAsia="ko-KR"/>
        </w:rPr>
        <w:tab/>
      </w:r>
      <w:r w:rsidRPr="005050F0">
        <w:rPr>
          <w:noProof/>
        </w:rPr>
        <w:t>Void</w:t>
      </w:r>
      <w:r w:rsidRPr="005050F0">
        <w:rPr>
          <w:noProof/>
          <w:snapToGrid w:val="0"/>
        </w:rPr>
        <w:t>.</w:t>
      </w:r>
    </w:p>
    <w:p w14:paraId="60E3C3BA" w14:textId="3AA1CD2F" w:rsidR="00AE7DC5" w:rsidRPr="005050F0" w:rsidRDefault="00AE7DC5" w:rsidP="00AE7DC5">
      <w:pPr>
        <w:pStyle w:val="EX"/>
        <w:rPr>
          <w:noProof/>
          <w:snapToGrid w:val="0"/>
        </w:rPr>
      </w:pPr>
      <w:r w:rsidRPr="005050F0">
        <w:rPr>
          <w:noProof/>
          <w:lang w:eastAsia="ko-KR"/>
        </w:rPr>
        <w:t>[</w:t>
      </w:r>
      <w:r>
        <w:rPr>
          <w:noProof/>
          <w:lang w:eastAsia="ko-KR"/>
        </w:rPr>
        <w:t>25</w:t>
      </w:r>
      <w:r w:rsidRPr="005050F0">
        <w:rPr>
          <w:noProof/>
          <w:lang w:eastAsia="ko-KR"/>
        </w:rPr>
        <w:t>]</w:t>
      </w:r>
      <w:r w:rsidRPr="005050F0">
        <w:rPr>
          <w:noProof/>
          <w:lang w:eastAsia="ko-KR"/>
        </w:rPr>
        <w:tab/>
      </w:r>
      <w:r w:rsidRPr="005050F0">
        <w:rPr>
          <w:noProof/>
        </w:rPr>
        <w:t>Void</w:t>
      </w:r>
      <w:r w:rsidRPr="005050F0">
        <w:rPr>
          <w:noProof/>
          <w:snapToGrid w:val="0"/>
        </w:rPr>
        <w:t>.</w:t>
      </w:r>
    </w:p>
    <w:p w14:paraId="1CD8A46B" w14:textId="2716D04B" w:rsidR="00AE7DC5" w:rsidRPr="005050F0" w:rsidRDefault="00AE7DC5" w:rsidP="00AE7DC5">
      <w:pPr>
        <w:pStyle w:val="EX"/>
        <w:rPr>
          <w:noProof/>
          <w:snapToGrid w:val="0"/>
        </w:rPr>
      </w:pPr>
      <w:r w:rsidRPr="005050F0">
        <w:rPr>
          <w:noProof/>
          <w:lang w:eastAsia="ko-KR"/>
        </w:rPr>
        <w:t>[</w:t>
      </w:r>
      <w:r>
        <w:rPr>
          <w:noProof/>
          <w:lang w:eastAsia="ko-KR"/>
        </w:rPr>
        <w:t>26</w:t>
      </w:r>
      <w:r w:rsidRPr="005050F0">
        <w:rPr>
          <w:noProof/>
          <w:lang w:eastAsia="ko-KR"/>
        </w:rPr>
        <w:t>]</w:t>
      </w:r>
      <w:r w:rsidRPr="005050F0">
        <w:rPr>
          <w:noProof/>
          <w:lang w:eastAsia="ko-KR"/>
        </w:rPr>
        <w:tab/>
      </w:r>
      <w:r w:rsidRPr="005050F0">
        <w:rPr>
          <w:noProof/>
        </w:rPr>
        <w:t>Void</w:t>
      </w:r>
      <w:r w:rsidRPr="005050F0">
        <w:rPr>
          <w:noProof/>
          <w:snapToGrid w:val="0"/>
        </w:rPr>
        <w:t>.</w:t>
      </w:r>
    </w:p>
    <w:p w14:paraId="22802649" w14:textId="04DB94CA" w:rsidR="00266343" w:rsidRPr="00705E55" w:rsidRDefault="00266343" w:rsidP="00266343">
      <w:pPr>
        <w:pStyle w:val="EX"/>
      </w:pPr>
      <w:r w:rsidRPr="00705E55">
        <w:t>[</w:t>
      </w:r>
      <w:r w:rsidR="00E74CC3">
        <w:t>27</w:t>
      </w:r>
      <w:r w:rsidRPr="00705E55">
        <w:t>]</w:t>
      </w:r>
      <w:r w:rsidRPr="00705E55">
        <w:tab/>
        <w:t>IANA: Character Sets, https://www.iana.org/assignments/character-sets/character-sets.xhtml.</w:t>
      </w:r>
    </w:p>
    <w:p w14:paraId="369DEAEB" w14:textId="77777777" w:rsidR="004414F8" w:rsidRPr="005050F0" w:rsidRDefault="004414F8" w:rsidP="004414F8">
      <w:pPr>
        <w:pStyle w:val="Heading1"/>
        <w:rPr>
          <w:noProof/>
        </w:rPr>
      </w:pPr>
      <w:bookmarkStart w:id="28" w:name="_Toc176344227"/>
      <w:r w:rsidRPr="005050F0">
        <w:rPr>
          <w:noProof/>
        </w:rPr>
        <w:t>3</w:t>
      </w:r>
      <w:r w:rsidRPr="005050F0">
        <w:rPr>
          <w:noProof/>
        </w:rPr>
        <w:tab/>
        <w:t>Definitions and abbreviations</w:t>
      </w:r>
      <w:bookmarkEnd w:id="23"/>
      <w:bookmarkEnd w:id="24"/>
      <w:bookmarkEnd w:id="25"/>
      <w:bookmarkEnd w:id="26"/>
      <w:bookmarkEnd w:id="27"/>
      <w:bookmarkEnd w:id="28"/>
    </w:p>
    <w:p w14:paraId="634A0BDE" w14:textId="77777777" w:rsidR="004414F8" w:rsidRPr="005050F0" w:rsidRDefault="004414F8" w:rsidP="004414F8">
      <w:pPr>
        <w:pStyle w:val="Heading2"/>
        <w:rPr>
          <w:noProof/>
        </w:rPr>
      </w:pPr>
      <w:bookmarkStart w:id="29" w:name="_Toc4577366"/>
      <w:bookmarkStart w:id="30" w:name="_Toc27503961"/>
      <w:bookmarkStart w:id="31" w:name="_Toc27504749"/>
      <w:bookmarkStart w:id="32" w:name="_Toc27505533"/>
      <w:bookmarkStart w:id="33" w:name="_Toc27506317"/>
      <w:bookmarkStart w:id="34" w:name="_Toc176344228"/>
      <w:r w:rsidRPr="005050F0">
        <w:rPr>
          <w:noProof/>
        </w:rPr>
        <w:t>3.1</w:t>
      </w:r>
      <w:r w:rsidRPr="005050F0">
        <w:rPr>
          <w:noProof/>
        </w:rPr>
        <w:tab/>
        <w:t>Definitions</w:t>
      </w:r>
      <w:bookmarkEnd w:id="29"/>
      <w:bookmarkEnd w:id="30"/>
      <w:bookmarkEnd w:id="31"/>
      <w:bookmarkEnd w:id="32"/>
      <w:bookmarkEnd w:id="33"/>
      <w:bookmarkEnd w:id="34"/>
    </w:p>
    <w:p w14:paraId="2AB61CF7" w14:textId="77777777" w:rsidR="002C04BB" w:rsidRPr="005050F0" w:rsidRDefault="002C04BB" w:rsidP="002C04BB">
      <w:pPr>
        <w:rPr>
          <w:noProof/>
        </w:rPr>
      </w:pPr>
      <w:r w:rsidRPr="005050F0">
        <w:rPr>
          <w:noProof/>
        </w:rPr>
        <w:t>For the purpose of the present document, the following terms and definitions given in 3GPP TS 23.179 [15] apply:</w:t>
      </w:r>
    </w:p>
    <w:p w14:paraId="2781F6FD" w14:textId="77777777" w:rsidR="002C04BB" w:rsidRPr="005050F0" w:rsidRDefault="002C04BB" w:rsidP="002C04BB">
      <w:pPr>
        <w:pStyle w:val="EW"/>
        <w:rPr>
          <w:b/>
          <w:noProof/>
        </w:rPr>
      </w:pPr>
      <w:r w:rsidRPr="005050F0">
        <w:rPr>
          <w:b/>
          <w:noProof/>
        </w:rPr>
        <w:t>Pre-selected MCPTT user profile</w:t>
      </w:r>
    </w:p>
    <w:p w14:paraId="3FED17C9" w14:textId="77777777" w:rsidR="004414F8" w:rsidRPr="005050F0" w:rsidRDefault="004414F8" w:rsidP="002C04BB">
      <w:pPr>
        <w:pStyle w:val="Heading2"/>
        <w:rPr>
          <w:noProof/>
        </w:rPr>
      </w:pPr>
      <w:bookmarkStart w:id="35" w:name="_Toc4577367"/>
      <w:bookmarkStart w:id="36" w:name="_Toc27503962"/>
      <w:bookmarkStart w:id="37" w:name="_Toc27504750"/>
      <w:bookmarkStart w:id="38" w:name="_Toc27505534"/>
      <w:bookmarkStart w:id="39" w:name="_Toc27506318"/>
      <w:bookmarkStart w:id="40" w:name="_Toc176344229"/>
      <w:r w:rsidRPr="005050F0">
        <w:rPr>
          <w:noProof/>
        </w:rPr>
        <w:t>3.2</w:t>
      </w:r>
      <w:r w:rsidRPr="005050F0">
        <w:rPr>
          <w:noProof/>
        </w:rPr>
        <w:tab/>
        <w:t>Abbreviations</w:t>
      </w:r>
      <w:bookmarkEnd w:id="35"/>
      <w:bookmarkEnd w:id="36"/>
      <w:bookmarkEnd w:id="37"/>
      <w:bookmarkEnd w:id="38"/>
      <w:bookmarkEnd w:id="39"/>
      <w:bookmarkEnd w:id="40"/>
    </w:p>
    <w:p w14:paraId="05B645A0" w14:textId="77777777" w:rsidR="004414F8" w:rsidRPr="005050F0" w:rsidRDefault="004414F8" w:rsidP="004414F8">
      <w:pPr>
        <w:keepNext/>
        <w:rPr>
          <w:noProof/>
        </w:rPr>
      </w:pPr>
      <w:r w:rsidRPr="005050F0">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3C99C92B" w14:textId="77777777" w:rsidR="001F7D8D" w:rsidRPr="005050F0" w:rsidRDefault="004414F8" w:rsidP="001F7D8D">
      <w:pPr>
        <w:pStyle w:val="EW"/>
        <w:rPr>
          <w:noProof/>
          <w:lang w:eastAsia="ko-KR"/>
        </w:rPr>
      </w:pPr>
      <w:r w:rsidRPr="005050F0">
        <w:rPr>
          <w:noProof/>
        </w:rPr>
        <w:t>ACL</w:t>
      </w:r>
      <w:r w:rsidRPr="005050F0">
        <w:rPr>
          <w:noProof/>
        </w:rPr>
        <w:tab/>
        <w:t>Access Control List</w:t>
      </w:r>
    </w:p>
    <w:p w14:paraId="72C73961" w14:textId="77777777" w:rsidR="004414F8" w:rsidRPr="005050F0" w:rsidRDefault="001F7D8D" w:rsidP="001F7D8D">
      <w:pPr>
        <w:pStyle w:val="EW"/>
        <w:rPr>
          <w:noProof/>
        </w:rPr>
      </w:pPr>
      <w:r w:rsidRPr="005050F0">
        <w:rPr>
          <w:noProof/>
          <w:lang w:eastAsia="ko-KR"/>
        </w:rPr>
        <w:t>CMS</w:t>
      </w:r>
      <w:r w:rsidRPr="005050F0">
        <w:rPr>
          <w:noProof/>
          <w:lang w:eastAsia="ko-KR"/>
        </w:rPr>
        <w:tab/>
        <w:t>Configuration Management Server</w:t>
      </w:r>
    </w:p>
    <w:p w14:paraId="5FF1385F" w14:textId="77777777" w:rsidR="004414F8" w:rsidRPr="005050F0" w:rsidRDefault="004414F8" w:rsidP="004414F8">
      <w:pPr>
        <w:pStyle w:val="EW"/>
        <w:rPr>
          <w:noProof/>
        </w:rPr>
      </w:pPr>
      <w:r w:rsidRPr="005050F0">
        <w:rPr>
          <w:noProof/>
        </w:rPr>
        <w:t>DDF</w:t>
      </w:r>
      <w:r w:rsidRPr="005050F0">
        <w:rPr>
          <w:noProof/>
        </w:rPr>
        <w:tab/>
        <w:t>Device Description Framework</w:t>
      </w:r>
    </w:p>
    <w:p w14:paraId="440C7159" w14:textId="77777777" w:rsidR="001F7D8D" w:rsidRPr="005050F0" w:rsidRDefault="004414F8" w:rsidP="001F7D8D">
      <w:pPr>
        <w:pStyle w:val="EW"/>
        <w:rPr>
          <w:noProof/>
          <w:lang w:eastAsia="ko-KR"/>
        </w:rPr>
      </w:pPr>
      <w:r w:rsidRPr="005050F0">
        <w:rPr>
          <w:noProof/>
        </w:rPr>
        <w:t>DM</w:t>
      </w:r>
      <w:r w:rsidRPr="005050F0">
        <w:rPr>
          <w:noProof/>
        </w:rPr>
        <w:tab/>
        <w:t>Device Management</w:t>
      </w:r>
    </w:p>
    <w:p w14:paraId="2C653F32" w14:textId="77777777" w:rsidR="00B75EF0" w:rsidRPr="005050F0" w:rsidRDefault="001F7D8D" w:rsidP="00B75EF0">
      <w:pPr>
        <w:pStyle w:val="EW"/>
        <w:rPr>
          <w:noProof/>
          <w:lang w:eastAsia="ko-KR"/>
        </w:rPr>
      </w:pPr>
      <w:r w:rsidRPr="005050F0">
        <w:rPr>
          <w:noProof/>
          <w:lang w:eastAsia="ko-KR"/>
        </w:rPr>
        <w:t>GMS</w:t>
      </w:r>
      <w:r w:rsidRPr="005050F0">
        <w:rPr>
          <w:noProof/>
          <w:lang w:eastAsia="ko-KR"/>
        </w:rPr>
        <w:tab/>
        <w:t>Group Management Server</w:t>
      </w:r>
    </w:p>
    <w:p w14:paraId="43362F2A" w14:textId="77777777" w:rsidR="00B75EF0" w:rsidRPr="005050F0" w:rsidRDefault="00B75EF0" w:rsidP="00B75EF0">
      <w:pPr>
        <w:pStyle w:val="EW"/>
        <w:rPr>
          <w:noProof/>
        </w:rPr>
      </w:pPr>
      <w:r w:rsidRPr="005050F0">
        <w:rPr>
          <w:noProof/>
        </w:rPr>
        <w:t>MCS</w:t>
      </w:r>
      <w:r w:rsidRPr="005050F0">
        <w:rPr>
          <w:noProof/>
        </w:rPr>
        <w:tab/>
        <w:t>Mission Critical Service</w:t>
      </w:r>
    </w:p>
    <w:p w14:paraId="10BC3B79" w14:textId="77777777" w:rsidR="004414F8" w:rsidRPr="005050F0" w:rsidRDefault="00B75EF0" w:rsidP="00B75EF0">
      <w:pPr>
        <w:pStyle w:val="EW"/>
        <w:rPr>
          <w:noProof/>
        </w:rPr>
      </w:pPr>
      <w:r w:rsidRPr="005050F0">
        <w:rPr>
          <w:noProof/>
        </w:rPr>
        <w:t>MCSs</w:t>
      </w:r>
      <w:r w:rsidRPr="005050F0">
        <w:rPr>
          <w:noProof/>
        </w:rPr>
        <w:tab/>
        <w:t>Mission Critical Services</w:t>
      </w:r>
    </w:p>
    <w:p w14:paraId="204242F0" w14:textId="77777777" w:rsidR="004414F8" w:rsidRPr="005050F0" w:rsidRDefault="004414F8" w:rsidP="004414F8">
      <w:pPr>
        <w:pStyle w:val="EW"/>
        <w:rPr>
          <w:noProof/>
        </w:rPr>
      </w:pPr>
      <w:r w:rsidRPr="005050F0">
        <w:rPr>
          <w:noProof/>
        </w:rPr>
        <w:t>MCPTT</w:t>
      </w:r>
      <w:r w:rsidRPr="005050F0">
        <w:rPr>
          <w:noProof/>
        </w:rPr>
        <w:tab/>
        <w:t>Mission Critical Push To Talk</w:t>
      </w:r>
    </w:p>
    <w:p w14:paraId="290EAA96" w14:textId="77777777" w:rsidR="004414F8" w:rsidRPr="005050F0" w:rsidRDefault="004414F8" w:rsidP="004414F8">
      <w:pPr>
        <w:pStyle w:val="EW"/>
        <w:rPr>
          <w:noProof/>
        </w:rPr>
      </w:pPr>
      <w:r w:rsidRPr="005050F0">
        <w:rPr>
          <w:noProof/>
        </w:rPr>
        <w:t>ME</w:t>
      </w:r>
      <w:r w:rsidRPr="005050F0">
        <w:rPr>
          <w:noProof/>
        </w:rPr>
        <w:tab/>
        <w:t>Mobile Equipment</w:t>
      </w:r>
    </w:p>
    <w:p w14:paraId="32B2F537" w14:textId="77777777" w:rsidR="004414F8" w:rsidRPr="005050F0" w:rsidRDefault="004414F8" w:rsidP="004414F8">
      <w:pPr>
        <w:pStyle w:val="EW"/>
        <w:rPr>
          <w:noProof/>
        </w:rPr>
      </w:pPr>
      <w:r w:rsidRPr="005050F0">
        <w:rPr>
          <w:noProof/>
        </w:rPr>
        <w:t>MO</w:t>
      </w:r>
      <w:r w:rsidRPr="005050F0">
        <w:rPr>
          <w:noProof/>
        </w:rPr>
        <w:tab/>
        <w:t>Management Object</w:t>
      </w:r>
    </w:p>
    <w:p w14:paraId="167605B7" w14:textId="77777777" w:rsidR="004414F8" w:rsidRPr="005050F0" w:rsidRDefault="004414F8" w:rsidP="004414F8">
      <w:pPr>
        <w:pStyle w:val="EW"/>
        <w:rPr>
          <w:noProof/>
          <w:lang w:eastAsia="ko-KR"/>
        </w:rPr>
      </w:pPr>
      <w:r w:rsidRPr="005050F0">
        <w:rPr>
          <w:noProof/>
        </w:rPr>
        <w:t>OMA</w:t>
      </w:r>
      <w:r w:rsidRPr="005050F0">
        <w:rPr>
          <w:noProof/>
        </w:rPr>
        <w:tab/>
        <w:t>Open Mobile Alliance</w:t>
      </w:r>
    </w:p>
    <w:p w14:paraId="48C602F0" w14:textId="77777777" w:rsidR="001F7D8D" w:rsidRPr="005050F0" w:rsidRDefault="004414F8" w:rsidP="001F7D8D">
      <w:pPr>
        <w:pStyle w:val="EW"/>
        <w:rPr>
          <w:noProof/>
          <w:lang w:eastAsia="ko-KR"/>
        </w:rPr>
      </w:pPr>
      <w:r w:rsidRPr="005050F0">
        <w:rPr>
          <w:noProof/>
        </w:rPr>
        <w:t>ProSe</w:t>
      </w:r>
      <w:r w:rsidRPr="005050F0">
        <w:rPr>
          <w:noProof/>
        </w:rPr>
        <w:tab/>
        <w:t>Proximity-based Services</w:t>
      </w:r>
    </w:p>
    <w:p w14:paraId="6F6B99A3" w14:textId="77777777" w:rsidR="001F7D8D" w:rsidRPr="005050F0" w:rsidRDefault="001F7D8D" w:rsidP="001F7D8D">
      <w:pPr>
        <w:pStyle w:val="EW"/>
        <w:rPr>
          <w:noProof/>
          <w:lang w:eastAsia="ko-KR"/>
        </w:rPr>
      </w:pPr>
      <w:r w:rsidRPr="005050F0">
        <w:rPr>
          <w:noProof/>
        </w:rPr>
        <w:t>RFC</w:t>
      </w:r>
      <w:r w:rsidRPr="005050F0">
        <w:rPr>
          <w:noProof/>
        </w:rPr>
        <w:tab/>
        <w:t>Request For Comments</w:t>
      </w:r>
    </w:p>
    <w:p w14:paraId="0DF1E400" w14:textId="77777777" w:rsidR="001F7D8D" w:rsidRPr="005050F0" w:rsidRDefault="001F7D8D" w:rsidP="001F7D8D">
      <w:pPr>
        <w:pStyle w:val="EW"/>
        <w:rPr>
          <w:noProof/>
        </w:rPr>
      </w:pPr>
      <w:r w:rsidRPr="005050F0">
        <w:rPr>
          <w:noProof/>
        </w:rPr>
        <w:t>URI</w:t>
      </w:r>
      <w:r w:rsidRPr="005050F0">
        <w:rPr>
          <w:noProof/>
        </w:rPr>
        <w:tab/>
        <w:t>Uniform Resource Identifier</w:t>
      </w:r>
    </w:p>
    <w:p w14:paraId="13C48921" w14:textId="77777777" w:rsidR="001F7D8D" w:rsidRPr="005050F0" w:rsidRDefault="001F7D8D" w:rsidP="001F7D8D">
      <w:pPr>
        <w:pStyle w:val="EW"/>
        <w:rPr>
          <w:noProof/>
          <w:lang w:eastAsia="ko-KR"/>
        </w:rPr>
      </w:pPr>
      <w:r w:rsidRPr="005050F0">
        <w:rPr>
          <w:noProof/>
        </w:rPr>
        <w:t>URN</w:t>
      </w:r>
      <w:r w:rsidRPr="005050F0">
        <w:rPr>
          <w:noProof/>
        </w:rPr>
        <w:tab/>
        <w:t>Uniform Resource Name</w:t>
      </w:r>
    </w:p>
    <w:p w14:paraId="75CD6225" w14:textId="77777777" w:rsidR="001F7D8D" w:rsidRPr="005050F0" w:rsidRDefault="001F7D8D" w:rsidP="001F7D8D">
      <w:pPr>
        <w:pStyle w:val="EW"/>
        <w:rPr>
          <w:noProof/>
          <w:lang w:eastAsia="ko-KR"/>
        </w:rPr>
      </w:pPr>
      <w:r w:rsidRPr="005050F0">
        <w:rPr>
          <w:noProof/>
          <w:lang w:eastAsia="ko-KR"/>
        </w:rPr>
        <w:t>XCAP</w:t>
      </w:r>
      <w:r w:rsidRPr="005050F0">
        <w:rPr>
          <w:noProof/>
          <w:lang w:eastAsia="ko-KR"/>
        </w:rPr>
        <w:tab/>
        <w:t>XML Configuration Access Protocol</w:t>
      </w:r>
    </w:p>
    <w:p w14:paraId="633B1741" w14:textId="77777777" w:rsidR="001F7D8D" w:rsidRPr="005050F0" w:rsidRDefault="001F7D8D" w:rsidP="001F7D8D">
      <w:pPr>
        <w:pStyle w:val="EW"/>
        <w:rPr>
          <w:noProof/>
          <w:lang w:eastAsia="ko-KR"/>
        </w:rPr>
      </w:pPr>
      <w:r w:rsidRPr="005050F0">
        <w:rPr>
          <w:noProof/>
          <w:lang w:eastAsia="ko-KR"/>
        </w:rPr>
        <w:t>XML</w:t>
      </w:r>
      <w:r w:rsidRPr="005050F0">
        <w:rPr>
          <w:noProof/>
          <w:lang w:eastAsia="ko-KR"/>
        </w:rPr>
        <w:tab/>
      </w:r>
      <w:r w:rsidRPr="005050F0">
        <w:rPr>
          <w:noProof/>
        </w:rPr>
        <w:t>eXtensible Markup Language</w:t>
      </w:r>
    </w:p>
    <w:p w14:paraId="6CF81584" w14:textId="77777777" w:rsidR="004414F8" w:rsidRPr="005050F0" w:rsidRDefault="001F7D8D" w:rsidP="001F7D8D">
      <w:pPr>
        <w:pStyle w:val="EW"/>
        <w:rPr>
          <w:noProof/>
          <w:lang w:eastAsia="ko-KR"/>
        </w:rPr>
      </w:pPr>
      <w:r w:rsidRPr="005050F0">
        <w:rPr>
          <w:noProof/>
        </w:rPr>
        <w:t>XUI</w:t>
      </w:r>
      <w:r w:rsidRPr="005050F0">
        <w:rPr>
          <w:noProof/>
        </w:rPr>
        <w:tab/>
        <w:t>XCAP Unique Identifier</w:t>
      </w:r>
    </w:p>
    <w:p w14:paraId="045E614B" w14:textId="77777777" w:rsidR="002F484D" w:rsidRPr="005050F0" w:rsidRDefault="002F484D" w:rsidP="002F484D">
      <w:pPr>
        <w:pStyle w:val="Heading1"/>
        <w:tabs>
          <w:tab w:val="right" w:pos="9630"/>
        </w:tabs>
        <w:rPr>
          <w:noProof/>
          <w:lang w:eastAsia="ko-KR"/>
        </w:rPr>
      </w:pPr>
      <w:bookmarkStart w:id="41" w:name="_Toc4577368"/>
      <w:bookmarkStart w:id="42" w:name="_Toc27503963"/>
      <w:bookmarkStart w:id="43" w:name="_Toc27504751"/>
      <w:bookmarkStart w:id="44" w:name="_Toc27505535"/>
      <w:bookmarkStart w:id="45" w:name="_Toc27506319"/>
      <w:bookmarkStart w:id="46" w:name="_Toc176344230"/>
      <w:r w:rsidRPr="005050F0">
        <w:rPr>
          <w:noProof/>
        </w:rPr>
        <w:t>4</w:t>
      </w:r>
      <w:r w:rsidRPr="005050F0">
        <w:rPr>
          <w:noProof/>
        </w:rPr>
        <w:tab/>
        <w:t xml:space="preserve">MCPTT </w:t>
      </w:r>
      <w:r w:rsidRPr="005050F0">
        <w:rPr>
          <w:noProof/>
          <w:lang w:eastAsia="ko-KR"/>
        </w:rPr>
        <w:t xml:space="preserve">UE configuration </w:t>
      </w:r>
      <w:r w:rsidRPr="005050F0">
        <w:rPr>
          <w:noProof/>
        </w:rPr>
        <w:t>MO</w:t>
      </w:r>
      <w:bookmarkEnd w:id="41"/>
      <w:bookmarkEnd w:id="42"/>
      <w:bookmarkEnd w:id="43"/>
      <w:bookmarkEnd w:id="44"/>
      <w:bookmarkEnd w:id="45"/>
      <w:bookmarkEnd w:id="46"/>
    </w:p>
    <w:p w14:paraId="33C722EF" w14:textId="77777777" w:rsidR="002F484D" w:rsidRPr="005050F0" w:rsidRDefault="002F484D" w:rsidP="002F484D">
      <w:pPr>
        <w:pStyle w:val="Heading2"/>
        <w:rPr>
          <w:noProof/>
        </w:rPr>
      </w:pPr>
      <w:bookmarkStart w:id="47" w:name="_Toc4577369"/>
      <w:bookmarkStart w:id="48" w:name="_Toc27503964"/>
      <w:bookmarkStart w:id="49" w:name="_Toc27504752"/>
      <w:bookmarkStart w:id="50" w:name="_Toc27505536"/>
      <w:bookmarkStart w:id="51" w:name="_Toc27506320"/>
      <w:bookmarkStart w:id="52" w:name="_Toc176344231"/>
      <w:r w:rsidRPr="005050F0">
        <w:rPr>
          <w:noProof/>
          <w:lang w:eastAsia="ko-KR"/>
        </w:rPr>
        <w:t>4</w:t>
      </w:r>
      <w:r w:rsidRPr="005050F0">
        <w:rPr>
          <w:noProof/>
        </w:rPr>
        <w:t>.1</w:t>
      </w:r>
      <w:r w:rsidRPr="005050F0">
        <w:rPr>
          <w:noProof/>
        </w:rPr>
        <w:tab/>
        <w:t>General</w:t>
      </w:r>
      <w:bookmarkEnd w:id="47"/>
      <w:bookmarkEnd w:id="48"/>
      <w:bookmarkEnd w:id="49"/>
      <w:bookmarkEnd w:id="50"/>
      <w:bookmarkEnd w:id="51"/>
      <w:bookmarkEnd w:id="52"/>
    </w:p>
    <w:p w14:paraId="7993F680"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UE configuration </w:t>
      </w:r>
      <w:r w:rsidRPr="005050F0">
        <w:rPr>
          <w:noProof/>
        </w:rPr>
        <w:t xml:space="preserve">Management Object (MO) is used to configure 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3C6477DF"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-UE-configuration</w:t>
      </w:r>
      <w:r w:rsidRPr="005050F0">
        <w:rPr>
          <w:noProof/>
        </w:rPr>
        <w:t>:1.0.</w:t>
      </w:r>
    </w:p>
    <w:p w14:paraId="75578B16"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3A7FCC78"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UE configuration </w:t>
      </w:r>
      <w:r w:rsidRPr="005050F0">
        <w:rPr>
          <w:noProof/>
        </w:rPr>
        <w:t>MO.</w:t>
      </w:r>
    </w:p>
    <w:p w14:paraId="53D3ECA3" w14:textId="77777777" w:rsidR="002F484D" w:rsidRPr="005050F0" w:rsidRDefault="002F484D" w:rsidP="002F484D">
      <w:pPr>
        <w:rPr>
          <w:noProof/>
        </w:rPr>
      </w:pPr>
      <w:r w:rsidRPr="005050F0">
        <w:rPr>
          <w:noProof/>
        </w:rPr>
        <w:lastRenderedPageBreak/>
        <w:t>The following nodes and leaf objects are possible under the MCPTT</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4</w:t>
      </w:r>
      <w:r w:rsidRPr="005050F0">
        <w:rPr>
          <w:noProof/>
          <w:lang w:eastAsia="ko-KR"/>
        </w:rPr>
        <w:t>.</w:t>
      </w:r>
      <w:r w:rsidRPr="005050F0">
        <w:rPr>
          <w:noProof/>
        </w:rPr>
        <w:t>1</w:t>
      </w:r>
      <w:r w:rsidRPr="005050F0">
        <w:rPr>
          <w:noProof/>
          <w:lang w:eastAsia="ko-KR"/>
        </w:rPr>
        <w:t>.1</w:t>
      </w:r>
      <w:r w:rsidR="009A26DB">
        <w:rPr>
          <w:noProof/>
        </w:rPr>
        <w:t>.</w:t>
      </w:r>
    </w:p>
    <w:p w14:paraId="042A0947" w14:textId="77777777" w:rsidR="002F484D" w:rsidRPr="005050F0" w:rsidRDefault="0024756B" w:rsidP="002F484D">
      <w:pPr>
        <w:pStyle w:val="TH"/>
        <w:rPr>
          <w:noProof/>
        </w:rPr>
      </w:pPr>
      <w:r w:rsidRPr="005050F0">
        <w:rPr>
          <w:noProof/>
        </w:rPr>
        <w:object w:dxaOrig="10088" w:dyaOrig="5933" w14:anchorId="4CED1C82">
          <v:shape id="_x0000_i1027" type="#_x0000_t75" style="width:481.45pt;height:283.6pt" o:ole="">
            <v:imagedata r:id="rId11" o:title=""/>
          </v:shape>
          <o:OLEObject Type="Embed" ProgID="Visio.Drawing.11" ShapeID="_x0000_i1027" DrawAspect="Content" ObjectID="_1786972209" r:id="rId12"/>
        </w:object>
      </w:r>
    </w:p>
    <w:p w14:paraId="5BB29706" w14:textId="77777777" w:rsidR="002F484D" w:rsidRPr="005050F0" w:rsidRDefault="002F484D" w:rsidP="002F484D">
      <w:pPr>
        <w:pStyle w:val="TF"/>
        <w:rPr>
          <w:noProof/>
        </w:rPr>
      </w:pPr>
      <w:r w:rsidRPr="005050F0">
        <w:rPr>
          <w:noProof/>
        </w:rPr>
        <w:t>Figure 4</w:t>
      </w:r>
      <w:r w:rsidRPr="005050F0">
        <w:rPr>
          <w:noProof/>
          <w:lang w:eastAsia="ko-KR"/>
        </w:rPr>
        <w:t>.</w:t>
      </w:r>
      <w:r w:rsidRPr="005050F0">
        <w:rPr>
          <w:noProof/>
        </w:rPr>
        <w:t>1</w:t>
      </w:r>
      <w:r w:rsidRPr="005050F0">
        <w:rPr>
          <w:noProof/>
          <w:lang w:eastAsia="ko-KR"/>
        </w:rPr>
        <w:t>.1</w:t>
      </w:r>
      <w:r w:rsidRPr="005050F0">
        <w:rPr>
          <w:noProof/>
        </w:rPr>
        <w:t xml:space="preserve">: The MCPTT </w:t>
      </w:r>
      <w:r w:rsidRPr="005050F0">
        <w:rPr>
          <w:noProof/>
          <w:lang w:eastAsia="ko-KR"/>
        </w:rPr>
        <w:t>UE configuration MO</w:t>
      </w:r>
    </w:p>
    <w:p w14:paraId="6D589DCA" w14:textId="77777777" w:rsidR="002F484D" w:rsidRPr="005050F0" w:rsidRDefault="002F484D" w:rsidP="002F484D">
      <w:pPr>
        <w:pStyle w:val="Heading2"/>
        <w:rPr>
          <w:noProof/>
        </w:rPr>
      </w:pPr>
      <w:bookmarkStart w:id="53" w:name="_Toc4577370"/>
      <w:bookmarkStart w:id="54" w:name="_Toc27503965"/>
      <w:bookmarkStart w:id="55" w:name="_Toc27504753"/>
      <w:bookmarkStart w:id="56" w:name="_Toc27505537"/>
      <w:bookmarkStart w:id="57" w:name="_Toc27506321"/>
      <w:bookmarkStart w:id="58" w:name="_Toc176344232"/>
      <w:r w:rsidRPr="005050F0">
        <w:rPr>
          <w:noProof/>
          <w:lang w:eastAsia="ko-KR"/>
        </w:rPr>
        <w:t>4</w:t>
      </w:r>
      <w:r w:rsidRPr="005050F0">
        <w:rPr>
          <w:noProof/>
        </w:rPr>
        <w:t>.</w:t>
      </w:r>
      <w:r w:rsidRPr="005050F0">
        <w:rPr>
          <w:noProof/>
          <w:lang w:eastAsia="ko-KR"/>
        </w:rPr>
        <w:t>2</w:t>
      </w:r>
      <w:r w:rsidRPr="005050F0">
        <w:rPr>
          <w:noProof/>
        </w:rPr>
        <w:tab/>
      </w:r>
      <w:r w:rsidRPr="005050F0">
        <w:rPr>
          <w:noProof/>
          <w:lang w:eastAsia="ko-KR"/>
        </w:rPr>
        <w:t>MCPTT UE configuration MO parameters</w:t>
      </w:r>
      <w:bookmarkEnd w:id="53"/>
      <w:bookmarkEnd w:id="54"/>
      <w:bookmarkEnd w:id="55"/>
      <w:bookmarkEnd w:id="56"/>
      <w:bookmarkEnd w:id="57"/>
      <w:bookmarkEnd w:id="58"/>
    </w:p>
    <w:p w14:paraId="7BAA3BB3" w14:textId="77777777" w:rsidR="002F484D" w:rsidRPr="005050F0" w:rsidRDefault="002F484D" w:rsidP="002F484D">
      <w:pPr>
        <w:pStyle w:val="Heading3"/>
        <w:rPr>
          <w:noProof/>
        </w:rPr>
      </w:pPr>
      <w:bookmarkStart w:id="59" w:name="_Toc4577371"/>
      <w:bookmarkStart w:id="60" w:name="_Toc27503966"/>
      <w:bookmarkStart w:id="61" w:name="_Toc27504754"/>
      <w:bookmarkStart w:id="62" w:name="_Toc27505538"/>
      <w:bookmarkStart w:id="63" w:name="_Toc27506322"/>
      <w:bookmarkStart w:id="64" w:name="_Toc176344233"/>
      <w:r w:rsidRPr="005050F0">
        <w:rPr>
          <w:noProof/>
          <w:lang w:eastAsia="ko-KR"/>
        </w:rPr>
        <w:t>4</w:t>
      </w:r>
      <w:r w:rsidRPr="005050F0">
        <w:rPr>
          <w:noProof/>
        </w:rPr>
        <w:t>.</w:t>
      </w:r>
      <w:r w:rsidRPr="005050F0">
        <w:rPr>
          <w:noProof/>
          <w:lang w:eastAsia="ko-KR"/>
        </w:rPr>
        <w:t>2.</w:t>
      </w:r>
      <w:r w:rsidRPr="005050F0">
        <w:rPr>
          <w:noProof/>
        </w:rPr>
        <w:t>1</w:t>
      </w:r>
      <w:r w:rsidRPr="005050F0">
        <w:rPr>
          <w:noProof/>
        </w:rPr>
        <w:tab/>
        <w:t>General</w:t>
      </w:r>
      <w:bookmarkEnd w:id="59"/>
      <w:bookmarkEnd w:id="60"/>
      <w:bookmarkEnd w:id="61"/>
      <w:bookmarkEnd w:id="62"/>
      <w:bookmarkEnd w:id="63"/>
      <w:bookmarkEnd w:id="64"/>
    </w:p>
    <w:p w14:paraId="4CC142D4" w14:textId="77777777" w:rsidR="002F484D" w:rsidRPr="005050F0" w:rsidRDefault="002F484D" w:rsidP="002F484D">
      <w:pPr>
        <w:rPr>
          <w:noProof/>
          <w:lang w:eastAsia="ko-KR"/>
        </w:rPr>
      </w:pPr>
      <w:r w:rsidRPr="005050F0">
        <w:rPr>
          <w:noProof/>
        </w:rPr>
        <w:t>This clause describes the parameters for the MCPTT U</w:t>
      </w:r>
      <w:r w:rsidRPr="005050F0">
        <w:rPr>
          <w:noProof/>
          <w:lang w:eastAsia="ko-KR"/>
        </w:rPr>
        <w:t xml:space="preserve">E configuration </w:t>
      </w:r>
      <w:r w:rsidRPr="005050F0">
        <w:rPr>
          <w:noProof/>
        </w:rPr>
        <w:t>Management Object (MO).</w:t>
      </w:r>
    </w:p>
    <w:p w14:paraId="2D2DA226" w14:textId="77777777" w:rsidR="002F484D" w:rsidRPr="005050F0" w:rsidRDefault="002F484D" w:rsidP="002F484D">
      <w:pPr>
        <w:pStyle w:val="Heading3"/>
        <w:rPr>
          <w:i/>
          <w:iCs/>
          <w:noProof/>
          <w:lang w:eastAsia="ko-KR"/>
        </w:rPr>
      </w:pPr>
      <w:bookmarkStart w:id="65" w:name="_Toc4577372"/>
      <w:bookmarkStart w:id="66" w:name="_Toc27503967"/>
      <w:bookmarkStart w:id="67" w:name="_Toc27504755"/>
      <w:bookmarkStart w:id="68" w:name="_Toc27505539"/>
      <w:bookmarkStart w:id="69" w:name="_Toc27506323"/>
      <w:bookmarkStart w:id="70" w:name="_Toc176344234"/>
      <w:r w:rsidRPr="005050F0">
        <w:rPr>
          <w:noProof/>
          <w:lang w:eastAsia="ko-KR"/>
        </w:rPr>
        <w:t>4.2.2</w:t>
      </w:r>
      <w:r w:rsidRPr="005050F0">
        <w:rPr>
          <w:noProof/>
        </w:rPr>
        <w:tab/>
        <w:t xml:space="preserve">Node: </w:t>
      </w:r>
      <w:r w:rsidRPr="005050F0">
        <w:rPr>
          <w:i/>
          <w:iCs/>
          <w:noProof/>
        </w:rPr>
        <w:t>&lt;x&gt;</w:t>
      </w:r>
      <w:bookmarkEnd w:id="65"/>
      <w:bookmarkEnd w:id="66"/>
      <w:bookmarkEnd w:id="67"/>
      <w:bookmarkEnd w:id="68"/>
      <w:bookmarkEnd w:id="69"/>
      <w:bookmarkEnd w:id="70"/>
    </w:p>
    <w:p w14:paraId="4AB24B32"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30F4290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4FB8A44" w14:textId="77777777" w:rsidR="002F484D" w:rsidRPr="005050F0" w:rsidRDefault="002F484D" w:rsidP="00B93C96">
            <w:pPr>
              <w:rPr>
                <w:noProof/>
                <w:szCs w:val="18"/>
              </w:rPr>
            </w:pPr>
            <w:r w:rsidRPr="005050F0">
              <w:rPr>
                <w:noProof/>
              </w:rPr>
              <w:t>&lt;x&gt;</w:t>
            </w:r>
          </w:p>
        </w:tc>
      </w:tr>
      <w:tr w:rsidR="002F484D" w:rsidRPr="005050F0" w14:paraId="7858DA4A"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1D68840"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5B426" w14:textId="77777777" w:rsidR="002F484D" w:rsidRPr="005050F0" w:rsidRDefault="002F484D" w:rsidP="00B93C96">
            <w:pPr>
              <w:pStyle w:val="TAC"/>
              <w:rPr>
                <w:rFonts w:cs="Arial"/>
                <w:noProof/>
                <w:lang w:eastAsia="en-US"/>
              </w:rPr>
            </w:pPr>
            <w:r w:rsidRPr="005050F0">
              <w:rPr>
                <w:rFonts w:cs="Arial"/>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CF8C9" w14:textId="77777777" w:rsidR="002F484D" w:rsidRPr="005050F0" w:rsidRDefault="002F484D" w:rsidP="00B93C96">
            <w:pPr>
              <w:pStyle w:val="TAC"/>
              <w:rPr>
                <w:rFonts w:cs="Arial"/>
                <w:noProof/>
                <w:lang w:eastAsia="en-US"/>
              </w:rPr>
            </w:pPr>
            <w:r w:rsidRPr="005050F0">
              <w:rPr>
                <w:rFonts w:cs="Arial"/>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10ED5" w14:textId="77777777" w:rsidR="002F484D" w:rsidRPr="005050F0" w:rsidRDefault="002F484D" w:rsidP="00B93C96">
            <w:pPr>
              <w:pStyle w:val="TAC"/>
              <w:rPr>
                <w:rFonts w:cs="Arial"/>
                <w:noProof/>
                <w:lang w:eastAsia="en-US"/>
              </w:rPr>
            </w:pPr>
            <w:r w:rsidRPr="005050F0">
              <w:rPr>
                <w:rFonts w:cs="Arial"/>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2FD16" w14:textId="77777777" w:rsidR="002F484D" w:rsidRPr="005050F0" w:rsidRDefault="002F484D" w:rsidP="00B93C96">
            <w:pPr>
              <w:pStyle w:val="TAC"/>
              <w:rPr>
                <w:rFonts w:cs="Arial"/>
                <w:noProof/>
                <w:lang w:eastAsia="en-US"/>
              </w:rPr>
            </w:pPr>
            <w:r w:rsidRPr="005050F0">
              <w:rPr>
                <w:rFonts w:cs="Arial"/>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440AA3" w14:textId="77777777" w:rsidR="002F484D" w:rsidRPr="005050F0" w:rsidRDefault="002F484D" w:rsidP="00B93C96">
            <w:pPr>
              <w:jc w:val="center"/>
              <w:rPr>
                <w:rFonts w:ascii="Arial" w:hAnsi="Arial" w:cs="Arial"/>
                <w:b/>
                <w:noProof/>
                <w:sz w:val="18"/>
                <w:szCs w:val="18"/>
              </w:rPr>
            </w:pPr>
          </w:p>
        </w:tc>
      </w:tr>
      <w:tr w:rsidR="002F484D" w:rsidRPr="005050F0" w14:paraId="73828E59"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3BB493D"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627B" w14:textId="77777777" w:rsidR="002F484D" w:rsidRPr="005050F0" w:rsidRDefault="002F484D" w:rsidP="00B93C96">
            <w:pPr>
              <w:pStyle w:val="TAC"/>
              <w:rPr>
                <w:rFonts w:cs="Arial"/>
                <w:noProof/>
                <w:lang w:eastAsia="en-US"/>
              </w:rPr>
            </w:pPr>
            <w:r w:rsidRPr="005050F0">
              <w:rPr>
                <w:rFonts w:cs="Arial"/>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FE0CC" w14:textId="77777777" w:rsidR="002F484D" w:rsidRPr="005050F0" w:rsidRDefault="002F484D" w:rsidP="00B93C96">
            <w:pPr>
              <w:pStyle w:val="TAC"/>
              <w:rPr>
                <w:rFonts w:cs="Arial"/>
                <w:noProof/>
                <w:lang w:eastAsia="en-US"/>
              </w:rPr>
            </w:pPr>
            <w:r w:rsidRPr="005050F0">
              <w:rPr>
                <w:rFonts w:cs="Arial"/>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FE353" w14:textId="77777777" w:rsidR="002F484D" w:rsidRPr="005050F0" w:rsidRDefault="002F484D" w:rsidP="00B93C96">
            <w:pPr>
              <w:pStyle w:val="TAC"/>
              <w:rPr>
                <w:rFonts w:cs="Arial"/>
                <w:noProof/>
                <w:lang w:eastAsia="en-US"/>
              </w:rPr>
            </w:pPr>
            <w:r w:rsidRPr="005050F0">
              <w:rPr>
                <w:rFonts w:cs="Arial"/>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0D299" w14:textId="77777777" w:rsidR="002F484D" w:rsidRPr="005050F0" w:rsidRDefault="002F484D" w:rsidP="00B93C96">
            <w:pPr>
              <w:pStyle w:val="TAC"/>
              <w:rPr>
                <w:rFonts w:cs="Arial"/>
                <w:noProof/>
                <w:lang w:eastAsia="en-US"/>
              </w:rPr>
            </w:pPr>
            <w:r w:rsidRPr="005050F0">
              <w:rPr>
                <w:rFonts w:cs="Arial"/>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5CC23B4" w14:textId="77777777" w:rsidR="002F484D" w:rsidRPr="005050F0" w:rsidRDefault="002F484D" w:rsidP="00B93C96">
            <w:pPr>
              <w:jc w:val="center"/>
              <w:rPr>
                <w:b/>
                <w:noProof/>
              </w:rPr>
            </w:pPr>
          </w:p>
        </w:tc>
      </w:tr>
      <w:tr w:rsidR="002F484D" w:rsidRPr="005050F0" w14:paraId="3B3C74EC"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29BE3FD"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866442" w14:textId="77777777" w:rsidR="002F484D" w:rsidRPr="005050F0" w:rsidRDefault="002F484D" w:rsidP="00B93C96">
            <w:pPr>
              <w:rPr>
                <w:noProof/>
                <w:lang w:eastAsia="ko-KR"/>
              </w:rPr>
            </w:pPr>
            <w:r w:rsidRPr="005050F0">
              <w:rPr>
                <w:noProof/>
              </w:rPr>
              <w:t xml:space="preserve">This interior node acts as a placeholder for the MCPTT </w:t>
            </w:r>
            <w:r w:rsidRPr="005050F0">
              <w:rPr>
                <w:noProof/>
                <w:lang w:eastAsia="ko-KR"/>
              </w:rPr>
              <w:t xml:space="preserve">UE configuration </w:t>
            </w:r>
            <w:r w:rsidRPr="005050F0">
              <w:rPr>
                <w:noProof/>
              </w:rPr>
              <w:t>Management Object (MO).</w:t>
            </w:r>
          </w:p>
          <w:p w14:paraId="7BC121D9" w14:textId="77777777" w:rsidR="002F484D" w:rsidRPr="005050F0" w:rsidRDefault="002F484D" w:rsidP="00B93C96">
            <w:pPr>
              <w:rPr>
                <w:noProof/>
              </w:rPr>
            </w:pPr>
            <w:r w:rsidRPr="005050F0">
              <w:rPr>
                <w:noProof/>
              </w:rPr>
              <w:t>For the MCPTT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-ue-configuration</w:t>
            </w:r>
            <w:r w:rsidRPr="005050F0">
              <w:rPr>
                <w:noProof/>
              </w:rPr>
              <w:t>:1.0"</w:t>
            </w:r>
          </w:p>
        </w:tc>
      </w:tr>
    </w:tbl>
    <w:p w14:paraId="195E5B93" w14:textId="77777777" w:rsidR="00C44149" w:rsidRPr="005050F0" w:rsidRDefault="00C44149" w:rsidP="00C44149">
      <w:pPr>
        <w:rPr>
          <w:noProof/>
        </w:rPr>
      </w:pPr>
    </w:p>
    <w:p w14:paraId="53EBE813" w14:textId="77777777" w:rsidR="002F484D" w:rsidRPr="005050F0" w:rsidRDefault="002F484D" w:rsidP="002F484D">
      <w:pPr>
        <w:pStyle w:val="B1"/>
        <w:rPr>
          <w:noProof/>
        </w:rPr>
      </w:pPr>
      <w:r w:rsidRPr="005050F0">
        <w:rPr>
          <w:noProof/>
        </w:rPr>
        <w:t>-</w:t>
      </w:r>
      <w:r w:rsidRPr="005050F0">
        <w:rPr>
          <w:noProof/>
        </w:rPr>
        <w:tab/>
        <w:t>Values: N/A</w:t>
      </w:r>
    </w:p>
    <w:p w14:paraId="1C32FA4B" w14:textId="77777777" w:rsidR="002F484D" w:rsidRPr="005050F0" w:rsidRDefault="002F484D" w:rsidP="002F484D">
      <w:pPr>
        <w:pStyle w:val="Heading3"/>
        <w:rPr>
          <w:noProof/>
          <w:lang w:eastAsia="ko-KR"/>
        </w:rPr>
      </w:pPr>
      <w:bookmarkStart w:id="71" w:name="_Toc4577373"/>
      <w:bookmarkStart w:id="72" w:name="_Toc27503968"/>
      <w:bookmarkStart w:id="73" w:name="_Toc27504756"/>
      <w:bookmarkStart w:id="74" w:name="_Toc27505540"/>
      <w:bookmarkStart w:id="75" w:name="_Toc27506324"/>
      <w:bookmarkStart w:id="76" w:name="_Toc176344235"/>
      <w:r w:rsidRPr="005050F0">
        <w:rPr>
          <w:noProof/>
          <w:lang w:eastAsia="ko-KR"/>
        </w:rPr>
        <w:t>4</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71"/>
      <w:bookmarkEnd w:id="72"/>
      <w:bookmarkEnd w:id="73"/>
      <w:bookmarkEnd w:id="74"/>
      <w:bookmarkEnd w:id="75"/>
      <w:bookmarkEnd w:id="76"/>
    </w:p>
    <w:p w14:paraId="6AB8DD78"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35E0B01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1536B5" w14:textId="77777777" w:rsidR="002F484D" w:rsidRPr="005050F0" w:rsidRDefault="002F484D" w:rsidP="00B93C96">
            <w:pPr>
              <w:rPr>
                <w:rFonts w:cs="Arial"/>
                <w:noProof/>
                <w:szCs w:val="18"/>
              </w:rPr>
            </w:pPr>
            <w:r w:rsidRPr="005050F0">
              <w:rPr>
                <w:noProof/>
              </w:rPr>
              <w:t>Name</w:t>
            </w:r>
          </w:p>
        </w:tc>
      </w:tr>
      <w:tr w:rsidR="002F484D" w:rsidRPr="005050F0" w14:paraId="192D46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D0699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00D76"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63E0"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15373"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B6321"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66C8AD" w14:textId="77777777" w:rsidR="002F484D" w:rsidRPr="005050F0" w:rsidRDefault="002F484D" w:rsidP="00B93C96">
            <w:pPr>
              <w:jc w:val="center"/>
              <w:rPr>
                <w:rFonts w:ascii="Arial" w:hAnsi="Arial" w:cs="Arial"/>
                <w:b/>
                <w:noProof/>
                <w:sz w:val="18"/>
                <w:szCs w:val="18"/>
              </w:rPr>
            </w:pPr>
          </w:p>
        </w:tc>
      </w:tr>
      <w:tr w:rsidR="002F484D" w:rsidRPr="005050F0" w14:paraId="2751DE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FA4CC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1198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E48B5"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825B7"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BAEC8"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DCE535" w14:textId="77777777" w:rsidR="002F484D" w:rsidRPr="005050F0" w:rsidRDefault="002F484D" w:rsidP="00B93C96">
            <w:pPr>
              <w:jc w:val="center"/>
              <w:rPr>
                <w:b/>
                <w:noProof/>
              </w:rPr>
            </w:pPr>
          </w:p>
        </w:tc>
      </w:tr>
      <w:tr w:rsidR="002F484D" w:rsidRPr="005050F0" w14:paraId="02A7189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DA2917"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670E93" w14:textId="77777777" w:rsidR="002F484D" w:rsidRPr="005050F0" w:rsidRDefault="002F484D" w:rsidP="00B93C96">
            <w:pPr>
              <w:rPr>
                <w:noProof/>
              </w:rPr>
            </w:pPr>
            <w:r w:rsidRPr="005050F0">
              <w:rPr>
                <w:noProof/>
              </w:rPr>
              <w:t>The Name leaf is a name for the MCPTT UE configuration settings.</w:t>
            </w:r>
          </w:p>
        </w:tc>
      </w:tr>
    </w:tbl>
    <w:p w14:paraId="5F66FDA5" w14:textId="77777777" w:rsidR="00C92851" w:rsidRPr="005050F0" w:rsidRDefault="00C92851" w:rsidP="00C92851">
      <w:pPr>
        <w:rPr>
          <w:noProof/>
        </w:rPr>
      </w:pPr>
    </w:p>
    <w:p w14:paraId="0D1D83E8" w14:textId="77777777" w:rsidR="002F484D" w:rsidRPr="005050F0" w:rsidRDefault="002F484D" w:rsidP="002F484D">
      <w:pPr>
        <w:pStyle w:val="B1"/>
        <w:rPr>
          <w:noProof/>
        </w:rPr>
      </w:pPr>
      <w:r w:rsidRPr="005050F0">
        <w:rPr>
          <w:noProof/>
        </w:rPr>
        <w:t>-</w:t>
      </w:r>
      <w:r w:rsidRPr="005050F0">
        <w:rPr>
          <w:noProof/>
        </w:rPr>
        <w:tab/>
        <w:t>Values: &lt;User displayable name&gt;</w:t>
      </w:r>
    </w:p>
    <w:p w14:paraId="405A010C" w14:textId="77777777" w:rsidR="002F484D" w:rsidRPr="005050F0" w:rsidRDefault="002F484D" w:rsidP="002F484D">
      <w:pPr>
        <w:pStyle w:val="Heading3"/>
        <w:rPr>
          <w:noProof/>
          <w:lang w:eastAsia="ko-KR"/>
        </w:rPr>
      </w:pPr>
      <w:bookmarkStart w:id="77" w:name="_Toc4577374"/>
      <w:bookmarkStart w:id="78" w:name="_Toc27503969"/>
      <w:bookmarkStart w:id="79" w:name="_Toc27504757"/>
      <w:bookmarkStart w:id="80" w:name="_Toc27505541"/>
      <w:bookmarkStart w:id="81" w:name="_Toc27506325"/>
      <w:bookmarkStart w:id="82" w:name="_Toc176344236"/>
      <w:r w:rsidRPr="005050F0">
        <w:rPr>
          <w:noProof/>
          <w:lang w:eastAsia="ko-KR"/>
        </w:rPr>
        <w:t>4.2</w:t>
      </w:r>
      <w:r w:rsidRPr="005050F0">
        <w:rPr>
          <w:noProof/>
        </w:rPr>
        <w:t>.4</w:t>
      </w:r>
      <w:r w:rsidRPr="005050F0">
        <w:rPr>
          <w:noProof/>
        </w:rPr>
        <w:tab/>
        <w:t>/</w:t>
      </w:r>
      <w:r w:rsidRPr="005050F0">
        <w:rPr>
          <w:i/>
          <w:iCs/>
          <w:noProof/>
        </w:rPr>
        <w:t>&lt;x&gt;</w:t>
      </w:r>
      <w:r w:rsidRPr="005050F0">
        <w:rPr>
          <w:noProof/>
        </w:rPr>
        <w:t>/Ext/</w:t>
      </w:r>
      <w:bookmarkEnd w:id="77"/>
      <w:bookmarkEnd w:id="78"/>
      <w:bookmarkEnd w:id="79"/>
      <w:bookmarkEnd w:id="80"/>
      <w:bookmarkEnd w:id="81"/>
      <w:bookmarkEnd w:id="82"/>
    </w:p>
    <w:p w14:paraId="57E6F1D0"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59CFC04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7AB34" w14:textId="77777777" w:rsidR="002F484D" w:rsidRPr="005050F0" w:rsidRDefault="002F484D" w:rsidP="00B93C96">
            <w:pPr>
              <w:rPr>
                <w:rFonts w:cs="Arial"/>
                <w:noProof/>
                <w:szCs w:val="18"/>
              </w:rPr>
            </w:pPr>
            <w:r w:rsidRPr="005050F0">
              <w:rPr>
                <w:noProof/>
              </w:rPr>
              <w:t>Ext</w:t>
            </w:r>
          </w:p>
        </w:tc>
      </w:tr>
      <w:tr w:rsidR="002F484D" w:rsidRPr="005050F0" w14:paraId="2910DE49"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210748F"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42B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0BCE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CA465"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B776F"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6918E67" w14:textId="77777777" w:rsidR="002F484D" w:rsidRPr="005050F0" w:rsidRDefault="002F484D" w:rsidP="00B93C96">
            <w:pPr>
              <w:jc w:val="center"/>
              <w:rPr>
                <w:rFonts w:ascii="Arial" w:hAnsi="Arial" w:cs="Arial"/>
                <w:b/>
                <w:noProof/>
                <w:sz w:val="18"/>
                <w:szCs w:val="18"/>
              </w:rPr>
            </w:pPr>
          </w:p>
        </w:tc>
      </w:tr>
      <w:tr w:rsidR="002F484D" w:rsidRPr="005050F0" w14:paraId="506C13D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72C5A55"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2311D"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31541"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331C8"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9B753"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91AB3AF" w14:textId="77777777" w:rsidR="002F484D" w:rsidRPr="005050F0" w:rsidRDefault="002F484D" w:rsidP="00B93C96">
            <w:pPr>
              <w:jc w:val="center"/>
              <w:rPr>
                <w:b/>
                <w:noProof/>
              </w:rPr>
            </w:pPr>
          </w:p>
        </w:tc>
      </w:tr>
      <w:tr w:rsidR="002F484D" w:rsidRPr="005050F0" w14:paraId="780EFDD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D41318F"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1725B9" w14:textId="77777777" w:rsidR="002F484D" w:rsidRPr="005050F0" w:rsidRDefault="002F484D" w:rsidP="00B93C96">
            <w:pPr>
              <w:rPr>
                <w:noProof/>
              </w:rPr>
            </w:pPr>
            <w:r w:rsidRPr="005050F0">
              <w:rPr>
                <w:noProof/>
              </w:rPr>
              <w:t>The Ext is an interior node for where the vendor specific information about the MCPTT UE configuration MO is being placed.</w:t>
            </w:r>
          </w:p>
        </w:tc>
      </w:tr>
    </w:tbl>
    <w:p w14:paraId="722C7CC3" w14:textId="77777777" w:rsidR="00C92851" w:rsidRPr="005050F0" w:rsidRDefault="00C92851" w:rsidP="00C92851">
      <w:pPr>
        <w:rPr>
          <w:noProof/>
        </w:rPr>
      </w:pPr>
    </w:p>
    <w:p w14:paraId="2FBB4172"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DCA8EF3" w14:textId="77777777" w:rsidR="002F484D" w:rsidRPr="005050F0" w:rsidRDefault="002F484D" w:rsidP="002F484D">
      <w:pPr>
        <w:pStyle w:val="B1"/>
        <w:rPr>
          <w:noProof/>
          <w:lang w:eastAsia="ko-KR"/>
        </w:rPr>
      </w:pPr>
      <w:r w:rsidRPr="005050F0">
        <w:rPr>
          <w:noProof/>
        </w:rPr>
        <w:t>-</w:t>
      </w:r>
      <w:r w:rsidRPr="005050F0">
        <w:rPr>
          <w:noProof/>
        </w:rPr>
        <w:tab/>
        <w:t>Values: N/A</w:t>
      </w:r>
    </w:p>
    <w:p w14:paraId="1EDAE6A2" w14:textId="77777777" w:rsidR="002F484D" w:rsidRPr="005050F0" w:rsidRDefault="002F484D" w:rsidP="002F484D">
      <w:pPr>
        <w:pStyle w:val="Heading3"/>
        <w:rPr>
          <w:noProof/>
          <w:lang w:eastAsia="ko-KR"/>
        </w:rPr>
      </w:pPr>
      <w:bookmarkStart w:id="83" w:name="_Toc4577375"/>
      <w:bookmarkStart w:id="84" w:name="_Toc27503970"/>
      <w:bookmarkStart w:id="85" w:name="_Toc27504758"/>
      <w:bookmarkStart w:id="86" w:name="_Toc27505542"/>
      <w:bookmarkStart w:id="87" w:name="_Toc27506326"/>
      <w:bookmarkStart w:id="88" w:name="_Toc176344237"/>
      <w:r w:rsidRPr="005050F0">
        <w:rPr>
          <w:noProof/>
        </w:rPr>
        <w:t>4.2.5</w:t>
      </w:r>
      <w:r w:rsidRPr="005050F0">
        <w:rPr>
          <w:noProof/>
        </w:rPr>
        <w:tab/>
        <w:t>/</w:t>
      </w:r>
      <w:r w:rsidRPr="005050F0">
        <w:rPr>
          <w:i/>
          <w:iCs/>
          <w:noProof/>
        </w:rPr>
        <w:t>&lt;x&gt;</w:t>
      </w:r>
      <w:r w:rsidRPr="005050F0">
        <w:rPr>
          <w:noProof/>
        </w:rPr>
        <w:t>/Common</w:t>
      </w:r>
      <w:bookmarkEnd w:id="83"/>
      <w:bookmarkEnd w:id="84"/>
      <w:bookmarkEnd w:id="85"/>
      <w:bookmarkEnd w:id="86"/>
      <w:bookmarkEnd w:id="87"/>
      <w:bookmarkEnd w:id="88"/>
    </w:p>
    <w:p w14:paraId="4ECE8CF9"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05D400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03082B" w14:textId="77777777" w:rsidR="002F484D" w:rsidRPr="005050F0" w:rsidRDefault="002F484D" w:rsidP="00B93C96">
            <w:pPr>
              <w:rPr>
                <w:rFonts w:ascii="Arial" w:hAnsi="Arial" w:cs="Arial"/>
                <w:noProof/>
                <w:sz w:val="18"/>
                <w:szCs w:val="18"/>
              </w:rPr>
            </w:pPr>
            <w:r w:rsidRPr="005050F0">
              <w:rPr>
                <w:noProof/>
              </w:rPr>
              <w:t>Common</w:t>
            </w:r>
          </w:p>
        </w:tc>
      </w:tr>
      <w:tr w:rsidR="002F484D" w:rsidRPr="005050F0" w14:paraId="47C04B2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EF1D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F902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A0EF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D220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2987"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A908B8" w14:textId="77777777" w:rsidR="002F484D" w:rsidRPr="005050F0" w:rsidRDefault="002F484D" w:rsidP="00B93C96">
            <w:pPr>
              <w:jc w:val="center"/>
              <w:rPr>
                <w:rFonts w:ascii="Arial" w:hAnsi="Arial" w:cs="Arial"/>
                <w:b/>
                <w:noProof/>
                <w:sz w:val="18"/>
                <w:szCs w:val="18"/>
              </w:rPr>
            </w:pPr>
          </w:p>
        </w:tc>
      </w:tr>
      <w:tr w:rsidR="002F484D" w:rsidRPr="005050F0" w14:paraId="3892578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07FA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EB52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8D144"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102B5"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1ADE7"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0929B8" w14:textId="77777777" w:rsidR="002F484D" w:rsidRPr="005050F0" w:rsidRDefault="002F484D" w:rsidP="00B93C96">
            <w:pPr>
              <w:jc w:val="center"/>
              <w:rPr>
                <w:b/>
                <w:noProof/>
              </w:rPr>
            </w:pPr>
          </w:p>
        </w:tc>
      </w:tr>
      <w:tr w:rsidR="002F484D" w:rsidRPr="005050F0" w14:paraId="4956FBD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34AE28"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0A25C0"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908065A" w14:textId="77777777" w:rsidR="00C92851" w:rsidRPr="005050F0" w:rsidRDefault="00C92851" w:rsidP="00C92851">
      <w:pPr>
        <w:rPr>
          <w:noProof/>
        </w:rPr>
      </w:pPr>
      <w:bookmarkStart w:id="89" w:name="_Toc4577376"/>
      <w:bookmarkStart w:id="90" w:name="_Toc27503971"/>
      <w:bookmarkStart w:id="91" w:name="_Toc27504759"/>
      <w:bookmarkStart w:id="92" w:name="_Toc27505543"/>
      <w:bookmarkStart w:id="93" w:name="_Toc27506327"/>
    </w:p>
    <w:p w14:paraId="33E87AB8" w14:textId="77777777" w:rsidR="002F484D" w:rsidRPr="005050F0" w:rsidRDefault="002F484D" w:rsidP="002F484D">
      <w:pPr>
        <w:pStyle w:val="Heading3"/>
        <w:rPr>
          <w:noProof/>
          <w:lang w:eastAsia="ko-KR"/>
        </w:rPr>
      </w:pPr>
      <w:bookmarkStart w:id="94" w:name="_Toc176344238"/>
      <w:r w:rsidRPr="005050F0">
        <w:rPr>
          <w:noProof/>
          <w:lang w:eastAsia="ko-KR"/>
        </w:rPr>
        <w:t>4.2</w:t>
      </w:r>
      <w:r w:rsidRPr="005050F0">
        <w:rPr>
          <w:noProof/>
        </w:rPr>
        <w:t>.</w:t>
      </w:r>
      <w:r w:rsidRPr="005050F0">
        <w:rPr>
          <w:noProof/>
          <w:lang w:eastAsia="ko-KR"/>
        </w:rPr>
        <w:t>6</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bookmarkEnd w:id="89"/>
      <w:bookmarkEnd w:id="90"/>
      <w:bookmarkEnd w:id="91"/>
      <w:bookmarkEnd w:id="92"/>
      <w:bookmarkEnd w:id="93"/>
      <w:bookmarkEnd w:id="94"/>
    </w:p>
    <w:p w14:paraId="78B8BE61"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7A20CFD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6C91C3" w14:textId="77777777" w:rsidR="002F484D" w:rsidRPr="005050F0" w:rsidRDefault="002F484D" w:rsidP="00B93C96">
            <w:pPr>
              <w:rPr>
                <w:rFonts w:ascii="Arial" w:hAnsi="Arial" w:cs="Arial"/>
                <w:noProof/>
                <w:sz w:val="18"/>
                <w:szCs w:val="18"/>
              </w:rPr>
            </w:pPr>
            <w:r w:rsidRPr="005050F0">
              <w:rPr>
                <w:noProof/>
              </w:rPr>
              <w:t>Common/PrivateCall</w:t>
            </w:r>
          </w:p>
        </w:tc>
      </w:tr>
      <w:tr w:rsidR="002F484D" w:rsidRPr="005050F0" w14:paraId="14CD05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D32BF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DB0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4558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2593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6454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ECF056" w14:textId="77777777" w:rsidR="002F484D" w:rsidRPr="005050F0" w:rsidRDefault="002F484D" w:rsidP="00B93C96">
            <w:pPr>
              <w:jc w:val="center"/>
              <w:rPr>
                <w:rFonts w:ascii="Arial" w:hAnsi="Arial" w:cs="Arial"/>
                <w:b/>
                <w:noProof/>
                <w:sz w:val="18"/>
                <w:szCs w:val="18"/>
              </w:rPr>
            </w:pPr>
          </w:p>
        </w:tc>
      </w:tr>
      <w:tr w:rsidR="002F484D" w:rsidRPr="005050F0" w14:paraId="1D3A847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67857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91D2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0F81F"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BC6F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D5FA1"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3A722A" w14:textId="77777777" w:rsidR="002F484D" w:rsidRPr="005050F0" w:rsidRDefault="002F484D" w:rsidP="00B93C96">
            <w:pPr>
              <w:jc w:val="center"/>
              <w:rPr>
                <w:b/>
                <w:noProof/>
              </w:rPr>
            </w:pPr>
          </w:p>
        </w:tc>
      </w:tr>
      <w:tr w:rsidR="002F484D" w:rsidRPr="005050F0" w14:paraId="7164124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F8561E"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0CA008"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271EBAB6" w14:textId="77777777" w:rsidR="00C92851" w:rsidRPr="005050F0" w:rsidRDefault="00C92851" w:rsidP="00C92851">
      <w:pPr>
        <w:rPr>
          <w:noProof/>
        </w:rPr>
      </w:pPr>
      <w:bookmarkStart w:id="95" w:name="_Toc4577377"/>
      <w:bookmarkStart w:id="96" w:name="_Toc27503972"/>
      <w:bookmarkStart w:id="97" w:name="_Toc27504760"/>
      <w:bookmarkStart w:id="98" w:name="_Toc27505544"/>
      <w:bookmarkStart w:id="99" w:name="_Toc27506328"/>
    </w:p>
    <w:p w14:paraId="60EDAE82" w14:textId="77777777" w:rsidR="002F484D" w:rsidRPr="005050F0" w:rsidRDefault="002F484D" w:rsidP="002F484D">
      <w:pPr>
        <w:pStyle w:val="Heading3"/>
        <w:rPr>
          <w:noProof/>
          <w:lang w:eastAsia="ko-KR"/>
        </w:rPr>
      </w:pPr>
      <w:bookmarkStart w:id="100" w:name="_Toc176344239"/>
      <w:r w:rsidRPr="005050F0">
        <w:rPr>
          <w:noProof/>
          <w:lang w:eastAsia="ko-KR"/>
        </w:rPr>
        <w:t>4.2</w:t>
      </w:r>
      <w:r w:rsidRPr="005050F0">
        <w:rPr>
          <w:noProof/>
        </w:rPr>
        <w:t>.</w:t>
      </w:r>
      <w:r w:rsidRPr="005050F0">
        <w:rPr>
          <w:noProof/>
          <w:lang w:eastAsia="ko-KR"/>
        </w:rPr>
        <w:t>7</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r w:rsidRPr="005050F0">
        <w:rPr>
          <w:noProof/>
          <w:lang w:eastAsia="ko-KR"/>
        </w:rPr>
        <w:t>MaxCall</w:t>
      </w:r>
      <w:r w:rsidR="0024756B" w:rsidRPr="005050F0">
        <w:rPr>
          <w:noProof/>
          <w:lang w:eastAsia="ko-KR"/>
        </w:rPr>
        <w:t>N10</w:t>
      </w:r>
      <w:bookmarkEnd w:id="95"/>
      <w:bookmarkEnd w:id="96"/>
      <w:bookmarkEnd w:id="97"/>
      <w:bookmarkEnd w:id="98"/>
      <w:bookmarkEnd w:id="99"/>
      <w:bookmarkEnd w:id="100"/>
    </w:p>
    <w:p w14:paraId="194C9BA1"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PrivateCall</w:t>
      </w:r>
      <w:r w:rsidRPr="005050F0">
        <w:rPr>
          <w:noProof/>
          <w:lang w:eastAsia="ko-KR"/>
        </w:rPr>
        <w:t>/MaxCall</w:t>
      </w:r>
      <w:r w:rsidR="0024756B" w:rsidRPr="005050F0">
        <w:rPr>
          <w:noProof/>
          <w:lang w:eastAsia="ko-KR"/>
        </w:rPr>
        <w:t>N10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F11B40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FB2045" w14:textId="77777777" w:rsidR="002F484D" w:rsidRPr="005050F0" w:rsidRDefault="002F484D" w:rsidP="00B93C96">
            <w:pPr>
              <w:rPr>
                <w:rFonts w:ascii="Arial" w:hAnsi="Arial" w:cs="Arial"/>
                <w:noProof/>
                <w:sz w:val="18"/>
                <w:szCs w:val="18"/>
                <w:lang w:eastAsia="ko-KR"/>
              </w:rPr>
            </w:pPr>
            <w:r w:rsidRPr="005050F0">
              <w:rPr>
                <w:noProof/>
              </w:rPr>
              <w:t>Common/PrivateCall/MaxCall</w:t>
            </w:r>
            <w:r w:rsidR="0024756B" w:rsidRPr="005050F0">
              <w:rPr>
                <w:noProof/>
                <w:lang w:eastAsia="ko-KR"/>
              </w:rPr>
              <w:t>N10</w:t>
            </w:r>
          </w:p>
        </w:tc>
      </w:tr>
      <w:tr w:rsidR="002F484D" w:rsidRPr="005050F0" w14:paraId="47B11B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3577B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F9B3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1D1F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B8E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66D0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0CACE" w14:textId="77777777" w:rsidR="002F484D" w:rsidRPr="005050F0" w:rsidRDefault="002F484D" w:rsidP="00B93C96">
            <w:pPr>
              <w:jc w:val="center"/>
              <w:rPr>
                <w:rFonts w:ascii="Arial" w:hAnsi="Arial" w:cs="Arial"/>
                <w:b/>
                <w:noProof/>
                <w:sz w:val="18"/>
                <w:szCs w:val="18"/>
              </w:rPr>
            </w:pPr>
          </w:p>
        </w:tc>
      </w:tr>
      <w:tr w:rsidR="002F484D" w:rsidRPr="005050F0" w14:paraId="7ACB3B3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A0E5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43FD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23C9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ABE0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8D83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EC000F" w14:textId="77777777" w:rsidR="002F484D" w:rsidRPr="005050F0" w:rsidRDefault="002F484D" w:rsidP="00B93C96">
            <w:pPr>
              <w:jc w:val="center"/>
              <w:rPr>
                <w:b/>
                <w:noProof/>
              </w:rPr>
            </w:pPr>
          </w:p>
        </w:tc>
      </w:tr>
      <w:tr w:rsidR="002F484D" w:rsidRPr="005050F0" w14:paraId="0DF155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AC22F8"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C66A8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private calls</w:t>
            </w:r>
            <w:r w:rsidRPr="005050F0">
              <w:rPr>
                <w:noProof/>
                <w:lang w:eastAsia="ko-KR"/>
              </w:rPr>
              <w:t>.</w:t>
            </w:r>
          </w:p>
        </w:tc>
      </w:tr>
    </w:tbl>
    <w:p w14:paraId="7E743E27" w14:textId="77777777" w:rsidR="00C92851" w:rsidRPr="005050F0" w:rsidRDefault="00C92851" w:rsidP="00C92851">
      <w:pPr>
        <w:rPr>
          <w:noProof/>
        </w:rPr>
      </w:pPr>
    </w:p>
    <w:p w14:paraId="4C816B55" w14:textId="77777777" w:rsidR="002F484D" w:rsidRPr="005050F0" w:rsidRDefault="002F484D" w:rsidP="002F484D">
      <w:pPr>
        <w:pStyle w:val="B1"/>
        <w:rPr>
          <w:noProof/>
        </w:rPr>
      </w:pPr>
      <w:r w:rsidRPr="005050F0">
        <w:rPr>
          <w:noProof/>
        </w:rPr>
        <w:lastRenderedPageBreak/>
        <w:t>-</w:t>
      </w:r>
      <w:r w:rsidRPr="005050F0">
        <w:rPr>
          <w:noProof/>
        </w:rPr>
        <w:tab/>
        <w:t xml:space="preserve">Values: </w:t>
      </w:r>
      <w:r w:rsidRPr="005050F0">
        <w:rPr>
          <w:noProof/>
          <w:lang w:eastAsia="ko-KR"/>
        </w:rPr>
        <w:t>0-255</w:t>
      </w:r>
    </w:p>
    <w:p w14:paraId="1BFF7DD0" w14:textId="77777777" w:rsidR="002F484D" w:rsidRPr="005050F0" w:rsidRDefault="002F484D" w:rsidP="002F484D">
      <w:pPr>
        <w:pStyle w:val="Heading3"/>
        <w:rPr>
          <w:noProof/>
          <w:lang w:eastAsia="ko-KR"/>
        </w:rPr>
      </w:pPr>
      <w:bookmarkStart w:id="101" w:name="_Toc4577378"/>
      <w:bookmarkStart w:id="102" w:name="_Toc27503973"/>
      <w:bookmarkStart w:id="103" w:name="_Toc27504761"/>
      <w:bookmarkStart w:id="104" w:name="_Toc27505545"/>
      <w:bookmarkStart w:id="105" w:name="_Toc27506329"/>
      <w:bookmarkStart w:id="106" w:name="_Toc176344240"/>
      <w:r w:rsidRPr="005050F0">
        <w:rPr>
          <w:noProof/>
        </w:rPr>
        <w:t>4.2.8</w:t>
      </w:r>
      <w:r w:rsidRPr="005050F0">
        <w:rPr>
          <w:noProof/>
        </w:rPr>
        <w:tab/>
        <w:t>/</w:t>
      </w:r>
      <w:r w:rsidRPr="005050F0">
        <w:rPr>
          <w:i/>
          <w:iCs/>
          <w:noProof/>
        </w:rPr>
        <w:t>&lt;x&gt;</w:t>
      </w:r>
      <w:r w:rsidRPr="005050F0">
        <w:rPr>
          <w:noProof/>
        </w:rPr>
        <w:t>/Common/MCPTTGroupCall</w:t>
      </w:r>
      <w:bookmarkEnd w:id="101"/>
      <w:bookmarkEnd w:id="102"/>
      <w:bookmarkEnd w:id="103"/>
      <w:bookmarkEnd w:id="104"/>
      <w:bookmarkEnd w:id="105"/>
      <w:bookmarkEnd w:id="106"/>
    </w:p>
    <w:p w14:paraId="338A578D"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FC1E1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D7E88" w14:textId="77777777" w:rsidR="002F484D" w:rsidRPr="005050F0" w:rsidRDefault="002F484D" w:rsidP="0024756B">
            <w:pPr>
              <w:rPr>
                <w:rFonts w:ascii="Arial" w:hAnsi="Arial" w:cs="Arial"/>
                <w:noProof/>
                <w:sz w:val="18"/>
                <w:szCs w:val="18"/>
                <w:lang w:eastAsia="ko-KR"/>
              </w:rPr>
            </w:pPr>
            <w:r w:rsidRPr="005050F0">
              <w:rPr>
                <w:noProof/>
              </w:rPr>
              <w:t>Common/MCPTTGroupCall</w:t>
            </w:r>
          </w:p>
        </w:tc>
      </w:tr>
      <w:tr w:rsidR="002F484D" w:rsidRPr="005050F0" w14:paraId="42327F8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1B4DC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34A3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4235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5D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5489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FE41E2" w14:textId="77777777" w:rsidR="002F484D" w:rsidRPr="005050F0" w:rsidRDefault="002F484D" w:rsidP="00B93C96">
            <w:pPr>
              <w:jc w:val="center"/>
              <w:rPr>
                <w:rFonts w:ascii="Arial" w:hAnsi="Arial" w:cs="Arial"/>
                <w:b/>
                <w:noProof/>
                <w:sz w:val="18"/>
                <w:szCs w:val="18"/>
              </w:rPr>
            </w:pPr>
          </w:p>
        </w:tc>
      </w:tr>
      <w:tr w:rsidR="002F484D" w:rsidRPr="005050F0" w14:paraId="6B1668F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5229D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BFCD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0896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C83E"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8DE5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66D56D" w14:textId="77777777" w:rsidR="002F484D" w:rsidRPr="005050F0" w:rsidRDefault="002F484D" w:rsidP="00B93C96">
            <w:pPr>
              <w:jc w:val="center"/>
              <w:rPr>
                <w:b/>
                <w:noProof/>
              </w:rPr>
            </w:pPr>
          </w:p>
        </w:tc>
      </w:tr>
      <w:tr w:rsidR="002F484D" w:rsidRPr="005050F0" w14:paraId="10AF52C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C50E8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AA88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1085891" w14:textId="77777777" w:rsidR="002F484D" w:rsidRPr="005050F0" w:rsidRDefault="002F484D" w:rsidP="002F484D">
      <w:pPr>
        <w:rPr>
          <w:noProof/>
        </w:rPr>
      </w:pPr>
    </w:p>
    <w:p w14:paraId="283A8134" w14:textId="77777777" w:rsidR="002F484D" w:rsidRPr="005050F0" w:rsidRDefault="002F484D" w:rsidP="002F484D">
      <w:pPr>
        <w:pStyle w:val="Heading3"/>
        <w:rPr>
          <w:noProof/>
          <w:lang w:eastAsia="ko-KR"/>
        </w:rPr>
      </w:pPr>
      <w:bookmarkStart w:id="107" w:name="_Toc4577379"/>
      <w:bookmarkStart w:id="108" w:name="_Toc27503974"/>
      <w:bookmarkStart w:id="109" w:name="_Toc27504762"/>
      <w:bookmarkStart w:id="110" w:name="_Toc27505546"/>
      <w:bookmarkStart w:id="111" w:name="_Toc27506330"/>
      <w:bookmarkStart w:id="112" w:name="_Toc176344241"/>
      <w:r w:rsidRPr="005050F0">
        <w:rPr>
          <w:noProof/>
        </w:rPr>
        <w:t>4.2.9</w:t>
      </w:r>
      <w:r w:rsidRPr="005050F0">
        <w:rPr>
          <w:noProof/>
        </w:rPr>
        <w:tab/>
        <w:t>/</w:t>
      </w:r>
      <w:r w:rsidRPr="005050F0">
        <w:rPr>
          <w:i/>
          <w:iCs/>
          <w:noProof/>
        </w:rPr>
        <w:t>&lt;x&gt;</w:t>
      </w:r>
      <w:r w:rsidRPr="005050F0">
        <w:rPr>
          <w:noProof/>
        </w:rPr>
        <w:t>/Common/MCPTTGroupCall/MaxCall</w:t>
      </w:r>
      <w:r w:rsidR="0024756B" w:rsidRPr="005050F0">
        <w:rPr>
          <w:noProof/>
          <w:lang w:eastAsia="ko-KR"/>
        </w:rPr>
        <w:t>N4</w:t>
      </w:r>
      <w:bookmarkEnd w:id="107"/>
      <w:bookmarkEnd w:id="108"/>
      <w:bookmarkEnd w:id="109"/>
      <w:bookmarkEnd w:id="110"/>
      <w:bookmarkEnd w:id="111"/>
      <w:bookmarkEnd w:id="112"/>
    </w:p>
    <w:p w14:paraId="677B6927"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/MaxCall</w:t>
      </w:r>
      <w:r w:rsidR="0024756B" w:rsidRPr="005050F0">
        <w:rPr>
          <w:noProof/>
          <w:lang w:eastAsia="ko-KR"/>
        </w:rPr>
        <w:t>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E1CB8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7DDF07" w14:textId="77777777" w:rsidR="002F484D" w:rsidRPr="005050F0" w:rsidRDefault="002F484D" w:rsidP="00B93C96">
            <w:pPr>
              <w:rPr>
                <w:rFonts w:ascii="Arial" w:hAnsi="Arial" w:cs="Arial"/>
                <w:noProof/>
                <w:sz w:val="18"/>
                <w:szCs w:val="18"/>
                <w:lang w:eastAsia="ko-KR"/>
              </w:rPr>
            </w:pPr>
            <w:r w:rsidRPr="005050F0">
              <w:rPr>
                <w:noProof/>
              </w:rPr>
              <w:t>Common/MCPTTGroupCall/MaxCall</w:t>
            </w:r>
            <w:r w:rsidR="0024756B" w:rsidRPr="005050F0">
              <w:rPr>
                <w:noProof/>
                <w:lang w:eastAsia="ko-KR"/>
              </w:rPr>
              <w:t>N4</w:t>
            </w:r>
          </w:p>
        </w:tc>
      </w:tr>
      <w:tr w:rsidR="002F484D" w:rsidRPr="005050F0" w14:paraId="21B7597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4B19B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7845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CA9D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B70F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AB7B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B68920" w14:textId="77777777" w:rsidR="002F484D" w:rsidRPr="005050F0" w:rsidRDefault="002F484D" w:rsidP="00B93C96">
            <w:pPr>
              <w:jc w:val="center"/>
              <w:rPr>
                <w:rFonts w:ascii="Arial" w:hAnsi="Arial" w:cs="Arial"/>
                <w:b/>
                <w:noProof/>
                <w:sz w:val="18"/>
                <w:szCs w:val="18"/>
              </w:rPr>
            </w:pPr>
          </w:p>
        </w:tc>
      </w:tr>
      <w:tr w:rsidR="002F484D" w:rsidRPr="005050F0" w14:paraId="73704C9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FA64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A1A2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929E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9221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D956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A9BACD" w14:textId="77777777" w:rsidR="002F484D" w:rsidRPr="005050F0" w:rsidRDefault="002F484D" w:rsidP="00B93C96">
            <w:pPr>
              <w:jc w:val="center"/>
              <w:rPr>
                <w:b/>
                <w:noProof/>
              </w:rPr>
            </w:pPr>
          </w:p>
        </w:tc>
      </w:tr>
      <w:tr w:rsidR="002F484D" w:rsidRPr="005050F0" w14:paraId="3E56480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385D3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5D88C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group calls</w:t>
            </w:r>
            <w:r w:rsidRPr="005050F0">
              <w:rPr>
                <w:noProof/>
                <w:lang w:eastAsia="ko-KR"/>
              </w:rPr>
              <w:t>.</w:t>
            </w:r>
          </w:p>
        </w:tc>
      </w:tr>
    </w:tbl>
    <w:p w14:paraId="0F157AA0" w14:textId="77777777" w:rsidR="00C92851" w:rsidRPr="005050F0" w:rsidRDefault="00C92851" w:rsidP="00C92851">
      <w:pPr>
        <w:rPr>
          <w:noProof/>
        </w:rPr>
      </w:pPr>
    </w:p>
    <w:p w14:paraId="460E164E"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57A816F" w14:textId="77777777" w:rsidR="002F484D" w:rsidRPr="005050F0" w:rsidRDefault="002F484D" w:rsidP="002F484D">
      <w:pPr>
        <w:pStyle w:val="Heading3"/>
        <w:rPr>
          <w:noProof/>
          <w:lang w:eastAsia="ko-KR"/>
        </w:rPr>
      </w:pPr>
      <w:bookmarkStart w:id="113" w:name="_Toc4577380"/>
      <w:bookmarkStart w:id="114" w:name="_Toc27503975"/>
      <w:bookmarkStart w:id="115" w:name="_Toc27504763"/>
      <w:bookmarkStart w:id="116" w:name="_Toc27505547"/>
      <w:bookmarkStart w:id="117" w:name="_Toc27506331"/>
      <w:bookmarkStart w:id="118" w:name="_Toc176344242"/>
      <w:r w:rsidRPr="005050F0">
        <w:rPr>
          <w:noProof/>
        </w:rPr>
        <w:t>4.2.10</w:t>
      </w:r>
      <w:r w:rsidRPr="005050F0">
        <w:rPr>
          <w:noProof/>
        </w:rPr>
        <w:tab/>
        <w:t>/</w:t>
      </w:r>
      <w:r w:rsidRPr="005050F0">
        <w:rPr>
          <w:i/>
          <w:iCs/>
          <w:noProof/>
        </w:rPr>
        <w:t>&lt;x&gt;</w:t>
      </w:r>
      <w:r w:rsidRPr="005050F0">
        <w:rPr>
          <w:noProof/>
        </w:rPr>
        <w:t>/Common/MCPTTGroupCall/MaxTransmission</w:t>
      </w:r>
      <w:r w:rsidR="0024756B" w:rsidRPr="005050F0">
        <w:rPr>
          <w:noProof/>
          <w:lang w:eastAsia="ko-KR"/>
        </w:rPr>
        <w:t>N5</w:t>
      </w:r>
      <w:bookmarkEnd w:id="113"/>
      <w:bookmarkEnd w:id="114"/>
      <w:bookmarkEnd w:id="115"/>
      <w:bookmarkEnd w:id="116"/>
      <w:bookmarkEnd w:id="117"/>
      <w:bookmarkEnd w:id="118"/>
    </w:p>
    <w:p w14:paraId="67C443A8"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MaxTransmission</w:t>
      </w:r>
      <w:r w:rsidR="0024756B" w:rsidRPr="005050F0">
        <w:rPr>
          <w:noProof/>
          <w:lang w:eastAsia="ko-KR"/>
        </w:rPr>
        <w:t>N5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C37DA3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64770B" w14:textId="77777777" w:rsidR="002F484D" w:rsidRPr="005050F0" w:rsidRDefault="002F484D" w:rsidP="00B93C96">
            <w:pPr>
              <w:rPr>
                <w:rFonts w:ascii="Arial" w:hAnsi="Arial" w:cs="Arial"/>
                <w:noProof/>
                <w:sz w:val="18"/>
                <w:szCs w:val="18"/>
                <w:lang w:eastAsia="ko-KR"/>
              </w:rPr>
            </w:pPr>
            <w:r w:rsidRPr="005050F0">
              <w:rPr>
                <w:noProof/>
              </w:rPr>
              <w:t>Common/MCPTTGroupCall/MaxTransmission</w:t>
            </w:r>
            <w:r w:rsidR="0024756B" w:rsidRPr="005050F0">
              <w:rPr>
                <w:noProof/>
                <w:lang w:eastAsia="ko-KR"/>
              </w:rPr>
              <w:t>N5</w:t>
            </w:r>
          </w:p>
        </w:tc>
      </w:tr>
      <w:tr w:rsidR="002F484D" w:rsidRPr="005050F0" w14:paraId="076254F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BBDF6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54CE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40A6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F7B5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A95D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A4050B" w14:textId="77777777" w:rsidR="002F484D" w:rsidRPr="005050F0" w:rsidRDefault="002F484D" w:rsidP="00B93C96">
            <w:pPr>
              <w:jc w:val="center"/>
              <w:rPr>
                <w:rFonts w:ascii="Arial" w:hAnsi="Arial" w:cs="Arial"/>
                <w:b/>
                <w:noProof/>
                <w:sz w:val="18"/>
                <w:szCs w:val="18"/>
              </w:rPr>
            </w:pPr>
          </w:p>
        </w:tc>
      </w:tr>
      <w:tr w:rsidR="002F484D" w:rsidRPr="005050F0" w14:paraId="1D50FFB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620C4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EC2E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73AE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CACB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52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BE15A4" w14:textId="77777777" w:rsidR="002F484D" w:rsidRPr="005050F0" w:rsidRDefault="002F484D" w:rsidP="00B93C96">
            <w:pPr>
              <w:jc w:val="center"/>
              <w:rPr>
                <w:b/>
                <w:noProof/>
              </w:rPr>
            </w:pPr>
          </w:p>
        </w:tc>
      </w:tr>
      <w:tr w:rsidR="002F484D" w:rsidRPr="005050F0" w14:paraId="1BC9B3F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F89E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09CB5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transmissions in a group</w:t>
            </w:r>
            <w:r w:rsidRPr="005050F0">
              <w:rPr>
                <w:noProof/>
                <w:lang w:eastAsia="ko-KR"/>
              </w:rPr>
              <w:t>.</w:t>
            </w:r>
          </w:p>
        </w:tc>
      </w:tr>
    </w:tbl>
    <w:p w14:paraId="24093CBB" w14:textId="77777777" w:rsidR="00C92851" w:rsidRPr="005050F0" w:rsidRDefault="00C92851" w:rsidP="00C92851">
      <w:pPr>
        <w:rPr>
          <w:noProof/>
        </w:rPr>
      </w:pPr>
    </w:p>
    <w:p w14:paraId="116BA86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6A28426B" w14:textId="77777777" w:rsidR="002F484D" w:rsidRPr="005050F0" w:rsidRDefault="002F484D" w:rsidP="002F484D">
      <w:pPr>
        <w:pStyle w:val="Heading3"/>
        <w:rPr>
          <w:noProof/>
          <w:lang w:eastAsia="ko-KR"/>
        </w:rPr>
      </w:pPr>
      <w:bookmarkStart w:id="119" w:name="_Toc4577381"/>
      <w:bookmarkStart w:id="120" w:name="_Toc27503976"/>
      <w:bookmarkStart w:id="121" w:name="_Toc27504764"/>
      <w:bookmarkStart w:id="122" w:name="_Toc27505548"/>
      <w:bookmarkStart w:id="123" w:name="_Toc27506332"/>
      <w:bookmarkStart w:id="124" w:name="_Toc176344243"/>
      <w:r w:rsidRPr="005050F0">
        <w:rPr>
          <w:noProof/>
        </w:rPr>
        <w:t>4.2.11</w:t>
      </w:r>
      <w:r w:rsidRPr="005050F0">
        <w:rPr>
          <w:noProof/>
        </w:rPr>
        <w:tab/>
        <w:t>/</w:t>
      </w:r>
      <w:r w:rsidRPr="005050F0">
        <w:rPr>
          <w:i/>
          <w:iCs/>
          <w:noProof/>
        </w:rPr>
        <w:t>&lt;x&gt;</w:t>
      </w:r>
      <w:r w:rsidRPr="005050F0">
        <w:rPr>
          <w:noProof/>
        </w:rPr>
        <w:t>/Common/MCPTTGroupCall/PrioritizedMCPTTGroup</w:t>
      </w:r>
      <w:bookmarkEnd w:id="119"/>
      <w:bookmarkEnd w:id="120"/>
      <w:bookmarkEnd w:id="121"/>
      <w:bookmarkEnd w:id="122"/>
      <w:bookmarkEnd w:id="123"/>
      <w:bookmarkEnd w:id="124"/>
    </w:p>
    <w:p w14:paraId="2588FC42"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CD259B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422D59" w14:textId="77777777" w:rsidR="002F484D" w:rsidRPr="005050F0" w:rsidRDefault="002F484D" w:rsidP="00B93C96">
            <w:pPr>
              <w:rPr>
                <w:rFonts w:ascii="Arial" w:hAnsi="Arial" w:cs="Arial"/>
                <w:noProof/>
                <w:sz w:val="18"/>
                <w:szCs w:val="18"/>
              </w:rPr>
            </w:pPr>
            <w:r w:rsidRPr="005050F0">
              <w:rPr>
                <w:noProof/>
              </w:rPr>
              <w:t>Common/MCPTTGroupCall/PrioritizedMCPTTGroup</w:t>
            </w:r>
          </w:p>
        </w:tc>
      </w:tr>
      <w:tr w:rsidR="002F484D" w:rsidRPr="005050F0" w14:paraId="102DB0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C9A08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FE7B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8D8F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E0F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A232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03E323" w14:textId="77777777" w:rsidR="002F484D" w:rsidRPr="005050F0" w:rsidRDefault="002F484D" w:rsidP="00B93C96">
            <w:pPr>
              <w:jc w:val="center"/>
              <w:rPr>
                <w:rFonts w:ascii="Arial" w:hAnsi="Arial" w:cs="Arial"/>
                <w:b/>
                <w:noProof/>
                <w:sz w:val="18"/>
                <w:szCs w:val="18"/>
              </w:rPr>
            </w:pPr>
          </w:p>
        </w:tc>
      </w:tr>
      <w:tr w:rsidR="002F484D" w:rsidRPr="005050F0" w14:paraId="0FFAA9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CB33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483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822C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BA55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653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E713B" w14:textId="77777777" w:rsidR="002F484D" w:rsidRPr="005050F0" w:rsidRDefault="002F484D" w:rsidP="00B93C96">
            <w:pPr>
              <w:jc w:val="center"/>
              <w:rPr>
                <w:b/>
                <w:noProof/>
              </w:rPr>
            </w:pPr>
          </w:p>
        </w:tc>
      </w:tr>
      <w:tr w:rsidR="002F484D" w:rsidRPr="005050F0" w14:paraId="045B49C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37B99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D6FAAB"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prioritized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D2A91CA" w14:textId="77777777" w:rsidR="00C92851" w:rsidRPr="005050F0" w:rsidRDefault="00C92851" w:rsidP="00C92851">
      <w:pPr>
        <w:rPr>
          <w:noProof/>
        </w:rPr>
      </w:pPr>
      <w:bookmarkStart w:id="125" w:name="_Toc4577382"/>
      <w:bookmarkStart w:id="126" w:name="_Toc27503977"/>
      <w:bookmarkStart w:id="127" w:name="_Toc27504765"/>
      <w:bookmarkStart w:id="128" w:name="_Toc27505549"/>
      <w:bookmarkStart w:id="129" w:name="_Toc27506333"/>
    </w:p>
    <w:p w14:paraId="2527D032" w14:textId="77777777" w:rsidR="002F484D" w:rsidRPr="005050F0" w:rsidRDefault="002F484D" w:rsidP="002F484D">
      <w:pPr>
        <w:pStyle w:val="Heading3"/>
        <w:rPr>
          <w:noProof/>
          <w:lang w:eastAsia="ko-KR"/>
        </w:rPr>
      </w:pPr>
      <w:bookmarkStart w:id="130" w:name="_Toc176344244"/>
      <w:r w:rsidRPr="005050F0">
        <w:rPr>
          <w:noProof/>
        </w:rPr>
        <w:t>4.2.12</w:t>
      </w:r>
      <w:r w:rsidRPr="005050F0">
        <w:rPr>
          <w:noProof/>
        </w:rPr>
        <w:tab/>
        <w:t>/</w:t>
      </w:r>
      <w:r w:rsidRPr="005050F0">
        <w:rPr>
          <w:i/>
          <w:iCs/>
          <w:noProof/>
        </w:rPr>
        <w:t>&lt;x&gt;</w:t>
      </w:r>
      <w:r w:rsidRPr="005050F0">
        <w:rPr>
          <w:noProof/>
        </w:rPr>
        <w:t>/Common/MCPTTGroupCall/PrioritizedMCPTTGroup/&lt;x&gt;</w:t>
      </w:r>
      <w:bookmarkEnd w:id="125"/>
      <w:bookmarkEnd w:id="126"/>
      <w:bookmarkEnd w:id="127"/>
      <w:bookmarkEnd w:id="128"/>
      <w:bookmarkEnd w:id="129"/>
      <w:bookmarkEnd w:id="130"/>
    </w:p>
    <w:p w14:paraId="036AD187"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5485B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F4E6D5" w14:textId="77777777" w:rsidR="002F484D" w:rsidRPr="005050F0" w:rsidRDefault="002F484D" w:rsidP="00B93C96">
            <w:pPr>
              <w:rPr>
                <w:rFonts w:ascii="Arial" w:hAnsi="Arial" w:cs="Arial"/>
                <w:noProof/>
                <w:sz w:val="18"/>
                <w:szCs w:val="18"/>
              </w:rPr>
            </w:pPr>
            <w:r w:rsidRPr="005050F0">
              <w:rPr>
                <w:noProof/>
              </w:rPr>
              <w:t>Common/MCPTTGroupCall/PrioritizedMCPTTGroup /&lt;x&gt;</w:t>
            </w:r>
          </w:p>
        </w:tc>
      </w:tr>
      <w:tr w:rsidR="002F484D" w:rsidRPr="005050F0" w14:paraId="7F49968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E98EC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7BBD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D120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8520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EDF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8339B5" w14:textId="77777777" w:rsidR="002F484D" w:rsidRPr="005050F0" w:rsidRDefault="002F484D" w:rsidP="00B93C96">
            <w:pPr>
              <w:jc w:val="center"/>
              <w:rPr>
                <w:rFonts w:ascii="Arial" w:hAnsi="Arial" w:cs="Arial"/>
                <w:b/>
                <w:noProof/>
                <w:sz w:val="18"/>
                <w:szCs w:val="18"/>
              </w:rPr>
            </w:pPr>
          </w:p>
        </w:tc>
      </w:tr>
      <w:tr w:rsidR="002F484D" w:rsidRPr="005050F0" w14:paraId="5FD6CFD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21186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22A5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E4BC7"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DEFC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4810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B5E9CA" w14:textId="77777777" w:rsidR="002F484D" w:rsidRPr="005050F0" w:rsidRDefault="002F484D" w:rsidP="00B93C96">
            <w:pPr>
              <w:jc w:val="center"/>
              <w:rPr>
                <w:b/>
                <w:noProof/>
              </w:rPr>
            </w:pPr>
          </w:p>
        </w:tc>
      </w:tr>
      <w:tr w:rsidR="002F484D" w:rsidRPr="005050F0" w14:paraId="64DB282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F01C5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7BCFAE"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69FD681" w14:textId="77777777" w:rsidR="00C92851" w:rsidRPr="005050F0" w:rsidRDefault="00C92851" w:rsidP="00C92851">
      <w:pPr>
        <w:rPr>
          <w:noProof/>
        </w:rPr>
      </w:pPr>
      <w:bookmarkStart w:id="131" w:name="_Toc4577383"/>
      <w:bookmarkStart w:id="132" w:name="_Toc27503978"/>
      <w:bookmarkStart w:id="133" w:name="_Toc27504766"/>
      <w:bookmarkStart w:id="134" w:name="_Toc27505550"/>
      <w:bookmarkStart w:id="135" w:name="_Toc27506334"/>
    </w:p>
    <w:p w14:paraId="7CF4DC24" w14:textId="77777777" w:rsidR="002F484D" w:rsidRPr="005050F0" w:rsidRDefault="002F484D" w:rsidP="002F484D">
      <w:pPr>
        <w:pStyle w:val="Heading3"/>
        <w:rPr>
          <w:noProof/>
          <w:lang w:eastAsia="ko-KR"/>
        </w:rPr>
      </w:pPr>
      <w:bookmarkStart w:id="136" w:name="_Toc176344245"/>
      <w:r w:rsidRPr="005050F0">
        <w:rPr>
          <w:noProof/>
        </w:rPr>
        <w:t>4.2.13</w:t>
      </w:r>
      <w:r w:rsidRPr="005050F0">
        <w:rPr>
          <w:noProof/>
        </w:rPr>
        <w:tab/>
        <w:t>/</w:t>
      </w:r>
      <w:r w:rsidRPr="005050F0">
        <w:rPr>
          <w:i/>
          <w:iCs/>
          <w:noProof/>
        </w:rPr>
        <w:t>&lt;x&gt;</w:t>
      </w:r>
      <w:r w:rsidRPr="005050F0">
        <w:rPr>
          <w:noProof/>
        </w:rPr>
        <w:t>/Common/MCPTTGroupCall/PrioritizedMCPTTGroup/&lt;x&gt;/</w:t>
      </w:r>
      <w:r w:rsidR="003D5187" w:rsidRPr="005050F0">
        <w:rPr>
          <w:noProof/>
        </w:rPr>
        <w:br/>
      </w:r>
      <w:r w:rsidRPr="005050F0">
        <w:rPr>
          <w:noProof/>
        </w:rPr>
        <w:t>MCPTTGroup</w:t>
      </w:r>
      <w:r w:rsidR="0024756B" w:rsidRPr="005050F0">
        <w:rPr>
          <w:noProof/>
          <w:lang w:eastAsia="ko-KR"/>
        </w:rPr>
        <w:t>ID</w:t>
      </w:r>
      <w:bookmarkEnd w:id="131"/>
      <w:bookmarkEnd w:id="132"/>
      <w:bookmarkEnd w:id="133"/>
      <w:bookmarkEnd w:id="134"/>
      <w:bookmarkEnd w:id="135"/>
      <w:bookmarkEnd w:id="136"/>
    </w:p>
    <w:p w14:paraId="58AE43A4"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13</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/&lt;x&gt;/MCPTTGroup</w:t>
      </w:r>
      <w:r w:rsidR="0024756B" w:rsidRPr="005050F0">
        <w:rPr>
          <w:noProof/>
          <w:lang w:eastAsia="ko-KR"/>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F601E2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65E071" w14:textId="77777777" w:rsidR="002F484D" w:rsidRPr="005050F0" w:rsidRDefault="002F484D" w:rsidP="00B93C96">
            <w:pPr>
              <w:rPr>
                <w:rFonts w:ascii="Arial" w:hAnsi="Arial" w:cs="Arial"/>
                <w:noProof/>
                <w:sz w:val="18"/>
                <w:szCs w:val="18"/>
                <w:lang w:eastAsia="ko-KR"/>
              </w:rPr>
            </w:pPr>
            <w:r w:rsidRPr="005050F0">
              <w:rPr>
                <w:noProof/>
              </w:rPr>
              <w:t>Common/MCPTTGroupCall/PrioritizedMCPTTGroup/&lt;x&gt;/MCPTTGroup</w:t>
            </w:r>
            <w:r w:rsidR="0024756B" w:rsidRPr="005050F0">
              <w:rPr>
                <w:noProof/>
                <w:lang w:eastAsia="ko-KR"/>
              </w:rPr>
              <w:t>ID</w:t>
            </w:r>
          </w:p>
        </w:tc>
      </w:tr>
      <w:tr w:rsidR="002F484D" w:rsidRPr="005050F0" w14:paraId="5021488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7276F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BD58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B5B1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11F1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1F777"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EBF68B9" w14:textId="77777777" w:rsidR="002F484D" w:rsidRPr="005050F0" w:rsidRDefault="002F484D" w:rsidP="00B93C96">
            <w:pPr>
              <w:jc w:val="center"/>
              <w:rPr>
                <w:rFonts w:ascii="Arial" w:hAnsi="Arial" w:cs="Arial"/>
                <w:b/>
                <w:noProof/>
                <w:sz w:val="18"/>
                <w:szCs w:val="18"/>
              </w:rPr>
            </w:pPr>
          </w:p>
        </w:tc>
      </w:tr>
      <w:tr w:rsidR="002F484D" w:rsidRPr="005050F0" w14:paraId="3DA581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E8ACF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0BA4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00C0"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1AB5B"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7813A"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454644" w14:textId="77777777" w:rsidR="002F484D" w:rsidRPr="005050F0" w:rsidRDefault="002F484D" w:rsidP="00B93C96">
            <w:pPr>
              <w:jc w:val="center"/>
              <w:rPr>
                <w:b/>
                <w:noProof/>
              </w:rPr>
            </w:pPr>
          </w:p>
        </w:tc>
      </w:tr>
      <w:tr w:rsidR="002F484D" w:rsidRPr="005050F0" w14:paraId="345326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616EE9"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E8A01B" w14:textId="77777777" w:rsidR="002F484D" w:rsidRPr="005050F0" w:rsidRDefault="002F484D" w:rsidP="005F35BD">
            <w:pPr>
              <w:rPr>
                <w:noProof/>
                <w:lang w:eastAsia="ko-KR"/>
              </w:rPr>
            </w:pPr>
            <w:r w:rsidRPr="005050F0">
              <w:rPr>
                <w:noProof/>
              </w:rPr>
              <w:t xml:space="preserve">This leaf node indicates </w:t>
            </w:r>
            <w:r w:rsidR="005F35BD" w:rsidRPr="005050F0">
              <w:rPr>
                <w:noProof/>
                <w:lang w:eastAsia="ko-KR"/>
              </w:rPr>
              <w:t xml:space="preserve">the associated </w:t>
            </w:r>
            <w:r w:rsidR="005F35BD" w:rsidRPr="005050F0">
              <w:rPr>
                <w:noProof/>
              </w:rPr>
              <w:t xml:space="preserve">MCPTT group </w:t>
            </w:r>
            <w:r w:rsidR="005F35BD" w:rsidRPr="005050F0">
              <w:rPr>
                <w:rFonts w:eastAsia="SimSun"/>
                <w:noProof/>
                <w:lang w:eastAsia="zh-CN"/>
              </w:rPr>
              <w:t>ID</w:t>
            </w:r>
            <w:r w:rsidRPr="005050F0">
              <w:rPr>
                <w:noProof/>
                <w:lang w:eastAsia="ko-KR"/>
              </w:rPr>
              <w:t>.</w:t>
            </w:r>
          </w:p>
        </w:tc>
      </w:tr>
    </w:tbl>
    <w:p w14:paraId="74EEEAB8" w14:textId="77777777" w:rsidR="00C92851" w:rsidRPr="005050F0" w:rsidRDefault="00C92851" w:rsidP="00C92851">
      <w:pPr>
        <w:rPr>
          <w:noProof/>
        </w:rPr>
      </w:pPr>
    </w:p>
    <w:p w14:paraId="0CAF78A7" w14:textId="77777777" w:rsidR="002F484D" w:rsidRPr="005050F0" w:rsidRDefault="005F35B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002F484D" w:rsidRPr="005050F0">
        <w:rPr>
          <w:noProof/>
        </w:rPr>
        <w:t>.</w:t>
      </w:r>
    </w:p>
    <w:p w14:paraId="42B4500C" w14:textId="77777777" w:rsidR="002F484D" w:rsidRPr="005050F0" w:rsidRDefault="002F484D" w:rsidP="002F484D">
      <w:pPr>
        <w:pStyle w:val="Heading3"/>
        <w:rPr>
          <w:noProof/>
          <w:lang w:eastAsia="ko-KR"/>
        </w:rPr>
      </w:pPr>
      <w:bookmarkStart w:id="137" w:name="_Toc4577384"/>
      <w:bookmarkStart w:id="138" w:name="_Toc27503979"/>
      <w:bookmarkStart w:id="139" w:name="_Toc27504767"/>
      <w:bookmarkStart w:id="140" w:name="_Toc27505551"/>
      <w:bookmarkStart w:id="141" w:name="_Toc27506335"/>
      <w:bookmarkStart w:id="142" w:name="_Toc176344246"/>
      <w:r w:rsidRPr="005050F0">
        <w:rPr>
          <w:noProof/>
        </w:rPr>
        <w:t>4.2.14</w:t>
      </w:r>
      <w:r w:rsidRPr="005050F0">
        <w:rPr>
          <w:noProof/>
        </w:rPr>
        <w:tab/>
        <w:t>/</w:t>
      </w:r>
      <w:r w:rsidRPr="005050F0">
        <w:rPr>
          <w:i/>
          <w:iCs/>
          <w:noProof/>
        </w:rPr>
        <w:t>&lt;x&gt;</w:t>
      </w:r>
      <w:r w:rsidRPr="005050F0">
        <w:rPr>
          <w:noProof/>
        </w:rPr>
        <w:t>/Common/MCPTTGroupCall/PrioritizedMCPTTGroup/</w:t>
      </w:r>
      <w:r w:rsidR="00CF46B4" w:rsidRPr="005050F0">
        <w:rPr>
          <w:noProof/>
        </w:rPr>
        <w:br/>
      </w:r>
      <w:r w:rsidRPr="005050F0">
        <w:rPr>
          <w:noProof/>
        </w:rPr>
        <w:t>&lt;x&gt;/MCPTTGroupPriority</w:t>
      </w:r>
      <w:r w:rsidR="00272CBB" w:rsidRPr="005050F0">
        <w:rPr>
          <w:noProof/>
          <w:lang w:eastAsia="ko-KR"/>
        </w:rPr>
        <w:t>Hierarchy</w:t>
      </w:r>
      <w:bookmarkEnd w:id="137"/>
      <w:bookmarkEnd w:id="138"/>
      <w:bookmarkEnd w:id="139"/>
      <w:bookmarkEnd w:id="140"/>
      <w:bookmarkEnd w:id="141"/>
      <w:bookmarkEnd w:id="142"/>
    </w:p>
    <w:p w14:paraId="1A6FAABD"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14</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/&lt;x&gt;/MCPTTGroupPriority</w:t>
      </w:r>
      <w:r w:rsidR="00272CBB"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1805F8A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8F5C7FC" w14:textId="77777777" w:rsidR="002F484D" w:rsidRPr="005050F0" w:rsidRDefault="002F484D" w:rsidP="00B93C96">
            <w:pPr>
              <w:rPr>
                <w:rFonts w:ascii="Arial" w:hAnsi="Arial" w:cs="Arial"/>
                <w:noProof/>
                <w:sz w:val="18"/>
                <w:szCs w:val="18"/>
                <w:lang w:eastAsia="ko-KR"/>
              </w:rPr>
            </w:pPr>
            <w:r w:rsidRPr="005050F0">
              <w:rPr>
                <w:noProof/>
              </w:rPr>
              <w:t>Common/MCPTTGroupCall/PrioritizedMCPTTGroup/&lt;x&gt;/MCPTTGroupPriority</w:t>
            </w:r>
            <w:r w:rsidR="00272CBB" w:rsidRPr="005050F0">
              <w:rPr>
                <w:noProof/>
                <w:lang w:eastAsia="ko-KR"/>
              </w:rPr>
              <w:t>Hierarchy</w:t>
            </w:r>
          </w:p>
        </w:tc>
      </w:tr>
      <w:tr w:rsidR="002F484D" w:rsidRPr="005050F0" w14:paraId="51EC5ED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20B39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5DBE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11988"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D6B9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5835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53D0B6E" w14:textId="77777777" w:rsidR="002F484D" w:rsidRPr="005050F0" w:rsidRDefault="002F484D" w:rsidP="00B93C96">
            <w:pPr>
              <w:jc w:val="center"/>
              <w:rPr>
                <w:rFonts w:ascii="Arial" w:hAnsi="Arial" w:cs="Arial"/>
                <w:b/>
                <w:noProof/>
                <w:sz w:val="18"/>
                <w:szCs w:val="18"/>
              </w:rPr>
            </w:pPr>
          </w:p>
        </w:tc>
      </w:tr>
      <w:tr w:rsidR="002F484D" w:rsidRPr="005050F0" w14:paraId="0CD3C04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FF3CD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E82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406D9"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7A06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0722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77C52B" w14:textId="77777777" w:rsidR="002F484D" w:rsidRPr="005050F0" w:rsidRDefault="002F484D" w:rsidP="00B93C96">
            <w:pPr>
              <w:jc w:val="center"/>
              <w:rPr>
                <w:b/>
                <w:noProof/>
              </w:rPr>
            </w:pPr>
          </w:p>
        </w:tc>
      </w:tr>
      <w:tr w:rsidR="002F484D" w:rsidRPr="005050F0" w14:paraId="7FB8EDA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849D2B"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8E3CA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requested presentation priority of group call.</w:t>
            </w:r>
          </w:p>
        </w:tc>
      </w:tr>
    </w:tbl>
    <w:p w14:paraId="7482724A" w14:textId="77777777" w:rsidR="00C92851" w:rsidRPr="005050F0" w:rsidRDefault="00C92851" w:rsidP="00C92851">
      <w:pPr>
        <w:rPr>
          <w:noProof/>
        </w:rPr>
      </w:pPr>
    </w:p>
    <w:p w14:paraId="4B677180" w14:textId="77777777" w:rsidR="002F484D" w:rsidRPr="005050F0" w:rsidRDefault="002F484D" w:rsidP="002F484D">
      <w:pPr>
        <w:pStyle w:val="B1"/>
        <w:rPr>
          <w:noProof/>
        </w:rPr>
      </w:pPr>
      <w:r w:rsidRPr="005050F0">
        <w:rPr>
          <w:noProof/>
        </w:rPr>
        <w:t>-</w:t>
      </w:r>
      <w:r w:rsidRPr="005050F0">
        <w:rPr>
          <w:noProof/>
        </w:rPr>
        <w:tab/>
        <w:t xml:space="preserve">Values: </w:t>
      </w:r>
      <w:r w:rsidR="00412063" w:rsidRPr="005050F0">
        <w:rPr>
          <w:noProof/>
          <w:lang w:eastAsia="ko-KR"/>
        </w:rPr>
        <w:t>0</w:t>
      </w:r>
      <w:r w:rsidRPr="005050F0">
        <w:rPr>
          <w:noProof/>
          <w:lang w:eastAsia="ko-KR"/>
        </w:rPr>
        <w:t>-</w:t>
      </w:r>
      <w:r w:rsidR="00412063" w:rsidRPr="005050F0">
        <w:rPr>
          <w:noProof/>
          <w:lang w:eastAsia="ko-KR"/>
        </w:rPr>
        <w:t>7</w:t>
      </w:r>
    </w:p>
    <w:p w14:paraId="5A7A15A3" w14:textId="77777777" w:rsidR="002F484D" w:rsidRPr="005050F0" w:rsidRDefault="002F484D" w:rsidP="002F484D">
      <w:pPr>
        <w:rPr>
          <w:noProof/>
          <w:lang w:eastAsia="ko-KR"/>
        </w:rPr>
      </w:pPr>
      <w:r w:rsidRPr="005050F0">
        <w:rPr>
          <w:noProof/>
          <w:lang w:eastAsia="ko-KR"/>
        </w:rPr>
        <w:t>The group with the lowest MCPTTGroupPriority</w:t>
      </w:r>
      <w:r w:rsidR="00272CBB" w:rsidRPr="005050F0">
        <w:rPr>
          <w:noProof/>
          <w:lang w:eastAsia="ko-KR"/>
        </w:rPr>
        <w:t>Hierarchy</w:t>
      </w:r>
      <w:r w:rsidRPr="005050F0">
        <w:rPr>
          <w:noProof/>
          <w:lang w:eastAsia="ko-KR"/>
        </w:rPr>
        <w:t xml:space="preserve"> value shall be considered as the group having the lowest priority among the groups.</w:t>
      </w:r>
    </w:p>
    <w:p w14:paraId="189CFBC3" w14:textId="77777777" w:rsidR="002F484D" w:rsidRPr="005050F0" w:rsidRDefault="002F484D" w:rsidP="002F484D">
      <w:pPr>
        <w:pStyle w:val="Heading3"/>
        <w:rPr>
          <w:noProof/>
          <w:lang w:eastAsia="ko-KR"/>
        </w:rPr>
      </w:pPr>
      <w:bookmarkStart w:id="143" w:name="_Toc4577385"/>
      <w:bookmarkStart w:id="144" w:name="_Toc27503980"/>
      <w:bookmarkStart w:id="145" w:name="_Toc27504768"/>
      <w:bookmarkStart w:id="146" w:name="_Toc27505552"/>
      <w:bookmarkStart w:id="147" w:name="_Toc27506336"/>
      <w:bookmarkStart w:id="148" w:name="_Toc176344247"/>
      <w:r w:rsidRPr="005050F0">
        <w:rPr>
          <w:noProof/>
        </w:rPr>
        <w:t>4.2.15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143"/>
      <w:bookmarkEnd w:id="144"/>
      <w:bookmarkEnd w:id="145"/>
      <w:bookmarkEnd w:id="146"/>
      <w:bookmarkEnd w:id="147"/>
      <w:bookmarkEnd w:id="148"/>
    </w:p>
    <w:p w14:paraId="597330BE"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15</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3579193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321DF1D" w14:textId="77777777" w:rsidR="002F484D" w:rsidRPr="005050F0" w:rsidRDefault="002F484D" w:rsidP="00B93C96">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2F484D" w:rsidRPr="005050F0" w14:paraId="70146F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C8A62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BCE5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87A3D"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6465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4B65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5141FCB" w14:textId="77777777" w:rsidR="002F484D" w:rsidRPr="005050F0" w:rsidRDefault="002F484D" w:rsidP="00B93C96">
            <w:pPr>
              <w:jc w:val="center"/>
              <w:rPr>
                <w:rFonts w:ascii="Arial" w:hAnsi="Arial" w:cs="Arial"/>
                <w:b/>
                <w:noProof/>
                <w:sz w:val="18"/>
                <w:szCs w:val="18"/>
              </w:rPr>
            </w:pPr>
          </w:p>
        </w:tc>
      </w:tr>
      <w:tr w:rsidR="002F484D" w:rsidRPr="005050F0" w14:paraId="6B3DEF0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0E5F1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3351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8D2F3"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1B07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A6B57"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14BA5A" w14:textId="77777777" w:rsidR="002F484D" w:rsidRPr="005050F0" w:rsidRDefault="002F484D" w:rsidP="00B93C96">
            <w:pPr>
              <w:jc w:val="center"/>
              <w:rPr>
                <w:b/>
                <w:noProof/>
              </w:rPr>
            </w:pPr>
          </w:p>
        </w:tc>
      </w:tr>
      <w:tr w:rsidR="002F484D" w:rsidRPr="005050F0" w14:paraId="7FEAEFC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08B631"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424200" w14:textId="77777777" w:rsidR="002F484D" w:rsidRPr="005050F0" w:rsidRDefault="002F484D" w:rsidP="00B93C96">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72FDE089" w14:textId="77777777" w:rsidR="00C92851" w:rsidRPr="005050F0" w:rsidRDefault="00C92851" w:rsidP="00C92851">
      <w:pPr>
        <w:rPr>
          <w:noProof/>
        </w:rPr>
      </w:pPr>
      <w:bookmarkStart w:id="149" w:name="_Toc4577386"/>
      <w:bookmarkStart w:id="150" w:name="_Toc27503981"/>
      <w:bookmarkStart w:id="151" w:name="_Toc27504769"/>
      <w:bookmarkStart w:id="152" w:name="_Toc27505553"/>
      <w:bookmarkStart w:id="153" w:name="_Toc27506337"/>
    </w:p>
    <w:p w14:paraId="109BE4FA" w14:textId="77777777" w:rsidR="002F484D" w:rsidRPr="005050F0" w:rsidRDefault="002F484D" w:rsidP="002F484D">
      <w:pPr>
        <w:pStyle w:val="Heading3"/>
        <w:rPr>
          <w:noProof/>
          <w:lang w:eastAsia="ko-KR"/>
        </w:rPr>
      </w:pPr>
      <w:bookmarkStart w:id="154" w:name="_Toc176344248"/>
      <w:r w:rsidRPr="005050F0">
        <w:rPr>
          <w:noProof/>
        </w:rPr>
        <w:t>4.2.16</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00272CBB" w:rsidRPr="005050F0">
        <w:rPr>
          <w:noProof/>
          <w:lang w:eastAsia="ko-KR"/>
        </w:rPr>
        <w:t>RelayService</w:t>
      </w:r>
      <w:bookmarkEnd w:id="149"/>
      <w:bookmarkEnd w:id="150"/>
      <w:bookmarkEnd w:id="151"/>
      <w:bookmarkEnd w:id="152"/>
      <w:bookmarkEnd w:id="153"/>
      <w:bookmarkEnd w:id="154"/>
    </w:p>
    <w:p w14:paraId="47AC1260"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16</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00272CBB"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3F082D3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49D8A0" w14:textId="77777777" w:rsidR="002F484D" w:rsidRPr="005050F0" w:rsidRDefault="002F484D" w:rsidP="00272CBB">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00272CBB" w:rsidRPr="005050F0">
              <w:rPr>
                <w:noProof/>
                <w:lang w:eastAsia="ko-KR"/>
              </w:rPr>
              <w:t>RelayService</w:t>
            </w:r>
          </w:p>
        </w:tc>
      </w:tr>
      <w:tr w:rsidR="002F484D" w:rsidRPr="005050F0" w14:paraId="56BDF8F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BC896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0F5A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C3C4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1C70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E851C"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D7543FC" w14:textId="77777777" w:rsidR="002F484D" w:rsidRPr="005050F0" w:rsidRDefault="002F484D" w:rsidP="00B93C96">
            <w:pPr>
              <w:jc w:val="center"/>
              <w:rPr>
                <w:rFonts w:ascii="Arial" w:hAnsi="Arial" w:cs="Arial"/>
                <w:b/>
                <w:noProof/>
                <w:sz w:val="18"/>
                <w:szCs w:val="18"/>
              </w:rPr>
            </w:pPr>
          </w:p>
        </w:tc>
      </w:tr>
      <w:tr w:rsidR="002F484D" w:rsidRPr="005050F0" w14:paraId="052EDAB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04A3B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AC0E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875E7"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FFA07"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D9F4"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511F69" w14:textId="77777777" w:rsidR="002F484D" w:rsidRPr="005050F0" w:rsidRDefault="002F484D" w:rsidP="00B93C96">
            <w:pPr>
              <w:jc w:val="center"/>
              <w:rPr>
                <w:b/>
                <w:noProof/>
              </w:rPr>
            </w:pPr>
          </w:p>
        </w:tc>
      </w:tr>
      <w:tr w:rsidR="002F484D" w:rsidRPr="005050F0" w14:paraId="7D2B8D2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892A3E"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267A38" w14:textId="77777777" w:rsidR="002F484D" w:rsidRPr="005050F0" w:rsidRDefault="00272CBB"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r w:rsidR="002F484D" w:rsidRPr="005050F0">
              <w:rPr>
                <w:noProof/>
                <w:lang w:eastAsia="ko-KR"/>
              </w:rPr>
              <w:t>.</w:t>
            </w:r>
          </w:p>
        </w:tc>
      </w:tr>
    </w:tbl>
    <w:p w14:paraId="0AD431EC" w14:textId="77777777" w:rsidR="002F484D" w:rsidRPr="005050F0" w:rsidRDefault="002F484D" w:rsidP="00C92851">
      <w:pPr>
        <w:rPr>
          <w:noProof/>
        </w:rPr>
      </w:pPr>
    </w:p>
    <w:p w14:paraId="098BE94E" w14:textId="77777777" w:rsidR="00272CBB" w:rsidRPr="005050F0" w:rsidRDefault="00272CBB" w:rsidP="00272CBB">
      <w:pPr>
        <w:rPr>
          <w:noProof/>
          <w:lang w:eastAsia="ko-KR"/>
        </w:rPr>
      </w:pPr>
      <w:r w:rsidRPr="005050F0">
        <w:rPr>
          <w:noProof/>
        </w:rPr>
        <w:t xml:space="preserve">When set to "true" </w:t>
      </w:r>
      <w:r w:rsidRPr="005050F0">
        <w:rPr>
          <w:noProof/>
          <w:lang w:eastAsia="ko-KR"/>
        </w:rPr>
        <w:t>the MCPTT group is allowed to use a relay service.</w:t>
      </w:r>
    </w:p>
    <w:p w14:paraId="5781FC26" w14:textId="77777777" w:rsidR="00272CBB" w:rsidRPr="005050F0" w:rsidRDefault="00272CBB" w:rsidP="00272CBB">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group is not allowed to use a relay service.</w:t>
      </w:r>
    </w:p>
    <w:p w14:paraId="30B31B17" w14:textId="77777777" w:rsidR="00272CBB" w:rsidRPr="005050F0" w:rsidRDefault="00272CBB" w:rsidP="00272CBB">
      <w:pPr>
        <w:pStyle w:val="Heading3"/>
        <w:rPr>
          <w:noProof/>
          <w:lang w:eastAsia="ko-KR"/>
        </w:rPr>
      </w:pPr>
      <w:bookmarkStart w:id="155" w:name="_Toc4577387"/>
      <w:bookmarkStart w:id="156" w:name="_Toc27503982"/>
      <w:bookmarkStart w:id="157" w:name="_Toc27504770"/>
      <w:bookmarkStart w:id="158" w:name="_Toc27505554"/>
      <w:bookmarkStart w:id="159" w:name="_Toc27506338"/>
      <w:bookmarkStart w:id="160" w:name="_Toc176344249"/>
      <w:r w:rsidRPr="005050F0">
        <w:rPr>
          <w:noProof/>
        </w:rPr>
        <w:t>4.2.1</w:t>
      </w:r>
      <w:r w:rsidRPr="005050F0">
        <w:rPr>
          <w:noProof/>
          <w:lang w:eastAsia="ko-KR"/>
        </w:rPr>
        <w:t>7</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155"/>
      <w:bookmarkEnd w:id="156"/>
      <w:bookmarkEnd w:id="157"/>
      <w:bookmarkEnd w:id="158"/>
      <w:bookmarkEnd w:id="159"/>
      <w:bookmarkEnd w:id="160"/>
    </w:p>
    <w:p w14:paraId="622320AA"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17</w:t>
      </w:r>
      <w:r w:rsidRPr="005050F0">
        <w:rPr>
          <w:noProof/>
        </w:rPr>
        <w:t>.1: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04DB032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A8F564"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272CBB" w:rsidRPr="005050F0" w14:paraId="57316B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4B287"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1CA32"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6C23F"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6BBE2"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2B481"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0385D1" w14:textId="77777777" w:rsidR="00272CBB" w:rsidRPr="005050F0" w:rsidRDefault="00272CBB" w:rsidP="00CF1FEB">
            <w:pPr>
              <w:jc w:val="center"/>
              <w:rPr>
                <w:rFonts w:ascii="Arial" w:hAnsi="Arial" w:cs="Arial"/>
                <w:b/>
                <w:noProof/>
                <w:sz w:val="18"/>
                <w:szCs w:val="18"/>
              </w:rPr>
            </w:pPr>
          </w:p>
        </w:tc>
      </w:tr>
      <w:tr w:rsidR="00272CBB" w:rsidRPr="005050F0" w14:paraId="3B3B826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E7B03"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1D63D" w14:textId="77777777" w:rsidR="00272CBB" w:rsidRPr="005050F0" w:rsidRDefault="00272CBB"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4CC2F" w14:textId="77777777" w:rsidR="00272CBB" w:rsidRPr="005050F0" w:rsidRDefault="00272CBB"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A01BE" w14:textId="77777777" w:rsidR="00272CBB" w:rsidRPr="005050F0" w:rsidRDefault="00272CBB"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18142"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F89365" w14:textId="77777777" w:rsidR="00272CBB" w:rsidRPr="005050F0" w:rsidRDefault="00272CBB" w:rsidP="00CF1FEB">
            <w:pPr>
              <w:jc w:val="center"/>
              <w:rPr>
                <w:b/>
                <w:noProof/>
              </w:rPr>
            </w:pPr>
          </w:p>
        </w:tc>
      </w:tr>
      <w:tr w:rsidR="00272CBB" w:rsidRPr="005050F0" w14:paraId="1C0180E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0674CB"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BB859D" w14:textId="77777777" w:rsidR="00272CBB" w:rsidRPr="005050F0" w:rsidRDefault="00272CBB" w:rsidP="00CF1FEB">
            <w:pPr>
              <w:rPr>
                <w:noProof/>
                <w:lang w:eastAsia="ko-KR"/>
              </w:rPr>
            </w:pPr>
            <w:r w:rsidRPr="005050F0">
              <w:rPr>
                <w:noProof/>
              </w:rPr>
              <w:t xml:space="preserve">This leaf node indicates </w:t>
            </w:r>
            <w:r w:rsidRPr="005050F0">
              <w:rPr>
                <w:noProof/>
                <w:lang w:eastAsia="ko-KR"/>
              </w:rPr>
              <w:t>whether IPv6 is preferred over IPv4 for on-network operation when the MCPTT UE has both IPv4 and IPv6 host configuration.</w:t>
            </w:r>
          </w:p>
        </w:tc>
      </w:tr>
    </w:tbl>
    <w:p w14:paraId="00B9C4A1" w14:textId="77777777" w:rsidR="00C92851" w:rsidRPr="005050F0" w:rsidRDefault="00C92851" w:rsidP="00C92851">
      <w:pPr>
        <w:rPr>
          <w:noProof/>
        </w:rPr>
      </w:pPr>
    </w:p>
    <w:p w14:paraId="71B91141" w14:textId="77777777" w:rsidR="00272CBB" w:rsidRPr="005050F0" w:rsidRDefault="00272CBB" w:rsidP="00272CBB">
      <w:pPr>
        <w:rPr>
          <w:noProof/>
          <w:lang w:eastAsia="ko-KR"/>
        </w:rPr>
      </w:pPr>
      <w:r w:rsidRPr="005050F0">
        <w:rPr>
          <w:noProof/>
          <w:lang w:eastAsia="ko-KR"/>
        </w:rPr>
        <w:t xml:space="preserve">If the MCPTT UE has </w:t>
      </w:r>
      <w:r w:rsidRPr="005050F0">
        <w:rPr>
          <w:noProof/>
        </w:rPr>
        <w:t>both IPv4 and IPv6 host configuration and:</w:t>
      </w:r>
    </w:p>
    <w:p w14:paraId="63D7D05D" w14:textId="77777777" w:rsidR="00272CBB" w:rsidRPr="005050F0" w:rsidRDefault="00272CBB" w:rsidP="00272CBB">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69617EC9" w14:textId="77777777" w:rsidR="00272CBB" w:rsidRPr="005050F0" w:rsidRDefault="00272CBB" w:rsidP="00272CBB">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5C49E0A6" w14:textId="77777777" w:rsidR="00272CBB" w:rsidRPr="005050F0" w:rsidRDefault="00272CBB" w:rsidP="00272CBB">
      <w:pPr>
        <w:pStyle w:val="Heading3"/>
        <w:rPr>
          <w:noProof/>
          <w:lang w:eastAsia="ko-KR"/>
        </w:rPr>
      </w:pPr>
      <w:bookmarkStart w:id="161" w:name="_Toc4577388"/>
      <w:bookmarkStart w:id="162" w:name="_Toc27503983"/>
      <w:bookmarkStart w:id="163" w:name="_Toc27504771"/>
      <w:bookmarkStart w:id="164" w:name="_Toc27505555"/>
      <w:bookmarkStart w:id="165" w:name="_Toc27506339"/>
      <w:bookmarkStart w:id="166" w:name="_Toc176344250"/>
      <w:r w:rsidRPr="005050F0">
        <w:rPr>
          <w:noProof/>
        </w:rPr>
        <w:t>4.2.1</w:t>
      </w:r>
      <w:r w:rsidRPr="005050F0">
        <w:rPr>
          <w:noProof/>
          <w:lang w:eastAsia="ko-KR"/>
        </w:rPr>
        <w:t>8</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w:t>
      </w:r>
      <w:bookmarkEnd w:id="161"/>
      <w:bookmarkEnd w:id="162"/>
      <w:bookmarkEnd w:id="163"/>
      <w:bookmarkEnd w:id="164"/>
      <w:bookmarkEnd w:id="165"/>
      <w:bookmarkEnd w:id="166"/>
    </w:p>
    <w:p w14:paraId="193C3545"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18</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2F7F2159"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D4604C"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w:t>
            </w:r>
          </w:p>
        </w:tc>
      </w:tr>
      <w:tr w:rsidR="00272CBB" w:rsidRPr="005050F0" w14:paraId="5D2334D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2F0FBA"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B157C"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F163"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5DC6"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A439B"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206083" w14:textId="77777777" w:rsidR="00272CBB" w:rsidRPr="005050F0" w:rsidRDefault="00272CBB" w:rsidP="00CF1FEB">
            <w:pPr>
              <w:jc w:val="center"/>
              <w:rPr>
                <w:rFonts w:ascii="Arial" w:hAnsi="Arial" w:cs="Arial"/>
                <w:b/>
                <w:noProof/>
                <w:sz w:val="18"/>
                <w:szCs w:val="18"/>
              </w:rPr>
            </w:pPr>
          </w:p>
        </w:tc>
      </w:tr>
      <w:tr w:rsidR="00272CBB" w:rsidRPr="005050F0" w14:paraId="3B84D71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EFF3D"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2868D" w14:textId="77777777" w:rsidR="00272CBB" w:rsidRPr="005050F0" w:rsidRDefault="00272CBB" w:rsidP="00CF1FEB">
            <w:pPr>
              <w:pStyle w:val="TAC"/>
              <w:rPr>
                <w:noProof/>
                <w:lang w:eastAsia="en-US"/>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09C53" w14:textId="77777777" w:rsidR="00272CBB" w:rsidRPr="005050F0" w:rsidRDefault="003F26BC" w:rsidP="00CF1FEB">
            <w:pPr>
              <w:pStyle w:val="TAC"/>
              <w:rPr>
                <w:noProof/>
                <w:lang w:eastAsia="en-US"/>
              </w:rPr>
            </w:pPr>
            <w:r w:rsidRPr="005050F0">
              <w:rPr>
                <w:noProof/>
                <w:lang w:eastAsia="en-US"/>
              </w:rPr>
              <w:t>ZeroOr</w:t>
            </w:r>
            <w:r w:rsidR="00272CBB"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9F279" w14:textId="77777777" w:rsidR="00272CBB" w:rsidRPr="005050F0" w:rsidRDefault="00272CBB"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7C905"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F7C673" w14:textId="77777777" w:rsidR="00272CBB" w:rsidRPr="005050F0" w:rsidRDefault="00272CBB" w:rsidP="00CF1FEB">
            <w:pPr>
              <w:jc w:val="center"/>
              <w:rPr>
                <w:b/>
                <w:noProof/>
              </w:rPr>
            </w:pPr>
          </w:p>
        </w:tc>
      </w:tr>
      <w:tr w:rsidR="00272CBB" w:rsidRPr="005050F0" w14:paraId="26C1A55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3D22E3"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7056E0" w14:textId="77777777" w:rsidR="00272CBB" w:rsidRPr="005050F0" w:rsidRDefault="00272CBB" w:rsidP="00CF1FEB">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MCPTT groups.</w:t>
            </w:r>
          </w:p>
        </w:tc>
      </w:tr>
    </w:tbl>
    <w:p w14:paraId="6DEFFB60" w14:textId="77777777" w:rsidR="00272CBB" w:rsidRPr="005050F0" w:rsidRDefault="00272CBB" w:rsidP="00272CBB">
      <w:pPr>
        <w:rPr>
          <w:noProof/>
          <w:lang w:eastAsia="ko-KR"/>
        </w:rPr>
      </w:pPr>
    </w:p>
    <w:p w14:paraId="2A8B81BF" w14:textId="77777777" w:rsidR="00272CBB" w:rsidRPr="005050F0" w:rsidRDefault="00272CBB" w:rsidP="00272CBB">
      <w:pPr>
        <w:pStyle w:val="Heading3"/>
        <w:rPr>
          <w:noProof/>
          <w:lang w:eastAsia="ko-KR"/>
        </w:rPr>
      </w:pPr>
      <w:bookmarkStart w:id="167" w:name="_Toc4577389"/>
      <w:bookmarkStart w:id="168" w:name="_Toc27503984"/>
      <w:bookmarkStart w:id="169" w:name="_Toc27504772"/>
      <w:bookmarkStart w:id="170" w:name="_Toc27505556"/>
      <w:bookmarkStart w:id="171" w:name="_Toc27506340"/>
      <w:bookmarkStart w:id="172" w:name="_Toc176344251"/>
      <w:r w:rsidRPr="005050F0">
        <w:rPr>
          <w:noProof/>
        </w:rPr>
        <w:t>4.2.</w:t>
      </w:r>
      <w:r w:rsidRPr="005050F0">
        <w:rPr>
          <w:noProof/>
          <w:lang w:eastAsia="ko-KR"/>
        </w:rPr>
        <w:t>19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w:t>
      </w:r>
      <w:bookmarkEnd w:id="167"/>
      <w:bookmarkEnd w:id="168"/>
      <w:bookmarkEnd w:id="169"/>
      <w:bookmarkEnd w:id="170"/>
      <w:bookmarkEnd w:id="171"/>
      <w:bookmarkEnd w:id="172"/>
    </w:p>
    <w:p w14:paraId="44FD3735"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2ACCD3A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13BB649"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w:t>
            </w:r>
          </w:p>
        </w:tc>
      </w:tr>
      <w:tr w:rsidR="00272CBB" w:rsidRPr="005050F0" w14:paraId="158D322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E186CA"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BF48"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32D70"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2D3F7"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A8000"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C0D4E9A" w14:textId="77777777" w:rsidR="00272CBB" w:rsidRPr="005050F0" w:rsidRDefault="00272CBB" w:rsidP="00CF1FEB">
            <w:pPr>
              <w:jc w:val="center"/>
              <w:rPr>
                <w:rFonts w:ascii="Arial" w:hAnsi="Arial" w:cs="Arial"/>
                <w:b/>
                <w:noProof/>
                <w:sz w:val="18"/>
                <w:szCs w:val="18"/>
              </w:rPr>
            </w:pPr>
          </w:p>
        </w:tc>
      </w:tr>
      <w:tr w:rsidR="00272CBB" w:rsidRPr="005050F0" w14:paraId="648E06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CAC615"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DF662"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1F6E0" w14:textId="77777777" w:rsidR="00272CBB" w:rsidRPr="005050F0" w:rsidRDefault="00272CBB" w:rsidP="00CF1FEB">
            <w:pPr>
              <w:pStyle w:val="TAC"/>
              <w:rPr>
                <w:noProof/>
                <w:lang w:eastAsia="ko-KR"/>
              </w:rPr>
            </w:pPr>
            <w:r w:rsidRPr="005050F0">
              <w:rPr>
                <w:noProof/>
                <w:lang w:eastAsia="en-US"/>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8D115" w14:textId="77777777" w:rsidR="00272CBB" w:rsidRPr="005050F0" w:rsidRDefault="00272CBB"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9E713"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129293" w14:textId="77777777" w:rsidR="00272CBB" w:rsidRPr="005050F0" w:rsidRDefault="00272CBB" w:rsidP="00CF1FEB">
            <w:pPr>
              <w:jc w:val="center"/>
              <w:rPr>
                <w:b/>
                <w:noProof/>
              </w:rPr>
            </w:pPr>
          </w:p>
        </w:tc>
      </w:tr>
      <w:tr w:rsidR="00272CBB" w:rsidRPr="005050F0" w14:paraId="2B6798B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E0B6C"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F8F1F9" w14:textId="77777777" w:rsidR="00272CBB" w:rsidRPr="005050F0" w:rsidRDefault="00272CBB" w:rsidP="00CF1FEB">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MCPTT groups.</w:t>
            </w:r>
          </w:p>
        </w:tc>
      </w:tr>
    </w:tbl>
    <w:p w14:paraId="405AE50C" w14:textId="77777777" w:rsidR="00272CBB" w:rsidRPr="005050F0" w:rsidRDefault="00272CBB" w:rsidP="00272CBB">
      <w:pPr>
        <w:rPr>
          <w:noProof/>
          <w:lang w:eastAsia="ko-KR"/>
        </w:rPr>
      </w:pPr>
    </w:p>
    <w:p w14:paraId="7A11D027" w14:textId="77777777" w:rsidR="00272CBB" w:rsidRPr="005050F0" w:rsidRDefault="00272CBB" w:rsidP="00272CBB">
      <w:pPr>
        <w:pStyle w:val="Heading3"/>
        <w:rPr>
          <w:noProof/>
          <w:lang w:eastAsia="ko-KR"/>
        </w:rPr>
      </w:pPr>
      <w:bookmarkStart w:id="173" w:name="_Toc4577390"/>
      <w:bookmarkStart w:id="174" w:name="_Toc27503985"/>
      <w:bookmarkStart w:id="175" w:name="_Toc27504773"/>
      <w:bookmarkStart w:id="176" w:name="_Toc27505557"/>
      <w:bookmarkStart w:id="177" w:name="_Toc27506341"/>
      <w:bookmarkStart w:id="178" w:name="_Toc176344252"/>
      <w:r w:rsidRPr="005050F0">
        <w:rPr>
          <w:noProof/>
        </w:rPr>
        <w:t>4.2.</w:t>
      </w:r>
      <w:r w:rsidRPr="005050F0">
        <w:rPr>
          <w:noProof/>
          <w:lang w:eastAsia="ko-KR"/>
        </w:rPr>
        <w:t>20</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RelayedMCPTTGroup/&lt;x&gt;/MCPTTGroupID</w:t>
      </w:r>
      <w:bookmarkEnd w:id="173"/>
      <w:bookmarkEnd w:id="174"/>
      <w:bookmarkEnd w:id="175"/>
      <w:bookmarkEnd w:id="176"/>
      <w:bookmarkEnd w:id="177"/>
      <w:bookmarkEnd w:id="178"/>
    </w:p>
    <w:p w14:paraId="186B5D5C"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20</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2CBB" w:rsidRPr="005050F0" w14:paraId="35A9D48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E94931"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RelayedMCPTTGroup/&lt;x&gt;/MCPTTGroupID</w:t>
            </w:r>
          </w:p>
        </w:tc>
      </w:tr>
      <w:tr w:rsidR="00272CBB" w:rsidRPr="005050F0" w14:paraId="33A7492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4B6FA6"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71204"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EDB5" w14:textId="77777777" w:rsidR="00272CBB" w:rsidRPr="005050F0" w:rsidRDefault="00272CBB"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E12D2"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4C281" w14:textId="77777777" w:rsidR="00272CBB" w:rsidRPr="005050F0" w:rsidRDefault="00272CBB"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569BE4" w14:textId="77777777" w:rsidR="00272CBB" w:rsidRPr="005050F0" w:rsidRDefault="00272CBB" w:rsidP="00CF1FEB">
            <w:pPr>
              <w:jc w:val="center"/>
              <w:rPr>
                <w:rFonts w:ascii="Arial" w:hAnsi="Arial" w:cs="Arial"/>
                <w:b/>
                <w:noProof/>
                <w:sz w:val="18"/>
                <w:szCs w:val="18"/>
              </w:rPr>
            </w:pPr>
          </w:p>
        </w:tc>
      </w:tr>
      <w:tr w:rsidR="00272CBB" w:rsidRPr="005050F0" w14:paraId="65693E3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F2AE6"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D9471"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4998E" w14:textId="77777777" w:rsidR="00272CBB" w:rsidRPr="005050F0" w:rsidRDefault="00272CBB"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3A2A5" w14:textId="77777777" w:rsidR="00272CBB" w:rsidRPr="005050F0" w:rsidRDefault="00272CBB"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36769" w14:textId="77777777" w:rsidR="00272CBB" w:rsidRPr="005050F0" w:rsidRDefault="00272CBB"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A30E53" w14:textId="77777777" w:rsidR="00272CBB" w:rsidRPr="005050F0" w:rsidRDefault="00272CBB" w:rsidP="00CF1FEB">
            <w:pPr>
              <w:jc w:val="center"/>
              <w:rPr>
                <w:b/>
                <w:noProof/>
              </w:rPr>
            </w:pPr>
          </w:p>
        </w:tc>
      </w:tr>
      <w:tr w:rsidR="00272CBB" w:rsidRPr="005050F0" w14:paraId="5B23401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83FF46" w14:textId="77777777" w:rsidR="00272CBB" w:rsidRPr="005050F0" w:rsidRDefault="00272CBB"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E4E49E" w14:textId="77777777" w:rsidR="00272CBB" w:rsidRPr="005050F0" w:rsidRDefault="00272CBB" w:rsidP="00CF1FEB">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MCPTT group </w:t>
            </w:r>
            <w:r w:rsidRPr="005050F0">
              <w:rPr>
                <w:rFonts w:eastAsia="SimSun"/>
                <w:noProof/>
                <w:lang w:eastAsia="zh-CN"/>
              </w:rPr>
              <w:t>ID</w:t>
            </w:r>
            <w:r w:rsidRPr="005050F0">
              <w:rPr>
                <w:noProof/>
                <w:lang w:eastAsia="ko-KR"/>
              </w:rPr>
              <w:t>.</w:t>
            </w:r>
          </w:p>
        </w:tc>
      </w:tr>
    </w:tbl>
    <w:p w14:paraId="725F73A5" w14:textId="77777777" w:rsidR="00C92851" w:rsidRPr="005050F0" w:rsidRDefault="00C92851" w:rsidP="00C92851">
      <w:pPr>
        <w:rPr>
          <w:noProof/>
        </w:rPr>
      </w:pPr>
    </w:p>
    <w:p w14:paraId="52E47C59" w14:textId="77777777" w:rsidR="00272CBB" w:rsidRPr="005050F0" w:rsidRDefault="00272CBB" w:rsidP="00272CBB">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2834278" w14:textId="77777777" w:rsidR="00272CBB" w:rsidRPr="005050F0" w:rsidRDefault="00272CBB" w:rsidP="00272CBB">
      <w:pPr>
        <w:pStyle w:val="Heading3"/>
        <w:rPr>
          <w:noProof/>
          <w:lang w:eastAsia="ko-KR"/>
        </w:rPr>
      </w:pPr>
      <w:bookmarkStart w:id="179" w:name="_Toc4577391"/>
      <w:bookmarkStart w:id="180" w:name="_Toc27503986"/>
      <w:bookmarkStart w:id="181" w:name="_Toc27504774"/>
      <w:bookmarkStart w:id="182" w:name="_Toc27505558"/>
      <w:bookmarkStart w:id="183" w:name="_Toc27506342"/>
      <w:bookmarkStart w:id="184" w:name="_Toc176344253"/>
      <w:r w:rsidRPr="005050F0">
        <w:rPr>
          <w:noProof/>
        </w:rPr>
        <w:lastRenderedPageBreak/>
        <w:t>4.2.</w:t>
      </w:r>
      <w:r w:rsidRPr="005050F0">
        <w:rPr>
          <w:noProof/>
          <w:lang w:eastAsia="ko-KR"/>
        </w:rPr>
        <w:t>21</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RelayedMCPTTGroup/&lt;x&gt;/RelayServiceCode</w:t>
      </w:r>
      <w:bookmarkEnd w:id="179"/>
      <w:bookmarkEnd w:id="180"/>
      <w:bookmarkEnd w:id="181"/>
      <w:bookmarkEnd w:id="182"/>
      <w:bookmarkEnd w:id="183"/>
      <w:bookmarkEnd w:id="184"/>
    </w:p>
    <w:p w14:paraId="2099AACC"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21</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470E197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23A063D"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RelayedMCPTTGroup/&lt;x&gt;/RelayServiceCode</w:t>
            </w:r>
          </w:p>
        </w:tc>
      </w:tr>
      <w:tr w:rsidR="00272CBB" w:rsidRPr="005050F0" w14:paraId="1C53EDA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F4CD9F"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0EDE2"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2B584"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A858C"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23F67"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97097D" w14:textId="77777777" w:rsidR="00272CBB" w:rsidRPr="005050F0" w:rsidRDefault="00272CBB" w:rsidP="00CF1FEB">
            <w:pPr>
              <w:jc w:val="center"/>
              <w:rPr>
                <w:rFonts w:ascii="Arial" w:hAnsi="Arial" w:cs="Arial"/>
                <w:b/>
                <w:noProof/>
                <w:sz w:val="18"/>
                <w:szCs w:val="18"/>
              </w:rPr>
            </w:pPr>
          </w:p>
        </w:tc>
      </w:tr>
      <w:tr w:rsidR="00272CBB" w:rsidRPr="005050F0" w14:paraId="5430480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11993"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F0A8D"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47725" w14:textId="77777777" w:rsidR="00272CBB" w:rsidRPr="005050F0" w:rsidRDefault="00272CBB"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BC1ED" w14:textId="77777777" w:rsidR="00272CBB" w:rsidRPr="005050F0" w:rsidRDefault="00272CBB"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B61C4"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624651" w14:textId="77777777" w:rsidR="00272CBB" w:rsidRPr="005050F0" w:rsidRDefault="00272CBB" w:rsidP="00CF1FEB">
            <w:pPr>
              <w:jc w:val="center"/>
              <w:rPr>
                <w:b/>
                <w:noProof/>
              </w:rPr>
            </w:pPr>
          </w:p>
        </w:tc>
      </w:tr>
      <w:tr w:rsidR="00272CBB" w:rsidRPr="005050F0" w14:paraId="59DD34A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8DE28"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7F90A8" w14:textId="77777777" w:rsidR="00272CBB" w:rsidRPr="005050F0" w:rsidRDefault="00272CBB" w:rsidP="00CF1FEB">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1638D5CA" w14:textId="77777777" w:rsidR="00C92851" w:rsidRPr="005050F0" w:rsidRDefault="00C92851" w:rsidP="00C92851">
      <w:pPr>
        <w:rPr>
          <w:noProof/>
        </w:rPr>
      </w:pPr>
      <w:bookmarkStart w:id="185" w:name="_Toc4577392"/>
      <w:bookmarkStart w:id="186" w:name="_Toc27503987"/>
      <w:bookmarkStart w:id="187" w:name="_Toc27504775"/>
      <w:bookmarkStart w:id="188" w:name="_Toc27505559"/>
      <w:bookmarkStart w:id="189" w:name="_Toc27506343"/>
    </w:p>
    <w:p w14:paraId="1D6E5CEF" w14:textId="77777777" w:rsidR="002F484D" w:rsidRPr="005050F0" w:rsidRDefault="002F484D" w:rsidP="002F484D">
      <w:pPr>
        <w:pStyle w:val="Heading1"/>
        <w:tabs>
          <w:tab w:val="right" w:pos="9630"/>
        </w:tabs>
        <w:rPr>
          <w:noProof/>
          <w:lang w:eastAsia="ko-KR"/>
        </w:rPr>
      </w:pPr>
      <w:bookmarkStart w:id="190" w:name="_Toc176344254"/>
      <w:bookmarkStart w:id="191" w:name="_Hlk105413039"/>
      <w:r w:rsidRPr="005050F0">
        <w:rPr>
          <w:noProof/>
          <w:lang w:eastAsia="ko-KR"/>
        </w:rPr>
        <w:t>5</w:t>
      </w:r>
      <w:r w:rsidRPr="005050F0">
        <w:rPr>
          <w:noProof/>
        </w:rPr>
        <w:tab/>
        <w:t xml:space="preserve">MCPTT </w:t>
      </w:r>
      <w:r w:rsidRPr="005050F0">
        <w:rPr>
          <w:noProof/>
          <w:lang w:eastAsia="ko-KR"/>
        </w:rPr>
        <w:t xml:space="preserve">user profile </w:t>
      </w:r>
      <w:r w:rsidRPr="005050F0">
        <w:rPr>
          <w:noProof/>
        </w:rPr>
        <w:t>MO</w:t>
      </w:r>
      <w:bookmarkEnd w:id="185"/>
      <w:bookmarkEnd w:id="186"/>
      <w:bookmarkEnd w:id="187"/>
      <w:bookmarkEnd w:id="188"/>
      <w:bookmarkEnd w:id="189"/>
      <w:bookmarkEnd w:id="190"/>
    </w:p>
    <w:p w14:paraId="2DEFF94B" w14:textId="77777777" w:rsidR="002F484D" w:rsidRPr="005050F0" w:rsidRDefault="002F484D" w:rsidP="002F484D">
      <w:pPr>
        <w:pStyle w:val="Heading2"/>
        <w:rPr>
          <w:noProof/>
        </w:rPr>
      </w:pPr>
      <w:bookmarkStart w:id="192" w:name="_Toc4577393"/>
      <w:bookmarkStart w:id="193" w:name="_Toc27503988"/>
      <w:bookmarkStart w:id="194" w:name="_Toc27504776"/>
      <w:bookmarkStart w:id="195" w:name="_Toc27505560"/>
      <w:bookmarkStart w:id="196" w:name="_Toc27506344"/>
      <w:bookmarkStart w:id="197" w:name="_Toc176344255"/>
      <w:r w:rsidRPr="005050F0">
        <w:rPr>
          <w:noProof/>
          <w:lang w:eastAsia="ko-KR"/>
        </w:rPr>
        <w:t>5</w:t>
      </w:r>
      <w:r w:rsidRPr="005050F0">
        <w:rPr>
          <w:noProof/>
        </w:rPr>
        <w:t>.1</w:t>
      </w:r>
      <w:r w:rsidRPr="005050F0">
        <w:rPr>
          <w:noProof/>
        </w:rPr>
        <w:tab/>
        <w:t>General</w:t>
      </w:r>
      <w:bookmarkEnd w:id="192"/>
      <w:bookmarkEnd w:id="193"/>
      <w:bookmarkEnd w:id="194"/>
      <w:bookmarkEnd w:id="195"/>
      <w:bookmarkEnd w:id="196"/>
      <w:bookmarkEnd w:id="197"/>
    </w:p>
    <w:p w14:paraId="6A3B7C20"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0715B537"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-user-profile</w:t>
      </w:r>
      <w:r w:rsidRPr="005050F0">
        <w:rPr>
          <w:noProof/>
        </w:rPr>
        <w:t>:1.0.</w:t>
      </w:r>
    </w:p>
    <w:p w14:paraId="66D5AD6F"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2E6B6CD8"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user profile </w:t>
      </w:r>
      <w:r w:rsidRPr="005050F0">
        <w:rPr>
          <w:noProof/>
        </w:rPr>
        <w:t>MO.</w:t>
      </w:r>
    </w:p>
    <w:p w14:paraId="6A3B550F" w14:textId="77777777" w:rsidR="002F484D" w:rsidRPr="005050F0" w:rsidRDefault="002F484D" w:rsidP="002F484D">
      <w:pPr>
        <w:rPr>
          <w:noProof/>
        </w:rPr>
      </w:pPr>
      <w:r w:rsidRPr="005050F0">
        <w:rPr>
          <w:noProof/>
        </w:rPr>
        <w:t xml:space="preserve">The following nodes and leaf objects are possible under the MCPTT </w:t>
      </w:r>
      <w:r w:rsidRPr="005050F0">
        <w:rPr>
          <w:noProof/>
          <w:lang w:eastAsia="ko-KR"/>
        </w:rPr>
        <w:t xml:space="preserve">user profile </w:t>
      </w:r>
      <w:r w:rsidRPr="005050F0">
        <w:rPr>
          <w:noProof/>
        </w:rPr>
        <w:t>node as described in figure </w:t>
      </w:r>
      <w:r w:rsidRPr="005050F0">
        <w:rPr>
          <w:noProof/>
          <w:lang w:eastAsia="ko-KR"/>
        </w:rPr>
        <w:t>5.1.</w:t>
      </w:r>
      <w:r w:rsidRPr="005050F0">
        <w:rPr>
          <w:noProof/>
        </w:rPr>
        <w:t>1</w:t>
      </w:r>
      <w:r w:rsidRPr="005050F0">
        <w:rPr>
          <w:noProof/>
          <w:lang w:eastAsia="ko-KR"/>
        </w:rPr>
        <w:t xml:space="preserve"> and </w:t>
      </w:r>
      <w:r w:rsidRPr="005050F0">
        <w:rPr>
          <w:noProof/>
        </w:rPr>
        <w:t>figure </w:t>
      </w:r>
      <w:r w:rsidRPr="005050F0">
        <w:rPr>
          <w:noProof/>
          <w:lang w:eastAsia="ko-KR"/>
        </w:rPr>
        <w:t>5.1.2</w:t>
      </w:r>
      <w:r w:rsidR="007B65D7">
        <w:rPr>
          <w:noProof/>
        </w:rPr>
        <w:t>.</w:t>
      </w:r>
    </w:p>
    <w:p w14:paraId="013B224E" w14:textId="77777777" w:rsidR="002F484D" w:rsidRPr="005050F0" w:rsidRDefault="005D536D" w:rsidP="002F484D">
      <w:pPr>
        <w:pStyle w:val="TH"/>
        <w:rPr>
          <w:noProof/>
        </w:rPr>
      </w:pPr>
      <w:r>
        <w:rPr>
          <w:noProof/>
        </w:rPr>
        <w:object w:dxaOrig="9481" w:dyaOrig="11561" w14:anchorId="3F6B7F6B">
          <v:shape id="_x0000_i1028" type="#_x0000_t75" style="width:473.95pt;height:577.9pt" o:ole="">
            <v:imagedata r:id="rId13" o:title=""/>
          </v:shape>
          <o:OLEObject Type="Embed" ProgID="Visio.Drawing.15" ShapeID="_x0000_i1028" DrawAspect="Content" ObjectID="_1786972210" r:id="rId14"/>
        </w:object>
      </w:r>
    </w:p>
    <w:p w14:paraId="549FB57E" w14:textId="77777777" w:rsidR="002F484D" w:rsidRPr="005050F0" w:rsidRDefault="002F484D" w:rsidP="002F484D">
      <w:pPr>
        <w:pStyle w:val="TF"/>
        <w:rPr>
          <w:noProof/>
        </w:rPr>
      </w:pPr>
      <w:r w:rsidRPr="005050F0">
        <w:rPr>
          <w:noProof/>
        </w:rPr>
        <w:t>Figure </w:t>
      </w:r>
      <w:r w:rsidRPr="005050F0">
        <w:rPr>
          <w:noProof/>
          <w:lang w:eastAsia="ko-KR"/>
        </w:rPr>
        <w:t>5.</w:t>
      </w:r>
      <w:r w:rsidRPr="005050F0">
        <w:rPr>
          <w:noProof/>
        </w:rPr>
        <w:t>1</w:t>
      </w:r>
      <w:r w:rsidRPr="005050F0">
        <w:rPr>
          <w:noProof/>
          <w:lang w:eastAsia="ko-KR"/>
        </w:rPr>
        <w:t>.1</w:t>
      </w:r>
      <w:r w:rsidRPr="005050F0">
        <w:rPr>
          <w:noProof/>
        </w:rPr>
        <w:t xml:space="preserve">: The MCPTT </w:t>
      </w:r>
      <w:r w:rsidRPr="005050F0">
        <w:rPr>
          <w:noProof/>
          <w:lang w:eastAsia="ko-KR"/>
        </w:rPr>
        <w:t>user profile MO (1 of 2)</w:t>
      </w:r>
    </w:p>
    <w:p w14:paraId="0E029498" w14:textId="77777777" w:rsidR="002F484D" w:rsidRPr="005050F0" w:rsidRDefault="007B65D7" w:rsidP="002F484D">
      <w:pPr>
        <w:pStyle w:val="TH"/>
        <w:rPr>
          <w:noProof/>
        </w:rPr>
      </w:pPr>
      <w:r>
        <w:rPr>
          <w:noProof/>
        </w:rPr>
        <w:object w:dxaOrig="9521" w:dyaOrig="13481" w14:anchorId="1A03FDB2">
          <v:shape id="_x0000_i1029" type="#_x0000_t75" style="width:462.05pt;height:653.65pt" o:ole="">
            <v:imagedata r:id="rId15" o:title=""/>
          </v:shape>
          <o:OLEObject Type="Embed" ProgID="Visio.Drawing.15" ShapeID="_x0000_i1029" DrawAspect="Content" ObjectID="_1786972211" r:id="rId16"/>
        </w:object>
      </w:r>
    </w:p>
    <w:p w14:paraId="140B46CA" w14:textId="77777777" w:rsidR="002F484D" w:rsidRPr="005050F0" w:rsidRDefault="002F484D" w:rsidP="002F484D">
      <w:pPr>
        <w:pStyle w:val="TF"/>
        <w:rPr>
          <w:noProof/>
        </w:rPr>
      </w:pPr>
      <w:r w:rsidRPr="005050F0">
        <w:rPr>
          <w:noProof/>
        </w:rPr>
        <w:t>Figure </w:t>
      </w:r>
      <w:r w:rsidRPr="005050F0">
        <w:rPr>
          <w:noProof/>
          <w:lang w:eastAsia="ko-KR"/>
        </w:rPr>
        <w:t>5.1.2</w:t>
      </w:r>
      <w:r w:rsidRPr="005050F0">
        <w:rPr>
          <w:noProof/>
        </w:rPr>
        <w:t xml:space="preserve">: The MCPTT </w:t>
      </w:r>
      <w:r w:rsidRPr="005050F0">
        <w:rPr>
          <w:noProof/>
          <w:lang w:eastAsia="ko-KR"/>
        </w:rPr>
        <w:t>user profile MO (2 of 2)</w:t>
      </w:r>
    </w:p>
    <w:p w14:paraId="0FA7765F" w14:textId="77777777" w:rsidR="002F484D" w:rsidRPr="005050F0" w:rsidRDefault="002F484D" w:rsidP="002F484D">
      <w:pPr>
        <w:pStyle w:val="Heading2"/>
        <w:rPr>
          <w:noProof/>
        </w:rPr>
      </w:pPr>
      <w:bookmarkStart w:id="198" w:name="_Toc4577394"/>
      <w:bookmarkStart w:id="199" w:name="_Toc27503989"/>
      <w:bookmarkStart w:id="200" w:name="_Toc27504777"/>
      <w:bookmarkStart w:id="201" w:name="_Toc27505561"/>
      <w:bookmarkStart w:id="202" w:name="_Toc27506345"/>
      <w:bookmarkStart w:id="203" w:name="_Toc176344256"/>
      <w:r w:rsidRPr="005050F0">
        <w:rPr>
          <w:noProof/>
          <w:lang w:eastAsia="ko-KR"/>
        </w:rPr>
        <w:lastRenderedPageBreak/>
        <w:t>5</w:t>
      </w:r>
      <w:r w:rsidRPr="005050F0">
        <w:rPr>
          <w:noProof/>
        </w:rPr>
        <w:t>.</w:t>
      </w:r>
      <w:r w:rsidRPr="005050F0">
        <w:rPr>
          <w:noProof/>
          <w:lang w:eastAsia="ko-KR"/>
        </w:rPr>
        <w:t>2</w:t>
      </w:r>
      <w:r w:rsidRPr="005050F0">
        <w:rPr>
          <w:noProof/>
        </w:rPr>
        <w:tab/>
      </w:r>
      <w:r w:rsidRPr="005050F0">
        <w:rPr>
          <w:noProof/>
          <w:lang w:eastAsia="ko-KR"/>
        </w:rPr>
        <w:t>MCPTT user profile MO parameters</w:t>
      </w:r>
      <w:bookmarkEnd w:id="198"/>
      <w:bookmarkEnd w:id="199"/>
      <w:bookmarkEnd w:id="200"/>
      <w:bookmarkEnd w:id="201"/>
      <w:bookmarkEnd w:id="202"/>
      <w:bookmarkEnd w:id="203"/>
    </w:p>
    <w:p w14:paraId="2674DCD3" w14:textId="77777777" w:rsidR="002F484D" w:rsidRPr="005050F0" w:rsidRDefault="002F484D" w:rsidP="002F484D">
      <w:pPr>
        <w:pStyle w:val="Heading3"/>
        <w:rPr>
          <w:noProof/>
        </w:rPr>
      </w:pPr>
      <w:bookmarkStart w:id="204" w:name="_Toc4577395"/>
      <w:bookmarkStart w:id="205" w:name="_Toc27503990"/>
      <w:bookmarkStart w:id="206" w:name="_Toc27504778"/>
      <w:bookmarkStart w:id="207" w:name="_Toc27505562"/>
      <w:bookmarkStart w:id="208" w:name="_Toc27506346"/>
      <w:bookmarkStart w:id="209" w:name="_Toc176344257"/>
      <w:r w:rsidRPr="005050F0">
        <w:rPr>
          <w:noProof/>
          <w:lang w:eastAsia="ko-KR"/>
        </w:rPr>
        <w:t>5</w:t>
      </w:r>
      <w:r w:rsidRPr="005050F0">
        <w:rPr>
          <w:noProof/>
        </w:rPr>
        <w:t>.</w:t>
      </w:r>
      <w:r w:rsidRPr="005050F0">
        <w:rPr>
          <w:noProof/>
          <w:lang w:eastAsia="ko-KR"/>
        </w:rPr>
        <w:t>2.</w:t>
      </w:r>
      <w:r w:rsidRPr="005050F0">
        <w:rPr>
          <w:noProof/>
        </w:rPr>
        <w:t>1</w:t>
      </w:r>
      <w:r w:rsidRPr="005050F0">
        <w:rPr>
          <w:noProof/>
        </w:rPr>
        <w:tab/>
        <w:t>General</w:t>
      </w:r>
      <w:bookmarkEnd w:id="204"/>
      <w:bookmarkEnd w:id="205"/>
      <w:bookmarkEnd w:id="206"/>
      <w:bookmarkEnd w:id="207"/>
      <w:bookmarkEnd w:id="208"/>
      <w:bookmarkEnd w:id="209"/>
    </w:p>
    <w:p w14:paraId="6C485AF9" w14:textId="77777777" w:rsidR="002F484D" w:rsidRPr="005050F0" w:rsidRDefault="002F484D" w:rsidP="002F484D">
      <w:pPr>
        <w:rPr>
          <w:noProof/>
          <w:lang w:eastAsia="ko-KR"/>
        </w:rPr>
      </w:pPr>
      <w:r w:rsidRPr="005050F0">
        <w:rPr>
          <w:noProof/>
        </w:rPr>
        <w:t xml:space="preserve">This clause describes the parameters for the MCPTT </w:t>
      </w:r>
      <w:r w:rsidRPr="005050F0">
        <w:rPr>
          <w:noProof/>
          <w:lang w:eastAsia="ko-KR"/>
        </w:rPr>
        <w:t xml:space="preserve">user profile </w:t>
      </w:r>
      <w:r w:rsidRPr="005050F0">
        <w:rPr>
          <w:noProof/>
        </w:rPr>
        <w:t>Management Object (MO).</w:t>
      </w:r>
    </w:p>
    <w:p w14:paraId="2ED6F7DF" w14:textId="77777777" w:rsidR="002F484D" w:rsidRPr="005050F0" w:rsidRDefault="002F484D" w:rsidP="002F484D">
      <w:pPr>
        <w:pStyle w:val="Heading3"/>
        <w:rPr>
          <w:i/>
          <w:iCs/>
          <w:noProof/>
          <w:lang w:eastAsia="ko-KR"/>
        </w:rPr>
      </w:pPr>
      <w:bookmarkStart w:id="210" w:name="_Toc4577396"/>
      <w:bookmarkStart w:id="211" w:name="_Toc27503991"/>
      <w:bookmarkStart w:id="212" w:name="_Toc27504779"/>
      <w:bookmarkStart w:id="213" w:name="_Toc27505563"/>
      <w:bookmarkStart w:id="214" w:name="_Toc27506347"/>
      <w:bookmarkStart w:id="215" w:name="_Toc176344258"/>
      <w:r w:rsidRPr="005050F0">
        <w:rPr>
          <w:noProof/>
          <w:lang w:eastAsia="ko-KR"/>
        </w:rPr>
        <w:t>5.2.2</w:t>
      </w:r>
      <w:r w:rsidRPr="005050F0">
        <w:rPr>
          <w:noProof/>
        </w:rPr>
        <w:tab/>
        <w:t xml:space="preserve">Node: </w:t>
      </w:r>
      <w:r w:rsidRPr="005050F0">
        <w:rPr>
          <w:i/>
          <w:iCs/>
          <w:noProof/>
        </w:rPr>
        <w:t>&lt;x&gt;</w:t>
      </w:r>
      <w:bookmarkEnd w:id="210"/>
      <w:bookmarkEnd w:id="211"/>
      <w:bookmarkEnd w:id="212"/>
      <w:bookmarkEnd w:id="213"/>
      <w:bookmarkEnd w:id="214"/>
      <w:bookmarkEnd w:id="215"/>
    </w:p>
    <w:p w14:paraId="07EFF1C5"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6B189D9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B1AB82F"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24AB88BF"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62A4BD"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6BC4E"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2C76B"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9077F"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172BF"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06BDA88" w14:textId="77777777" w:rsidR="002F484D" w:rsidRPr="005050F0" w:rsidRDefault="002F484D" w:rsidP="00B93C96">
            <w:pPr>
              <w:jc w:val="center"/>
              <w:rPr>
                <w:rFonts w:ascii="Arial" w:hAnsi="Arial" w:cs="Arial"/>
                <w:b/>
                <w:noProof/>
                <w:sz w:val="18"/>
                <w:szCs w:val="18"/>
              </w:rPr>
            </w:pPr>
          </w:p>
        </w:tc>
      </w:tr>
      <w:tr w:rsidR="002F484D" w:rsidRPr="005050F0" w14:paraId="14AF7B5B"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3A9CC18"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7A437"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3903F"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988E"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646FE"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1CE5C15" w14:textId="77777777" w:rsidR="002F484D" w:rsidRPr="005050F0" w:rsidRDefault="002F484D" w:rsidP="00B93C96">
            <w:pPr>
              <w:jc w:val="center"/>
              <w:rPr>
                <w:b/>
                <w:noProof/>
              </w:rPr>
            </w:pPr>
          </w:p>
        </w:tc>
      </w:tr>
      <w:tr w:rsidR="002F484D" w:rsidRPr="005050F0" w14:paraId="0346FE2D"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1C10ED"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C216C8" w14:textId="77777777" w:rsidR="002F484D" w:rsidRPr="005050F0" w:rsidRDefault="002F484D" w:rsidP="00B93C96">
            <w:pPr>
              <w:rPr>
                <w:noProof/>
              </w:rPr>
            </w:pPr>
            <w:r w:rsidRPr="005050F0">
              <w:rPr>
                <w:noProof/>
              </w:rPr>
              <w:t xml:space="preserve">This interior node acts as a placeholder for the MCPTT </w:t>
            </w:r>
            <w:r w:rsidRPr="005050F0">
              <w:rPr>
                <w:noProof/>
                <w:lang w:eastAsia="ko-KR"/>
              </w:rPr>
              <w:t xml:space="preserve">user profile </w:t>
            </w:r>
            <w:r w:rsidRPr="005050F0">
              <w:rPr>
                <w:noProof/>
              </w:rPr>
              <w:t>Management Object (MO).</w:t>
            </w:r>
          </w:p>
          <w:p w14:paraId="26F0E9D3" w14:textId="77777777" w:rsidR="002F484D" w:rsidRPr="005050F0" w:rsidRDefault="002F484D" w:rsidP="00B93C96">
            <w:pPr>
              <w:rPr>
                <w:noProof/>
              </w:rPr>
            </w:pPr>
            <w:r w:rsidRPr="005050F0">
              <w:rPr>
                <w:noProof/>
              </w:rPr>
              <w:t xml:space="preserve">For the MCPTT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"urn:oma:mo:oma-dm-mcptt</w:t>
            </w:r>
            <w:r w:rsidRPr="005050F0">
              <w:rPr>
                <w:noProof/>
                <w:lang w:eastAsia="ko-KR"/>
              </w:rPr>
              <w:t>-user-profile</w:t>
            </w:r>
            <w:r w:rsidRPr="005050F0">
              <w:rPr>
                <w:noProof/>
              </w:rPr>
              <w:t>:1.0"</w:t>
            </w:r>
            <w:r w:rsidR="00A3476C" w:rsidRPr="005050F0">
              <w:rPr>
                <w:noProof/>
              </w:rPr>
              <w:t>.</w:t>
            </w:r>
          </w:p>
        </w:tc>
      </w:tr>
    </w:tbl>
    <w:p w14:paraId="5591B281" w14:textId="77777777" w:rsidR="00C92851" w:rsidRPr="005050F0" w:rsidRDefault="00C92851" w:rsidP="00C92851">
      <w:pPr>
        <w:rPr>
          <w:noProof/>
        </w:rPr>
      </w:pPr>
    </w:p>
    <w:p w14:paraId="5179D482" w14:textId="77777777" w:rsidR="002F484D" w:rsidRPr="005050F0" w:rsidRDefault="002F484D" w:rsidP="002F484D">
      <w:pPr>
        <w:pStyle w:val="B1"/>
        <w:rPr>
          <w:noProof/>
        </w:rPr>
      </w:pPr>
      <w:r w:rsidRPr="005050F0">
        <w:rPr>
          <w:noProof/>
        </w:rPr>
        <w:t>-</w:t>
      </w:r>
      <w:r w:rsidRPr="005050F0">
        <w:rPr>
          <w:noProof/>
        </w:rPr>
        <w:tab/>
        <w:t>Values: N/A</w:t>
      </w:r>
    </w:p>
    <w:p w14:paraId="49DA614F" w14:textId="77777777" w:rsidR="002F484D" w:rsidRPr="005050F0" w:rsidRDefault="002F484D" w:rsidP="002F484D">
      <w:pPr>
        <w:pStyle w:val="Heading3"/>
        <w:rPr>
          <w:noProof/>
          <w:lang w:eastAsia="ko-KR"/>
        </w:rPr>
      </w:pPr>
      <w:bookmarkStart w:id="216" w:name="_Toc4577397"/>
      <w:bookmarkStart w:id="217" w:name="_Toc27503992"/>
      <w:bookmarkStart w:id="218" w:name="_Toc27504780"/>
      <w:bookmarkStart w:id="219" w:name="_Toc27505564"/>
      <w:bookmarkStart w:id="220" w:name="_Toc27506348"/>
      <w:bookmarkStart w:id="221" w:name="_Toc176344259"/>
      <w:r w:rsidRPr="005050F0">
        <w:rPr>
          <w:noProof/>
          <w:lang w:eastAsia="ko-KR"/>
        </w:rPr>
        <w:t>5</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216"/>
      <w:bookmarkEnd w:id="217"/>
      <w:bookmarkEnd w:id="218"/>
      <w:bookmarkEnd w:id="219"/>
      <w:bookmarkEnd w:id="220"/>
      <w:bookmarkEnd w:id="221"/>
    </w:p>
    <w:p w14:paraId="59D3E49F"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7CD3B73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F68832"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0191E14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29672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7A588"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5FBC3"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8723C"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32E28"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B2E7D83" w14:textId="77777777" w:rsidR="002F484D" w:rsidRPr="005050F0" w:rsidRDefault="002F484D" w:rsidP="00B93C96">
            <w:pPr>
              <w:jc w:val="center"/>
              <w:rPr>
                <w:rFonts w:ascii="Arial" w:hAnsi="Arial" w:cs="Arial"/>
                <w:b/>
                <w:noProof/>
                <w:sz w:val="18"/>
                <w:szCs w:val="18"/>
              </w:rPr>
            </w:pPr>
          </w:p>
        </w:tc>
      </w:tr>
      <w:tr w:rsidR="002F484D" w:rsidRPr="005050F0" w14:paraId="7AF4351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7C671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ABDD6"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184B2"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C8538"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F860B"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9061F85" w14:textId="77777777" w:rsidR="002F484D" w:rsidRPr="005050F0" w:rsidRDefault="002F484D" w:rsidP="00B93C96">
            <w:pPr>
              <w:jc w:val="center"/>
              <w:rPr>
                <w:b/>
                <w:noProof/>
              </w:rPr>
            </w:pPr>
          </w:p>
        </w:tc>
      </w:tr>
      <w:tr w:rsidR="002F484D" w:rsidRPr="005050F0" w14:paraId="1CD96E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A686D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9059FF" w14:textId="77777777" w:rsidR="002F484D" w:rsidRPr="005050F0" w:rsidRDefault="002F484D" w:rsidP="00B93C96">
            <w:pPr>
              <w:rPr>
                <w:noProof/>
              </w:rPr>
            </w:pPr>
            <w:r w:rsidRPr="005050F0">
              <w:rPr>
                <w:noProof/>
              </w:rPr>
              <w:t>The Name leaf is a name for the MCPTT user profile settings.</w:t>
            </w:r>
          </w:p>
        </w:tc>
      </w:tr>
    </w:tbl>
    <w:p w14:paraId="5C785B15" w14:textId="77777777" w:rsidR="00C92851" w:rsidRPr="005050F0" w:rsidRDefault="00C92851" w:rsidP="00C92851">
      <w:pPr>
        <w:rPr>
          <w:noProof/>
        </w:rPr>
      </w:pPr>
    </w:p>
    <w:p w14:paraId="104B2C38" w14:textId="77777777" w:rsidR="002F484D" w:rsidRPr="005050F0" w:rsidRDefault="002F484D" w:rsidP="002F484D">
      <w:pPr>
        <w:pStyle w:val="B1"/>
        <w:rPr>
          <w:noProof/>
        </w:rPr>
      </w:pPr>
      <w:r w:rsidRPr="005050F0">
        <w:rPr>
          <w:noProof/>
        </w:rPr>
        <w:t>-</w:t>
      </w:r>
      <w:r w:rsidRPr="005050F0">
        <w:rPr>
          <w:noProof/>
        </w:rPr>
        <w:tab/>
        <w:t>Values: &lt;User displayable name&gt;</w:t>
      </w:r>
    </w:p>
    <w:p w14:paraId="2EEC0FED" w14:textId="77777777" w:rsidR="002F484D" w:rsidRPr="005050F0" w:rsidRDefault="002F484D" w:rsidP="002F484D">
      <w:pPr>
        <w:pStyle w:val="Heading3"/>
        <w:rPr>
          <w:noProof/>
          <w:lang w:eastAsia="ko-KR"/>
        </w:rPr>
      </w:pPr>
      <w:bookmarkStart w:id="222" w:name="_Toc4577398"/>
      <w:bookmarkStart w:id="223" w:name="_Toc27503993"/>
      <w:bookmarkStart w:id="224" w:name="_Toc27504781"/>
      <w:bookmarkStart w:id="225" w:name="_Toc27505565"/>
      <w:bookmarkStart w:id="226" w:name="_Toc27506349"/>
      <w:bookmarkStart w:id="227" w:name="_Toc176344260"/>
      <w:r w:rsidRPr="005050F0">
        <w:rPr>
          <w:noProof/>
          <w:lang w:eastAsia="ko-KR"/>
        </w:rPr>
        <w:t>5.2</w:t>
      </w:r>
      <w:r w:rsidRPr="005050F0">
        <w:rPr>
          <w:noProof/>
        </w:rPr>
        <w:t>.4</w:t>
      </w:r>
      <w:r w:rsidRPr="005050F0">
        <w:rPr>
          <w:noProof/>
        </w:rPr>
        <w:tab/>
        <w:t>/</w:t>
      </w:r>
      <w:r w:rsidRPr="005050F0">
        <w:rPr>
          <w:i/>
          <w:iCs/>
          <w:noProof/>
        </w:rPr>
        <w:t>&lt;x&gt;</w:t>
      </w:r>
      <w:r w:rsidRPr="005050F0">
        <w:rPr>
          <w:noProof/>
        </w:rPr>
        <w:t>/Ext/</w:t>
      </w:r>
      <w:bookmarkEnd w:id="222"/>
      <w:bookmarkEnd w:id="223"/>
      <w:bookmarkEnd w:id="224"/>
      <w:bookmarkEnd w:id="225"/>
      <w:bookmarkEnd w:id="226"/>
      <w:bookmarkEnd w:id="227"/>
    </w:p>
    <w:p w14:paraId="312BB7B0"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32DB642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32A470"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1E89ADA7"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59E3BF5"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EEF4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E8FB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C7BA1"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FBE03"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409297E" w14:textId="77777777" w:rsidR="002F484D" w:rsidRPr="005050F0" w:rsidRDefault="002F484D" w:rsidP="00B93C96">
            <w:pPr>
              <w:jc w:val="center"/>
              <w:rPr>
                <w:rFonts w:ascii="Arial" w:hAnsi="Arial" w:cs="Arial"/>
                <w:b/>
                <w:noProof/>
                <w:sz w:val="18"/>
                <w:szCs w:val="18"/>
              </w:rPr>
            </w:pPr>
          </w:p>
        </w:tc>
      </w:tr>
      <w:tr w:rsidR="002F484D" w:rsidRPr="005050F0" w14:paraId="169733B8"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2D7B0AB"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15129"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35ED9"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A7337"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2CA49"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4875365" w14:textId="77777777" w:rsidR="002F484D" w:rsidRPr="005050F0" w:rsidRDefault="002F484D" w:rsidP="00B93C96">
            <w:pPr>
              <w:jc w:val="center"/>
              <w:rPr>
                <w:b/>
                <w:noProof/>
              </w:rPr>
            </w:pPr>
          </w:p>
        </w:tc>
      </w:tr>
      <w:tr w:rsidR="002F484D" w:rsidRPr="005050F0" w14:paraId="4C5ED90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1A7CE25"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C3309" w14:textId="77777777" w:rsidR="002F484D" w:rsidRPr="005050F0" w:rsidRDefault="002F484D" w:rsidP="00B93C96">
            <w:pPr>
              <w:rPr>
                <w:noProof/>
              </w:rPr>
            </w:pPr>
            <w:r w:rsidRPr="005050F0">
              <w:rPr>
                <w:noProof/>
              </w:rPr>
              <w:t>The Ext is an interior node for where the vendor specific information about the MCPTT user profile MO is being placed.</w:t>
            </w:r>
          </w:p>
        </w:tc>
      </w:tr>
    </w:tbl>
    <w:p w14:paraId="6DB9C06E" w14:textId="77777777" w:rsidR="00C92851" w:rsidRPr="005050F0" w:rsidRDefault="00C92851" w:rsidP="00C92851">
      <w:pPr>
        <w:rPr>
          <w:noProof/>
        </w:rPr>
      </w:pPr>
    </w:p>
    <w:p w14:paraId="0A182DB5"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5C9E220A" w14:textId="77777777" w:rsidR="002F484D" w:rsidRPr="005050F0" w:rsidRDefault="002F484D" w:rsidP="002F484D">
      <w:pPr>
        <w:pStyle w:val="B1"/>
        <w:rPr>
          <w:noProof/>
        </w:rPr>
      </w:pPr>
      <w:r w:rsidRPr="005050F0">
        <w:rPr>
          <w:noProof/>
        </w:rPr>
        <w:t>-</w:t>
      </w:r>
      <w:r w:rsidRPr="005050F0">
        <w:rPr>
          <w:noProof/>
        </w:rPr>
        <w:tab/>
        <w:t>Values: N/A</w:t>
      </w:r>
    </w:p>
    <w:p w14:paraId="398CB6B2" w14:textId="77777777" w:rsidR="002F484D" w:rsidRPr="005050F0" w:rsidRDefault="002F484D" w:rsidP="002F484D">
      <w:pPr>
        <w:pStyle w:val="Heading3"/>
        <w:rPr>
          <w:noProof/>
          <w:lang w:eastAsia="ko-KR"/>
        </w:rPr>
      </w:pPr>
      <w:bookmarkStart w:id="228" w:name="_Toc4577399"/>
      <w:bookmarkStart w:id="229" w:name="_Toc27503994"/>
      <w:bookmarkStart w:id="230" w:name="_Toc27504782"/>
      <w:bookmarkStart w:id="231" w:name="_Toc27505566"/>
      <w:bookmarkStart w:id="232" w:name="_Toc27506350"/>
      <w:bookmarkStart w:id="233" w:name="_Toc176344261"/>
      <w:r w:rsidRPr="005050F0">
        <w:rPr>
          <w:noProof/>
          <w:lang w:eastAsia="ko-KR"/>
        </w:rPr>
        <w:lastRenderedPageBreak/>
        <w:t>5.2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228"/>
      <w:bookmarkEnd w:id="229"/>
      <w:bookmarkEnd w:id="230"/>
      <w:bookmarkEnd w:id="231"/>
      <w:bookmarkEnd w:id="232"/>
      <w:bookmarkEnd w:id="233"/>
    </w:p>
    <w:p w14:paraId="6649951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8AFBDB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8952D"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8731FC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0CB05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6350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C25B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F490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154E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430713" w14:textId="77777777" w:rsidR="002F484D" w:rsidRPr="005050F0" w:rsidRDefault="002F484D" w:rsidP="00B93C96">
            <w:pPr>
              <w:jc w:val="center"/>
              <w:rPr>
                <w:rFonts w:ascii="Arial" w:hAnsi="Arial" w:cs="Arial"/>
                <w:b/>
                <w:noProof/>
                <w:sz w:val="18"/>
                <w:szCs w:val="18"/>
              </w:rPr>
            </w:pPr>
          </w:p>
        </w:tc>
      </w:tr>
      <w:tr w:rsidR="002F484D" w:rsidRPr="005050F0" w14:paraId="5E3CF88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96A76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1D8C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68F33" w14:textId="77777777" w:rsidR="002F484D" w:rsidRPr="005050F0" w:rsidRDefault="001B1642" w:rsidP="00B93C96">
            <w:pPr>
              <w:pStyle w:val="TAC"/>
              <w:rPr>
                <w:noProof/>
                <w:lang w:eastAsia="en-US"/>
              </w:rPr>
            </w:pPr>
            <w:r w:rsidRPr="005050F0">
              <w:rPr>
                <w:noProof/>
                <w:lang w:eastAsia="en-US"/>
              </w:rPr>
              <w:t>One</w:t>
            </w:r>
            <w:r w:rsidR="002F484D" w:rsidRPr="005050F0">
              <w:rPr>
                <w:noProof/>
                <w:lang w:eastAsia="en-US"/>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A53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1B6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8B11F6" w14:textId="77777777" w:rsidR="002F484D" w:rsidRPr="005050F0" w:rsidRDefault="002F484D" w:rsidP="00B93C96">
            <w:pPr>
              <w:jc w:val="center"/>
              <w:rPr>
                <w:b/>
                <w:noProof/>
              </w:rPr>
            </w:pPr>
          </w:p>
        </w:tc>
      </w:tr>
      <w:tr w:rsidR="002F484D" w:rsidRPr="005050F0" w14:paraId="511EFF9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1693E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33F3DB"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00180923" w:rsidRPr="005050F0">
              <w:rPr>
                <w:noProof/>
                <w:lang w:eastAsia="ko-KR"/>
              </w:rPr>
              <w:t>on-network operation</w:t>
            </w:r>
            <w:r w:rsidRPr="005050F0">
              <w:rPr>
                <w:noProof/>
                <w:lang w:eastAsia="ko-KR"/>
              </w:rPr>
              <w:t xml:space="preserve"> and off-network operation.</w:t>
            </w:r>
          </w:p>
        </w:tc>
      </w:tr>
    </w:tbl>
    <w:p w14:paraId="2D3FEDF7" w14:textId="77777777" w:rsidR="00C92851" w:rsidRPr="005050F0" w:rsidRDefault="00C92851" w:rsidP="00C92851">
      <w:pPr>
        <w:rPr>
          <w:noProof/>
        </w:rPr>
      </w:pPr>
      <w:bookmarkStart w:id="234" w:name="_Toc4577400"/>
      <w:bookmarkStart w:id="235" w:name="_Toc27503995"/>
      <w:bookmarkStart w:id="236" w:name="_Toc27504783"/>
      <w:bookmarkStart w:id="237" w:name="_Toc27505567"/>
      <w:bookmarkStart w:id="238" w:name="_Toc27506351"/>
    </w:p>
    <w:p w14:paraId="0898F9B8" w14:textId="77777777" w:rsidR="002F484D" w:rsidRPr="005050F0" w:rsidRDefault="002F484D" w:rsidP="002F484D">
      <w:pPr>
        <w:pStyle w:val="Heading3"/>
        <w:rPr>
          <w:noProof/>
          <w:lang w:eastAsia="ko-KR"/>
        </w:rPr>
      </w:pPr>
      <w:bookmarkStart w:id="239" w:name="_Toc176344262"/>
      <w:r w:rsidRPr="005050F0">
        <w:rPr>
          <w:noProof/>
        </w:rPr>
        <w:t>5.2.6</w:t>
      </w:r>
      <w:r w:rsidRPr="005050F0">
        <w:rPr>
          <w:noProof/>
        </w:rPr>
        <w:tab/>
        <w:t>/</w:t>
      </w:r>
      <w:r w:rsidRPr="005050F0">
        <w:rPr>
          <w:i/>
          <w:iCs/>
          <w:noProof/>
        </w:rPr>
        <w:t>&lt;x&gt;</w:t>
      </w:r>
      <w:r w:rsidRPr="005050F0">
        <w:rPr>
          <w:noProof/>
        </w:rPr>
        <w:t>/&lt;x&gt;/Common</w:t>
      </w:r>
      <w:bookmarkEnd w:id="234"/>
      <w:bookmarkEnd w:id="235"/>
      <w:bookmarkEnd w:id="236"/>
      <w:bookmarkEnd w:id="237"/>
      <w:bookmarkEnd w:id="238"/>
      <w:bookmarkEnd w:id="239"/>
    </w:p>
    <w:p w14:paraId="6FB0CB47"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EA7450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34EEA" w14:textId="77777777" w:rsidR="002F484D" w:rsidRPr="005050F0" w:rsidRDefault="002F484D" w:rsidP="00B93C96">
            <w:pPr>
              <w:rPr>
                <w:rFonts w:ascii="Arial" w:hAnsi="Arial" w:cs="Arial"/>
                <w:noProof/>
                <w:sz w:val="18"/>
                <w:szCs w:val="18"/>
              </w:rPr>
            </w:pPr>
            <w:r w:rsidRPr="005050F0">
              <w:rPr>
                <w:noProof/>
              </w:rPr>
              <w:t>&lt;x&gt;/Common</w:t>
            </w:r>
          </w:p>
        </w:tc>
      </w:tr>
      <w:tr w:rsidR="002F484D" w:rsidRPr="005050F0" w14:paraId="0EAE0A0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108F5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7B60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DFD1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2FBB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FD40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5F8FE" w14:textId="77777777" w:rsidR="002F484D" w:rsidRPr="005050F0" w:rsidRDefault="002F484D" w:rsidP="00B93C96">
            <w:pPr>
              <w:jc w:val="center"/>
              <w:rPr>
                <w:rFonts w:ascii="Arial" w:hAnsi="Arial" w:cs="Arial"/>
                <w:b/>
                <w:noProof/>
                <w:sz w:val="18"/>
                <w:szCs w:val="18"/>
              </w:rPr>
            </w:pPr>
          </w:p>
        </w:tc>
      </w:tr>
      <w:tr w:rsidR="002F484D" w:rsidRPr="005050F0" w14:paraId="08DAE6A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4968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E770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A23A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6E07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EE9F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315D74" w14:textId="77777777" w:rsidR="002F484D" w:rsidRPr="005050F0" w:rsidRDefault="002F484D" w:rsidP="00B93C96">
            <w:pPr>
              <w:jc w:val="center"/>
              <w:rPr>
                <w:b/>
                <w:noProof/>
              </w:rPr>
            </w:pPr>
          </w:p>
        </w:tc>
      </w:tr>
      <w:tr w:rsidR="002F484D" w:rsidRPr="005050F0" w14:paraId="457E8A6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CEB73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583F3B"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28FA42D" w14:textId="77777777" w:rsidR="00C92851" w:rsidRPr="005050F0" w:rsidRDefault="00C92851" w:rsidP="00C92851">
      <w:pPr>
        <w:rPr>
          <w:noProof/>
        </w:rPr>
      </w:pPr>
      <w:bookmarkStart w:id="240" w:name="_Toc4577401"/>
      <w:bookmarkStart w:id="241" w:name="_Toc27503996"/>
      <w:bookmarkStart w:id="242" w:name="_Toc27504784"/>
      <w:bookmarkStart w:id="243" w:name="_Toc27505568"/>
      <w:bookmarkStart w:id="244" w:name="_Toc27506352"/>
    </w:p>
    <w:p w14:paraId="7B9A0C44" w14:textId="77777777" w:rsidR="002F484D" w:rsidRPr="005050F0" w:rsidRDefault="002F484D" w:rsidP="002F484D">
      <w:pPr>
        <w:pStyle w:val="Heading3"/>
        <w:rPr>
          <w:noProof/>
          <w:lang w:eastAsia="ko-KR"/>
        </w:rPr>
      </w:pPr>
      <w:bookmarkStart w:id="245" w:name="_Toc176344263"/>
      <w:r w:rsidRPr="005050F0">
        <w:rPr>
          <w:noProof/>
        </w:rPr>
        <w:t>5.2.7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00F83739" w:rsidRPr="005050F0">
        <w:rPr>
          <w:noProof/>
          <w:lang w:eastAsia="ko-KR"/>
        </w:rPr>
        <w:t>MCPTTUserID</w:t>
      </w:r>
      <w:bookmarkEnd w:id="240"/>
      <w:bookmarkEnd w:id="241"/>
      <w:bookmarkEnd w:id="242"/>
      <w:bookmarkEnd w:id="243"/>
      <w:bookmarkEnd w:id="244"/>
      <w:bookmarkEnd w:id="245"/>
    </w:p>
    <w:p w14:paraId="5FD57633"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00F83739" w:rsidRPr="005050F0">
        <w:rPr>
          <w:noProof/>
          <w:lang w:eastAsia="ko-KR"/>
        </w:rPr>
        <w:t>MCPTTUserID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148222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47924" w14:textId="77777777" w:rsidR="002F484D" w:rsidRPr="005050F0" w:rsidRDefault="002F484D" w:rsidP="00F83739">
            <w:pPr>
              <w:rPr>
                <w:rFonts w:ascii="Arial" w:hAnsi="Arial" w:cs="Arial"/>
                <w:noProof/>
                <w:sz w:val="18"/>
                <w:szCs w:val="18"/>
                <w:lang w:eastAsia="ko-KR"/>
              </w:rPr>
            </w:pPr>
            <w:r w:rsidRPr="005050F0">
              <w:rPr>
                <w:noProof/>
              </w:rPr>
              <w:t>&lt;x&gt;/Common/</w:t>
            </w:r>
            <w:r w:rsidR="00F83739" w:rsidRPr="005050F0">
              <w:rPr>
                <w:noProof/>
                <w:lang w:eastAsia="ko-KR"/>
              </w:rPr>
              <w:t>MCPTTUserID</w:t>
            </w:r>
          </w:p>
        </w:tc>
      </w:tr>
      <w:tr w:rsidR="002F484D" w:rsidRPr="005050F0" w14:paraId="37E1BD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34EB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C74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0972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2DC1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2A8B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F025AA" w14:textId="77777777" w:rsidR="002F484D" w:rsidRPr="005050F0" w:rsidRDefault="002F484D" w:rsidP="00B93C96">
            <w:pPr>
              <w:jc w:val="center"/>
              <w:rPr>
                <w:rFonts w:ascii="Arial" w:hAnsi="Arial" w:cs="Arial"/>
                <w:b/>
                <w:noProof/>
                <w:sz w:val="18"/>
                <w:szCs w:val="18"/>
              </w:rPr>
            </w:pPr>
          </w:p>
        </w:tc>
      </w:tr>
      <w:tr w:rsidR="002F484D" w:rsidRPr="005050F0" w14:paraId="3A10EC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A5F0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C39F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8182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2D007" w14:textId="77777777" w:rsidR="002F484D" w:rsidRPr="005050F0" w:rsidRDefault="00F83739" w:rsidP="00F83739">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38A2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B83D34" w14:textId="77777777" w:rsidR="002F484D" w:rsidRPr="005050F0" w:rsidRDefault="002F484D" w:rsidP="00B93C96">
            <w:pPr>
              <w:jc w:val="center"/>
              <w:rPr>
                <w:b/>
                <w:noProof/>
              </w:rPr>
            </w:pPr>
          </w:p>
        </w:tc>
      </w:tr>
      <w:tr w:rsidR="002F484D" w:rsidRPr="005050F0" w14:paraId="47125C6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5A3AF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93CC53" w14:textId="77777777" w:rsidR="002F484D" w:rsidRPr="005050F0" w:rsidRDefault="00BF3B1A" w:rsidP="00B93C96">
            <w:pPr>
              <w:rPr>
                <w:noProof/>
                <w:lang w:eastAsia="ko-KR"/>
              </w:rPr>
            </w:pPr>
            <w:r w:rsidRPr="005050F0">
              <w:rPr>
                <w:noProof/>
              </w:rPr>
              <w:t xml:space="preserve">This leaf node indicates </w:t>
            </w:r>
            <w:r w:rsidRPr="005050F0">
              <w:rPr>
                <w:noProof/>
                <w:lang w:eastAsia="ko-KR"/>
              </w:rPr>
              <w:t xml:space="preserve">an </w:t>
            </w:r>
            <w:r w:rsidRPr="005050F0">
              <w:rPr>
                <w:noProof/>
              </w:rPr>
              <w:t>MCPTT user identity (MCPTT ID)</w:t>
            </w:r>
            <w:r w:rsidRPr="005050F0">
              <w:rPr>
                <w:noProof/>
                <w:lang w:eastAsia="ko-KR"/>
              </w:rPr>
              <w:t xml:space="preserve"> which is </w:t>
            </w:r>
            <w:r w:rsidRPr="005050F0">
              <w:rPr>
                <w:noProof/>
              </w:rPr>
              <w:t>a globally unique identifier within the MCPTT service that represents the MCPTT user</w:t>
            </w:r>
            <w:r w:rsidR="002F484D" w:rsidRPr="005050F0">
              <w:rPr>
                <w:noProof/>
                <w:lang w:eastAsia="ko-KR"/>
              </w:rPr>
              <w:t>.</w:t>
            </w:r>
          </w:p>
        </w:tc>
      </w:tr>
    </w:tbl>
    <w:p w14:paraId="266FA380" w14:textId="77777777" w:rsidR="00C92851" w:rsidRPr="005050F0" w:rsidRDefault="00C92851" w:rsidP="00C92851">
      <w:pPr>
        <w:rPr>
          <w:noProof/>
        </w:rPr>
      </w:pPr>
      <w:bookmarkStart w:id="246" w:name="_Toc4577402"/>
      <w:bookmarkStart w:id="247" w:name="_Toc27503997"/>
      <w:bookmarkStart w:id="248" w:name="_Toc27504785"/>
      <w:bookmarkStart w:id="249" w:name="_Toc27505569"/>
      <w:bookmarkStart w:id="250" w:name="_Toc27506353"/>
    </w:p>
    <w:p w14:paraId="23E0354D" w14:textId="77777777" w:rsidR="001B1642" w:rsidRPr="005050F0" w:rsidRDefault="001B1642" w:rsidP="001B1642">
      <w:pPr>
        <w:pStyle w:val="Heading3"/>
        <w:rPr>
          <w:noProof/>
          <w:lang w:eastAsia="ko-KR"/>
        </w:rPr>
      </w:pPr>
      <w:bookmarkStart w:id="251" w:name="_Toc176344264"/>
      <w:r w:rsidRPr="005050F0">
        <w:rPr>
          <w:noProof/>
        </w:rPr>
        <w:t>5.2.7</w:t>
      </w:r>
      <w:r w:rsidRPr="005050F0">
        <w:rPr>
          <w:noProof/>
          <w:lang w:eastAsia="ko-KR"/>
        </w:rPr>
        <w:t>A</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MCPTTUserProfileIndex</w:t>
      </w:r>
      <w:bookmarkEnd w:id="246"/>
      <w:bookmarkEnd w:id="247"/>
      <w:bookmarkEnd w:id="248"/>
      <w:bookmarkEnd w:id="249"/>
      <w:bookmarkEnd w:id="250"/>
      <w:bookmarkEnd w:id="251"/>
    </w:p>
    <w:p w14:paraId="6B698F9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9CD7534"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B715D5" w14:textId="77777777" w:rsidR="001B1642" w:rsidRPr="005050F0" w:rsidRDefault="001B1642" w:rsidP="00BB0493">
            <w:pPr>
              <w:rPr>
                <w:rFonts w:ascii="Arial" w:hAnsi="Arial" w:cs="Arial"/>
                <w:noProof/>
                <w:sz w:val="18"/>
                <w:szCs w:val="18"/>
                <w:lang w:eastAsia="ko-KR"/>
              </w:rPr>
            </w:pPr>
            <w:r w:rsidRPr="005050F0">
              <w:rPr>
                <w:noProof/>
              </w:rPr>
              <w:t>&lt;x&gt;/Common/</w:t>
            </w:r>
            <w:r w:rsidRPr="005050F0">
              <w:rPr>
                <w:noProof/>
                <w:lang w:eastAsia="ko-KR"/>
              </w:rPr>
              <w:t>MCPTTUserProfileIndex</w:t>
            </w:r>
          </w:p>
        </w:tc>
      </w:tr>
      <w:tr w:rsidR="001B1642" w:rsidRPr="005050F0" w14:paraId="0293F0A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62A2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BE0F9"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2A340"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D8C37"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FC2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A29C" w14:textId="77777777" w:rsidR="001B1642" w:rsidRPr="005050F0" w:rsidRDefault="001B1642" w:rsidP="00BB0493">
            <w:pPr>
              <w:jc w:val="center"/>
              <w:rPr>
                <w:rFonts w:ascii="Arial" w:hAnsi="Arial" w:cs="Arial"/>
                <w:b/>
                <w:noProof/>
                <w:sz w:val="18"/>
                <w:szCs w:val="18"/>
              </w:rPr>
            </w:pPr>
          </w:p>
        </w:tc>
      </w:tr>
      <w:tr w:rsidR="001B1642" w:rsidRPr="005050F0" w14:paraId="1DD3B5E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82D537"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3D1B"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7000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907BB" w14:textId="77777777" w:rsidR="001B1642" w:rsidRPr="005050F0" w:rsidRDefault="001B1642" w:rsidP="00BB0493">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A35B8"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BBDB2B" w14:textId="77777777" w:rsidR="001B1642" w:rsidRPr="005050F0" w:rsidRDefault="001B1642" w:rsidP="00BB0493">
            <w:pPr>
              <w:jc w:val="center"/>
              <w:rPr>
                <w:b/>
                <w:noProof/>
              </w:rPr>
            </w:pPr>
          </w:p>
        </w:tc>
      </w:tr>
      <w:tr w:rsidR="001B1642" w:rsidRPr="005050F0" w14:paraId="3BC5CC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F5F1A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4456E1" w14:textId="77777777" w:rsidR="001B1642" w:rsidRPr="005050F0" w:rsidRDefault="001B1642" w:rsidP="00BB0493">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MCPTT </w:t>
            </w:r>
            <w:r w:rsidRPr="005050F0">
              <w:rPr>
                <w:noProof/>
              </w:rPr>
              <w:t>user profile</w:t>
            </w:r>
            <w:r w:rsidRPr="005050F0">
              <w:rPr>
                <w:noProof/>
                <w:lang w:eastAsia="ko-KR"/>
              </w:rPr>
              <w:t>.</w:t>
            </w:r>
          </w:p>
        </w:tc>
      </w:tr>
    </w:tbl>
    <w:p w14:paraId="2E5496F7" w14:textId="77777777" w:rsidR="00C92851" w:rsidRPr="005050F0" w:rsidRDefault="00C92851" w:rsidP="00C92851">
      <w:pPr>
        <w:rPr>
          <w:noProof/>
        </w:rPr>
      </w:pPr>
    </w:p>
    <w:p w14:paraId="7E3051E6" w14:textId="77777777" w:rsidR="001B1642" w:rsidRPr="005050F0" w:rsidRDefault="001B1642" w:rsidP="001B1642">
      <w:pPr>
        <w:pStyle w:val="B1"/>
        <w:rPr>
          <w:noProof/>
        </w:rPr>
      </w:pPr>
      <w:r w:rsidRPr="005050F0">
        <w:rPr>
          <w:noProof/>
        </w:rPr>
        <w:t>-</w:t>
      </w:r>
      <w:r w:rsidRPr="005050F0">
        <w:rPr>
          <w:noProof/>
        </w:rPr>
        <w:tab/>
        <w:t xml:space="preserve">Values: </w:t>
      </w:r>
      <w:r w:rsidRPr="005050F0">
        <w:rPr>
          <w:noProof/>
          <w:lang w:eastAsia="ko-KR"/>
        </w:rPr>
        <w:t>0-255</w:t>
      </w:r>
    </w:p>
    <w:p w14:paraId="1EC2F265" w14:textId="77777777" w:rsidR="001B1642" w:rsidRPr="005050F0" w:rsidRDefault="001B1642" w:rsidP="001B1642">
      <w:pPr>
        <w:pStyle w:val="Heading3"/>
        <w:rPr>
          <w:noProof/>
          <w:lang w:eastAsia="ko-KR"/>
        </w:rPr>
      </w:pPr>
      <w:bookmarkStart w:id="252" w:name="_Toc4577403"/>
      <w:bookmarkStart w:id="253" w:name="_Toc27503998"/>
      <w:bookmarkStart w:id="254" w:name="_Toc27504786"/>
      <w:bookmarkStart w:id="255" w:name="_Toc27505570"/>
      <w:bookmarkStart w:id="256" w:name="_Toc27506354"/>
      <w:bookmarkStart w:id="257" w:name="_Toc176344265"/>
      <w:r w:rsidRPr="005050F0">
        <w:rPr>
          <w:noProof/>
        </w:rPr>
        <w:t>5.2.7</w:t>
      </w:r>
      <w:r w:rsidRPr="005050F0">
        <w:rPr>
          <w:noProof/>
          <w:lang w:eastAsia="ko-KR"/>
        </w:rPr>
        <w:t>B</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MCPTTUserProfileName</w:t>
      </w:r>
      <w:bookmarkEnd w:id="252"/>
      <w:bookmarkEnd w:id="253"/>
      <w:bookmarkEnd w:id="254"/>
      <w:bookmarkEnd w:id="255"/>
      <w:bookmarkEnd w:id="256"/>
      <w:bookmarkEnd w:id="257"/>
    </w:p>
    <w:p w14:paraId="37D9E0B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D20B2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8D8B2B" w14:textId="77777777" w:rsidR="001B1642" w:rsidRPr="005050F0" w:rsidRDefault="001B1642" w:rsidP="00BB0493">
            <w:pPr>
              <w:rPr>
                <w:rFonts w:ascii="Arial" w:hAnsi="Arial" w:cs="Arial"/>
                <w:noProof/>
                <w:sz w:val="18"/>
                <w:szCs w:val="18"/>
                <w:lang w:eastAsia="ko-KR"/>
              </w:rPr>
            </w:pPr>
            <w:r w:rsidRPr="005050F0">
              <w:rPr>
                <w:noProof/>
              </w:rPr>
              <w:t>&lt;x&gt;/Common/</w:t>
            </w:r>
            <w:r w:rsidRPr="005050F0">
              <w:rPr>
                <w:noProof/>
                <w:lang w:eastAsia="ko-KR"/>
              </w:rPr>
              <w:t>MCPTTUserProfileName</w:t>
            </w:r>
          </w:p>
        </w:tc>
      </w:tr>
      <w:tr w:rsidR="001B1642" w:rsidRPr="005050F0" w14:paraId="7D4457F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608C7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89CF3"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9DE3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E7F7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D5E8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17BBA" w14:textId="77777777" w:rsidR="001B1642" w:rsidRPr="005050F0" w:rsidRDefault="001B1642" w:rsidP="00BB0493">
            <w:pPr>
              <w:jc w:val="center"/>
              <w:rPr>
                <w:rFonts w:ascii="Arial" w:hAnsi="Arial" w:cs="Arial"/>
                <w:b/>
                <w:noProof/>
                <w:sz w:val="18"/>
                <w:szCs w:val="18"/>
              </w:rPr>
            </w:pPr>
          </w:p>
        </w:tc>
      </w:tr>
      <w:tr w:rsidR="001B1642" w:rsidRPr="005050F0" w14:paraId="544279C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F0D22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A7656" w14:textId="77777777" w:rsidR="001B1642" w:rsidRPr="005050F0" w:rsidRDefault="001B1642" w:rsidP="00BB0493">
            <w:pPr>
              <w:pStyle w:val="TAC"/>
              <w:rPr>
                <w:noProof/>
                <w:lang w:eastAsia="en-US"/>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A911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DF780" w14:textId="77777777" w:rsidR="001B1642" w:rsidRPr="005050F0" w:rsidRDefault="001B1642" w:rsidP="00BB0493">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CCDE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C4000B" w14:textId="77777777" w:rsidR="001B1642" w:rsidRPr="005050F0" w:rsidRDefault="001B1642" w:rsidP="00BB0493">
            <w:pPr>
              <w:jc w:val="center"/>
              <w:rPr>
                <w:b/>
                <w:noProof/>
              </w:rPr>
            </w:pPr>
          </w:p>
        </w:tc>
      </w:tr>
      <w:tr w:rsidR="001B1642" w:rsidRPr="005050F0" w14:paraId="49958A5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4630E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E68C1" w14:textId="77777777" w:rsidR="001B1642" w:rsidRPr="005050F0" w:rsidRDefault="001B1642" w:rsidP="00BB0493">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MCPTT </w:t>
            </w:r>
            <w:r w:rsidRPr="005050F0">
              <w:rPr>
                <w:noProof/>
              </w:rPr>
              <w:t>user profile</w:t>
            </w:r>
            <w:r w:rsidRPr="005050F0">
              <w:rPr>
                <w:noProof/>
                <w:lang w:eastAsia="ko-KR"/>
              </w:rPr>
              <w:t>.</w:t>
            </w:r>
          </w:p>
        </w:tc>
      </w:tr>
    </w:tbl>
    <w:p w14:paraId="08E9A186" w14:textId="77777777" w:rsidR="00C92851" w:rsidRPr="005050F0" w:rsidRDefault="00C92851" w:rsidP="00C92851">
      <w:pPr>
        <w:rPr>
          <w:noProof/>
        </w:rPr>
      </w:pPr>
      <w:bookmarkStart w:id="258" w:name="_Toc4577404"/>
      <w:bookmarkStart w:id="259" w:name="_Toc27503999"/>
      <w:bookmarkStart w:id="260" w:name="_Toc27504787"/>
      <w:bookmarkStart w:id="261" w:name="_Toc27505571"/>
      <w:bookmarkStart w:id="262" w:name="_Toc27506355"/>
    </w:p>
    <w:p w14:paraId="05E64AB4" w14:textId="77777777" w:rsidR="002C04BB" w:rsidRPr="005050F0" w:rsidRDefault="002C04BB" w:rsidP="002C04BB">
      <w:pPr>
        <w:pStyle w:val="Heading3"/>
        <w:rPr>
          <w:noProof/>
          <w:lang w:eastAsia="ko-KR"/>
        </w:rPr>
      </w:pPr>
      <w:bookmarkStart w:id="263" w:name="_Toc176344266"/>
      <w:r w:rsidRPr="005050F0">
        <w:rPr>
          <w:noProof/>
        </w:rPr>
        <w:t>5.2.7C</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258"/>
      <w:bookmarkEnd w:id="259"/>
      <w:bookmarkEnd w:id="260"/>
      <w:bookmarkEnd w:id="261"/>
      <w:bookmarkEnd w:id="262"/>
      <w:bookmarkEnd w:id="263"/>
    </w:p>
    <w:p w14:paraId="6ECC97A1" w14:textId="77777777" w:rsidR="002C04BB" w:rsidRPr="005050F0" w:rsidRDefault="002C04BB" w:rsidP="002C04BB">
      <w:pPr>
        <w:pStyle w:val="TH"/>
        <w:rPr>
          <w:noProof/>
          <w:lang w:eastAsia="ko-KR"/>
        </w:rPr>
      </w:pPr>
      <w:r w:rsidRPr="005050F0">
        <w:rPr>
          <w:noProof/>
        </w:rPr>
        <w:t>Table </w:t>
      </w:r>
      <w:r w:rsidRPr="005050F0">
        <w:rPr>
          <w:noProof/>
          <w:lang w:eastAsia="ko-KR"/>
        </w:rPr>
        <w:t>5.2.7C.1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C04BB" w:rsidRPr="005050F0" w14:paraId="2DBB0476"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9E1FD31" w14:textId="77777777" w:rsidR="002C04BB" w:rsidRPr="005050F0" w:rsidRDefault="002C04BB" w:rsidP="00921322">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2C04BB" w:rsidRPr="005050F0" w14:paraId="2D4F2F32"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6FD87" w14:textId="77777777" w:rsidR="002C04BB" w:rsidRPr="005050F0"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91C00" w14:textId="77777777" w:rsidR="002C04BB" w:rsidRPr="005050F0" w:rsidRDefault="002C04BB"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424DC" w14:textId="77777777" w:rsidR="002C04BB" w:rsidRPr="005050F0" w:rsidRDefault="002C04BB"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6E550" w14:textId="77777777" w:rsidR="002C04BB" w:rsidRPr="005050F0" w:rsidRDefault="002C04BB"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7FC4A" w14:textId="77777777" w:rsidR="002C04BB" w:rsidRPr="005050F0" w:rsidRDefault="002C04BB"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866EA2" w14:textId="77777777" w:rsidR="002C04BB" w:rsidRPr="005050F0" w:rsidRDefault="002C04BB" w:rsidP="00921322">
            <w:pPr>
              <w:jc w:val="center"/>
              <w:rPr>
                <w:rFonts w:ascii="Arial" w:hAnsi="Arial" w:cs="Arial"/>
                <w:b/>
                <w:noProof/>
                <w:sz w:val="18"/>
                <w:szCs w:val="18"/>
              </w:rPr>
            </w:pPr>
          </w:p>
        </w:tc>
      </w:tr>
      <w:tr w:rsidR="002C04BB" w:rsidRPr="005050F0" w14:paraId="0BF38AC9"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24BAF" w14:textId="77777777" w:rsidR="002C04BB" w:rsidRPr="005050F0"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E4D19" w14:textId="77777777" w:rsidR="002C04BB" w:rsidRPr="005050F0" w:rsidRDefault="002C04BB" w:rsidP="00921322">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0675D" w14:textId="77777777" w:rsidR="002C04BB" w:rsidRPr="005050F0" w:rsidRDefault="002C04BB" w:rsidP="00921322">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A25DD" w14:textId="77777777" w:rsidR="002C04BB" w:rsidRPr="005050F0" w:rsidRDefault="002C04BB" w:rsidP="00921322">
            <w:pPr>
              <w:pStyle w:val="TAC"/>
              <w:rPr>
                <w:noProof/>
                <w:lang w:eastAsia="en-US"/>
              </w:rPr>
            </w:pPr>
            <w:r w:rsidRPr="005050F0">
              <w:rPr>
                <w:noProof/>
                <w:lang w:eastAsia="en-US"/>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B6946" w14:textId="77777777" w:rsidR="002C04BB" w:rsidRPr="005050F0" w:rsidRDefault="002C04BB"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728209" w14:textId="77777777" w:rsidR="002C04BB" w:rsidRPr="005050F0" w:rsidRDefault="002C04BB" w:rsidP="00921322">
            <w:pPr>
              <w:jc w:val="center"/>
              <w:rPr>
                <w:b/>
                <w:noProof/>
              </w:rPr>
            </w:pPr>
          </w:p>
        </w:tc>
      </w:tr>
      <w:tr w:rsidR="002C04BB" w:rsidRPr="005050F0" w14:paraId="174C4D72"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1FE9A2" w14:textId="77777777" w:rsidR="002C04BB" w:rsidRPr="005050F0" w:rsidRDefault="002C04BB"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52B08F" w14:textId="77777777" w:rsidR="002C04BB" w:rsidRPr="005050F0" w:rsidRDefault="002C04BB" w:rsidP="002C04BB">
            <w:pPr>
              <w:rPr>
                <w:noProof/>
                <w:lang w:eastAsia="ko-KR"/>
              </w:rPr>
            </w:pPr>
            <w:r w:rsidRPr="005050F0">
              <w:rPr>
                <w:noProof/>
              </w:rPr>
              <w:t xml:space="preserve">This leaf node indicates </w:t>
            </w:r>
            <w:r w:rsidRPr="005050F0">
              <w:rPr>
                <w:noProof/>
                <w:lang w:eastAsia="ko-KR"/>
              </w:rPr>
              <w:t xml:space="preserve">that this MCPTT user profile </w:t>
            </w:r>
            <w:r w:rsidRPr="005050F0">
              <w:rPr>
                <w:noProof/>
              </w:rPr>
              <w:t xml:space="preserve">MO </w:t>
            </w:r>
            <w:r w:rsidRPr="005050F0">
              <w:rPr>
                <w:noProof/>
                <w:lang w:eastAsia="ko-KR"/>
              </w:rPr>
              <w:t>is designated to be the pre-selected MCPTT user profile as defined by 3GPP</w:t>
            </w:r>
            <w:r w:rsidRPr="005050F0">
              <w:rPr>
                <w:noProof/>
              </w:rPr>
              <w:t> TS 23.179 [15]</w:t>
            </w:r>
            <w:r w:rsidR="00A3476C" w:rsidRPr="005050F0">
              <w:rPr>
                <w:noProof/>
              </w:rPr>
              <w:t>.</w:t>
            </w:r>
          </w:p>
        </w:tc>
      </w:tr>
    </w:tbl>
    <w:p w14:paraId="6543CCAD" w14:textId="77777777" w:rsidR="002C04BB" w:rsidRPr="005050F0" w:rsidRDefault="002C04BB" w:rsidP="00A42984">
      <w:pPr>
        <w:rPr>
          <w:noProof/>
        </w:rPr>
      </w:pPr>
    </w:p>
    <w:p w14:paraId="751006E0" w14:textId="77777777" w:rsidR="002C04BB" w:rsidRPr="005050F0" w:rsidRDefault="002C04BB" w:rsidP="002C04BB">
      <w:pPr>
        <w:pStyle w:val="B1"/>
        <w:rPr>
          <w:noProof/>
        </w:rPr>
      </w:pPr>
      <w:r w:rsidRPr="005050F0">
        <w:rPr>
          <w:noProof/>
        </w:rPr>
        <w:t>-</w:t>
      </w:r>
      <w:r w:rsidRPr="005050F0">
        <w:rPr>
          <w:noProof/>
        </w:rPr>
        <w:tab/>
        <w:t xml:space="preserve">Values: </w:t>
      </w:r>
      <w:r w:rsidRPr="005050F0">
        <w:rPr>
          <w:noProof/>
          <w:lang w:eastAsia="ko-KR"/>
        </w:rPr>
        <w:t>null</w:t>
      </w:r>
    </w:p>
    <w:p w14:paraId="02E4AD26" w14:textId="77777777" w:rsidR="002C04BB" w:rsidRPr="005050F0" w:rsidRDefault="002C04BB" w:rsidP="002C04BB">
      <w:pPr>
        <w:rPr>
          <w:noProof/>
          <w:lang w:eastAsia="ko-KR"/>
        </w:rPr>
      </w:pPr>
      <w:r w:rsidRPr="005050F0">
        <w:rPr>
          <w:noProof/>
        </w:rPr>
        <w:t xml:space="preserve">When this leaf node is present, </w:t>
      </w:r>
      <w:r w:rsidRPr="005050F0">
        <w:rPr>
          <w:noProof/>
          <w:lang w:eastAsia="ko-KR"/>
        </w:rPr>
        <w:t>this MCPTT user profile MO is designated as the pre-selected MCPTT user profile.</w:t>
      </w:r>
    </w:p>
    <w:p w14:paraId="19D34254" w14:textId="77777777" w:rsidR="002C04BB" w:rsidRPr="005050F0" w:rsidRDefault="002C04BB" w:rsidP="002C04BB">
      <w:pPr>
        <w:rPr>
          <w:noProof/>
          <w:lang w:eastAsia="ko-KR"/>
        </w:rPr>
      </w:pPr>
      <w:r w:rsidRPr="005050F0">
        <w:rPr>
          <w:noProof/>
        </w:rPr>
        <w:t xml:space="preserve">When this leaf node is absent, </w:t>
      </w:r>
      <w:r w:rsidRPr="005050F0">
        <w:rPr>
          <w:noProof/>
          <w:lang w:eastAsia="ko-KR"/>
        </w:rPr>
        <w:t>this MCPTT user profile MO is not designated as the pre-selected MCPTT user profile.</w:t>
      </w:r>
    </w:p>
    <w:p w14:paraId="58A45AD8" w14:textId="77777777" w:rsidR="002C04BB" w:rsidRPr="005050F0" w:rsidRDefault="002C04BB" w:rsidP="002C04BB">
      <w:pPr>
        <w:rPr>
          <w:noProof/>
        </w:rPr>
      </w:pPr>
      <w:r w:rsidRPr="005050F0">
        <w:rPr>
          <w:noProof/>
        </w:rPr>
        <w:t xml:space="preserve">If more than one MCPTT </w:t>
      </w:r>
      <w:r w:rsidRPr="005050F0">
        <w:rPr>
          <w:noProof/>
          <w:lang w:eastAsia="ko-KR"/>
        </w:rPr>
        <w:t xml:space="preserve">user profile </w:t>
      </w:r>
      <w:r w:rsidRPr="005050F0">
        <w:rPr>
          <w:noProof/>
        </w:rPr>
        <w:t xml:space="preserve">MO is specified for the MCPTT user, then only one MCPTT </w:t>
      </w:r>
      <w:r w:rsidRPr="005050F0">
        <w:rPr>
          <w:noProof/>
          <w:lang w:eastAsia="ko-KR"/>
        </w:rPr>
        <w:t xml:space="preserve">user profile </w:t>
      </w:r>
      <w:r w:rsidRPr="005050F0">
        <w:rPr>
          <w:noProof/>
        </w:rPr>
        <w:t>MO for the MCPTT user shall contain the &lt;x&gt;/Common/</w:t>
      </w:r>
      <w:r w:rsidRPr="005050F0">
        <w:rPr>
          <w:noProof/>
          <w:lang w:eastAsia="ko-KR"/>
        </w:rPr>
        <w:t>PreSelectedIndication leaf node.</w:t>
      </w:r>
    </w:p>
    <w:p w14:paraId="343E0881" w14:textId="77777777" w:rsidR="002C04BB" w:rsidRPr="005050F0" w:rsidRDefault="002C04BB" w:rsidP="002C04BB">
      <w:pPr>
        <w:rPr>
          <w:noProof/>
          <w:lang w:eastAsia="ko-KR"/>
        </w:rPr>
      </w:pPr>
      <w:r w:rsidRPr="005050F0">
        <w:rPr>
          <w:noProof/>
        </w:rPr>
        <w:t xml:space="preserve">If there is only one MCPTT </w:t>
      </w:r>
      <w:r w:rsidRPr="005050F0">
        <w:rPr>
          <w:noProof/>
          <w:lang w:eastAsia="ko-KR"/>
        </w:rPr>
        <w:t xml:space="preserve">user profile </w:t>
      </w:r>
      <w:r w:rsidRPr="005050F0">
        <w:rPr>
          <w:noProof/>
        </w:rPr>
        <w:t>MO specified for the MCPTT user, then it is optional to include the &lt;x&gt;/Common/</w:t>
      </w:r>
      <w:r w:rsidRPr="005050F0">
        <w:rPr>
          <w:noProof/>
          <w:lang w:eastAsia="ko-KR"/>
        </w:rPr>
        <w:t>PreSelectedIndication leaf node.</w:t>
      </w:r>
    </w:p>
    <w:p w14:paraId="4AD91641" w14:textId="77777777" w:rsidR="002F484D" w:rsidRPr="005050F0" w:rsidRDefault="002F484D" w:rsidP="002F484D">
      <w:pPr>
        <w:pStyle w:val="Heading3"/>
        <w:rPr>
          <w:noProof/>
          <w:lang w:eastAsia="ko-KR"/>
        </w:rPr>
      </w:pPr>
      <w:bookmarkStart w:id="264" w:name="_Toc4577405"/>
      <w:bookmarkStart w:id="265" w:name="_Toc27504000"/>
      <w:bookmarkStart w:id="266" w:name="_Toc27504788"/>
      <w:bookmarkStart w:id="267" w:name="_Toc27505572"/>
      <w:bookmarkStart w:id="268" w:name="_Toc27506356"/>
      <w:bookmarkStart w:id="269" w:name="_Toc176344267"/>
      <w:r w:rsidRPr="005050F0">
        <w:rPr>
          <w:noProof/>
        </w:rPr>
        <w:t>5.2.8</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w:t>
      </w:r>
      <w:r w:rsidR="0098622C" w:rsidRPr="005050F0">
        <w:rPr>
          <w:noProof/>
        </w:rPr>
        <w:t>es</w:t>
      </w:r>
      <w:bookmarkEnd w:id="264"/>
      <w:bookmarkEnd w:id="265"/>
      <w:bookmarkEnd w:id="266"/>
      <w:bookmarkEnd w:id="267"/>
      <w:bookmarkEnd w:id="268"/>
      <w:bookmarkEnd w:id="269"/>
    </w:p>
    <w:p w14:paraId="053789D8"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w:t>
      </w:r>
      <w:r w:rsidR="0098622C" w:rsidRPr="005050F0">
        <w:rPr>
          <w:noProof/>
        </w:rPr>
        <w: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8B96B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FC8DC" w14:textId="77777777" w:rsidR="002F484D" w:rsidRPr="005050F0" w:rsidRDefault="002F484D" w:rsidP="00B93C96">
            <w:pPr>
              <w:rPr>
                <w:rFonts w:ascii="Arial" w:hAnsi="Arial" w:cs="Arial"/>
                <w:noProof/>
                <w:sz w:val="18"/>
                <w:szCs w:val="18"/>
              </w:rPr>
            </w:pPr>
            <w:r w:rsidRPr="005050F0">
              <w:rPr>
                <w:noProof/>
              </w:rPr>
              <w:t>&lt;x&gt;/Common/UserAlias</w:t>
            </w:r>
            <w:r w:rsidR="0098622C" w:rsidRPr="005050F0">
              <w:rPr>
                <w:noProof/>
              </w:rPr>
              <w:t>es</w:t>
            </w:r>
          </w:p>
        </w:tc>
      </w:tr>
      <w:tr w:rsidR="002F484D" w:rsidRPr="005050F0" w14:paraId="2AED7AE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6D376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4984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2DED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BD26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342E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BA749" w14:textId="77777777" w:rsidR="002F484D" w:rsidRPr="005050F0" w:rsidRDefault="002F484D" w:rsidP="00B93C96">
            <w:pPr>
              <w:jc w:val="center"/>
              <w:rPr>
                <w:rFonts w:ascii="Arial" w:hAnsi="Arial" w:cs="Arial"/>
                <w:b/>
                <w:noProof/>
                <w:sz w:val="18"/>
                <w:szCs w:val="18"/>
              </w:rPr>
            </w:pPr>
          </w:p>
        </w:tc>
      </w:tr>
      <w:tr w:rsidR="002F484D" w:rsidRPr="005050F0" w14:paraId="49CB05A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90D28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3A0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3957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A43FC" w14:textId="77777777" w:rsidR="002F484D" w:rsidRPr="005050F0" w:rsidRDefault="0098622C" w:rsidP="00B93C96">
            <w:pPr>
              <w:pStyle w:val="TAC"/>
              <w:rPr>
                <w:noProof/>
                <w:lang w:eastAsia="en-US"/>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EEC2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619DD" w14:textId="77777777" w:rsidR="002F484D" w:rsidRPr="005050F0" w:rsidRDefault="002F484D" w:rsidP="00B93C96">
            <w:pPr>
              <w:jc w:val="center"/>
              <w:rPr>
                <w:b/>
                <w:noProof/>
              </w:rPr>
            </w:pPr>
          </w:p>
        </w:tc>
      </w:tr>
      <w:tr w:rsidR="002F484D" w:rsidRPr="005050F0" w14:paraId="70F628F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3E33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511DF0" w14:textId="77777777" w:rsidR="002F484D" w:rsidRPr="005050F0" w:rsidRDefault="002F484D" w:rsidP="00B93C96">
            <w:pPr>
              <w:rPr>
                <w:noProof/>
                <w:lang w:eastAsia="ko-KR"/>
              </w:rPr>
            </w:pPr>
            <w:r w:rsidRPr="005050F0">
              <w:rPr>
                <w:noProof/>
              </w:rPr>
              <w:t xml:space="preserve">This </w:t>
            </w:r>
            <w:r w:rsidR="0098622C" w:rsidRPr="005050F0">
              <w:rPr>
                <w:noProof/>
              </w:rPr>
              <w:t>interior</w:t>
            </w:r>
            <w:r w:rsidRPr="005050F0">
              <w:rPr>
                <w:noProof/>
              </w:rPr>
              <w:t xml:space="preserve"> node </w:t>
            </w:r>
            <w:r w:rsidR="0098622C" w:rsidRPr="005050F0">
              <w:rPr>
                <w:noProof/>
              </w:rPr>
              <w:t>is a placeholder for a list of</w:t>
            </w:r>
            <w:r w:rsidRPr="005050F0">
              <w:rPr>
                <w:noProof/>
              </w:rPr>
              <w:t xml:space="preserve"> aliases of </w:t>
            </w:r>
            <w:r w:rsidR="0098622C" w:rsidRPr="005050F0">
              <w:rPr>
                <w:noProof/>
              </w:rPr>
              <w:t xml:space="preserve">an </w:t>
            </w:r>
            <w:r w:rsidRPr="005050F0">
              <w:rPr>
                <w:noProof/>
                <w:lang w:eastAsia="ko-KR"/>
              </w:rPr>
              <w:t xml:space="preserve">MCPTT </w:t>
            </w:r>
            <w:r w:rsidRPr="005050F0">
              <w:rPr>
                <w:noProof/>
              </w:rPr>
              <w:t>user</w:t>
            </w:r>
            <w:r w:rsidRPr="005050F0">
              <w:rPr>
                <w:noProof/>
                <w:lang w:eastAsia="ko-KR"/>
              </w:rPr>
              <w:t>.</w:t>
            </w:r>
          </w:p>
        </w:tc>
      </w:tr>
    </w:tbl>
    <w:p w14:paraId="2E8DC4ED" w14:textId="77777777" w:rsidR="00C92851" w:rsidRPr="005050F0" w:rsidRDefault="00C92851" w:rsidP="00C92851">
      <w:pPr>
        <w:rPr>
          <w:noProof/>
        </w:rPr>
      </w:pPr>
      <w:bookmarkStart w:id="270" w:name="_Toc4577406"/>
      <w:bookmarkStart w:id="271" w:name="_Toc27504001"/>
      <w:bookmarkStart w:id="272" w:name="_Toc27504789"/>
      <w:bookmarkStart w:id="273" w:name="_Toc27505573"/>
      <w:bookmarkStart w:id="274" w:name="_Toc27506357"/>
    </w:p>
    <w:p w14:paraId="0FC87910" w14:textId="77777777" w:rsidR="0098622C" w:rsidRPr="005050F0" w:rsidRDefault="0098622C" w:rsidP="0098622C">
      <w:pPr>
        <w:pStyle w:val="Heading3"/>
        <w:rPr>
          <w:noProof/>
          <w:lang w:eastAsia="ko-KR"/>
        </w:rPr>
      </w:pPr>
      <w:bookmarkStart w:id="275" w:name="_Toc176344268"/>
      <w:r w:rsidRPr="005050F0">
        <w:rPr>
          <w:noProof/>
        </w:rPr>
        <w:t>5.2.8A</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w:t>
      </w:r>
      <w:bookmarkEnd w:id="270"/>
      <w:bookmarkEnd w:id="271"/>
      <w:bookmarkEnd w:id="272"/>
      <w:bookmarkEnd w:id="273"/>
      <w:bookmarkEnd w:id="274"/>
      <w:bookmarkEnd w:id="275"/>
    </w:p>
    <w:p w14:paraId="18D920CC" w14:textId="77777777" w:rsidR="0098622C" w:rsidRPr="005050F0" w:rsidRDefault="0098622C" w:rsidP="0098622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5050F0" w14:paraId="18F391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CBFE9C" w14:textId="77777777" w:rsidR="0098622C" w:rsidRPr="005050F0" w:rsidRDefault="0098622C" w:rsidP="003A70BF">
            <w:pPr>
              <w:rPr>
                <w:rFonts w:ascii="Arial" w:hAnsi="Arial" w:cs="Arial"/>
                <w:noProof/>
                <w:sz w:val="18"/>
                <w:szCs w:val="18"/>
              </w:rPr>
            </w:pPr>
            <w:r w:rsidRPr="005050F0">
              <w:rPr>
                <w:noProof/>
              </w:rPr>
              <w:t>&lt;x&gt;/Common/UserAliases/&lt;x&gt;</w:t>
            </w:r>
          </w:p>
        </w:tc>
      </w:tr>
      <w:tr w:rsidR="0098622C" w:rsidRPr="005050F0" w14:paraId="56C784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3B521" w14:textId="77777777" w:rsidR="0098622C" w:rsidRPr="005050F0"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88B42" w14:textId="77777777" w:rsidR="0098622C" w:rsidRPr="005050F0" w:rsidRDefault="0098622C"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31568" w14:textId="77777777" w:rsidR="0098622C" w:rsidRPr="005050F0" w:rsidRDefault="0098622C"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8F3A1" w14:textId="77777777" w:rsidR="0098622C" w:rsidRPr="005050F0" w:rsidRDefault="0098622C"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71E7C" w14:textId="77777777" w:rsidR="0098622C" w:rsidRPr="005050F0" w:rsidRDefault="0098622C"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696153" w14:textId="77777777" w:rsidR="0098622C" w:rsidRPr="005050F0" w:rsidRDefault="0098622C" w:rsidP="003A70BF">
            <w:pPr>
              <w:jc w:val="center"/>
              <w:rPr>
                <w:rFonts w:ascii="Arial" w:hAnsi="Arial" w:cs="Arial"/>
                <w:b/>
                <w:noProof/>
                <w:sz w:val="18"/>
                <w:szCs w:val="18"/>
              </w:rPr>
            </w:pPr>
          </w:p>
        </w:tc>
      </w:tr>
      <w:tr w:rsidR="0098622C" w:rsidRPr="005050F0" w14:paraId="2110B1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973F4" w14:textId="77777777" w:rsidR="0098622C" w:rsidRPr="005050F0"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23DB2" w14:textId="77777777" w:rsidR="0098622C" w:rsidRPr="005050F0" w:rsidRDefault="0098622C"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59847" w14:textId="77777777" w:rsidR="0098622C" w:rsidRPr="005050F0" w:rsidRDefault="0098622C"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A1A1" w14:textId="77777777" w:rsidR="0098622C" w:rsidRPr="005050F0" w:rsidRDefault="0098622C" w:rsidP="003A70BF">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85C0E" w14:textId="77777777" w:rsidR="0098622C" w:rsidRPr="005050F0" w:rsidRDefault="0098622C"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705243" w14:textId="77777777" w:rsidR="0098622C" w:rsidRPr="005050F0" w:rsidRDefault="0098622C" w:rsidP="003A70BF">
            <w:pPr>
              <w:jc w:val="center"/>
              <w:rPr>
                <w:b/>
                <w:noProof/>
              </w:rPr>
            </w:pPr>
          </w:p>
        </w:tc>
      </w:tr>
      <w:tr w:rsidR="0098622C" w:rsidRPr="005050F0" w14:paraId="5334FBD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7B2670" w14:textId="77777777" w:rsidR="0098622C" w:rsidRPr="005050F0"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7E4BF6" w14:textId="77777777" w:rsidR="0098622C" w:rsidRPr="005050F0" w:rsidRDefault="0098622C" w:rsidP="003A70BF">
            <w:pPr>
              <w:rPr>
                <w:noProof/>
                <w:lang w:eastAsia="ko-KR"/>
              </w:rPr>
            </w:pPr>
            <w:r w:rsidRPr="005050F0">
              <w:rPr>
                <w:noProof/>
              </w:rPr>
              <w:t xml:space="preserve">This interior node </w:t>
            </w:r>
            <w:r w:rsidRPr="005050F0">
              <w:rPr>
                <w:noProof/>
                <w:lang w:eastAsia="ko-KR"/>
              </w:rPr>
              <w:t xml:space="preserve">is a placeholder for one or more aliases of an MCPTT </w:t>
            </w:r>
            <w:r w:rsidRPr="005050F0">
              <w:rPr>
                <w:noProof/>
              </w:rPr>
              <w:t>user</w:t>
            </w:r>
            <w:r w:rsidRPr="005050F0">
              <w:rPr>
                <w:noProof/>
                <w:lang w:eastAsia="ko-KR"/>
              </w:rPr>
              <w:t>.</w:t>
            </w:r>
          </w:p>
        </w:tc>
      </w:tr>
    </w:tbl>
    <w:p w14:paraId="32ADB73A" w14:textId="77777777" w:rsidR="0098622C" w:rsidRPr="005050F0" w:rsidRDefault="0098622C" w:rsidP="0098622C">
      <w:pPr>
        <w:rPr>
          <w:noProof/>
        </w:rPr>
      </w:pPr>
    </w:p>
    <w:p w14:paraId="4D5B0349" w14:textId="77777777" w:rsidR="0098622C" w:rsidRPr="005050F0" w:rsidRDefault="0098622C" w:rsidP="0098622C">
      <w:pPr>
        <w:pStyle w:val="Heading3"/>
        <w:rPr>
          <w:noProof/>
          <w:lang w:eastAsia="ko-KR"/>
        </w:rPr>
      </w:pPr>
      <w:bookmarkStart w:id="276" w:name="_Toc4577407"/>
      <w:bookmarkStart w:id="277" w:name="_Toc27504002"/>
      <w:bookmarkStart w:id="278" w:name="_Toc27504790"/>
      <w:bookmarkStart w:id="279" w:name="_Toc27505574"/>
      <w:bookmarkStart w:id="280" w:name="_Toc27506358"/>
      <w:bookmarkStart w:id="281" w:name="_Toc176344269"/>
      <w:r w:rsidRPr="005050F0">
        <w:rPr>
          <w:noProof/>
        </w:rPr>
        <w:t>5.2.8B</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276"/>
      <w:bookmarkEnd w:id="277"/>
      <w:bookmarkEnd w:id="278"/>
      <w:bookmarkEnd w:id="279"/>
      <w:bookmarkEnd w:id="280"/>
      <w:bookmarkEnd w:id="281"/>
    </w:p>
    <w:p w14:paraId="3799F1D8" w14:textId="77777777" w:rsidR="0098622C" w:rsidRPr="005050F0" w:rsidRDefault="0098622C" w:rsidP="0098622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5050F0" w14:paraId="4D2E6A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DFBBA5" w14:textId="77777777" w:rsidR="0098622C" w:rsidRPr="005050F0" w:rsidRDefault="0098622C" w:rsidP="003A70BF">
            <w:pPr>
              <w:rPr>
                <w:rFonts w:ascii="Arial" w:hAnsi="Arial" w:cs="Arial"/>
                <w:noProof/>
                <w:sz w:val="18"/>
                <w:szCs w:val="18"/>
              </w:rPr>
            </w:pPr>
            <w:r w:rsidRPr="005050F0">
              <w:rPr>
                <w:noProof/>
              </w:rPr>
              <w:t>&lt;x&gt;/Common/UserAliases/&lt;x&gt;/UserAlias</w:t>
            </w:r>
          </w:p>
        </w:tc>
      </w:tr>
      <w:tr w:rsidR="0098622C" w:rsidRPr="005050F0" w14:paraId="32E7B73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A76F02" w14:textId="77777777" w:rsidR="0098622C" w:rsidRPr="005050F0"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A63FD" w14:textId="77777777" w:rsidR="0098622C" w:rsidRPr="005050F0" w:rsidRDefault="0098622C"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AA699" w14:textId="77777777" w:rsidR="0098622C" w:rsidRPr="005050F0" w:rsidRDefault="0098622C"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EC36" w14:textId="77777777" w:rsidR="0098622C" w:rsidRPr="005050F0" w:rsidRDefault="0098622C"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3A909" w14:textId="77777777" w:rsidR="0098622C" w:rsidRPr="005050F0" w:rsidRDefault="0098622C"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C89ACF" w14:textId="77777777" w:rsidR="0098622C" w:rsidRPr="005050F0" w:rsidRDefault="0098622C" w:rsidP="003A70BF">
            <w:pPr>
              <w:jc w:val="center"/>
              <w:rPr>
                <w:rFonts w:ascii="Arial" w:hAnsi="Arial" w:cs="Arial"/>
                <w:b/>
                <w:noProof/>
                <w:sz w:val="18"/>
                <w:szCs w:val="18"/>
              </w:rPr>
            </w:pPr>
          </w:p>
        </w:tc>
      </w:tr>
      <w:tr w:rsidR="0098622C" w:rsidRPr="005050F0" w14:paraId="0AA2AEF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B8AEB" w14:textId="77777777" w:rsidR="0098622C" w:rsidRPr="005050F0"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D5B71" w14:textId="77777777" w:rsidR="0098622C" w:rsidRPr="005050F0" w:rsidRDefault="0098622C"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A0AD7" w14:textId="77777777" w:rsidR="0098622C" w:rsidRPr="005050F0" w:rsidRDefault="0098622C"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EBFA3" w14:textId="77777777" w:rsidR="0098622C" w:rsidRPr="005050F0" w:rsidRDefault="0098622C"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A8869" w14:textId="77777777" w:rsidR="0098622C" w:rsidRPr="005050F0" w:rsidRDefault="0098622C"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006D4" w14:textId="77777777" w:rsidR="0098622C" w:rsidRPr="005050F0" w:rsidRDefault="0098622C" w:rsidP="003A70BF">
            <w:pPr>
              <w:jc w:val="center"/>
              <w:rPr>
                <w:b/>
                <w:noProof/>
              </w:rPr>
            </w:pPr>
          </w:p>
        </w:tc>
      </w:tr>
      <w:tr w:rsidR="0098622C" w:rsidRPr="005050F0" w14:paraId="33F652F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1ED2D5" w14:textId="77777777" w:rsidR="0098622C" w:rsidRPr="005050F0"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8B0973" w14:textId="77777777" w:rsidR="0098622C" w:rsidRPr="005050F0" w:rsidRDefault="0098622C" w:rsidP="003A70BF">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MCPTT </w:t>
            </w:r>
            <w:r w:rsidRPr="005050F0">
              <w:rPr>
                <w:noProof/>
              </w:rPr>
              <w:t>user</w:t>
            </w:r>
            <w:r w:rsidRPr="005050F0">
              <w:rPr>
                <w:noProof/>
                <w:lang w:eastAsia="ko-KR"/>
              </w:rPr>
              <w:t>.</w:t>
            </w:r>
          </w:p>
        </w:tc>
      </w:tr>
    </w:tbl>
    <w:p w14:paraId="0BD9FE44" w14:textId="77777777" w:rsidR="0098622C" w:rsidRPr="005050F0" w:rsidRDefault="0098622C" w:rsidP="0098622C">
      <w:pPr>
        <w:rPr>
          <w:noProof/>
          <w:lang w:eastAsia="ko-KR"/>
        </w:rPr>
      </w:pPr>
    </w:p>
    <w:p w14:paraId="44FC2815" w14:textId="77777777" w:rsidR="002F484D" w:rsidRPr="005050F0" w:rsidRDefault="002F484D" w:rsidP="002F484D">
      <w:pPr>
        <w:pStyle w:val="Heading3"/>
        <w:rPr>
          <w:noProof/>
          <w:lang w:eastAsia="ko-KR"/>
        </w:rPr>
      </w:pPr>
      <w:bookmarkStart w:id="282" w:name="_Toc4577408"/>
      <w:bookmarkStart w:id="283" w:name="_Toc27504003"/>
      <w:bookmarkStart w:id="284" w:name="_Toc27504791"/>
      <w:bookmarkStart w:id="285" w:name="_Toc27505575"/>
      <w:bookmarkStart w:id="286" w:name="_Toc27506359"/>
      <w:bookmarkStart w:id="287" w:name="_Toc176344270"/>
      <w:r w:rsidRPr="005050F0">
        <w:rPr>
          <w:noProof/>
        </w:rPr>
        <w:lastRenderedPageBreak/>
        <w:t>5.2.9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00BF3B1A" w:rsidRPr="005050F0">
        <w:rPr>
          <w:noProof/>
          <w:lang w:eastAsia="ko-KR"/>
        </w:rPr>
        <w:t>Authorised</w:t>
      </w:r>
      <w:r w:rsidR="001B1642" w:rsidRPr="005050F0">
        <w:rPr>
          <w:noProof/>
          <w:lang w:eastAsia="ko-KR"/>
        </w:rPr>
        <w:t>Alias</w:t>
      </w:r>
      <w:bookmarkEnd w:id="282"/>
      <w:bookmarkEnd w:id="283"/>
      <w:bookmarkEnd w:id="284"/>
      <w:bookmarkEnd w:id="285"/>
      <w:bookmarkEnd w:id="286"/>
      <w:bookmarkEnd w:id="287"/>
    </w:p>
    <w:p w14:paraId="189A7C0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00BF3B1A" w:rsidRPr="005050F0">
        <w:rPr>
          <w:noProof/>
          <w:lang w:eastAsia="ko-KR"/>
        </w:rPr>
        <w:t>Authorised</w:t>
      </w:r>
      <w:r w:rsidR="001B1642" w:rsidRPr="005050F0">
        <w:rPr>
          <w:noProof/>
          <w:lang w:eastAsia="ko-KR"/>
        </w:rPr>
        <w:t>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9F38D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940C0D" w14:textId="77777777" w:rsidR="002F484D" w:rsidRPr="005050F0" w:rsidRDefault="002F484D" w:rsidP="00122AD1">
            <w:pPr>
              <w:rPr>
                <w:rFonts w:ascii="Arial" w:hAnsi="Arial" w:cs="Arial"/>
                <w:noProof/>
                <w:sz w:val="18"/>
                <w:szCs w:val="18"/>
                <w:lang w:eastAsia="ko-KR"/>
              </w:rPr>
            </w:pPr>
            <w:r w:rsidRPr="005050F0">
              <w:rPr>
                <w:noProof/>
              </w:rPr>
              <w:t>&lt;x&gt;/Common/</w:t>
            </w:r>
            <w:r w:rsidR="00122AD1" w:rsidRPr="005050F0">
              <w:rPr>
                <w:noProof/>
                <w:lang w:eastAsia="ko-KR"/>
              </w:rPr>
              <w:t>Authorised</w:t>
            </w:r>
            <w:r w:rsidR="001B1642" w:rsidRPr="005050F0">
              <w:rPr>
                <w:noProof/>
                <w:lang w:eastAsia="ko-KR"/>
              </w:rPr>
              <w:t>Alias</w:t>
            </w:r>
          </w:p>
        </w:tc>
      </w:tr>
      <w:tr w:rsidR="002F484D" w:rsidRPr="005050F0" w14:paraId="27CC85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3B1E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D783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9826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CEB5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CF90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9DFD3" w14:textId="77777777" w:rsidR="002F484D" w:rsidRPr="005050F0" w:rsidRDefault="002F484D" w:rsidP="00B93C96">
            <w:pPr>
              <w:jc w:val="center"/>
              <w:rPr>
                <w:rFonts w:ascii="Arial" w:hAnsi="Arial" w:cs="Arial"/>
                <w:b/>
                <w:noProof/>
                <w:sz w:val="18"/>
                <w:szCs w:val="18"/>
              </w:rPr>
            </w:pPr>
          </w:p>
        </w:tc>
      </w:tr>
      <w:tr w:rsidR="002F484D" w:rsidRPr="005050F0" w14:paraId="75A78BC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B91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AF627" w14:textId="77777777" w:rsidR="002F484D" w:rsidRPr="005050F0" w:rsidRDefault="001B1642"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2104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86DE1" w14:textId="77777777" w:rsidR="002F484D" w:rsidRPr="005050F0" w:rsidRDefault="00122AD1" w:rsidP="00122AD1">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400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C05C74" w14:textId="77777777" w:rsidR="002F484D" w:rsidRPr="005050F0" w:rsidRDefault="002F484D" w:rsidP="00B93C96">
            <w:pPr>
              <w:jc w:val="center"/>
              <w:rPr>
                <w:b/>
                <w:noProof/>
              </w:rPr>
            </w:pPr>
          </w:p>
        </w:tc>
      </w:tr>
      <w:tr w:rsidR="002F484D" w:rsidRPr="005050F0" w14:paraId="7D808F0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B4A7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553935" w14:textId="77777777" w:rsidR="002F484D" w:rsidRPr="005050F0" w:rsidRDefault="00D7351E" w:rsidP="00B93C96">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authorisation</w:t>
            </w:r>
            <w:r w:rsidRPr="005050F0">
              <w:rPr>
                <w:noProof/>
              </w:rPr>
              <w:t xml:space="preserve"> to create and delete 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ser</w:t>
            </w:r>
            <w:r w:rsidR="001B1642" w:rsidRPr="005050F0">
              <w:rPr>
                <w:noProof/>
              </w:rPr>
              <w:t>s</w:t>
            </w:r>
            <w:r w:rsidRPr="005050F0">
              <w:rPr>
                <w:noProof/>
              </w:rPr>
              <w:t xml:space="preserve">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002F484D" w:rsidRPr="005050F0">
              <w:rPr>
                <w:noProof/>
                <w:lang w:eastAsia="ko-KR"/>
              </w:rPr>
              <w:t>.</w:t>
            </w:r>
          </w:p>
        </w:tc>
      </w:tr>
    </w:tbl>
    <w:p w14:paraId="47FAF0A8" w14:textId="77777777" w:rsidR="00C92851" w:rsidRPr="005050F0" w:rsidRDefault="00C92851" w:rsidP="00C92851">
      <w:pPr>
        <w:rPr>
          <w:noProof/>
        </w:rPr>
      </w:pPr>
    </w:p>
    <w:p w14:paraId="00EF280A" w14:textId="77777777" w:rsidR="00D7351E" w:rsidRPr="005050F0" w:rsidRDefault="00D7351E" w:rsidP="00D7351E">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ser</w:t>
      </w:r>
      <w:r w:rsidR="001B1642" w:rsidRPr="005050F0">
        <w:rPr>
          <w:noProof/>
        </w:rPr>
        <w:t>s</w:t>
      </w:r>
      <w:r w:rsidRPr="005050F0">
        <w:rPr>
          <w:noProof/>
        </w:rPr>
        <w:t xml:space="preserve">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Pr="005050F0">
        <w:rPr>
          <w:noProof/>
          <w:lang w:eastAsia="ko-KR"/>
        </w:rPr>
        <w:t>.</w:t>
      </w:r>
    </w:p>
    <w:p w14:paraId="71DFB44A" w14:textId="77777777" w:rsidR="00D7351E" w:rsidRPr="005050F0" w:rsidRDefault="00D7351E" w:rsidP="00D7351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 xml:space="preserve">ser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001B1642" w:rsidRPr="005050F0">
        <w:rPr>
          <w:noProof/>
        </w:rPr>
        <w:t>. This is the default if this leaf node is not present.</w:t>
      </w:r>
    </w:p>
    <w:p w14:paraId="2E145E9D" w14:textId="77777777" w:rsidR="002F484D" w:rsidRPr="005050F0" w:rsidRDefault="002F484D" w:rsidP="002F484D">
      <w:pPr>
        <w:pStyle w:val="Heading3"/>
        <w:rPr>
          <w:noProof/>
          <w:lang w:eastAsia="ko-KR"/>
        </w:rPr>
      </w:pPr>
      <w:bookmarkStart w:id="288" w:name="_Toc4577409"/>
      <w:bookmarkStart w:id="289" w:name="_Toc27504004"/>
      <w:bookmarkStart w:id="290" w:name="_Toc27504792"/>
      <w:bookmarkStart w:id="291" w:name="_Toc27505576"/>
      <w:bookmarkStart w:id="292" w:name="_Toc27506360"/>
      <w:bookmarkStart w:id="293" w:name="_Toc176344271"/>
      <w:r w:rsidRPr="005050F0">
        <w:rPr>
          <w:noProof/>
          <w:lang w:eastAsia="ko-KR"/>
        </w:rPr>
        <w:t>5.2</w:t>
      </w:r>
      <w:r w:rsidRPr="005050F0">
        <w:rPr>
          <w:noProof/>
        </w:rPr>
        <w:t>.</w:t>
      </w:r>
      <w:r w:rsidRPr="005050F0">
        <w:rPr>
          <w:noProof/>
          <w:lang w:eastAsia="ko-KR"/>
        </w:rPr>
        <w:t>10</w:t>
      </w:r>
      <w:r w:rsidRPr="005050F0">
        <w:rPr>
          <w:noProof/>
        </w:rPr>
        <w:tab/>
        <w:t>/</w:t>
      </w:r>
      <w:r w:rsidRPr="005050F0">
        <w:rPr>
          <w:i/>
          <w:iCs/>
          <w:noProof/>
        </w:rPr>
        <w:t>&lt;x&gt;</w:t>
      </w:r>
      <w:r w:rsidRPr="005050F0">
        <w:rPr>
          <w:noProof/>
        </w:rPr>
        <w:t>/</w:t>
      </w:r>
      <w:r w:rsidRPr="005050F0">
        <w:rPr>
          <w:noProof/>
          <w:lang w:eastAsia="ko-KR"/>
        </w:rPr>
        <w:t>&lt;x&gt;/Common/ParticipantType</w:t>
      </w:r>
      <w:bookmarkEnd w:id="288"/>
      <w:bookmarkEnd w:id="289"/>
      <w:bookmarkEnd w:id="290"/>
      <w:bookmarkEnd w:id="291"/>
      <w:bookmarkEnd w:id="292"/>
      <w:bookmarkEnd w:id="293"/>
    </w:p>
    <w:p w14:paraId="5E7E896C"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739E30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6ACCA7" w14:textId="77777777" w:rsidR="002F484D" w:rsidRPr="005050F0" w:rsidRDefault="002F484D" w:rsidP="00B93C96">
            <w:pPr>
              <w:rPr>
                <w:rFonts w:ascii="Arial" w:hAnsi="Arial" w:cs="Arial"/>
                <w:noProof/>
                <w:sz w:val="18"/>
                <w:szCs w:val="18"/>
              </w:rPr>
            </w:pPr>
            <w:r w:rsidRPr="005050F0">
              <w:rPr>
                <w:i/>
                <w:iCs/>
                <w:noProof/>
              </w:rPr>
              <w:t>&lt;x&gt;</w:t>
            </w:r>
            <w:r w:rsidRPr="005050F0">
              <w:rPr>
                <w:noProof/>
              </w:rPr>
              <w:t>/Common/ParticpantType</w:t>
            </w:r>
          </w:p>
        </w:tc>
      </w:tr>
      <w:tr w:rsidR="002F484D" w:rsidRPr="005050F0" w14:paraId="7712C24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C784D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1261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0353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5B96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5553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A3FC4B" w14:textId="77777777" w:rsidR="002F484D" w:rsidRPr="005050F0" w:rsidRDefault="002F484D" w:rsidP="00B93C96">
            <w:pPr>
              <w:jc w:val="center"/>
              <w:rPr>
                <w:rFonts w:ascii="Arial" w:hAnsi="Arial" w:cs="Arial"/>
                <w:b/>
                <w:noProof/>
                <w:sz w:val="18"/>
                <w:szCs w:val="18"/>
              </w:rPr>
            </w:pPr>
          </w:p>
        </w:tc>
      </w:tr>
      <w:tr w:rsidR="002F484D" w:rsidRPr="005050F0" w14:paraId="7A10DE0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B31ED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3E9D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DAF2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41AF0"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71D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EC463" w14:textId="77777777" w:rsidR="002F484D" w:rsidRPr="005050F0" w:rsidRDefault="002F484D" w:rsidP="00B93C96">
            <w:pPr>
              <w:jc w:val="center"/>
              <w:rPr>
                <w:b/>
                <w:noProof/>
              </w:rPr>
            </w:pPr>
          </w:p>
        </w:tc>
      </w:tr>
      <w:tr w:rsidR="002F484D" w:rsidRPr="005050F0" w14:paraId="57535EF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22D17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CAA61B"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participant type of the MCPTT user.</w:t>
            </w:r>
          </w:p>
        </w:tc>
      </w:tr>
    </w:tbl>
    <w:p w14:paraId="346EAE4D" w14:textId="77777777" w:rsidR="002F484D" w:rsidRPr="005050F0" w:rsidRDefault="002F484D" w:rsidP="002F484D">
      <w:pPr>
        <w:rPr>
          <w:noProof/>
          <w:lang w:eastAsia="ko-KR"/>
        </w:rPr>
      </w:pPr>
    </w:p>
    <w:p w14:paraId="15219CE3" w14:textId="77777777" w:rsidR="002F484D" w:rsidRPr="005050F0" w:rsidRDefault="002F484D" w:rsidP="002F484D">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MCPTT </w:t>
      </w:r>
      <w:r w:rsidRPr="005050F0">
        <w:rPr>
          <w:noProof/>
          <w:lang w:eastAsia="ko-KR"/>
        </w:rPr>
        <w:t>a</w:t>
      </w:r>
      <w:r w:rsidRPr="005050F0">
        <w:rPr>
          <w:noProof/>
        </w:rPr>
        <w:t>dministrators</w:t>
      </w:r>
      <w:r w:rsidRPr="005050F0">
        <w:rPr>
          <w:noProof/>
          <w:lang w:eastAsia="ko-KR"/>
        </w:rPr>
        <w:t>.</w:t>
      </w:r>
    </w:p>
    <w:p w14:paraId="458C6CEF" w14:textId="77777777" w:rsidR="002F484D" w:rsidRPr="005050F0" w:rsidRDefault="002F484D" w:rsidP="002F484D">
      <w:pPr>
        <w:pStyle w:val="Heading3"/>
        <w:rPr>
          <w:noProof/>
          <w:lang w:eastAsia="ko-KR"/>
        </w:rPr>
      </w:pPr>
      <w:bookmarkStart w:id="294" w:name="_Toc4577410"/>
      <w:bookmarkStart w:id="295" w:name="_Toc27504005"/>
      <w:bookmarkStart w:id="296" w:name="_Toc27504793"/>
      <w:bookmarkStart w:id="297" w:name="_Toc27505577"/>
      <w:bookmarkStart w:id="298" w:name="_Toc27506361"/>
      <w:bookmarkStart w:id="299" w:name="_Toc176344272"/>
      <w:r w:rsidRPr="005050F0">
        <w:rPr>
          <w:noProof/>
          <w:lang w:eastAsia="ko-KR"/>
        </w:rPr>
        <w:t>5.2</w:t>
      </w:r>
      <w:r w:rsidRPr="005050F0">
        <w:rPr>
          <w:noProof/>
        </w:rPr>
        <w:t>.</w:t>
      </w:r>
      <w:r w:rsidRPr="005050F0">
        <w:rPr>
          <w:noProof/>
          <w:lang w:eastAsia="ko-KR"/>
        </w:rPr>
        <w:t>11</w:t>
      </w:r>
      <w:r w:rsidRPr="005050F0">
        <w:rPr>
          <w:noProof/>
        </w:rPr>
        <w:tab/>
        <w:t>/</w:t>
      </w:r>
      <w:r w:rsidRPr="005050F0">
        <w:rPr>
          <w:i/>
          <w:iCs/>
          <w:noProof/>
        </w:rPr>
        <w:t>&lt;x&gt;</w:t>
      </w:r>
      <w:r w:rsidRPr="005050F0">
        <w:rPr>
          <w:noProof/>
        </w:rPr>
        <w:t>/</w:t>
      </w:r>
      <w:r w:rsidRPr="005050F0">
        <w:rPr>
          <w:noProof/>
          <w:lang w:eastAsia="ko-KR"/>
        </w:rPr>
        <w:t>&lt;x&gt;/Common/Organization</w:t>
      </w:r>
      <w:bookmarkEnd w:id="294"/>
      <w:bookmarkEnd w:id="295"/>
      <w:bookmarkEnd w:id="296"/>
      <w:bookmarkEnd w:id="297"/>
      <w:bookmarkEnd w:id="298"/>
      <w:bookmarkEnd w:id="299"/>
    </w:p>
    <w:p w14:paraId="373BD6B4"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7680FA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A894FB" w14:textId="77777777" w:rsidR="002F484D" w:rsidRPr="005050F0" w:rsidRDefault="002F484D" w:rsidP="00B93C96">
            <w:pPr>
              <w:rPr>
                <w:rFonts w:ascii="Arial" w:hAnsi="Arial" w:cs="Arial"/>
                <w:noProof/>
                <w:sz w:val="18"/>
                <w:szCs w:val="18"/>
              </w:rPr>
            </w:pPr>
            <w:r w:rsidRPr="005050F0">
              <w:rPr>
                <w:noProof/>
                <w:lang w:eastAsia="ko-KR"/>
              </w:rPr>
              <w:t>&lt;x&gt;/</w:t>
            </w:r>
            <w:r w:rsidRPr="005050F0">
              <w:rPr>
                <w:noProof/>
              </w:rPr>
              <w:t>Common/Organization</w:t>
            </w:r>
          </w:p>
        </w:tc>
      </w:tr>
      <w:tr w:rsidR="002F484D" w:rsidRPr="005050F0" w14:paraId="243FC49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CD1BC" w14:textId="77777777" w:rsidR="002F484D" w:rsidRPr="005050F0"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6D3E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AD5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4CDF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DAEB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251267" w14:textId="77777777" w:rsidR="002F484D" w:rsidRPr="005050F0" w:rsidRDefault="002F484D" w:rsidP="00B93C96">
            <w:pPr>
              <w:rPr>
                <w:noProof/>
              </w:rPr>
            </w:pPr>
          </w:p>
        </w:tc>
      </w:tr>
      <w:tr w:rsidR="002F484D" w:rsidRPr="005050F0" w14:paraId="405D7AE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64F5FF" w14:textId="77777777" w:rsidR="002F484D" w:rsidRPr="005050F0"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E131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0842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A714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7C77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1B2B6B" w14:textId="77777777" w:rsidR="002F484D" w:rsidRPr="005050F0" w:rsidRDefault="002F484D" w:rsidP="00B93C96">
            <w:pPr>
              <w:rPr>
                <w:noProof/>
              </w:rPr>
            </w:pPr>
          </w:p>
        </w:tc>
      </w:tr>
      <w:tr w:rsidR="002F484D" w:rsidRPr="005050F0" w14:paraId="6A3871B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40608E" w14:textId="77777777" w:rsidR="002F484D" w:rsidRPr="005050F0" w:rsidRDefault="002F484D" w:rsidP="00B93C96">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C51EB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MCPTT </w:t>
            </w:r>
            <w:r w:rsidRPr="005050F0">
              <w:rPr>
                <w:noProof/>
              </w:rPr>
              <w:t>user belongs to</w:t>
            </w:r>
            <w:r w:rsidRPr="005050F0">
              <w:rPr>
                <w:noProof/>
                <w:lang w:eastAsia="ko-KR"/>
              </w:rPr>
              <w:t>.</w:t>
            </w:r>
          </w:p>
        </w:tc>
      </w:tr>
    </w:tbl>
    <w:p w14:paraId="126EDFB5" w14:textId="77777777" w:rsidR="00C92851" w:rsidRPr="005050F0" w:rsidRDefault="00C92851" w:rsidP="00C92851">
      <w:pPr>
        <w:rPr>
          <w:noProof/>
        </w:rPr>
      </w:pPr>
      <w:bookmarkStart w:id="300" w:name="_Toc4577411"/>
      <w:bookmarkStart w:id="301" w:name="_Toc27504006"/>
      <w:bookmarkStart w:id="302" w:name="_Toc27504794"/>
      <w:bookmarkStart w:id="303" w:name="_Toc27505578"/>
      <w:bookmarkStart w:id="304" w:name="_Toc27506362"/>
    </w:p>
    <w:p w14:paraId="4288EA03" w14:textId="77777777" w:rsidR="002F484D" w:rsidRPr="005050F0" w:rsidRDefault="002F484D" w:rsidP="002F484D">
      <w:pPr>
        <w:pStyle w:val="Heading3"/>
        <w:rPr>
          <w:noProof/>
          <w:lang w:eastAsia="ko-KR"/>
        </w:rPr>
      </w:pPr>
      <w:bookmarkStart w:id="305" w:name="_Toc176344273"/>
      <w:r w:rsidRPr="005050F0">
        <w:rPr>
          <w:noProof/>
        </w:rPr>
        <w:t>5.2.1</w:t>
      </w:r>
      <w:r w:rsidRPr="005050F0">
        <w:rPr>
          <w:noProof/>
          <w:lang w:eastAsia="ko-KR"/>
        </w:rPr>
        <w:t>2</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bookmarkEnd w:id="300"/>
      <w:bookmarkEnd w:id="301"/>
      <w:bookmarkEnd w:id="302"/>
      <w:bookmarkEnd w:id="303"/>
      <w:bookmarkEnd w:id="304"/>
      <w:bookmarkEnd w:id="305"/>
    </w:p>
    <w:p w14:paraId="198644F7"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78B384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108355" w14:textId="77777777" w:rsidR="002F484D" w:rsidRPr="005050F0" w:rsidRDefault="002F484D" w:rsidP="00B93C96">
            <w:pPr>
              <w:rPr>
                <w:rFonts w:ascii="Arial" w:hAnsi="Arial" w:cs="Arial"/>
                <w:noProof/>
                <w:sz w:val="18"/>
                <w:szCs w:val="18"/>
              </w:rPr>
            </w:pPr>
            <w:r w:rsidRPr="005050F0">
              <w:rPr>
                <w:noProof/>
              </w:rPr>
              <w:t>&lt;x&gt;/Common/PrivateCall</w:t>
            </w:r>
          </w:p>
        </w:tc>
      </w:tr>
      <w:tr w:rsidR="002F484D" w:rsidRPr="005050F0" w14:paraId="57190AB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FB0B4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C9CE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D0C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048F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B422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5D4FE" w14:textId="77777777" w:rsidR="002F484D" w:rsidRPr="005050F0" w:rsidRDefault="002F484D" w:rsidP="00B93C96">
            <w:pPr>
              <w:jc w:val="center"/>
              <w:rPr>
                <w:rFonts w:ascii="Arial" w:hAnsi="Arial" w:cs="Arial"/>
                <w:b/>
                <w:noProof/>
                <w:sz w:val="18"/>
                <w:szCs w:val="18"/>
              </w:rPr>
            </w:pPr>
          </w:p>
        </w:tc>
      </w:tr>
      <w:tr w:rsidR="002F484D" w:rsidRPr="005050F0" w14:paraId="6BFB88C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BDAEC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7ECE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737B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09E3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1F20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0DE448" w14:textId="77777777" w:rsidR="002F484D" w:rsidRPr="005050F0" w:rsidRDefault="002F484D" w:rsidP="00B93C96">
            <w:pPr>
              <w:jc w:val="center"/>
              <w:rPr>
                <w:b/>
                <w:noProof/>
              </w:rPr>
            </w:pPr>
          </w:p>
        </w:tc>
      </w:tr>
      <w:tr w:rsidR="002F484D" w:rsidRPr="005050F0" w14:paraId="141242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B266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BD8E8B" w14:textId="77777777" w:rsidR="002F484D" w:rsidRPr="005050F0" w:rsidRDefault="002F484D" w:rsidP="00B93C9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001B1642" w:rsidRPr="005050F0">
              <w:rPr>
                <w:noProof/>
              </w:rPr>
              <w:t xml:space="preserve">MCPTT </w:t>
            </w:r>
            <w:r w:rsidRPr="005050F0">
              <w:rPr>
                <w:noProof/>
                <w:lang w:eastAsia="ko-KR"/>
              </w:rPr>
              <w:t>private call configuration.</w:t>
            </w:r>
          </w:p>
        </w:tc>
      </w:tr>
    </w:tbl>
    <w:p w14:paraId="1B980BA2" w14:textId="77777777" w:rsidR="002F484D" w:rsidRPr="005050F0" w:rsidRDefault="002F484D" w:rsidP="002F484D">
      <w:pPr>
        <w:rPr>
          <w:noProof/>
          <w:lang w:eastAsia="ko-KR"/>
        </w:rPr>
      </w:pPr>
    </w:p>
    <w:p w14:paraId="330302B2" w14:textId="77777777" w:rsidR="002F484D" w:rsidRPr="005050F0" w:rsidRDefault="002F484D" w:rsidP="002F484D">
      <w:pPr>
        <w:pStyle w:val="Heading3"/>
        <w:rPr>
          <w:noProof/>
          <w:lang w:eastAsia="ko-KR"/>
        </w:rPr>
      </w:pPr>
      <w:bookmarkStart w:id="306" w:name="_Toc4577412"/>
      <w:bookmarkStart w:id="307" w:name="_Toc27504007"/>
      <w:bookmarkStart w:id="308" w:name="_Toc27504795"/>
      <w:bookmarkStart w:id="309" w:name="_Toc27505579"/>
      <w:bookmarkStart w:id="310" w:name="_Toc27506363"/>
      <w:bookmarkStart w:id="311" w:name="_Toc176344274"/>
      <w:r w:rsidRPr="005050F0">
        <w:rPr>
          <w:noProof/>
        </w:rPr>
        <w:lastRenderedPageBreak/>
        <w:t>5.2.1</w:t>
      </w:r>
      <w:r w:rsidRPr="005050F0">
        <w:rPr>
          <w:noProof/>
          <w:lang w:eastAsia="ko-KR"/>
        </w:rPr>
        <w:t>3</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bookmarkEnd w:id="306"/>
      <w:bookmarkEnd w:id="307"/>
      <w:bookmarkEnd w:id="308"/>
      <w:bookmarkEnd w:id="309"/>
      <w:bookmarkEnd w:id="310"/>
      <w:bookmarkEnd w:id="311"/>
    </w:p>
    <w:p w14:paraId="158B2D06"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484E39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4B082A" w14:textId="77777777" w:rsidR="002F484D" w:rsidRPr="005050F0" w:rsidRDefault="002F484D" w:rsidP="00B93C96">
            <w:pPr>
              <w:rPr>
                <w:rFonts w:ascii="Arial" w:hAnsi="Arial" w:cs="Arial"/>
                <w:noProof/>
                <w:sz w:val="18"/>
                <w:szCs w:val="18"/>
              </w:rPr>
            </w:pPr>
            <w:r w:rsidRPr="005050F0">
              <w:rPr>
                <w:noProof/>
              </w:rPr>
              <w:t>&lt;x&gt;/Common/PrivateCall/Authorised</w:t>
            </w:r>
          </w:p>
        </w:tc>
      </w:tr>
      <w:tr w:rsidR="002F484D" w:rsidRPr="005050F0" w14:paraId="5C11607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BD16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D231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74C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6FCD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E66B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179DE7" w14:textId="77777777" w:rsidR="002F484D" w:rsidRPr="005050F0" w:rsidRDefault="002F484D" w:rsidP="00B93C96">
            <w:pPr>
              <w:jc w:val="center"/>
              <w:rPr>
                <w:rFonts w:ascii="Arial" w:hAnsi="Arial" w:cs="Arial"/>
                <w:b/>
                <w:noProof/>
                <w:sz w:val="18"/>
                <w:szCs w:val="18"/>
              </w:rPr>
            </w:pPr>
          </w:p>
        </w:tc>
      </w:tr>
      <w:tr w:rsidR="002F484D" w:rsidRPr="005050F0" w14:paraId="61B7797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AE7BE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3985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747F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1E30B"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FFBE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00B89F" w14:textId="77777777" w:rsidR="002F484D" w:rsidRPr="005050F0" w:rsidRDefault="002F484D" w:rsidP="00B93C96">
            <w:pPr>
              <w:jc w:val="center"/>
              <w:rPr>
                <w:b/>
                <w:noProof/>
              </w:rPr>
            </w:pPr>
          </w:p>
        </w:tc>
      </w:tr>
      <w:tr w:rsidR="002F484D" w:rsidRPr="005050F0" w14:paraId="5EC666C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BB8B9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E6227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authorisation to make </w:t>
            </w:r>
            <w:r w:rsidRPr="005050F0">
              <w:rPr>
                <w:noProof/>
              </w:rPr>
              <w:t xml:space="preserve">a </w:t>
            </w:r>
            <w:r w:rsidR="001B1642" w:rsidRPr="005050F0">
              <w:rPr>
                <w:noProof/>
              </w:rPr>
              <w:t xml:space="preserve">MCPTT </w:t>
            </w:r>
            <w:r w:rsidRPr="005050F0">
              <w:rPr>
                <w:noProof/>
                <w:lang w:eastAsia="ko-KR"/>
              </w:rPr>
              <w:t>private call.</w:t>
            </w:r>
          </w:p>
        </w:tc>
      </w:tr>
    </w:tbl>
    <w:p w14:paraId="7C610DCB" w14:textId="77777777" w:rsidR="002F484D" w:rsidRPr="005050F0" w:rsidRDefault="002F484D" w:rsidP="002F484D">
      <w:pPr>
        <w:rPr>
          <w:noProof/>
          <w:lang w:eastAsia="ko-KR"/>
        </w:rPr>
      </w:pPr>
    </w:p>
    <w:p w14:paraId="325B2579" w14:textId="77777777" w:rsidR="002F484D" w:rsidRPr="005050F0" w:rsidRDefault="002F484D" w:rsidP="002F484D">
      <w:pPr>
        <w:rPr>
          <w:noProof/>
          <w:lang w:eastAsia="ko-KR"/>
        </w:rPr>
      </w:pPr>
      <w:r w:rsidRPr="005050F0">
        <w:rPr>
          <w:noProof/>
        </w:rPr>
        <w:t xml:space="preserve">When set to "true" </w:t>
      </w:r>
      <w:r w:rsidRPr="005050F0">
        <w:rPr>
          <w:noProof/>
          <w:lang w:eastAsia="ko-KR"/>
        </w:rPr>
        <w:t xml:space="preserve">the MCPTT user is allowed to make a </w:t>
      </w:r>
      <w:r w:rsidR="001B1642" w:rsidRPr="005050F0">
        <w:rPr>
          <w:noProof/>
        </w:rPr>
        <w:t xml:space="preserve">MCPTT </w:t>
      </w:r>
      <w:r w:rsidRPr="005050F0">
        <w:rPr>
          <w:noProof/>
          <w:lang w:eastAsia="ko-KR"/>
        </w:rPr>
        <w:t>private call.</w:t>
      </w:r>
    </w:p>
    <w:p w14:paraId="6DB96F31"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allowed to make a </w:t>
      </w:r>
      <w:r w:rsidR="001B1642" w:rsidRPr="005050F0">
        <w:rPr>
          <w:noProof/>
        </w:rPr>
        <w:t xml:space="preserve">MCPTT </w:t>
      </w:r>
      <w:r w:rsidRPr="005050F0">
        <w:rPr>
          <w:noProof/>
          <w:lang w:eastAsia="ko-KR"/>
        </w:rPr>
        <w:t>private call.</w:t>
      </w:r>
    </w:p>
    <w:p w14:paraId="7DEB9BA4" w14:textId="77777777" w:rsidR="002F484D" w:rsidRPr="005050F0" w:rsidRDefault="002F484D" w:rsidP="002F484D">
      <w:pPr>
        <w:pStyle w:val="Heading3"/>
        <w:rPr>
          <w:noProof/>
          <w:lang w:eastAsia="ko-KR"/>
        </w:rPr>
      </w:pPr>
      <w:bookmarkStart w:id="312" w:name="_Toc4577413"/>
      <w:bookmarkStart w:id="313" w:name="_Toc27504008"/>
      <w:bookmarkStart w:id="314" w:name="_Toc27504796"/>
      <w:bookmarkStart w:id="315" w:name="_Toc27505580"/>
      <w:bookmarkStart w:id="316" w:name="_Toc27506364"/>
      <w:bookmarkStart w:id="317" w:name="_Toc176344275"/>
      <w:r w:rsidRPr="005050F0">
        <w:rPr>
          <w:noProof/>
        </w:rPr>
        <w:t>5.2.1</w:t>
      </w:r>
      <w:r w:rsidRPr="005050F0">
        <w:rPr>
          <w:noProof/>
          <w:lang w:eastAsia="ko-KR"/>
        </w:rPr>
        <w:t>4</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r w:rsidR="00D7351E" w:rsidRPr="005050F0">
        <w:rPr>
          <w:noProof/>
          <w:lang w:eastAsia="ko-KR"/>
        </w:rPr>
        <w:t>Any</w:t>
      </w:r>
      <w:bookmarkEnd w:id="312"/>
      <w:bookmarkEnd w:id="313"/>
      <w:bookmarkEnd w:id="314"/>
      <w:bookmarkEnd w:id="315"/>
      <w:bookmarkEnd w:id="316"/>
      <w:bookmarkEnd w:id="317"/>
    </w:p>
    <w:p w14:paraId="52BED1B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r w:rsidR="00D7351E" w:rsidRPr="005050F0">
        <w:rPr>
          <w:noProof/>
          <w:lang w:eastAsia="ko-KR"/>
        </w:rPr>
        <w:t>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FA6D4B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7F81E3" w14:textId="77777777" w:rsidR="002F484D" w:rsidRPr="005050F0" w:rsidRDefault="002F484D" w:rsidP="00D7351E">
            <w:pPr>
              <w:rPr>
                <w:rFonts w:ascii="Arial" w:hAnsi="Arial" w:cs="Arial"/>
                <w:noProof/>
                <w:sz w:val="18"/>
                <w:szCs w:val="18"/>
                <w:lang w:eastAsia="ko-KR"/>
              </w:rPr>
            </w:pPr>
            <w:r w:rsidRPr="005050F0">
              <w:rPr>
                <w:noProof/>
              </w:rPr>
              <w:t>&lt;x&gt;/Common/PrivateCall/Authorised</w:t>
            </w:r>
            <w:r w:rsidR="00D7351E" w:rsidRPr="005050F0">
              <w:rPr>
                <w:noProof/>
                <w:lang w:eastAsia="ko-KR"/>
              </w:rPr>
              <w:t>Any</w:t>
            </w:r>
          </w:p>
        </w:tc>
      </w:tr>
      <w:tr w:rsidR="002F484D" w:rsidRPr="005050F0" w14:paraId="67561A0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3AE55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C2BC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DCA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56DE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4EC3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7AD09" w14:textId="77777777" w:rsidR="002F484D" w:rsidRPr="005050F0" w:rsidRDefault="002F484D" w:rsidP="00B93C96">
            <w:pPr>
              <w:jc w:val="center"/>
              <w:rPr>
                <w:rFonts w:ascii="Arial" w:hAnsi="Arial" w:cs="Arial"/>
                <w:b/>
                <w:noProof/>
                <w:sz w:val="18"/>
                <w:szCs w:val="18"/>
              </w:rPr>
            </w:pPr>
          </w:p>
        </w:tc>
      </w:tr>
      <w:tr w:rsidR="002F484D" w:rsidRPr="005050F0" w14:paraId="7BC04AC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3207C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1AA8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79DF0" w14:textId="77777777" w:rsidR="002F484D" w:rsidRPr="005050F0" w:rsidRDefault="002F484D" w:rsidP="00D7351E">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2D010" w14:textId="77777777" w:rsidR="002F484D" w:rsidRPr="005050F0" w:rsidRDefault="00D7351E" w:rsidP="00D7351E">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C16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FCE3EA" w14:textId="77777777" w:rsidR="002F484D" w:rsidRPr="005050F0" w:rsidRDefault="002F484D" w:rsidP="00B93C96">
            <w:pPr>
              <w:jc w:val="center"/>
              <w:rPr>
                <w:b/>
                <w:noProof/>
              </w:rPr>
            </w:pPr>
          </w:p>
        </w:tc>
      </w:tr>
      <w:tr w:rsidR="002F484D" w:rsidRPr="005050F0" w14:paraId="6770EE2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013B5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E2F15" w14:textId="77777777" w:rsidR="002F484D" w:rsidRPr="005050F0" w:rsidRDefault="002F484D" w:rsidP="00D7351E">
            <w:pPr>
              <w:rPr>
                <w:noProof/>
                <w:lang w:eastAsia="ko-KR"/>
              </w:rPr>
            </w:pPr>
            <w:r w:rsidRPr="005050F0">
              <w:rPr>
                <w:noProof/>
              </w:rPr>
              <w:t xml:space="preserve">This leaf node indicates </w:t>
            </w:r>
            <w:r w:rsidR="00D7351E" w:rsidRPr="005050F0">
              <w:rPr>
                <w:noProof/>
                <w:lang w:eastAsia="ko-KR"/>
              </w:rPr>
              <w:t>the a</w:t>
            </w:r>
            <w:r w:rsidR="00D7351E" w:rsidRPr="005050F0">
              <w:rPr>
                <w:noProof/>
              </w:rPr>
              <w:t xml:space="preserve">uthorisation to make a </w:t>
            </w:r>
            <w:r w:rsidR="001B1642" w:rsidRPr="005050F0">
              <w:rPr>
                <w:noProof/>
              </w:rPr>
              <w:t xml:space="preserve">MCPTT </w:t>
            </w:r>
            <w:r w:rsidR="00D7351E" w:rsidRPr="005050F0">
              <w:rPr>
                <w:noProof/>
                <w:lang w:eastAsia="ko-KR"/>
              </w:rPr>
              <w:t xml:space="preserve">private </w:t>
            </w:r>
            <w:r w:rsidR="00D7351E" w:rsidRPr="005050F0">
              <w:rPr>
                <w:noProof/>
              </w:rPr>
              <w:t>call</w:t>
            </w:r>
            <w:r w:rsidR="00D7351E" w:rsidRPr="005050F0">
              <w:rPr>
                <w:noProof/>
                <w:lang w:eastAsia="ko-KR"/>
              </w:rPr>
              <w:t xml:space="preserve"> to any MCPTT user</w:t>
            </w:r>
            <w:r w:rsidRPr="005050F0">
              <w:rPr>
                <w:noProof/>
                <w:lang w:eastAsia="ko-KR"/>
              </w:rPr>
              <w:t>.</w:t>
            </w:r>
          </w:p>
        </w:tc>
      </w:tr>
    </w:tbl>
    <w:p w14:paraId="726C35FC" w14:textId="77777777" w:rsidR="00C92851" w:rsidRPr="005050F0" w:rsidRDefault="00C92851" w:rsidP="00C92851">
      <w:pPr>
        <w:rPr>
          <w:noProof/>
        </w:rPr>
      </w:pPr>
    </w:p>
    <w:p w14:paraId="3C60081F" w14:textId="77777777" w:rsidR="00D7351E" w:rsidRPr="005050F0" w:rsidRDefault="00D7351E" w:rsidP="00D7351E">
      <w:pPr>
        <w:rPr>
          <w:noProof/>
          <w:lang w:eastAsia="ko-KR"/>
        </w:rPr>
      </w:pPr>
      <w:r w:rsidRPr="005050F0">
        <w:rPr>
          <w:noProof/>
        </w:rPr>
        <w:t xml:space="preserve">When set to "true" </w:t>
      </w:r>
      <w:r w:rsidRPr="005050F0">
        <w:rPr>
          <w:noProof/>
          <w:lang w:eastAsia="ko-KR"/>
        </w:rPr>
        <w:t>any</w:t>
      </w:r>
      <w:r w:rsidRPr="005050F0">
        <w:rPr>
          <w:noProof/>
        </w:rPr>
        <w:t xml:space="preserve"> </w:t>
      </w:r>
      <w:r w:rsidRPr="005050F0">
        <w:rPr>
          <w:noProof/>
          <w:lang w:eastAsia="ko-KR"/>
        </w:rPr>
        <w:t xml:space="preserve">MCPTT </w:t>
      </w:r>
      <w:r w:rsidRPr="005050F0">
        <w:rPr>
          <w:noProof/>
        </w:rPr>
        <w:t xml:space="preserve">user is authorised to make </w:t>
      </w:r>
      <w:r w:rsidRPr="005050F0">
        <w:rPr>
          <w:noProof/>
          <w:lang w:eastAsia="ko-KR"/>
        </w:rPr>
        <w:t xml:space="preserve">an MCPTT </w:t>
      </w:r>
      <w:r w:rsidRPr="005050F0">
        <w:rPr>
          <w:noProof/>
        </w:rPr>
        <w:t>private call</w:t>
      </w:r>
      <w:r w:rsidR="001B1642" w:rsidRPr="005050F0">
        <w:rPr>
          <w:noProof/>
        </w:rPr>
        <w:t xml:space="preserve"> </w:t>
      </w:r>
      <w:r w:rsidR="001B1642" w:rsidRPr="005050F0">
        <w:rPr>
          <w:noProof/>
          <w:lang w:eastAsia="ko-KR"/>
        </w:rPr>
        <w:t>to any MCPTT user</w:t>
      </w:r>
      <w:r w:rsidRPr="005050F0">
        <w:rPr>
          <w:noProof/>
          <w:lang w:eastAsia="ko-KR"/>
        </w:rPr>
        <w:t>.</w:t>
      </w:r>
    </w:p>
    <w:p w14:paraId="4B24659A" w14:textId="77777777" w:rsidR="00D7351E" w:rsidRPr="005050F0" w:rsidRDefault="00D7351E"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any</w:t>
      </w:r>
      <w:r w:rsidRPr="005050F0">
        <w:rPr>
          <w:noProof/>
        </w:rPr>
        <w:t xml:space="preserv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MCPTT </w:t>
      </w:r>
      <w:r w:rsidRPr="005050F0">
        <w:rPr>
          <w:noProof/>
        </w:rPr>
        <w:t>private call</w:t>
      </w:r>
      <w:r w:rsidR="001B1642" w:rsidRPr="005050F0">
        <w:rPr>
          <w:noProof/>
          <w:lang w:eastAsia="ko-KR"/>
        </w:rPr>
        <w:t xml:space="preserve"> to any MCPTT user</w:t>
      </w:r>
      <w:r w:rsidRPr="005050F0">
        <w:rPr>
          <w:noProof/>
          <w:lang w:eastAsia="ko-KR"/>
        </w:rPr>
        <w:t>.</w:t>
      </w:r>
    </w:p>
    <w:p w14:paraId="4E5AA4B4" w14:textId="77777777" w:rsidR="002F484D" w:rsidRPr="005050F0" w:rsidRDefault="002F484D" w:rsidP="002F484D">
      <w:pPr>
        <w:pStyle w:val="Heading3"/>
        <w:rPr>
          <w:noProof/>
          <w:lang w:eastAsia="ko-KR"/>
        </w:rPr>
      </w:pPr>
      <w:bookmarkStart w:id="318" w:name="_Toc4577414"/>
      <w:bookmarkStart w:id="319" w:name="_Toc27504009"/>
      <w:bookmarkStart w:id="320" w:name="_Toc27504797"/>
      <w:bookmarkStart w:id="321" w:name="_Toc27505581"/>
      <w:bookmarkStart w:id="322" w:name="_Toc27506365"/>
      <w:bookmarkStart w:id="323" w:name="_Toc176344276"/>
      <w:r w:rsidRPr="005050F0">
        <w:rPr>
          <w:noProof/>
          <w:lang w:eastAsia="ko-KR"/>
        </w:rPr>
        <w:t>5</w:t>
      </w:r>
      <w:r w:rsidRPr="005050F0">
        <w:rPr>
          <w:noProof/>
        </w:rPr>
        <w:t>.2.</w:t>
      </w:r>
      <w:r w:rsidRPr="005050F0">
        <w:rPr>
          <w:noProof/>
          <w:lang w:eastAsia="ko-KR"/>
        </w:rPr>
        <w:t>15</w:t>
      </w:r>
      <w:r w:rsidRPr="005050F0">
        <w:rPr>
          <w:noProof/>
        </w:rPr>
        <w:tab/>
        <w:t>/</w:t>
      </w:r>
      <w:r w:rsidRPr="005050F0">
        <w:rPr>
          <w:i/>
          <w:iCs/>
          <w:noProof/>
        </w:rPr>
        <w:t>&lt;x&gt;</w:t>
      </w:r>
      <w:r w:rsidRPr="005050F0">
        <w:rPr>
          <w:noProof/>
        </w:rPr>
        <w:t>/&lt;x&gt;/Common/</w:t>
      </w:r>
      <w:r w:rsidRPr="005050F0">
        <w:rPr>
          <w:noProof/>
          <w:lang w:eastAsia="ko-KR"/>
        </w:rPr>
        <w:t>PrivateCall/UserList</w:t>
      </w:r>
      <w:bookmarkEnd w:id="318"/>
      <w:bookmarkEnd w:id="319"/>
      <w:bookmarkEnd w:id="320"/>
      <w:bookmarkEnd w:id="321"/>
      <w:bookmarkEnd w:id="322"/>
      <w:bookmarkEnd w:id="323"/>
    </w:p>
    <w:p w14:paraId="066D6C7A"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PrivateCall/UserList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A371D8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E74B0E"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p>
        </w:tc>
      </w:tr>
      <w:tr w:rsidR="002F484D" w:rsidRPr="005050F0" w14:paraId="2484339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7545F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936D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9E5D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26B9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6C34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1DFD1F" w14:textId="77777777" w:rsidR="002F484D" w:rsidRPr="005050F0" w:rsidRDefault="002F484D" w:rsidP="00B93C96">
            <w:pPr>
              <w:jc w:val="center"/>
              <w:rPr>
                <w:rFonts w:ascii="Arial" w:hAnsi="Arial" w:cs="Arial"/>
                <w:b/>
                <w:noProof/>
                <w:sz w:val="18"/>
                <w:szCs w:val="18"/>
              </w:rPr>
            </w:pPr>
          </w:p>
        </w:tc>
      </w:tr>
      <w:tr w:rsidR="002F484D" w:rsidRPr="005050F0" w14:paraId="5392F48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B79C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B85E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F5F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2045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179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F7047" w14:textId="77777777" w:rsidR="002F484D" w:rsidRPr="005050F0" w:rsidRDefault="002F484D" w:rsidP="00B93C96">
            <w:pPr>
              <w:jc w:val="center"/>
              <w:rPr>
                <w:b/>
                <w:noProof/>
              </w:rPr>
            </w:pPr>
          </w:p>
        </w:tc>
      </w:tr>
      <w:tr w:rsidR="002F484D" w:rsidRPr="005050F0" w14:paraId="5712F54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BC141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5ACA6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a list of MCPTT user(s) who can be called in a </w:t>
            </w:r>
            <w:r w:rsidR="001B1642" w:rsidRPr="005050F0">
              <w:rPr>
                <w:noProof/>
              </w:rPr>
              <w:t xml:space="preserve">MCPTT </w:t>
            </w:r>
            <w:r w:rsidRPr="005050F0">
              <w:rPr>
                <w:noProof/>
                <w:lang w:eastAsia="ko-KR"/>
              </w:rPr>
              <w:t>private call.</w:t>
            </w:r>
          </w:p>
        </w:tc>
      </w:tr>
    </w:tbl>
    <w:p w14:paraId="0D57AEC9" w14:textId="77777777" w:rsidR="00C92851" w:rsidRPr="005050F0" w:rsidRDefault="00C92851" w:rsidP="00C92851">
      <w:pPr>
        <w:rPr>
          <w:noProof/>
        </w:rPr>
      </w:pPr>
      <w:bookmarkStart w:id="324" w:name="_Toc4577415"/>
      <w:bookmarkStart w:id="325" w:name="_Toc27504010"/>
      <w:bookmarkStart w:id="326" w:name="_Toc27504798"/>
      <w:bookmarkStart w:id="327" w:name="_Toc27505582"/>
      <w:bookmarkStart w:id="328" w:name="_Toc27506366"/>
    </w:p>
    <w:p w14:paraId="77D90545" w14:textId="77777777" w:rsidR="002F484D" w:rsidRPr="005050F0" w:rsidRDefault="002F484D" w:rsidP="002F484D">
      <w:pPr>
        <w:pStyle w:val="Heading3"/>
        <w:rPr>
          <w:noProof/>
          <w:lang w:eastAsia="ko-KR"/>
        </w:rPr>
      </w:pPr>
      <w:bookmarkStart w:id="329" w:name="_Toc176344277"/>
      <w:r w:rsidRPr="005050F0">
        <w:rPr>
          <w:noProof/>
          <w:lang w:eastAsia="ko-KR"/>
        </w:rPr>
        <w:t>5</w:t>
      </w:r>
      <w:r w:rsidRPr="005050F0">
        <w:rPr>
          <w:noProof/>
        </w:rPr>
        <w:t>.2.1</w:t>
      </w:r>
      <w:r w:rsidRPr="005050F0">
        <w:rPr>
          <w:noProof/>
          <w:lang w:eastAsia="ko-KR"/>
        </w:rPr>
        <w:t>6</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bookmarkEnd w:id="324"/>
      <w:bookmarkEnd w:id="325"/>
      <w:bookmarkEnd w:id="326"/>
      <w:bookmarkEnd w:id="327"/>
      <w:bookmarkEnd w:id="328"/>
      <w:bookmarkEnd w:id="329"/>
    </w:p>
    <w:p w14:paraId="5BAC275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2F484D" w:rsidRPr="005050F0" w14:paraId="22EC053C"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6F325D"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p>
        </w:tc>
      </w:tr>
      <w:tr w:rsidR="002F484D" w:rsidRPr="005050F0" w14:paraId="5509A6A4"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391948E" w14:textId="77777777" w:rsidR="002F484D" w:rsidRPr="005050F0"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CE98D" w14:textId="77777777" w:rsidR="002F484D" w:rsidRPr="005050F0" w:rsidRDefault="002F484D" w:rsidP="00B93C96">
            <w:pPr>
              <w:pStyle w:val="TAC"/>
              <w:rPr>
                <w:noProof/>
                <w:lang w:eastAsia="en-US"/>
              </w:rPr>
            </w:pPr>
            <w:r w:rsidRPr="005050F0">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87129" w14:textId="77777777" w:rsidR="002F484D" w:rsidRPr="005050F0" w:rsidRDefault="002F484D" w:rsidP="00B93C96">
            <w:pPr>
              <w:pStyle w:val="TAC"/>
              <w:rPr>
                <w:noProof/>
                <w:lang w:eastAsia="en-US"/>
              </w:rPr>
            </w:pPr>
            <w:r w:rsidRPr="005050F0">
              <w:rPr>
                <w:noProof/>
                <w:lang w:eastAsia="en-US"/>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9E871" w14:textId="77777777" w:rsidR="002F484D" w:rsidRPr="005050F0" w:rsidRDefault="002F484D" w:rsidP="00B93C96">
            <w:pPr>
              <w:pStyle w:val="TAC"/>
              <w:rPr>
                <w:noProof/>
                <w:lang w:eastAsia="en-US"/>
              </w:rPr>
            </w:pPr>
            <w:r w:rsidRPr="005050F0">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719E2" w14:textId="77777777" w:rsidR="002F484D" w:rsidRPr="005050F0" w:rsidRDefault="002F484D" w:rsidP="00B93C96">
            <w:pPr>
              <w:pStyle w:val="TAC"/>
              <w:rPr>
                <w:noProof/>
                <w:lang w:eastAsia="en-US"/>
              </w:rPr>
            </w:pPr>
            <w:r w:rsidRPr="005050F0">
              <w:rPr>
                <w:noProof/>
                <w:lang w:eastAsia="en-US"/>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9C8BD0E" w14:textId="77777777" w:rsidR="002F484D" w:rsidRPr="005050F0" w:rsidRDefault="002F484D" w:rsidP="00B93C96">
            <w:pPr>
              <w:jc w:val="center"/>
              <w:rPr>
                <w:rFonts w:ascii="Arial" w:hAnsi="Arial" w:cs="Arial"/>
                <w:b/>
                <w:noProof/>
                <w:sz w:val="18"/>
                <w:szCs w:val="18"/>
              </w:rPr>
            </w:pPr>
          </w:p>
        </w:tc>
      </w:tr>
      <w:tr w:rsidR="002F484D" w:rsidRPr="005050F0" w14:paraId="00A686A3"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4AB246" w14:textId="77777777" w:rsidR="002F484D" w:rsidRPr="005050F0"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61952" w14:textId="77777777" w:rsidR="002F484D" w:rsidRPr="005050F0" w:rsidRDefault="001B1642" w:rsidP="00B93C96">
            <w:pPr>
              <w:pStyle w:val="TAC"/>
              <w:rPr>
                <w:noProof/>
                <w:lang w:eastAsia="en-US"/>
              </w:rPr>
            </w:pPr>
            <w:r w:rsidRPr="005050F0">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63C39" w14:textId="77777777" w:rsidR="002F484D" w:rsidRPr="005050F0" w:rsidRDefault="002F484D" w:rsidP="00B93C96">
            <w:pPr>
              <w:pStyle w:val="TAC"/>
              <w:rPr>
                <w:noProof/>
                <w:lang w:eastAsia="en-US"/>
              </w:rPr>
            </w:pPr>
            <w:r w:rsidRPr="005050F0">
              <w:rPr>
                <w:noProof/>
                <w:lang w:eastAsia="en-US"/>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143F4" w14:textId="77777777" w:rsidR="002F484D" w:rsidRPr="005050F0" w:rsidRDefault="002F484D" w:rsidP="00B93C96">
            <w:pPr>
              <w:pStyle w:val="TAC"/>
              <w:rPr>
                <w:noProof/>
                <w:lang w:eastAsia="en-US"/>
              </w:rPr>
            </w:pPr>
            <w:r w:rsidRPr="005050F0">
              <w:rPr>
                <w:noProof/>
                <w:lang w:eastAsia="en-US"/>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8BB30" w14:textId="77777777" w:rsidR="002F484D" w:rsidRPr="005050F0" w:rsidRDefault="002F484D" w:rsidP="00B93C96">
            <w:pPr>
              <w:pStyle w:val="TAC"/>
              <w:rPr>
                <w:noProof/>
                <w:lang w:eastAsia="en-US"/>
              </w:rPr>
            </w:pPr>
            <w:r w:rsidRPr="005050F0">
              <w:rPr>
                <w:noProof/>
                <w:lang w:eastAsia="en-US"/>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731E837" w14:textId="77777777" w:rsidR="002F484D" w:rsidRPr="005050F0" w:rsidRDefault="002F484D" w:rsidP="00B93C96">
            <w:pPr>
              <w:jc w:val="center"/>
              <w:rPr>
                <w:b/>
                <w:noProof/>
              </w:rPr>
            </w:pPr>
          </w:p>
        </w:tc>
      </w:tr>
      <w:tr w:rsidR="002F484D" w:rsidRPr="005050F0" w14:paraId="52C97F3C"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F87C9F9" w14:textId="77777777" w:rsidR="002F484D" w:rsidRPr="005050F0"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5C161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one or more list of MCPTT users who can be called in a </w:t>
            </w:r>
            <w:r w:rsidR="001B1642" w:rsidRPr="005050F0">
              <w:rPr>
                <w:noProof/>
              </w:rPr>
              <w:t xml:space="preserve">MCPTT </w:t>
            </w:r>
            <w:r w:rsidRPr="005050F0">
              <w:rPr>
                <w:noProof/>
                <w:lang w:eastAsia="ko-KR"/>
              </w:rPr>
              <w:t>private call.</w:t>
            </w:r>
          </w:p>
        </w:tc>
      </w:tr>
    </w:tbl>
    <w:p w14:paraId="17230C66" w14:textId="77777777" w:rsidR="00C92851" w:rsidRPr="005050F0" w:rsidRDefault="00C92851" w:rsidP="00C92851">
      <w:pPr>
        <w:rPr>
          <w:noProof/>
        </w:rPr>
      </w:pPr>
      <w:bookmarkStart w:id="330" w:name="_Toc4577416"/>
      <w:bookmarkStart w:id="331" w:name="_Toc27504011"/>
      <w:bookmarkStart w:id="332" w:name="_Toc27504799"/>
      <w:bookmarkStart w:id="333" w:name="_Toc27505583"/>
      <w:bookmarkStart w:id="334" w:name="_Toc27506367"/>
    </w:p>
    <w:p w14:paraId="369F523D" w14:textId="77777777" w:rsidR="001B1642" w:rsidRPr="005050F0" w:rsidRDefault="001B1642" w:rsidP="001B1642">
      <w:pPr>
        <w:pStyle w:val="Heading3"/>
        <w:rPr>
          <w:noProof/>
          <w:lang w:eastAsia="ko-KR"/>
        </w:rPr>
      </w:pPr>
      <w:bookmarkStart w:id="335" w:name="_Toc176344278"/>
      <w:r w:rsidRPr="005050F0">
        <w:rPr>
          <w:noProof/>
          <w:lang w:eastAsia="ko-KR"/>
        </w:rPr>
        <w:lastRenderedPageBreak/>
        <w:t>5</w:t>
      </w:r>
      <w:r w:rsidRPr="005050F0">
        <w:rPr>
          <w:noProof/>
        </w:rPr>
        <w:t>.2.1</w:t>
      </w:r>
      <w:r w:rsidRPr="005050F0">
        <w:rPr>
          <w:noProof/>
          <w:lang w:eastAsia="ko-KR"/>
        </w:rPr>
        <w:t>6A</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bookmarkEnd w:id="330"/>
      <w:bookmarkEnd w:id="331"/>
      <w:bookmarkEnd w:id="332"/>
      <w:bookmarkEnd w:id="333"/>
      <w:bookmarkEnd w:id="334"/>
      <w:bookmarkEnd w:id="335"/>
    </w:p>
    <w:p w14:paraId="1922B5F2"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16A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781E53A"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AAB8D6" w14:textId="77777777" w:rsidR="001B1642" w:rsidRPr="005050F0" w:rsidRDefault="001B1642" w:rsidP="00BB0493">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w:t>
            </w:r>
          </w:p>
        </w:tc>
      </w:tr>
      <w:tr w:rsidR="001B1642" w:rsidRPr="005050F0" w14:paraId="70F15E0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43A2B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6D6C5"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A208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AB0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0CAE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63739" w14:textId="77777777" w:rsidR="001B1642" w:rsidRPr="005050F0" w:rsidRDefault="001B1642" w:rsidP="00BB0493">
            <w:pPr>
              <w:jc w:val="center"/>
              <w:rPr>
                <w:rFonts w:ascii="Arial" w:hAnsi="Arial" w:cs="Arial"/>
                <w:b/>
                <w:noProof/>
                <w:sz w:val="18"/>
                <w:szCs w:val="18"/>
              </w:rPr>
            </w:pPr>
          </w:p>
        </w:tc>
      </w:tr>
      <w:tr w:rsidR="001B1642" w:rsidRPr="005050F0" w14:paraId="066D129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B1D21D"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6A82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CF519"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844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609C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B218C4" w14:textId="77777777" w:rsidR="001B1642" w:rsidRPr="005050F0" w:rsidRDefault="001B1642" w:rsidP="00BB0493">
            <w:pPr>
              <w:jc w:val="center"/>
              <w:rPr>
                <w:b/>
                <w:noProof/>
              </w:rPr>
            </w:pPr>
          </w:p>
        </w:tc>
      </w:tr>
      <w:tr w:rsidR="001B1642" w:rsidRPr="005050F0" w14:paraId="76824D8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6FCAC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C41C66"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MCPTT users who can be called in a private call.</w:t>
            </w:r>
          </w:p>
        </w:tc>
      </w:tr>
    </w:tbl>
    <w:p w14:paraId="7FE5BB30" w14:textId="77777777" w:rsidR="00C92851" w:rsidRPr="005050F0" w:rsidRDefault="00C92851" w:rsidP="00C92851">
      <w:pPr>
        <w:rPr>
          <w:noProof/>
        </w:rPr>
      </w:pPr>
      <w:bookmarkStart w:id="336" w:name="_Toc4577417"/>
      <w:bookmarkStart w:id="337" w:name="_Toc27504012"/>
      <w:bookmarkStart w:id="338" w:name="_Toc27504800"/>
      <w:bookmarkStart w:id="339" w:name="_Toc27505584"/>
      <w:bookmarkStart w:id="340" w:name="_Toc27506368"/>
    </w:p>
    <w:p w14:paraId="2B4B1DA5" w14:textId="77777777" w:rsidR="002F484D" w:rsidRPr="005050F0" w:rsidRDefault="002F484D" w:rsidP="002F484D">
      <w:pPr>
        <w:pStyle w:val="Heading3"/>
        <w:rPr>
          <w:noProof/>
          <w:lang w:eastAsia="ko-KR"/>
        </w:rPr>
      </w:pPr>
      <w:bookmarkStart w:id="341" w:name="_Toc176344279"/>
      <w:r w:rsidRPr="005050F0">
        <w:rPr>
          <w:noProof/>
          <w:lang w:eastAsia="ko-KR"/>
        </w:rPr>
        <w:t>5</w:t>
      </w:r>
      <w:r w:rsidRPr="005050F0">
        <w:rPr>
          <w:noProof/>
        </w:rPr>
        <w:t>.2.1</w:t>
      </w:r>
      <w:r w:rsidRPr="005050F0">
        <w:rPr>
          <w:noProof/>
          <w:lang w:eastAsia="ko-KR"/>
        </w:rPr>
        <w:t>7</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r w:rsidR="001B1642" w:rsidRPr="005050F0">
        <w:rPr>
          <w:noProof/>
        </w:rPr>
        <w:t>Entry/</w:t>
      </w:r>
      <w:r w:rsidRPr="005050F0">
        <w:rPr>
          <w:noProof/>
        </w:rPr>
        <w:t>MCPTTID</w:t>
      </w:r>
      <w:bookmarkEnd w:id="336"/>
      <w:bookmarkEnd w:id="337"/>
      <w:bookmarkEnd w:id="338"/>
      <w:bookmarkEnd w:id="339"/>
      <w:bookmarkEnd w:id="340"/>
      <w:bookmarkEnd w:id="341"/>
    </w:p>
    <w:p w14:paraId="7BBD0A7F"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r w:rsidR="001B1642" w:rsidRPr="005050F0">
        <w:rPr>
          <w:noProof/>
        </w:rPr>
        <w:t>Entry/</w:t>
      </w:r>
      <w:r w:rsidRPr="005050F0">
        <w:rPr>
          <w:noProof/>
        </w:rPr>
        <w: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1AAE0B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4895E3"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r w:rsidR="001B1642" w:rsidRPr="005050F0">
              <w:rPr>
                <w:noProof/>
              </w:rPr>
              <w:t>Entry/</w:t>
            </w:r>
            <w:r w:rsidRPr="005050F0">
              <w:rPr>
                <w:noProof/>
              </w:rPr>
              <w:t>MCPTTID</w:t>
            </w:r>
          </w:p>
        </w:tc>
      </w:tr>
      <w:tr w:rsidR="002F484D" w:rsidRPr="005050F0" w14:paraId="2C684F6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7C59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CD3B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557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2C0B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7604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B5681F" w14:textId="77777777" w:rsidR="002F484D" w:rsidRPr="005050F0" w:rsidRDefault="002F484D" w:rsidP="00B93C96">
            <w:pPr>
              <w:jc w:val="center"/>
              <w:rPr>
                <w:rFonts w:ascii="Arial" w:hAnsi="Arial" w:cs="Arial"/>
                <w:b/>
                <w:noProof/>
                <w:sz w:val="18"/>
                <w:szCs w:val="18"/>
              </w:rPr>
            </w:pPr>
          </w:p>
        </w:tc>
      </w:tr>
      <w:tr w:rsidR="002F484D" w:rsidRPr="005050F0" w14:paraId="4BC7D6C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BB93C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07C28" w14:textId="77777777" w:rsidR="002F484D" w:rsidRPr="005050F0" w:rsidRDefault="001B1642"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7B59D"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F32E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FE2D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4E2AAC" w14:textId="77777777" w:rsidR="002F484D" w:rsidRPr="005050F0" w:rsidRDefault="002F484D" w:rsidP="00B93C96">
            <w:pPr>
              <w:jc w:val="center"/>
              <w:rPr>
                <w:b/>
                <w:noProof/>
              </w:rPr>
            </w:pPr>
          </w:p>
        </w:tc>
      </w:tr>
      <w:tr w:rsidR="002F484D" w:rsidRPr="005050F0" w14:paraId="6C663FF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87AFB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6DD3E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an MCPTT user identity (MCPTT ID) which </w:t>
            </w:r>
            <w:r w:rsidRPr="005050F0">
              <w:rPr>
                <w:noProof/>
              </w:rPr>
              <w:t>is a globally unique identifier within the MCPTT service that represents the MCPTT user</w:t>
            </w:r>
            <w:r w:rsidRPr="005050F0">
              <w:rPr>
                <w:noProof/>
                <w:lang w:eastAsia="ko-KR"/>
              </w:rPr>
              <w:t>.</w:t>
            </w:r>
          </w:p>
        </w:tc>
      </w:tr>
    </w:tbl>
    <w:p w14:paraId="29B1EAA3" w14:textId="77777777" w:rsidR="00C92851" w:rsidRPr="005050F0" w:rsidRDefault="00C92851" w:rsidP="00C92851">
      <w:pPr>
        <w:rPr>
          <w:noProof/>
        </w:rPr>
      </w:pPr>
    </w:p>
    <w:p w14:paraId="29833054"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8E1DA70" w14:textId="77777777" w:rsidR="002F484D" w:rsidRPr="005050F0" w:rsidRDefault="002F484D" w:rsidP="002F484D">
      <w:pPr>
        <w:pStyle w:val="Heading3"/>
        <w:rPr>
          <w:noProof/>
          <w:lang w:eastAsia="ko-KR"/>
        </w:rPr>
      </w:pPr>
      <w:bookmarkStart w:id="342" w:name="_Toc4577418"/>
      <w:bookmarkStart w:id="343" w:name="_Toc27504013"/>
      <w:bookmarkStart w:id="344" w:name="_Toc27504801"/>
      <w:bookmarkStart w:id="345" w:name="_Toc27505585"/>
      <w:bookmarkStart w:id="346" w:name="_Toc27506369"/>
      <w:bookmarkStart w:id="347" w:name="_Toc176344280"/>
      <w:r w:rsidRPr="005050F0">
        <w:rPr>
          <w:noProof/>
          <w:lang w:eastAsia="ko-KR"/>
        </w:rPr>
        <w:t>5</w:t>
      </w:r>
      <w:r w:rsidRPr="005050F0">
        <w:rPr>
          <w:noProof/>
        </w:rPr>
        <w:t>.2.</w:t>
      </w:r>
      <w:r w:rsidRPr="005050F0">
        <w:rPr>
          <w:noProof/>
          <w:lang w:eastAsia="ko-KR"/>
        </w:rPr>
        <w:t>18</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r w:rsidR="00F65D98" w:rsidRPr="005050F0">
        <w:rPr>
          <w:noProof/>
        </w:rPr>
        <w:br/>
      </w:r>
      <w:r w:rsidR="001B1642" w:rsidRPr="005050F0">
        <w:rPr>
          <w:noProof/>
        </w:rPr>
        <w:t>Entry/Discovery</w:t>
      </w:r>
      <w:r w:rsidRPr="005050F0">
        <w:rPr>
          <w:noProof/>
        </w:rPr>
        <w:t>GroupID</w:t>
      </w:r>
      <w:bookmarkEnd w:id="342"/>
      <w:bookmarkEnd w:id="343"/>
      <w:bookmarkEnd w:id="344"/>
      <w:bookmarkEnd w:id="345"/>
      <w:bookmarkEnd w:id="346"/>
      <w:bookmarkEnd w:id="347"/>
    </w:p>
    <w:p w14:paraId="7B85BEF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r w:rsidR="001B1642" w:rsidRPr="005050F0">
        <w:rPr>
          <w:noProof/>
        </w:rPr>
        <w:t>Entry/Discovery</w:t>
      </w:r>
      <w:r w:rsidRPr="005050F0">
        <w:rPr>
          <w:noProof/>
        </w:rPr>
        <w: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451F58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FB35F6"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r w:rsidR="001B1642" w:rsidRPr="005050F0">
              <w:rPr>
                <w:noProof/>
              </w:rPr>
              <w:t>Entry/Discovery</w:t>
            </w:r>
            <w:r w:rsidRPr="005050F0">
              <w:rPr>
                <w:noProof/>
              </w:rPr>
              <w:t>GroupID</w:t>
            </w:r>
          </w:p>
        </w:tc>
      </w:tr>
      <w:tr w:rsidR="002F484D" w:rsidRPr="005050F0" w14:paraId="498D938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445F9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3AB6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4355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FBB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A4170"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D4FDC" w14:textId="77777777" w:rsidR="002F484D" w:rsidRPr="005050F0" w:rsidRDefault="002F484D" w:rsidP="00B93C96">
            <w:pPr>
              <w:jc w:val="center"/>
              <w:rPr>
                <w:rFonts w:ascii="Arial" w:hAnsi="Arial" w:cs="Arial"/>
                <w:b/>
                <w:noProof/>
                <w:sz w:val="18"/>
                <w:szCs w:val="18"/>
              </w:rPr>
            </w:pPr>
          </w:p>
        </w:tc>
      </w:tr>
      <w:tr w:rsidR="002F484D" w:rsidRPr="005050F0" w14:paraId="6E17301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61450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23D71"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BE35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E296" w14:textId="77777777" w:rsidR="002F484D" w:rsidRPr="005050F0" w:rsidRDefault="001B1642"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A8E1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CA4DCA" w14:textId="77777777" w:rsidR="002F484D" w:rsidRPr="005050F0" w:rsidRDefault="002F484D" w:rsidP="00B93C96">
            <w:pPr>
              <w:jc w:val="center"/>
              <w:rPr>
                <w:b/>
                <w:noProof/>
              </w:rPr>
            </w:pPr>
          </w:p>
        </w:tc>
      </w:tr>
      <w:tr w:rsidR="002F484D" w:rsidRPr="005050F0" w14:paraId="232FE1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9E0B4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23599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 </w:t>
            </w:r>
            <w:r w:rsidR="001B1642" w:rsidRPr="005050F0">
              <w:rPr>
                <w:rFonts w:eastAsia="SimSun"/>
                <w:noProof/>
                <w:lang w:eastAsia="zh-CN"/>
              </w:rPr>
              <w:t>discovery</w:t>
            </w:r>
            <w:r w:rsidRPr="005050F0">
              <w:rPr>
                <w:rFonts w:eastAsia="SimSun"/>
                <w:noProof/>
                <w:lang w:eastAsia="zh-CN"/>
              </w:rPr>
              <w:t xml:space="preserve">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7ED96D63" w14:textId="77777777" w:rsidR="00C92851" w:rsidRPr="005050F0" w:rsidRDefault="00C92851" w:rsidP="00C92851">
      <w:pPr>
        <w:rPr>
          <w:noProof/>
        </w:rPr>
      </w:pPr>
    </w:p>
    <w:p w14:paraId="76465B9C" w14:textId="77777777" w:rsidR="002F484D" w:rsidRPr="005050F0" w:rsidRDefault="002F484D" w:rsidP="002F484D">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04355833" w14:textId="77777777" w:rsidR="002F484D" w:rsidRPr="005050F0" w:rsidRDefault="002F484D" w:rsidP="002F484D">
      <w:pPr>
        <w:pStyle w:val="Heading3"/>
        <w:rPr>
          <w:noProof/>
          <w:lang w:eastAsia="ko-KR"/>
        </w:rPr>
      </w:pPr>
      <w:bookmarkStart w:id="348" w:name="_Toc4577419"/>
      <w:bookmarkStart w:id="349" w:name="_Toc27504014"/>
      <w:bookmarkStart w:id="350" w:name="_Toc27504802"/>
      <w:bookmarkStart w:id="351" w:name="_Toc27505586"/>
      <w:bookmarkStart w:id="352" w:name="_Toc27506370"/>
      <w:bookmarkStart w:id="353" w:name="_Toc176344281"/>
      <w:r w:rsidRPr="005050F0">
        <w:rPr>
          <w:noProof/>
          <w:lang w:eastAsia="ko-KR"/>
        </w:rPr>
        <w:t>5</w:t>
      </w:r>
      <w:r w:rsidRPr="005050F0">
        <w:rPr>
          <w:noProof/>
        </w:rPr>
        <w:t>.2.</w:t>
      </w:r>
      <w:r w:rsidRPr="005050F0">
        <w:rPr>
          <w:noProof/>
          <w:lang w:eastAsia="ko-KR"/>
        </w:rPr>
        <w:t>19</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001B1642" w:rsidRPr="005050F0">
        <w:rPr>
          <w:noProof/>
          <w:lang w:eastAsia="ko-KR"/>
        </w:rPr>
        <w:t>Entry/</w:t>
      </w:r>
      <w:r w:rsidRPr="005050F0">
        <w:rPr>
          <w:noProof/>
        </w:rPr>
        <w:t>UserInfoID</w:t>
      </w:r>
      <w:bookmarkEnd w:id="348"/>
      <w:bookmarkEnd w:id="349"/>
      <w:bookmarkEnd w:id="350"/>
      <w:bookmarkEnd w:id="351"/>
      <w:bookmarkEnd w:id="352"/>
      <w:bookmarkEnd w:id="353"/>
    </w:p>
    <w:p w14:paraId="0D855EF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w:t>
      </w:r>
      <w:r w:rsidR="003F26BC" w:rsidRPr="005050F0">
        <w:rPr>
          <w:noProof/>
          <w:lang w:eastAsia="ko-KR"/>
        </w:rPr>
        <w:t>UserList</w:t>
      </w:r>
      <w:r w:rsidR="003F26BC" w:rsidRPr="005050F0">
        <w:rPr>
          <w:noProof/>
        </w:rPr>
        <w:t>/</w:t>
      </w:r>
      <w:r w:rsidRPr="005050F0">
        <w:rPr>
          <w:noProof/>
          <w:lang w:eastAsia="ko-KR"/>
        </w:rPr>
        <w:t>&lt;x&gt;/</w:t>
      </w:r>
      <w:r w:rsidR="001B1642" w:rsidRPr="005050F0">
        <w:rPr>
          <w:noProof/>
        </w:rPr>
        <w:t>Entry/</w:t>
      </w:r>
      <w:r w:rsidRPr="005050F0">
        <w:rPr>
          <w:noProof/>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8"/>
        <w:gridCol w:w="2101"/>
        <w:gridCol w:w="1907"/>
        <w:gridCol w:w="2272"/>
      </w:tblGrid>
      <w:tr w:rsidR="002F484D" w:rsidRPr="005050F0" w14:paraId="3C52D4C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99EE2B"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001B1642" w:rsidRPr="005050F0">
              <w:rPr>
                <w:noProof/>
                <w:lang w:eastAsia="ko-KR"/>
              </w:rPr>
              <w:t>Entry/</w:t>
            </w:r>
            <w:r w:rsidRPr="005050F0">
              <w:rPr>
                <w:noProof/>
              </w:rPr>
              <w:t>UserInfoID</w:t>
            </w:r>
          </w:p>
        </w:tc>
      </w:tr>
      <w:tr w:rsidR="002F484D" w:rsidRPr="005050F0" w14:paraId="0B802624"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0BA3C2C" w14:textId="77777777" w:rsidR="002F484D" w:rsidRPr="005050F0"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34851" w14:textId="77777777" w:rsidR="002F484D" w:rsidRPr="005050F0" w:rsidRDefault="002F484D" w:rsidP="00B93C96">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A0737" w14:textId="77777777" w:rsidR="002F484D" w:rsidRPr="005050F0" w:rsidRDefault="002F484D" w:rsidP="00B93C96">
            <w:pPr>
              <w:pStyle w:val="TAC"/>
              <w:rPr>
                <w:noProof/>
                <w:lang w:eastAsia="en-US"/>
              </w:rPr>
            </w:pPr>
            <w:r w:rsidRPr="005050F0">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3C73C" w14:textId="77777777" w:rsidR="002F484D" w:rsidRPr="005050F0" w:rsidRDefault="002F484D" w:rsidP="00B93C96">
            <w:pPr>
              <w:pStyle w:val="TAC"/>
              <w:rPr>
                <w:noProof/>
                <w:lang w:eastAsia="en-US"/>
              </w:rPr>
            </w:pPr>
            <w:r w:rsidRPr="005050F0">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252E" w14:textId="77777777" w:rsidR="002F484D" w:rsidRPr="005050F0" w:rsidRDefault="002F484D" w:rsidP="00B93C96">
            <w:pPr>
              <w:pStyle w:val="TAC"/>
              <w:rPr>
                <w:noProof/>
                <w:lang w:eastAsia="en-US"/>
              </w:rPr>
            </w:pPr>
            <w:r w:rsidRPr="005050F0">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6252547D" w14:textId="77777777" w:rsidR="002F484D" w:rsidRPr="005050F0" w:rsidRDefault="002F484D" w:rsidP="00B93C96">
            <w:pPr>
              <w:jc w:val="center"/>
              <w:rPr>
                <w:rFonts w:ascii="Arial" w:hAnsi="Arial" w:cs="Arial"/>
                <w:b/>
                <w:noProof/>
                <w:sz w:val="18"/>
                <w:szCs w:val="18"/>
              </w:rPr>
            </w:pPr>
          </w:p>
        </w:tc>
      </w:tr>
      <w:tr w:rsidR="002F484D" w:rsidRPr="005050F0" w14:paraId="21C52E6F"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E43E7AD" w14:textId="77777777" w:rsidR="002F484D" w:rsidRPr="005050F0"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BC552" w14:textId="77777777" w:rsidR="002F484D" w:rsidRPr="005050F0" w:rsidRDefault="001B1642" w:rsidP="00B93C96">
            <w:pPr>
              <w:pStyle w:val="TAC"/>
              <w:rPr>
                <w:noProof/>
                <w:lang w:eastAsia="en-US"/>
              </w:rPr>
            </w:pPr>
            <w:r w:rsidRPr="005050F0">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D9CBA" w14:textId="77777777" w:rsidR="002F484D" w:rsidRPr="005050F0" w:rsidRDefault="002F484D" w:rsidP="00B93C96">
            <w:pPr>
              <w:pStyle w:val="TAC"/>
              <w:rPr>
                <w:noProof/>
                <w:lang w:eastAsia="en-US"/>
              </w:rPr>
            </w:pPr>
            <w:r w:rsidRPr="005050F0">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5F6A" w14:textId="77777777" w:rsidR="002F484D" w:rsidRPr="005050F0" w:rsidRDefault="001B1642" w:rsidP="00B93C96">
            <w:pPr>
              <w:pStyle w:val="TAC"/>
              <w:rPr>
                <w:noProof/>
                <w:lang w:eastAsia="en-US"/>
              </w:rPr>
            </w:pPr>
            <w:r w:rsidRPr="005050F0">
              <w:rPr>
                <w:noProof/>
                <w:lang w:eastAsia="en-US"/>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3492A" w14:textId="77777777" w:rsidR="002F484D" w:rsidRPr="005050F0" w:rsidRDefault="002F484D" w:rsidP="00B93C96">
            <w:pPr>
              <w:pStyle w:val="TAC"/>
              <w:rPr>
                <w:noProof/>
                <w:lang w:eastAsia="en-US"/>
              </w:rPr>
            </w:pPr>
            <w:r w:rsidRPr="005050F0">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300A9A10" w14:textId="77777777" w:rsidR="002F484D" w:rsidRPr="005050F0" w:rsidRDefault="002F484D" w:rsidP="00B93C96">
            <w:pPr>
              <w:jc w:val="center"/>
              <w:rPr>
                <w:b/>
                <w:noProof/>
              </w:rPr>
            </w:pPr>
          </w:p>
        </w:tc>
      </w:tr>
      <w:tr w:rsidR="002F484D" w:rsidRPr="005050F0" w14:paraId="40A53325"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24930AE7" w14:textId="77777777" w:rsidR="002F484D" w:rsidRPr="005050F0"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160AB2" w14:textId="77777777" w:rsidR="002F484D" w:rsidRPr="005050F0" w:rsidRDefault="002F484D" w:rsidP="00B93C96">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CA7DC2C" w14:textId="77777777" w:rsidR="00C92851" w:rsidRPr="005050F0" w:rsidRDefault="00C92851" w:rsidP="00C92851">
      <w:pPr>
        <w:rPr>
          <w:noProof/>
        </w:rPr>
      </w:pPr>
      <w:bookmarkStart w:id="354" w:name="_Toc4577420"/>
      <w:bookmarkStart w:id="355" w:name="_Toc27504015"/>
      <w:bookmarkStart w:id="356" w:name="_Toc27504803"/>
      <w:bookmarkStart w:id="357" w:name="_Toc27505587"/>
      <w:bookmarkStart w:id="358" w:name="_Toc27506371"/>
    </w:p>
    <w:p w14:paraId="6EB653A1" w14:textId="77777777" w:rsidR="001B1642" w:rsidRPr="005050F0" w:rsidRDefault="001B1642" w:rsidP="001B1642">
      <w:pPr>
        <w:pStyle w:val="Heading3"/>
        <w:rPr>
          <w:noProof/>
          <w:lang w:eastAsia="ko-KR"/>
        </w:rPr>
      </w:pPr>
      <w:bookmarkStart w:id="359" w:name="_Toc176344282"/>
      <w:r w:rsidRPr="005050F0">
        <w:rPr>
          <w:noProof/>
          <w:lang w:eastAsia="ko-KR"/>
        </w:rPr>
        <w:t>5</w:t>
      </w:r>
      <w:r w:rsidRPr="005050F0">
        <w:rPr>
          <w:noProof/>
        </w:rPr>
        <w:t>.2.</w:t>
      </w:r>
      <w:r w:rsidRPr="005050F0">
        <w:rPr>
          <w:noProof/>
          <w:lang w:eastAsia="ko-KR"/>
        </w:rPr>
        <w:t>19A</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bookmarkEnd w:id="354"/>
      <w:bookmarkEnd w:id="355"/>
      <w:bookmarkEnd w:id="356"/>
      <w:bookmarkEnd w:id="357"/>
      <w:bookmarkEnd w:id="358"/>
      <w:bookmarkEnd w:id="359"/>
    </w:p>
    <w:p w14:paraId="63B34AE9"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19A</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w:t>
      </w:r>
      <w:r w:rsidR="003F26BC" w:rsidRPr="005050F0">
        <w:rPr>
          <w:noProof/>
          <w:lang w:eastAsia="ko-KR"/>
        </w:rPr>
        <w:t>UserList</w:t>
      </w:r>
      <w:r w:rsidR="003F26BC" w:rsidRPr="005050F0">
        <w:rPr>
          <w:noProof/>
        </w:rPr>
        <w:t>/</w:t>
      </w:r>
      <w:r w:rsidRPr="005050F0">
        <w:rPr>
          <w:noProof/>
          <w:lang w:eastAsia="ko-KR"/>
        </w:rPr>
        <w: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16E0CE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4DBD8F" w14:textId="77777777" w:rsidR="001B1642" w:rsidRPr="005050F0" w:rsidRDefault="001B1642" w:rsidP="00BB0493">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p>
        </w:tc>
      </w:tr>
      <w:tr w:rsidR="001B1642" w:rsidRPr="005050F0" w14:paraId="06C9555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136B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C9A4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7EF3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1AF4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38D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F88314" w14:textId="77777777" w:rsidR="001B1642" w:rsidRPr="005050F0" w:rsidRDefault="001B1642" w:rsidP="00BB0493">
            <w:pPr>
              <w:jc w:val="center"/>
              <w:rPr>
                <w:rFonts w:ascii="Arial" w:hAnsi="Arial" w:cs="Arial"/>
                <w:b/>
                <w:noProof/>
                <w:sz w:val="18"/>
                <w:szCs w:val="18"/>
              </w:rPr>
            </w:pPr>
          </w:p>
        </w:tc>
      </w:tr>
      <w:tr w:rsidR="001B1642" w:rsidRPr="005050F0" w14:paraId="45B28F1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C5BA6"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4D61B"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6ABB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75B0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B446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ABF3BE" w14:textId="77777777" w:rsidR="001B1642" w:rsidRPr="005050F0" w:rsidRDefault="001B1642" w:rsidP="00BB0493">
            <w:pPr>
              <w:jc w:val="center"/>
              <w:rPr>
                <w:b/>
                <w:noProof/>
              </w:rPr>
            </w:pPr>
          </w:p>
        </w:tc>
      </w:tr>
      <w:tr w:rsidR="001B1642" w:rsidRPr="005050F0" w14:paraId="0D18C7C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27979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EEF422" w14:textId="77777777" w:rsidR="001B1642" w:rsidRPr="005050F0" w:rsidRDefault="001B1642" w:rsidP="00BB0493">
            <w:pPr>
              <w:rPr>
                <w:noProof/>
                <w:lang w:eastAsia="ko-KR"/>
              </w:rPr>
            </w:pPr>
            <w:r w:rsidRPr="005050F0">
              <w:rPr>
                <w:noProof/>
              </w:rPr>
              <w:t>This leaf node contains a human readable name</w:t>
            </w:r>
            <w:r w:rsidRPr="005050F0">
              <w:rPr>
                <w:noProof/>
                <w:lang w:eastAsia="ko-KR"/>
              </w:rPr>
              <w:t>.</w:t>
            </w:r>
          </w:p>
        </w:tc>
      </w:tr>
    </w:tbl>
    <w:p w14:paraId="0AB591F0" w14:textId="77777777" w:rsidR="00C92851" w:rsidRPr="005050F0" w:rsidRDefault="00C92851" w:rsidP="00C92851">
      <w:pPr>
        <w:rPr>
          <w:noProof/>
        </w:rPr>
      </w:pPr>
      <w:bookmarkStart w:id="360" w:name="_Toc4577421"/>
      <w:bookmarkStart w:id="361" w:name="_Toc27504016"/>
      <w:bookmarkStart w:id="362" w:name="_Toc27504804"/>
      <w:bookmarkStart w:id="363" w:name="_Toc27505588"/>
      <w:bookmarkStart w:id="364" w:name="_Toc27506372"/>
    </w:p>
    <w:p w14:paraId="72AC59D5" w14:textId="77777777" w:rsidR="003F26BC" w:rsidRPr="005050F0" w:rsidRDefault="003F26BC" w:rsidP="003F26BC">
      <w:pPr>
        <w:pStyle w:val="Heading3"/>
        <w:rPr>
          <w:noProof/>
          <w:lang w:eastAsia="ko-KR"/>
        </w:rPr>
      </w:pPr>
      <w:bookmarkStart w:id="365" w:name="_Toc176344283"/>
      <w:r w:rsidRPr="005050F0">
        <w:rPr>
          <w:noProof/>
          <w:lang w:eastAsia="ko-KR"/>
        </w:rPr>
        <w:t>5</w:t>
      </w:r>
      <w:r w:rsidRPr="005050F0">
        <w:rPr>
          <w:noProof/>
        </w:rPr>
        <w:t>.2.</w:t>
      </w:r>
      <w:r w:rsidRPr="005050F0">
        <w:rPr>
          <w:noProof/>
          <w:lang w:eastAsia="ko-KR"/>
        </w:rPr>
        <w:t>19B</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00F65D98" w:rsidRPr="005050F0">
        <w:rPr>
          <w:noProof/>
          <w:lang w:eastAsia="ko-KR"/>
        </w:rPr>
        <w:br/>
      </w:r>
      <w:r w:rsidRPr="005050F0">
        <w:rPr>
          <w:noProof/>
        </w:rPr>
        <w:t>PrivateCallKMSURI</w:t>
      </w:r>
      <w:bookmarkEnd w:id="360"/>
      <w:bookmarkEnd w:id="361"/>
      <w:bookmarkEnd w:id="362"/>
      <w:bookmarkEnd w:id="363"/>
      <w:bookmarkEnd w:id="364"/>
      <w:bookmarkEnd w:id="365"/>
    </w:p>
    <w:p w14:paraId="58FF42AE" w14:textId="77777777" w:rsidR="003F26BC" w:rsidRPr="005050F0" w:rsidRDefault="003F26BC" w:rsidP="003F26B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19B</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Entry/PrivateCallKMSURI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50CDB7A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ADE241"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PrivateCallKMSURI</w:t>
            </w:r>
          </w:p>
        </w:tc>
      </w:tr>
      <w:tr w:rsidR="003F26BC" w:rsidRPr="005050F0" w14:paraId="18A7988B"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0C1613"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7D9E1" w14:textId="77777777" w:rsidR="003F26BC" w:rsidRPr="005050F0" w:rsidRDefault="003F26BC"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53B2" w14:textId="77777777" w:rsidR="003F26BC" w:rsidRPr="005050F0" w:rsidRDefault="003F26BC"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DAE07" w14:textId="77777777" w:rsidR="003F26BC" w:rsidRPr="005050F0" w:rsidRDefault="003F26BC"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A1EA1" w14:textId="77777777" w:rsidR="003F26BC" w:rsidRPr="005050F0" w:rsidRDefault="003F26BC"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15E965" w14:textId="77777777" w:rsidR="003F26BC" w:rsidRPr="005050F0" w:rsidRDefault="003F26BC" w:rsidP="00FC10EA">
            <w:pPr>
              <w:jc w:val="center"/>
              <w:rPr>
                <w:rFonts w:ascii="Arial" w:hAnsi="Arial" w:cs="Arial"/>
                <w:b/>
                <w:noProof/>
                <w:sz w:val="18"/>
                <w:szCs w:val="18"/>
              </w:rPr>
            </w:pPr>
          </w:p>
        </w:tc>
      </w:tr>
      <w:tr w:rsidR="003F26BC" w:rsidRPr="005050F0" w14:paraId="011D7E5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93BF98"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A25C6" w14:textId="77777777" w:rsidR="003F26BC" w:rsidRPr="005050F0" w:rsidRDefault="003F26BC"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80B00" w14:textId="77777777" w:rsidR="003F26BC" w:rsidRPr="005050F0" w:rsidRDefault="003F26BC"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AD265" w14:textId="77777777" w:rsidR="003F26BC" w:rsidRPr="005050F0" w:rsidRDefault="003F26BC" w:rsidP="00FC10EA">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4CE7" w14:textId="77777777" w:rsidR="003F26BC" w:rsidRPr="005050F0" w:rsidRDefault="003F26BC"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F0F616" w14:textId="77777777" w:rsidR="003F26BC" w:rsidRPr="005050F0" w:rsidRDefault="003F26BC" w:rsidP="00FC10EA">
            <w:pPr>
              <w:jc w:val="center"/>
              <w:rPr>
                <w:b/>
                <w:noProof/>
              </w:rPr>
            </w:pPr>
          </w:p>
        </w:tc>
      </w:tr>
      <w:tr w:rsidR="003F26BC" w:rsidRPr="005050F0" w14:paraId="1E8B636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857D7D"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2C1E19"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the identity (URI) of the KMS associated with the MCPTTID. </w:t>
            </w:r>
            <w:r w:rsidRPr="005050F0">
              <w:rPr>
                <w:noProof/>
              </w:rPr>
              <w:t xml:space="preserve">If the value is empty, the </w:t>
            </w:r>
            <w:r w:rsidRPr="005050F0">
              <w:rPr>
                <w:noProof/>
                <w:lang w:eastAsia="ko-KR"/>
              </w:rPr>
              <w:t xml:space="preserve">KMS </w:t>
            </w:r>
            <w:r w:rsidRPr="005050F0">
              <w:rPr>
                <w:noProof/>
              </w:rPr>
              <w:t>leaf node present in the MCS UE initial configuration MO is used.</w:t>
            </w:r>
          </w:p>
        </w:tc>
      </w:tr>
    </w:tbl>
    <w:p w14:paraId="647204DE" w14:textId="77777777" w:rsidR="00C92851" w:rsidRPr="005050F0" w:rsidRDefault="00C92851" w:rsidP="00C92851">
      <w:pPr>
        <w:rPr>
          <w:noProof/>
        </w:rPr>
      </w:pPr>
      <w:bookmarkStart w:id="366" w:name="_Toc4577422"/>
      <w:bookmarkStart w:id="367" w:name="_Toc27504017"/>
      <w:bookmarkStart w:id="368" w:name="_Toc27504805"/>
      <w:bookmarkStart w:id="369" w:name="_Toc27505589"/>
      <w:bookmarkStart w:id="370" w:name="_Toc27506373"/>
    </w:p>
    <w:p w14:paraId="0531A24D" w14:textId="77777777" w:rsidR="002F484D" w:rsidRPr="005050F0" w:rsidRDefault="002F484D" w:rsidP="002F484D">
      <w:pPr>
        <w:pStyle w:val="Heading3"/>
        <w:rPr>
          <w:noProof/>
          <w:lang w:eastAsia="ko-KR"/>
        </w:rPr>
      </w:pPr>
      <w:bookmarkStart w:id="371" w:name="_Toc176344284"/>
      <w:r w:rsidRPr="005050F0">
        <w:rPr>
          <w:noProof/>
        </w:rPr>
        <w:t>5.2.</w:t>
      </w:r>
      <w:r w:rsidRPr="005050F0">
        <w:rPr>
          <w:noProof/>
          <w:lang w:eastAsia="ko-KR"/>
        </w:rPr>
        <w:t>20</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/Common/PrivateCall/ManualCommence</w:t>
      </w:r>
      <w:bookmarkEnd w:id="366"/>
      <w:bookmarkEnd w:id="367"/>
      <w:bookmarkEnd w:id="368"/>
      <w:bookmarkEnd w:id="369"/>
      <w:bookmarkEnd w:id="370"/>
      <w:bookmarkEnd w:id="371"/>
    </w:p>
    <w:p w14:paraId="5C2C1BCB"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B83DAD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3320F3" w14:textId="77777777" w:rsidR="002F484D" w:rsidRPr="005050F0" w:rsidRDefault="002F484D" w:rsidP="00B93C96">
            <w:pPr>
              <w:rPr>
                <w:rFonts w:ascii="Arial" w:hAnsi="Arial" w:cs="Arial"/>
                <w:noProof/>
                <w:sz w:val="18"/>
                <w:szCs w:val="18"/>
              </w:rPr>
            </w:pPr>
            <w:r w:rsidRPr="005050F0">
              <w:rPr>
                <w:noProof/>
              </w:rPr>
              <w:t>&lt;x&gt;/Common/PrivateCall/ManualCommence</w:t>
            </w:r>
          </w:p>
        </w:tc>
      </w:tr>
      <w:tr w:rsidR="002F484D" w:rsidRPr="005050F0" w14:paraId="415BE93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6EB49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3842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106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E1F3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064C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D74AC3" w14:textId="77777777" w:rsidR="002F484D" w:rsidRPr="005050F0" w:rsidRDefault="002F484D" w:rsidP="00B93C96">
            <w:pPr>
              <w:jc w:val="center"/>
              <w:rPr>
                <w:rFonts w:ascii="Arial" w:hAnsi="Arial" w:cs="Arial"/>
                <w:b/>
                <w:noProof/>
                <w:sz w:val="18"/>
                <w:szCs w:val="18"/>
              </w:rPr>
            </w:pPr>
          </w:p>
        </w:tc>
      </w:tr>
      <w:tr w:rsidR="002F484D" w:rsidRPr="005050F0" w14:paraId="6F9E987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EBCA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8D63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F03F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85B4C"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3456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9A759A" w14:textId="77777777" w:rsidR="002F484D" w:rsidRPr="005050F0" w:rsidRDefault="002F484D" w:rsidP="00B93C96">
            <w:pPr>
              <w:jc w:val="center"/>
              <w:rPr>
                <w:b/>
                <w:noProof/>
              </w:rPr>
            </w:pPr>
          </w:p>
        </w:tc>
      </w:tr>
      <w:tr w:rsidR="002F484D" w:rsidRPr="005050F0" w14:paraId="1E84E80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4B1ED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BC8D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w:t>
            </w:r>
            <w:r w:rsidR="001B1642" w:rsidRPr="005050F0">
              <w:rPr>
                <w:noProof/>
              </w:rPr>
              <w:t xml:space="preserve">MCPTT </w:t>
            </w:r>
            <w:r w:rsidRPr="005050F0">
              <w:rPr>
                <w:noProof/>
              </w:rPr>
              <w:t>private call with manual commencement</w:t>
            </w:r>
            <w:r w:rsidRPr="005050F0">
              <w:rPr>
                <w:noProof/>
                <w:lang w:eastAsia="ko-KR"/>
              </w:rPr>
              <w:t>.</w:t>
            </w:r>
          </w:p>
        </w:tc>
      </w:tr>
    </w:tbl>
    <w:p w14:paraId="6BC61B0C" w14:textId="77777777" w:rsidR="00C92851" w:rsidRPr="005050F0" w:rsidRDefault="00C92851" w:rsidP="00C92851">
      <w:pPr>
        <w:rPr>
          <w:noProof/>
        </w:rPr>
      </w:pPr>
    </w:p>
    <w:p w14:paraId="2A0898A4"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26D49A08"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4525DF33" w14:textId="77777777" w:rsidR="002F484D" w:rsidRPr="005050F0" w:rsidRDefault="002F484D" w:rsidP="002F484D">
      <w:pPr>
        <w:pStyle w:val="Heading3"/>
        <w:rPr>
          <w:noProof/>
          <w:lang w:eastAsia="ko-KR"/>
        </w:rPr>
      </w:pPr>
      <w:bookmarkStart w:id="372" w:name="_Toc4577423"/>
      <w:bookmarkStart w:id="373" w:name="_Toc27504018"/>
      <w:bookmarkStart w:id="374" w:name="_Toc27504806"/>
      <w:bookmarkStart w:id="375" w:name="_Toc27505590"/>
      <w:bookmarkStart w:id="376" w:name="_Toc27506374"/>
      <w:bookmarkStart w:id="377" w:name="_Toc176344285"/>
      <w:r w:rsidRPr="005050F0">
        <w:rPr>
          <w:noProof/>
        </w:rPr>
        <w:t>5.2.</w:t>
      </w:r>
      <w:r w:rsidRPr="005050F0">
        <w:rPr>
          <w:noProof/>
          <w:lang w:eastAsia="ko-KR"/>
        </w:rPr>
        <w:t>21</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/Common/PrivateCall/AutoCommence</w:t>
      </w:r>
      <w:bookmarkEnd w:id="372"/>
      <w:bookmarkEnd w:id="373"/>
      <w:bookmarkEnd w:id="374"/>
      <w:bookmarkEnd w:id="375"/>
      <w:bookmarkEnd w:id="376"/>
      <w:bookmarkEnd w:id="377"/>
    </w:p>
    <w:p w14:paraId="58F08D8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DDD87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716FDF" w14:textId="77777777" w:rsidR="002F484D" w:rsidRPr="005050F0" w:rsidRDefault="002F484D" w:rsidP="00B93C96">
            <w:pPr>
              <w:rPr>
                <w:rFonts w:ascii="Arial" w:hAnsi="Arial" w:cs="Arial"/>
                <w:noProof/>
                <w:sz w:val="18"/>
                <w:szCs w:val="18"/>
              </w:rPr>
            </w:pPr>
            <w:r w:rsidRPr="005050F0">
              <w:rPr>
                <w:noProof/>
              </w:rPr>
              <w:t>&lt;x&gt;/Common/PrivateCall/AutoCommence</w:t>
            </w:r>
          </w:p>
        </w:tc>
      </w:tr>
      <w:tr w:rsidR="002F484D" w:rsidRPr="005050F0" w14:paraId="0B451E7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5F34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083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F17D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3A37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239B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DBBAA" w14:textId="77777777" w:rsidR="002F484D" w:rsidRPr="005050F0" w:rsidRDefault="002F484D" w:rsidP="00B93C96">
            <w:pPr>
              <w:jc w:val="center"/>
              <w:rPr>
                <w:rFonts w:ascii="Arial" w:hAnsi="Arial" w:cs="Arial"/>
                <w:b/>
                <w:noProof/>
                <w:sz w:val="18"/>
                <w:szCs w:val="18"/>
              </w:rPr>
            </w:pPr>
          </w:p>
        </w:tc>
      </w:tr>
      <w:tr w:rsidR="002F484D" w:rsidRPr="005050F0" w14:paraId="26C91D6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AF379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46CB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0EE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89CA0"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D69A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6A5EF1" w14:textId="77777777" w:rsidR="002F484D" w:rsidRPr="005050F0" w:rsidRDefault="002F484D" w:rsidP="00B93C96">
            <w:pPr>
              <w:jc w:val="center"/>
              <w:rPr>
                <w:b/>
                <w:noProof/>
              </w:rPr>
            </w:pPr>
          </w:p>
        </w:tc>
      </w:tr>
      <w:tr w:rsidR="002F484D" w:rsidRPr="005050F0" w14:paraId="207CEE8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79570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0B746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w:t>
            </w:r>
            <w:r w:rsidR="001B1642" w:rsidRPr="005050F0">
              <w:rPr>
                <w:noProof/>
              </w:rPr>
              <w:t xml:space="preserve">MCPTT </w:t>
            </w:r>
            <w:r w:rsidRPr="005050F0">
              <w:rPr>
                <w:noProof/>
              </w:rPr>
              <w:t>private call with automatic commencement</w:t>
            </w:r>
            <w:r w:rsidRPr="005050F0">
              <w:rPr>
                <w:noProof/>
                <w:lang w:eastAsia="ko-KR"/>
              </w:rPr>
              <w:t>.</w:t>
            </w:r>
          </w:p>
        </w:tc>
      </w:tr>
    </w:tbl>
    <w:p w14:paraId="73D88956" w14:textId="77777777" w:rsidR="00C92851" w:rsidRPr="005050F0" w:rsidRDefault="00C92851" w:rsidP="00C92851">
      <w:pPr>
        <w:rPr>
          <w:noProof/>
        </w:rPr>
      </w:pPr>
    </w:p>
    <w:p w14:paraId="55199A95"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524C2729"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4E87325A" w14:textId="77777777" w:rsidR="002F484D" w:rsidRPr="005050F0" w:rsidRDefault="002F484D" w:rsidP="002F484D">
      <w:pPr>
        <w:pStyle w:val="Heading3"/>
        <w:rPr>
          <w:noProof/>
          <w:lang w:eastAsia="ko-KR"/>
        </w:rPr>
      </w:pPr>
      <w:bookmarkStart w:id="378" w:name="_Toc4577424"/>
      <w:bookmarkStart w:id="379" w:name="_Toc27504019"/>
      <w:bookmarkStart w:id="380" w:name="_Toc27504807"/>
      <w:bookmarkStart w:id="381" w:name="_Toc27505591"/>
      <w:bookmarkStart w:id="382" w:name="_Toc27506375"/>
      <w:bookmarkStart w:id="383" w:name="_Toc176344286"/>
      <w:r w:rsidRPr="005050F0">
        <w:rPr>
          <w:noProof/>
        </w:rPr>
        <w:t>5.2.</w:t>
      </w:r>
      <w:r w:rsidRPr="005050F0">
        <w:rPr>
          <w:noProof/>
          <w:lang w:eastAsia="ko-KR"/>
        </w:rPr>
        <w:t>22</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/Common/PrivateCall/AutoAnswer</w:t>
      </w:r>
      <w:bookmarkEnd w:id="378"/>
      <w:bookmarkEnd w:id="379"/>
      <w:bookmarkEnd w:id="380"/>
      <w:bookmarkEnd w:id="381"/>
      <w:bookmarkEnd w:id="382"/>
      <w:bookmarkEnd w:id="383"/>
    </w:p>
    <w:p w14:paraId="33A37419"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8A7F39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A9AEE9" w14:textId="77777777" w:rsidR="002F484D" w:rsidRPr="005050F0" w:rsidRDefault="002F484D" w:rsidP="00B93C96">
            <w:pPr>
              <w:rPr>
                <w:rFonts w:ascii="Arial" w:hAnsi="Arial" w:cs="Arial"/>
                <w:noProof/>
                <w:sz w:val="18"/>
                <w:szCs w:val="18"/>
              </w:rPr>
            </w:pPr>
            <w:r w:rsidRPr="005050F0">
              <w:rPr>
                <w:noProof/>
              </w:rPr>
              <w:t>&lt;x&gt;/Common/PrivateCall/AutoAnswer</w:t>
            </w:r>
          </w:p>
        </w:tc>
      </w:tr>
      <w:tr w:rsidR="002F484D" w:rsidRPr="005050F0" w14:paraId="14A8428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38C49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BB64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2D5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24BF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9DE7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B91004" w14:textId="77777777" w:rsidR="002F484D" w:rsidRPr="005050F0" w:rsidRDefault="002F484D" w:rsidP="00B93C96">
            <w:pPr>
              <w:jc w:val="center"/>
              <w:rPr>
                <w:rFonts w:ascii="Arial" w:hAnsi="Arial" w:cs="Arial"/>
                <w:b/>
                <w:noProof/>
                <w:sz w:val="18"/>
                <w:szCs w:val="18"/>
              </w:rPr>
            </w:pPr>
          </w:p>
        </w:tc>
      </w:tr>
      <w:tr w:rsidR="002F484D" w:rsidRPr="005050F0" w14:paraId="3265165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DA73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49ED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F020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E023E"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8B86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60906" w14:textId="77777777" w:rsidR="002F484D" w:rsidRPr="005050F0" w:rsidRDefault="002F484D" w:rsidP="00B93C96">
            <w:pPr>
              <w:jc w:val="center"/>
              <w:rPr>
                <w:b/>
                <w:noProof/>
              </w:rPr>
            </w:pPr>
          </w:p>
        </w:tc>
      </w:tr>
      <w:tr w:rsidR="002F484D" w:rsidRPr="005050F0" w14:paraId="557E980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167B9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9133D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of </w:t>
            </w:r>
            <w:r w:rsidRPr="005050F0">
              <w:rPr>
                <w:noProof/>
                <w:lang w:eastAsia="ko-KR"/>
              </w:rPr>
              <w:t xml:space="preserve">MCPTT </w:t>
            </w:r>
            <w:r w:rsidRPr="005050F0">
              <w:rPr>
                <w:noProof/>
              </w:rPr>
              <w:t xml:space="preserve">user to force automatic answer for a </w:t>
            </w:r>
            <w:r w:rsidR="001B1642" w:rsidRPr="005050F0">
              <w:rPr>
                <w:noProof/>
              </w:rPr>
              <w:t xml:space="preserve">MCPTT </w:t>
            </w:r>
            <w:r w:rsidRPr="005050F0">
              <w:rPr>
                <w:noProof/>
              </w:rPr>
              <w:t>private call</w:t>
            </w:r>
            <w:r w:rsidRPr="005050F0">
              <w:rPr>
                <w:noProof/>
                <w:lang w:eastAsia="ko-KR"/>
              </w:rPr>
              <w:t>.</w:t>
            </w:r>
          </w:p>
        </w:tc>
      </w:tr>
    </w:tbl>
    <w:p w14:paraId="749BCF23" w14:textId="77777777" w:rsidR="00C92851" w:rsidRPr="005050F0" w:rsidRDefault="00C92851" w:rsidP="00C92851">
      <w:pPr>
        <w:rPr>
          <w:noProof/>
        </w:rPr>
      </w:pPr>
    </w:p>
    <w:p w14:paraId="18665632"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user is authorised to forc</w:t>
      </w:r>
      <w:r w:rsidRPr="005050F0">
        <w:rPr>
          <w:noProof/>
          <w:lang w:eastAsia="ko-KR"/>
        </w:rPr>
        <w:t xml:space="preserve">e </w:t>
      </w:r>
      <w:r w:rsidRPr="005050F0">
        <w:rPr>
          <w:noProof/>
        </w:rPr>
        <w:t xml:space="preserve">automatic answer for a </w:t>
      </w:r>
      <w:r w:rsidR="001B1642" w:rsidRPr="005050F0">
        <w:rPr>
          <w:noProof/>
        </w:rPr>
        <w:t xml:space="preserve">MCPTT </w:t>
      </w:r>
      <w:r w:rsidRPr="005050F0">
        <w:rPr>
          <w:noProof/>
        </w:rPr>
        <w:t>private call</w:t>
      </w:r>
      <w:r w:rsidRPr="005050F0">
        <w:rPr>
          <w:noProof/>
          <w:lang w:eastAsia="ko-KR"/>
        </w:rPr>
        <w:t>.</w:t>
      </w:r>
    </w:p>
    <w:p w14:paraId="290585F8"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authorised to forc</w:t>
      </w:r>
      <w:r w:rsidRPr="005050F0">
        <w:rPr>
          <w:noProof/>
          <w:lang w:eastAsia="ko-KR"/>
        </w:rPr>
        <w:t xml:space="preserve">e </w:t>
      </w:r>
      <w:r w:rsidRPr="005050F0">
        <w:rPr>
          <w:noProof/>
        </w:rPr>
        <w:t xml:space="preserve">automatic answer for a </w:t>
      </w:r>
      <w:r w:rsidR="001B1642" w:rsidRPr="005050F0">
        <w:rPr>
          <w:noProof/>
        </w:rPr>
        <w:t xml:space="preserve">MCPTT </w:t>
      </w:r>
      <w:r w:rsidRPr="005050F0">
        <w:rPr>
          <w:noProof/>
        </w:rPr>
        <w:t>private call</w:t>
      </w:r>
      <w:r w:rsidRPr="005050F0">
        <w:rPr>
          <w:noProof/>
          <w:lang w:eastAsia="ko-KR"/>
        </w:rPr>
        <w:t>.</w:t>
      </w:r>
    </w:p>
    <w:p w14:paraId="53F151B6" w14:textId="77777777" w:rsidR="002F484D" w:rsidRPr="005050F0" w:rsidRDefault="002F484D" w:rsidP="002F484D">
      <w:pPr>
        <w:pStyle w:val="Heading3"/>
        <w:rPr>
          <w:noProof/>
          <w:lang w:eastAsia="ko-KR"/>
        </w:rPr>
      </w:pPr>
      <w:bookmarkStart w:id="384" w:name="_Toc4577425"/>
      <w:bookmarkStart w:id="385" w:name="_Toc27504020"/>
      <w:bookmarkStart w:id="386" w:name="_Toc27504808"/>
      <w:bookmarkStart w:id="387" w:name="_Toc27505592"/>
      <w:bookmarkStart w:id="388" w:name="_Toc27506376"/>
      <w:bookmarkStart w:id="389" w:name="_Toc176344287"/>
      <w:r w:rsidRPr="005050F0">
        <w:rPr>
          <w:noProof/>
        </w:rPr>
        <w:t>5.2.</w:t>
      </w:r>
      <w:r w:rsidRPr="005050F0">
        <w:rPr>
          <w:noProof/>
          <w:lang w:eastAsia="ko-KR"/>
        </w:rPr>
        <w:t>23</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/Common/PrivateCall/FailRestrict</w:t>
      </w:r>
      <w:bookmarkEnd w:id="384"/>
      <w:bookmarkEnd w:id="385"/>
      <w:bookmarkEnd w:id="386"/>
      <w:bookmarkEnd w:id="387"/>
      <w:bookmarkEnd w:id="388"/>
      <w:bookmarkEnd w:id="389"/>
    </w:p>
    <w:p w14:paraId="6BD88C0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B6A23B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81E63A" w14:textId="77777777" w:rsidR="002F484D" w:rsidRPr="005050F0" w:rsidRDefault="002F484D" w:rsidP="00B93C96">
            <w:pPr>
              <w:rPr>
                <w:rFonts w:ascii="Arial" w:hAnsi="Arial" w:cs="Arial"/>
                <w:noProof/>
                <w:sz w:val="18"/>
                <w:szCs w:val="18"/>
              </w:rPr>
            </w:pPr>
            <w:r w:rsidRPr="005050F0">
              <w:rPr>
                <w:noProof/>
              </w:rPr>
              <w:t>&lt;x&gt;/Common/PrivateCall/FailRestrict</w:t>
            </w:r>
          </w:p>
        </w:tc>
      </w:tr>
      <w:tr w:rsidR="002F484D" w:rsidRPr="005050F0" w14:paraId="240674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E861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B90F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473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DD9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77A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D28A0A" w14:textId="77777777" w:rsidR="002F484D" w:rsidRPr="005050F0" w:rsidRDefault="002F484D" w:rsidP="00B93C96">
            <w:pPr>
              <w:jc w:val="center"/>
              <w:rPr>
                <w:rFonts w:ascii="Arial" w:hAnsi="Arial" w:cs="Arial"/>
                <w:b/>
                <w:noProof/>
                <w:sz w:val="18"/>
                <w:szCs w:val="18"/>
              </w:rPr>
            </w:pPr>
          </w:p>
        </w:tc>
      </w:tr>
      <w:tr w:rsidR="002F484D" w:rsidRPr="005050F0" w14:paraId="539F872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BCE2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0039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74AE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1EBA4"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9DD5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6D9951" w14:textId="77777777" w:rsidR="002F484D" w:rsidRPr="005050F0" w:rsidRDefault="002F484D" w:rsidP="00B93C96">
            <w:pPr>
              <w:jc w:val="center"/>
              <w:rPr>
                <w:b/>
                <w:noProof/>
              </w:rPr>
            </w:pPr>
          </w:p>
        </w:tc>
      </w:tr>
      <w:tr w:rsidR="002F484D" w:rsidRPr="005050F0" w14:paraId="787DD8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119F8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21607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restrict the provision of a notification of call failure reason for </w:t>
            </w:r>
            <w:r w:rsidRPr="005050F0">
              <w:rPr>
                <w:noProof/>
                <w:lang w:eastAsia="ko-KR"/>
              </w:rPr>
              <w:t xml:space="preserve">a </w:t>
            </w:r>
            <w:r w:rsidR="001B1642" w:rsidRPr="005050F0">
              <w:rPr>
                <w:noProof/>
              </w:rPr>
              <w:t xml:space="preserve">MCPTT </w:t>
            </w:r>
            <w:r w:rsidRPr="005050F0">
              <w:rPr>
                <w:noProof/>
              </w:rPr>
              <w:t>private call</w:t>
            </w:r>
            <w:r w:rsidRPr="005050F0">
              <w:rPr>
                <w:noProof/>
                <w:lang w:eastAsia="ko-KR"/>
              </w:rPr>
              <w:t>.</w:t>
            </w:r>
          </w:p>
        </w:tc>
      </w:tr>
    </w:tbl>
    <w:p w14:paraId="0EF7919B" w14:textId="77777777" w:rsidR="00C92851" w:rsidRPr="005050F0" w:rsidRDefault="00C92851" w:rsidP="00C92851">
      <w:pPr>
        <w:rPr>
          <w:noProof/>
        </w:rPr>
      </w:pPr>
    </w:p>
    <w:p w14:paraId="4A99AB6B"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restrict notification of call failure reason for </w:t>
      </w:r>
      <w:r w:rsidR="001B1642" w:rsidRPr="005050F0">
        <w:rPr>
          <w:noProof/>
        </w:rPr>
        <w:t xml:space="preserve">MCPTT </w:t>
      </w:r>
      <w:r w:rsidRPr="005050F0">
        <w:rPr>
          <w:noProof/>
        </w:rPr>
        <w:t>private call</w:t>
      </w:r>
      <w:r w:rsidRPr="005050F0">
        <w:rPr>
          <w:noProof/>
          <w:lang w:eastAsia="ko-KR"/>
        </w:rPr>
        <w:t>.</w:t>
      </w:r>
    </w:p>
    <w:p w14:paraId="045205FC"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restrict notification of call failure reason for </w:t>
      </w:r>
      <w:r w:rsidR="001B1642" w:rsidRPr="005050F0">
        <w:rPr>
          <w:noProof/>
        </w:rPr>
        <w:t xml:space="preserve">MCPTT </w:t>
      </w:r>
      <w:r w:rsidRPr="005050F0">
        <w:rPr>
          <w:noProof/>
        </w:rPr>
        <w:t>private call</w:t>
      </w:r>
      <w:r w:rsidRPr="005050F0">
        <w:rPr>
          <w:noProof/>
          <w:lang w:eastAsia="ko-KR"/>
        </w:rPr>
        <w:t>.</w:t>
      </w:r>
    </w:p>
    <w:p w14:paraId="59BC4D6B" w14:textId="77777777" w:rsidR="000123E8" w:rsidRPr="005050F0" w:rsidRDefault="000123E8" w:rsidP="000123E8">
      <w:pPr>
        <w:pStyle w:val="Heading3"/>
        <w:rPr>
          <w:noProof/>
          <w:lang w:eastAsia="ko-KR"/>
        </w:rPr>
      </w:pPr>
      <w:bookmarkStart w:id="390" w:name="_Toc4577426"/>
      <w:bookmarkStart w:id="391" w:name="_Toc27504021"/>
      <w:bookmarkStart w:id="392" w:name="_Toc27504809"/>
      <w:bookmarkStart w:id="393" w:name="_Toc27505593"/>
      <w:bookmarkStart w:id="394" w:name="_Toc27506377"/>
      <w:bookmarkStart w:id="395" w:name="_Toc176344288"/>
      <w:r w:rsidRPr="005050F0">
        <w:rPr>
          <w:noProof/>
        </w:rPr>
        <w:t>5.2.</w:t>
      </w:r>
      <w:r w:rsidRPr="005050F0">
        <w:rPr>
          <w:noProof/>
          <w:lang w:eastAsia="ko-KR"/>
        </w:rPr>
        <w:t>24</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PrivateCall/AllowedMediaProtection</w:t>
      </w:r>
      <w:bookmarkEnd w:id="390"/>
      <w:bookmarkEnd w:id="391"/>
      <w:bookmarkEnd w:id="392"/>
      <w:bookmarkEnd w:id="393"/>
      <w:bookmarkEnd w:id="394"/>
      <w:bookmarkEnd w:id="395"/>
    </w:p>
    <w:p w14:paraId="27F2D68B"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PrivateCall/AllowedMediaProtection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187E2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1D4FB7" w14:textId="77777777" w:rsidR="000123E8" w:rsidRPr="005050F0" w:rsidRDefault="000123E8" w:rsidP="00CF1FEB">
            <w:pPr>
              <w:rPr>
                <w:rFonts w:ascii="Arial" w:hAnsi="Arial" w:cs="Arial"/>
                <w:noProof/>
                <w:sz w:val="18"/>
                <w:szCs w:val="18"/>
              </w:rPr>
            </w:pPr>
            <w:r w:rsidRPr="005050F0">
              <w:rPr>
                <w:noProof/>
              </w:rPr>
              <w:t>&lt;x&gt;/Common/</w:t>
            </w:r>
            <w:r w:rsidRPr="005050F0">
              <w:rPr>
                <w:noProof/>
                <w:lang w:eastAsia="ko-KR"/>
              </w:rPr>
              <w:t>PrivateCall/</w:t>
            </w:r>
            <w:r w:rsidRPr="005050F0">
              <w:rPr>
                <w:noProof/>
              </w:rPr>
              <w:t>A</w:t>
            </w:r>
            <w:r w:rsidRPr="005050F0">
              <w:rPr>
                <w:noProof/>
                <w:lang w:eastAsia="ko-KR"/>
              </w:rPr>
              <w:t>llowedMediaProtection</w:t>
            </w:r>
          </w:p>
        </w:tc>
      </w:tr>
      <w:tr w:rsidR="000123E8" w:rsidRPr="005050F0" w14:paraId="773B8FB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2182B"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5DBD4"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EFBF4"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4925C"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FC1A4"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6491D6" w14:textId="77777777" w:rsidR="000123E8" w:rsidRPr="005050F0" w:rsidRDefault="000123E8" w:rsidP="00CF1FEB">
            <w:pPr>
              <w:jc w:val="center"/>
              <w:rPr>
                <w:rFonts w:ascii="Arial" w:hAnsi="Arial" w:cs="Arial"/>
                <w:b/>
                <w:noProof/>
                <w:sz w:val="18"/>
                <w:szCs w:val="18"/>
              </w:rPr>
            </w:pPr>
          </w:p>
        </w:tc>
      </w:tr>
      <w:tr w:rsidR="000123E8" w:rsidRPr="005050F0" w14:paraId="0276619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62D10"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B8BC3"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A695"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C8DCD"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8CC1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794C72" w14:textId="77777777" w:rsidR="000123E8" w:rsidRPr="005050F0" w:rsidRDefault="000123E8" w:rsidP="00CF1FEB">
            <w:pPr>
              <w:jc w:val="center"/>
              <w:rPr>
                <w:b/>
                <w:noProof/>
              </w:rPr>
            </w:pPr>
          </w:p>
        </w:tc>
      </w:tr>
      <w:tr w:rsidR="000123E8" w:rsidRPr="005050F0" w14:paraId="2B8FD5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8AD632"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47FBB2" w14:textId="77777777" w:rsidR="000123E8" w:rsidRPr="005050F0" w:rsidRDefault="000123E8"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tc>
      </w:tr>
    </w:tbl>
    <w:p w14:paraId="47FC288A" w14:textId="77777777" w:rsidR="00C92851" w:rsidRPr="005050F0" w:rsidRDefault="00C92851" w:rsidP="00C92851">
      <w:pPr>
        <w:rPr>
          <w:noProof/>
        </w:rPr>
      </w:pPr>
    </w:p>
    <w:p w14:paraId="2FAC23D4"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p w14:paraId="79E752DB"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p w14:paraId="3A628967" w14:textId="77777777" w:rsidR="000123E8" w:rsidRPr="005050F0" w:rsidRDefault="000123E8" w:rsidP="000123E8">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713E1958" w14:textId="77777777" w:rsidR="000123E8" w:rsidRPr="005050F0" w:rsidRDefault="000123E8" w:rsidP="000123E8">
      <w:pPr>
        <w:pStyle w:val="Heading3"/>
        <w:rPr>
          <w:noProof/>
          <w:lang w:eastAsia="ko-KR"/>
        </w:rPr>
      </w:pPr>
      <w:bookmarkStart w:id="396" w:name="_Toc4577427"/>
      <w:bookmarkStart w:id="397" w:name="_Toc27504022"/>
      <w:bookmarkStart w:id="398" w:name="_Toc27504810"/>
      <w:bookmarkStart w:id="399" w:name="_Toc27505594"/>
      <w:bookmarkStart w:id="400" w:name="_Toc27506378"/>
      <w:bookmarkStart w:id="401" w:name="_Toc176344289"/>
      <w:r w:rsidRPr="005050F0">
        <w:rPr>
          <w:noProof/>
        </w:rPr>
        <w:t>5.2.</w:t>
      </w:r>
      <w:r w:rsidRPr="005050F0">
        <w:rPr>
          <w:noProof/>
          <w:lang w:eastAsia="ko-KR"/>
        </w:rPr>
        <w:t>25</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PrivateCall/AllowedFloorControlProtection</w:t>
      </w:r>
      <w:bookmarkEnd w:id="396"/>
      <w:bookmarkEnd w:id="397"/>
      <w:bookmarkEnd w:id="398"/>
      <w:bookmarkEnd w:id="399"/>
      <w:bookmarkEnd w:id="400"/>
      <w:bookmarkEnd w:id="401"/>
    </w:p>
    <w:p w14:paraId="765F3881"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PrivateCall/AllowedFloorControlProtection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81130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07B0AA" w14:textId="77777777" w:rsidR="000123E8" w:rsidRPr="005050F0" w:rsidRDefault="000123E8" w:rsidP="00CF1FEB">
            <w:pPr>
              <w:rPr>
                <w:rFonts w:ascii="Arial" w:hAnsi="Arial" w:cs="Arial"/>
                <w:noProof/>
                <w:sz w:val="18"/>
                <w:szCs w:val="18"/>
              </w:rPr>
            </w:pPr>
            <w:r w:rsidRPr="005050F0">
              <w:rPr>
                <w:noProof/>
              </w:rPr>
              <w:t>&lt;x&gt;/Common/</w:t>
            </w:r>
            <w:r w:rsidRPr="005050F0">
              <w:rPr>
                <w:noProof/>
                <w:lang w:eastAsia="ko-KR"/>
              </w:rPr>
              <w:t>PrivateCall/AllowedFloorControlProtection</w:t>
            </w:r>
          </w:p>
        </w:tc>
      </w:tr>
      <w:tr w:rsidR="000123E8" w:rsidRPr="005050F0" w14:paraId="014E77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6B6D8"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1588F"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F227D"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B0C9E"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0093A"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7ECB6A" w14:textId="77777777" w:rsidR="000123E8" w:rsidRPr="005050F0" w:rsidRDefault="000123E8" w:rsidP="00CF1FEB">
            <w:pPr>
              <w:jc w:val="center"/>
              <w:rPr>
                <w:rFonts w:ascii="Arial" w:hAnsi="Arial" w:cs="Arial"/>
                <w:b/>
                <w:noProof/>
                <w:sz w:val="18"/>
                <w:szCs w:val="18"/>
              </w:rPr>
            </w:pPr>
          </w:p>
        </w:tc>
      </w:tr>
      <w:tr w:rsidR="000123E8" w:rsidRPr="005050F0" w14:paraId="5A93F99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AFE60"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D86FD"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05C3F"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FA98A"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E60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EF8A29" w14:textId="77777777" w:rsidR="000123E8" w:rsidRPr="005050F0" w:rsidRDefault="000123E8" w:rsidP="00CF1FEB">
            <w:pPr>
              <w:jc w:val="center"/>
              <w:rPr>
                <w:b/>
                <w:noProof/>
              </w:rPr>
            </w:pPr>
          </w:p>
        </w:tc>
      </w:tr>
      <w:tr w:rsidR="000123E8" w:rsidRPr="005050F0" w14:paraId="65FD358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DC2179"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D218F" w14:textId="77777777" w:rsidR="000123E8" w:rsidRPr="005050F0" w:rsidRDefault="000123E8"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tc>
      </w:tr>
    </w:tbl>
    <w:p w14:paraId="3DFA6570" w14:textId="77777777" w:rsidR="00C92851" w:rsidRPr="005050F0" w:rsidRDefault="00C92851" w:rsidP="00C92851">
      <w:pPr>
        <w:rPr>
          <w:noProof/>
        </w:rPr>
      </w:pPr>
    </w:p>
    <w:p w14:paraId="4A124FC8"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p w14:paraId="3B8B7A2F"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p w14:paraId="70DB1E56" w14:textId="77777777" w:rsidR="000123E8" w:rsidRPr="005050F0" w:rsidRDefault="000123E8" w:rsidP="000123E8">
      <w:pPr>
        <w:rPr>
          <w:noProof/>
          <w:lang w:eastAsia="ko-KR"/>
        </w:rPr>
      </w:pPr>
      <w:r w:rsidRPr="005050F0">
        <w:rPr>
          <w:noProof/>
        </w:rPr>
        <w:lastRenderedPageBreak/>
        <w:t xml:space="preserve">The default value </w:t>
      </w:r>
      <w:r w:rsidRPr="005050F0">
        <w:rPr>
          <w:noProof/>
          <w:lang w:eastAsia="ko-KR"/>
        </w:rPr>
        <w:t xml:space="preserve">is set to </w:t>
      </w:r>
      <w:r w:rsidRPr="005050F0">
        <w:rPr>
          <w:noProof/>
        </w:rPr>
        <w:t>"true"</w:t>
      </w:r>
      <w:r w:rsidRPr="005050F0">
        <w:rPr>
          <w:noProof/>
          <w:lang w:eastAsia="ko-KR"/>
        </w:rPr>
        <w:t>.</w:t>
      </w:r>
    </w:p>
    <w:p w14:paraId="2127AB1A" w14:textId="77777777" w:rsidR="000123E8" w:rsidRPr="005050F0" w:rsidRDefault="000123E8" w:rsidP="000123E8">
      <w:pPr>
        <w:pStyle w:val="Heading3"/>
        <w:rPr>
          <w:noProof/>
          <w:lang w:eastAsia="ko-KR"/>
        </w:rPr>
      </w:pPr>
      <w:bookmarkStart w:id="402" w:name="_Toc4577428"/>
      <w:bookmarkStart w:id="403" w:name="_Toc27504023"/>
      <w:bookmarkStart w:id="404" w:name="_Toc27504811"/>
      <w:bookmarkStart w:id="405" w:name="_Toc27505595"/>
      <w:bookmarkStart w:id="406" w:name="_Toc27506379"/>
      <w:bookmarkStart w:id="407" w:name="_Toc176344290"/>
      <w:r w:rsidRPr="005050F0">
        <w:rPr>
          <w:noProof/>
        </w:rPr>
        <w:t>5.2.</w:t>
      </w:r>
      <w:r w:rsidRPr="005050F0">
        <w:rPr>
          <w:noProof/>
          <w:lang w:eastAsia="ko-KR"/>
        </w:rPr>
        <w:t>26</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bookmarkEnd w:id="402"/>
      <w:bookmarkEnd w:id="403"/>
      <w:bookmarkEnd w:id="404"/>
      <w:bookmarkEnd w:id="405"/>
      <w:bookmarkEnd w:id="406"/>
      <w:bookmarkEnd w:id="407"/>
    </w:p>
    <w:p w14:paraId="09DBC09E"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171D2C7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791B67" w14:textId="77777777" w:rsidR="000123E8" w:rsidRPr="005050F0" w:rsidRDefault="000123E8" w:rsidP="00CF1FEB">
            <w:pPr>
              <w:rPr>
                <w:rFonts w:ascii="Arial" w:hAnsi="Arial" w:cs="Arial"/>
                <w:noProof/>
                <w:sz w:val="18"/>
                <w:szCs w:val="18"/>
                <w:lang w:eastAsia="ko-KR"/>
              </w:rPr>
            </w:pPr>
            <w:r w:rsidRPr="005050F0">
              <w:rPr>
                <w:noProof/>
              </w:rPr>
              <w:t>&lt;x&gt;/Common/PrivateCall/</w:t>
            </w:r>
            <w:r w:rsidRPr="005050F0">
              <w:rPr>
                <w:noProof/>
                <w:lang w:eastAsia="ko-KR"/>
              </w:rPr>
              <w:t>EmergencyCall</w:t>
            </w:r>
          </w:p>
        </w:tc>
      </w:tr>
      <w:tr w:rsidR="000123E8" w:rsidRPr="005050F0" w14:paraId="1757EA1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408ABB"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7012D"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4DBA4"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AD037"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272D9"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8CB066" w14:textId="77777777" w:rsidR="000123E8" w:rsidRPr="005050F0" w:rsidRDefault="000123E8" w:rsidP="00CF1FEB">
            <w:pPr>
              <w:jc w:val="center"/>
              <w:rPr>
                <w:rFonts w:ascii="Arial" w:hAnsi="Arial" w:cs="Arial"/>
                <w:b/>
                <w:noProof/>
                <w:sz w:val="18"/>
                <w:szCs w:val="18"/>
              </w:rPr>
            </w:pPr>
          </w:p>
        </w:tc>
      </w:tr>
      <w:tr w:rsidR="000123E8" w:rsidRPr="005050F0" w14:paraId="486B924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B1359"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20542"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0C390"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B5EA0" w14:textId="77777777" w:rsidR="000123E8" w:rsidRPr="005050F0" w:rsidRDefault="000123E8" w:rsidP="00CF1FEB">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0EE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D94652" w14:textId="77777777" w:rsidR="000123E8" w:rsidRPr="005050F0" w:rsidRDefault="000123E8" w:rsidP="00CF1FEB">
            <w:pPr>
              <w:jc w:val="center"/>
              <w:rPr>
                <w:b/>
                <w:noProof/>
              </w:rPr>
            </w:pPr>
          </w:p>
        </w:tc>
      </w:tr>
      <w:tr w:rsidR="000123E8" w:rsidRPr="005050F0" w14:paraId="39DFAA0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D894F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D8F299" w14:textId="77777777" w:rsidR="000123E8" w:rsidRPr="005050F0" w:rsidRDefault="000123E8" w:rsidP="00CF1FEB">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emergency call policy</w:t>
            </w:r>
            <w:r w:rsidRPr="005050F0">
              <w:rPr>
                <w:noProof/>
                <w:lang w:eastAsia="ko-KR"/>
              </w:rPr>
              <w:t>.</w:t>
            </w:r>
          </w:p>
        </w:tc>
      </w:tr>
    </w:tbl>
    <w:p w14:paraId="5489BAB5" w14:textId="77777777" w:rsidR="000123E8" w:rsidRPr="005050F0" w:rsidRDefault="000123E8" w:rsidP="000123E8">
      <w:pPr>
        <w:rPr>
          <w:noProof/>
          <w:lang w:eastAsia="ko-KR"/>
        </w:rPr>
      </w:pPr>
    </w:p>
    <w:p w14:paraId="42CCA37F" w14:textId="77777777" w:rsidR="000123E8" w:rsidRPr="005050F0" w:rsidRDefault="000123E8" w:rsidP="000123E8">
      <w:pPr>
        <w:pStyle w:val="Heading3"/>
        <w:rPr>
          <w:noProof/>
          <w:lang w:eastAsia="ko-KR"/>
        </w:rPr>
      </w:pPr>
      <w:bookmarkStart w:id="408" w:name="_Toc4577429"/>
      <w:bookmarkStart w:id="409" w:name="_Toc27504024"/>
      <w:bookmarkStart w:id="410" w:name="_Toc27504812"/>
      <w:bookmarkStart w:id="411" w:name="_Toc27505596"/>
      <w:bookmarkStart w:id="412" w:name="_Toc27506380"/>
      <w:bookmarkStart w:id="413" w:name="_Toc176344291"/>
      <w:r w:rsidRPr="005050F0">
        <w:rPr>
          <w:noProof/>
        </w:rPr>
        <w:t>5.2.</w:t>
      </w:r>
      <w:r w:rsidRPr="005050F0">
        <w:rPr>
          <w:noProof/>
          <w:lang w:eastAsia="ko-KR"/>
        </w:rPr>
        <w:t>27</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EmergencyCall/Authorised</w:t>
      </w:r>
      <w:bookmarkEnd w:id="408"/>
      <w:bookmarkEnd w:id="409"/>
      <w:bookmarkEnd w:id="410"/>
      <w:bookmarkEnd w:id="411"/>
      <w:bookmarkEnd w:id="412"/>
      <w:bookmarkEnd w:id="413"/>
    </w:p>
    <w:p w14:paraId="3FA90EA3"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3B9AA64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A35257"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EmergencyCall/Authorised</w:t>
            </w:r>
          </w:p>
        </w:tc>
      </w:tr>
      <w:tr w:rsidR="000123E8" w:rsidRPr="005050F0" w14:paraId="4E45BD2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E8CC81"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A2FE1"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B9B5C"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40359"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12886"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C898C" w14:textId="77777777" w:rsidR="000123E8" w:rsidRPr="005050F0" w:rsidRDefault="000123E8" w:rsidP="00CF1FEB">
            <w:pPr>
              <w:jc w:val="center"/>
              <w:rPr>
                <w:rFonts w:ascii="Arial" w:hAnsi="Arial" w:cs="Arial"/>
                <w:b/>
                <w:noProof/>
                <w:sz w:val="18"/>
                <w:szCs w:val="18"/>
              </w:rPr>
            </w:pPr>
          </w:p>
        </w:tc>
      </w:tr>
      <w:tr w:rsidR="000123E8" w:rsidRPr="005050F0" w14:paraId="748A86B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75DC87"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07B4"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64401"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BC5F"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65278"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683C9" w14:textId="77777777" w:rsidR="000123E8" w:rsidRPr="005050F0" w:rsidRDefault="000123E8" w:rsidP="00CF1FEB">
            <w:pPr>
              <w:jc w:val="center"/>
              <w:rPr>
                <w:b/>
                <w:noProof/>
              </w:rPr>
            </w:pPr>
          </w:p>
        </w:tc>
      </w:tr>
      <w:tr w:rsidR="000123E8" w:rsidRPr="005050F0" w14:paraId="2D3BB2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F0C60"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6A75F3"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w:t>
            </w:r>
            <w:r w:rsidRPr="005050F0">
              <w:rPr>
                <w:noProof/>
                <w:lang w:eastAsia="ko-KR"/>
              </w:rPr>
              <w:t xml:space="preserve">MCPTT </w:t>
            </w:r>
            <w:r w:rsidRPr="005050F0">
              <w:rPr>
                <w:noProof/>
              </w:rPr>
              <w:t xml:space="preserve">emergency </w:t>
            </w:r>
            <w:r w:rsidRPr="005050F0">
              <w:rPr>
                <w:noProof/>
                <w:lang w:eastAsia="ko-KR"/>
              </w:rPr>
              <w:t xml:space="preserve">private </w:t>
            </w:r>
            <w:r w:rsidRPr="005050F0">
              <w:rPr>
                <w:noProof/>
              </w:rPr>
              <w:t>call</w:t>
            </w:r>
            <w:r w:rsidRPr="005050F0">
              <w:rPr>
                <w:noProof/>
                <w:lang w:eastAsia="ko-KR"/>
              </w:rPr>
              <w:t>.</w:t>
            </w:r>
          </w:p>
        </w:tc>
      </w:tr>
    </w:tbl>
    <w:p w14:paraId="662EADC0" w14:textId="77777777" w:rsidR="00C92851" w:rsidRPr="005050F0" w:rsidRDefault="00C92851" w:rsidP="00C92851">
      <w:pPr>
        <w:rPr>
          <w:noProof/>
        </w:rPr>
      </w:pPr>
    </w:p>
    <w:p w14:paraId="27CC9D4E"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an </w:t>
      </w:r>
      <w:r w:rsidRPr="005050F0">
        <w:rPr>
          <w:noProof/>
          <w:lang w:eastAsia="ko-KR"/>
        </w:rPr>
        <w:t xml:space="preserve">MCPTT </w:t>
      </w:r>
      <w:r w:rsidRPr="005050F0">
        <w:rPr>
          <w:noProof/>
        </w:rPr>
        <w:t>emergency private call</w:t>
      </w:r>
      <w:r w:rsidRPr="005050F0">
        <w:rPr>
          <w:noProof/>
          <w:lang w:eastAsia="ko-KR"/>
        </w:rPr>
        <w:t>.</w:t>
      </w:r>
    </w:p>
    <w:p w14:paraId="6FBB8B28"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MCPTT </w:t>
      </w:r>
      <w:r w:rsidRPr="005050F0">
        <w:rPr>
          <w:noProof/>
        </w:rPr>
        <w:t>emergency private call</w:t>
      </w:r>
      <w:r w:rsidRPr="005050F0">
        <w:rPr>
          <w:noProof/>
          <w:lang w:eastAsia="ko-KR"/>
        </w:rPr>
        <w:t>.</w:t>
      </w:r>
    </w:p>
    <w:p w14:paraId="08D664DC" w14:textId="77777777" w:rsidR="000123E8" w:rsidRPr="005050F0" w:rsidRDefault="000123E8" w:rsidP="000123E8">
      <w:pPr>
        <w:pStyle w:val="Heading3"/>
        <w:rPr>
          <w:noProof/>
          <w:lang w:eastAsia="ko-KR"/>
        </w:rPr>
      </w:pPr>
      <w:bookmarkStart w:id="414" w:name="_Toc4577430"/>
      <w:bookmarkStart w:id="415" w:name="_Toc27504025"/>
      <w:bookmarkStart w:id="416" w:name="_Toc27504813"/>
      <w:bookmarkStart w:id="417" w:name="_Toc27505597"/>
      <w:bookmarkStart w:id="418" w:name="_Toc27506381"/>
      <w:bookmarkStart w:id="419" w:name="_Toc176344292"/>
      <w:r w:rsidRPr="005050F0">
        <w:rPr>
          <w:noProof/>
        </w:rPr>
        <w:t>5.2.</w:t>
      </w:r>
      <w:r w:rsidRPr="005050F0">
        <w:rPr>
          <w:noProof/>
          <w:lang w:eastAsia="ko-KR"/>
        </w:rPr>
        <w:t>28</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EmergencyCall/CancelPriority</w:t>
      </w:r>
      <w:bookmarkEnd w:id="414"/>
      <w:bookmarkEnd w:id="415"/>
      <w:bookmarkEnd w:id="416"/>
      <w:bookmarkEnd w:id="417"/>
      <w:bookmarkEnd w:id="418"/>
      <w:bookmarkEnd w:id="419"/>
    </w:p>
    <w:p w14:paraId="23E811FB"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EmergencyCall/CancelPriority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2DDAF6D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069DA8"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EmergencyCall/CancelPriority</w:t>
            </w:r>
          </w:p>
        </w:tc>
      </w:tr>
      <w:tr w:rsidR="000123E8" w:rsidRPr="005050F0" w14:paraId="6EDAAF6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3C9AE1"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E7E7B"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71F3C"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5FF83"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81FB4"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51170" w14:textId="77777777" w:rsidR="000123E8" w:rsidRPr="005050F0" w:rsidRDefault="000123E8" w:rsidP="00CF1FEB">
            <w:pPr>
              <w:jc w:val="center"/>
              <w:rPr>
                <w:rFonts w:ascii="Arial" w:hAnsi="Arial" w:cs="Arial"/>
                <w:b/>
                <w:noProof/>
                <w:sz w:val="18"/>
                <w:szCs w:val="18"/>
              </w:rPr>
            </w:pPr>
          </w:p>
        </w:tc>
      </w:tr>
      <w:tr w:rsidR="000123E8" w:rsidRPr="005050F0" w14:paraId="671396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71732"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1C164"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4E634"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040AB"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DA98D"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8E605C" w14:textId="77777777" w:rsidR="000123E8" w:rsidRPr="005050F0" w:rsidRDefault="000123E8" w:rsidP="00CF1FEB">
            <w:pPr>
              <w:jc w:val="center"/>
              <w:rPr>
                <w:b/>
                <w:noProof/>
              </w:rPr>
            </w:pPr>
          </w:p>
        </w:tc>
      </w:tr>
      <w:tr w:rsidR="000123E8" w:rsidRPr="005050F0" w14:paraId="2C475D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937125"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689C77"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uthorisation to cancel emergency priority in a</w:t>
            </w:r>
            <w:r w:rsidRPr="005050F0">
              <w:rPr>
                <w:noProof/>
                <w:lang w:eastAsia="ko-KR"/>
              </w:rPr>
              <w:t>n</w:t>
            </w:r>
            <w:r w:rsidRPr="005050F0">
              <w:rPr>
                <w:noProof/>
              </w:rPr>
              <w:t xml:space="preserve"> </w:t>
            </w:r>
            <w:r w:rsidRPr="005050F0">
              <w:rPr>
                <w:noProof/>
                <w:lang w:eastAsia="ko-KR"/>
              </w:rPr>
              <w:t xml:space="preserve">MCPTT emergency </w:t>
            </w:r>
            <w:r w:rsidRPr="005050F0">
              <w:rPr>
                <w:noProof/>
              </w:rPr>
              <w:t>private call by an authori</w:t>
            </w:r>
            <w:r w:rsidRPr="005050F0">
              <w:rPr>
                <w:noProof/>
                <w:lang w:eastAsia="ko-KR"/>
              </w:rPr>
              <w:t>s</w:t>
            </w:r>
            <w:r w:rsidRPr="005050F0">
              <w:rPr>
                <w:noProof/>
              </w:rPr>
              <w:t xml:space="preserve">ed </w:t>
            </w:r>
            <w:r w:rsidRPr="005050F0">
              <w:rPr>
                <w:noProof/>
                <w:lang w:eastAsia="ko-KR"/>
              </w:rPr>
              <w:t>MCPTT</w:t>
            </w:r>
            <w:r w:rsidRPr="005050F0">
              <w:rPr>
                <w:noProof/>
              </w:rPr>
              <w:t xml:space="preserve"> user</w:t>
            </w:r>
            <w:r w:rsidRPr="005050F0">
              <w:rPr>
                <w:noProof/>
                <w:lang w:eastAsia="ko-KR"/>
              </w:rPr>
              <w:t>.</w:t>
            </w:r>
          </w:p>
        </w:tc>
      </w:tr>
    </w:tbl>
    <w:p w14:paraId="48CE0F97" w14:textId="77777777" w:rsidR="00C92851" w:rsidRPr="005050F0" w:rsidRDefault="00C92851" w:rsidP="00C92851">
      <w:pPr>
        <w:rPr>
          <w:noProof/>
        </w:rPr>
      </w:pPr>
    </w:p>
    <w:p w14:paraId="2438ECF2"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cancel an emergency priority in a</w:t>
      </w:r>
      <w:r w:rsidRPr="005050F0">
        <w:rPr>
          <w:noProof/>
          <w:lang w:eastAsia="ko-KR"/>
        </w:rPr>
        <w:t>n</w:t>
      </w:r>
      <w:r w:rsidRPr="005050F0">
        <w:rPr>
          <w:noProof/>
        </w:rPr>
        <w:t xml:space="preserve"> </w:t>
      </w:r>
      <w:r w:rsidRPr="005050F0">
        <w:rPr>
          <w:noProof/>
          <w:lang w:eastAsia="ko-KR"/>
        </w:rPr>
        <w:t xml:space="preserve">MCPTT </w:t>
      </w:r>
      <w:r w:rsidRPr="005050F0">
        <w:rPr>
          <w:noProof/>
        </w:rPr>
        <w:t>private call</w:t>
      </w:r>
      <w:r w:rsidRPr="005050F0">
        <w:rPr>
          <w:noProof/>
          <w:lang w:eastAsia="ko-KR"/>
        </w:rPr>
        <w:t>.</w:t>
      </w:r>
    </w:p>
    <w:p w14:paraId="36E6D8A1"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authorised to cancel an emergency priority in a</w:t>
      </w:r>
      <w:r w:rsidRPr="005050F0">
        <w:rPr>
          <w:noProof/>
          <w:lang w:eastAsia="ko-KR"/>
        </w:rPr>
        <w:t>n</w:t>
      </w:r>
      <w:r w:rsidRPr="005050F0">
        <w:rPr>
          <w:noProof/>
        </w:rPr>
        <w:t xml:space="preserve"> </w:t>
      </w:r>
      <w:r w:rsidRPr="005050F0">
        <w:rPr>
          <w:noProof/>
          <w:lang w:eastAsia="ko-KR"/>
        </w:rPr>
        <w:t xml:space="preserve">MPCTT </w:t>
      </w:r>
      <w:r w:rsidRPr="005050F0">
        <w:rPr>
          <w:noProof/>
        </w:rPr>
        <w:t>private call</w:t>
      </w:r>
      <w:r w:rsidRPr="005050F0">
        <w:rPr>
          <w:noProof/>
          <w:lang w:eastAsia="ko-KR"/>
        </w:rPr>
        <w:t>.</w:t>
      </w:r>
    </w:p>
    <w:p w14:paraId="511174B9" w14:textId="77777777" w:rsidR="000123E8" w:rsidRPr="005050F0" w:rsidRDefault="000123E8" w:rsidP="000123E8">
      <w:pPr>
        <w:pStyle w:val="Heading3"/>
        <w:rPr>
          <w:noProof/>
          <w:lang w:eastAsia="ko-KR"/>
        </w:rPr>
      </w:pPr>
      <w:bookmarkStart w:id="420" w:name="_Toc4577431"/>
      <w:bookmarkStart w:id="421" w:name="_Toc27504026"/>
      <w:bookmarkStart w:id="422" w:name="_Toc27504814"/>
      <w:bookmarkStart w:id="423" w:name="_Toc27505598"/>
      <w:bookmarkStart w:id="424" w:name="_Toc27506382"/>
      <w:bookmarkStart w:id="425" w:name="_Toc176344293"/>
      <w:r w:rsidRPr="005050F0">
        <w:rPr>
          <w:noProof/>
        </w:rPr>
        <w:t>5.2.</w:t>
      </w:r>
      <w:r w:rsidRPr="005050F0">
        <w:rPr>
          <w:noProof/>
          <w:lang w:eastAsia="ko-KR"/>
        </w:rPr>
        <w:t>29</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F65D98" w:rsidRPr="005050F0">
        <w:rPr>
          <w:noProof/>
          <w:lang w:eastAsia="ko-KR"/>
        </w:rPr>
        <w:br/>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bookmarkEnd w:id="420"/>
      <w:bookmarkEnd w:id="421"/>
      <w:bookmarkEnd w:id="422"/>
      <w:bookmarkEnd w:id="423"/>
      <w:bookmarkEnd w:id="424"/>
      <w:bookmarkEnd w:id="425"/>
    </w:p>
    <w:p w14:paraId="25B7CE0D"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PrivateCall/EmergencyCall/</w:t>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5"/>
        <w:gridCol w:w="1906"/>
        <w:gridCol w:w="2268"/>
      </w:tblGrid>
      <w:tr w:rsidR="000123E8" w:rsidRPr="005050F0" w14:paraId="219C1DBB"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689155"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w:t>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p>
        </w:tc>
      </w:tr>
      <w:tr w:rsidR="000123E8" w:rsidRPr="005050F0" w14:paraId="6A6A8E27"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D2D5D15" w14:textId="77777777" w:rsidR="000123E8" w:rsidRPr="005050F0" w:rsidRDefault="000123E8"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8D9C7" w14:textId="77777777" w:rsidR="000123E8" w:rsidRPr="005050F0" w:rsidRDefault="000123E8" w:rsidP="00CF1FEB">
            <w:pPr>
              <w:pStyle w:val="TAC"/>
              <w:rPr>
                <w:noProof/>
                <w:lang w:eastAsia="en-US"/>
              </w:rPr>
            </w:pPr>
            <w:r w:rsidRPr="005050F0">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7778A" w14:textId="77777777" w:rsidR="000123E8" w:rsidRPr="005050F0" w:rsidRDefault="000123E8" w:rsidP="00CF1FEB">
            <w:pPr>
              <w:pStyle w:val="TAC"/>
              <w:rPr>
                <w:noProof/>
                <w:lang w:eastAsia="en-US"/>
              </w:rPr>
            </w:pPr>
            <w:r w:rsidRPr="005050F0">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1D793" w14:textId="77777777" w:rsidR="000123E8" w:rsidRPr="005050F0" w:rsidRDefault="000123E8" w:rsidP="00CF1FEB">
            <w:pPr>
              <w:pStyle w:val="TAC"/>
              <w:rPr>
                <w:noProof/>
                <w:lang w:eastAsia="en-US"/>
              </w:rPr>
            </w:pPr>
            <w:r w:rsidRPr="005050F0">
              <w:rPr>
                <w:noProof/>
                <w:lang w:eastAsia="en-US"/>
              </w:rPr>
              <w:t>Format</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818B6" w14:textId="77777777" w:rsidR="000123E8" w:rsidRPr="005050F0" w:rsidRDefault="000123E8" w:rsidP="00CF1FEB">
            <w:pPr>
              <w:pStyle w:val="TAC"/>
              <w:rPr>
                <w:noProof/>
                <w:lang w:eastAsia="en-US"/>
              </w:rPr>
            </w:pPr>
            <w:r w:rsidRPr="005050F0">
              <w:rPr>
                <w:noProof/>
                <w:lang w:eastAsia="en-US"/>
              </w:rPr>
              <w:t>Min. Access Types</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7E38F70C" w14:textId="77777777" w:rsidR="000123E8" w:rsidRPr="005050F0" w:rsidRDefault="000123E8" w:rsidP="00CF1FEB">
            <w:pPr>
              <w:jc w:val="center"/>
              <w:rPr>
                <w:rFonts w:ascii="Arial" w:hAnsi="Arial" w:cs="Arial"/>
                <w:b/>
                <w:noProof/>
                <w:sz w:val="18"/>
                <w:szCs w:val="18"/>
              </w:rPr>
            </w:pPr>
          </w:p>
        </w:tc>
      </w:tr>
      <w:tr w:rsidR="000123E8" w:rsidRPr="005050F0" w14:paraId="14FAED9C"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14DC65AE" w14:textId="77777777" w:rsidR="000123E8" w:rsidRPr="005050F0" w:rsidRDefault="000123E8"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932F" w14:textId="77777777" w:rsidR="000123E8" w:rsidRPr="005050F0" w:rsidRDefault="001B1642" w:rsidP="00CF1FEB">
            <w:pPr>
              <w:pStyle w:val="TAC"/>
              <w:rPr>
                <w:noProof/>
                <w:lang w:eastAsia="en-US"/>
              </w:rPr>
            </w:pPr>
            <w:r w:rsidRPr="005050F0">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C5D26" w14:textId="77777777" w:rsidR="000123E8" w:rsidRPr="005050F0" w:rsidRDefault="000123E8" w:rsidP="00CF1FEB">
            <w:pPr>
              <w:pStyle w:val="TAC"/>
              <w:rPr>
                <w:noProof/>
                <w:lang w:eastAsia="ko-KR"/>
              </w:rPr>
            </w:pPr>
            <w:r w:rsidRPr="005050F0">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43EF" w14:textId="77777777" w:rsidR="000123E8" w:rsidRPr="005050F0" w:rsidRDefault="001B1642" w:rsidP="00CF1FEB">
            <w:pPr>
              <w:pStyle w:val="TAC"/>
              <w:rPr>
                <w:noProof/>
                <w:lang w:eastAsia="ko-KR"/>
              </w:rPr>
            </w:pPr>
            <w:r w:rsidRPr="005050F0">
              <w:rPr>
                <w:noProof/>
                <w:lang w:eastAsia="ko-KR"/>
              </w:rPr>
              <w:t>node</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10C74" w14:textId="77777777" w:rsidR="000123E8" w:rsidRPr="005050F0" w:rsidRDefault="000123E8" w:rsidP="00CF1FEB">
            <w:pPr>
              <w:pStyle w:val="TAC"/>
              <w:rPr>
                <w:noProof/>
                <w:lang w:eastAsia="en-US"/>
              </w:rPr>
            </w:pPr>
            <w:r w:rsidRPr="005050F0">
              <w:rPr>
                <w:noProof/>
                <w:lang w:eastAsia="en-US"/>
              </w:rPr>
              <w:t>Get, Replace</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63B795CE" w14:textId="77777777" w:rsidR="000123E8" w:rsidRPr="005050F0" w:rsidRDefault="000123E8" w:rsidP="00CF1FEB">
            <w:pPr>
              <w:jc w:val="center"/>
              <w:rPr>
                <w:b/>
                <w:noProof/>
              </w:rPr>
            </w:pPr>
          </w:p>
        </w:tc>
      </w:tr>
      <w:tr w:rsidR="000123E8" w:rsidRPr="005050F0" w14:paraId="2C04F9FE"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97A311E" w14:textId="77777777" w:rsidR="000123E8" w:rsidRPr="005050F0" w:rsidRDefault="000123E8" w:rsidP="00CF1FEB">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B359F" w14:textId="77777777" w:rsidR="000123E8" w:rsidRPr="005050F0" w:rsidRDefault="000123E8" w:rsidP="00CF1FEB">
            <w:pPr>
              <w:rPr>
                <w:noProof/>
                <w:lang w:eastAsia="ko-KR"/>
              </w:rPr>
            </w:pPr>
            <w:r w:rsidRPr="005050F0">
              <w:rPr>
                <w:noProof/>
              </w:rPr>
              <w:t xml:space="preserve">This </w:t>
            </w:r>
            <w:r w:rsidR="001B1642" w:rsidRPr="005050F0">
              <w:rPr>
                <w:noProof/>
              </w:rPr>
              <w:t xml:space="preserve">interior </w:t>
            </w:r>
            <w:r w:rsidRPr="005050F0">
              <w:rPr>
                <w:noProof/>
              </w:rPr>
              <w:t xml:space="preserve">node </w:t>
            </w:r>
            <w:r w:rsidR="001B1642" w:rsidRPr="005050F0">
              <w:rPr>
                <w:noProof/>
              </w:rPr>
              <w:t xml:space="preserve">is a placeholder for </w:t>
            </w:r>
            <w:r w:rsidRPr="005050F0">
              <w:rPr>
                <w:noProof/>
                <w:lang w:eastAsia="ko-KR"/>
              </w:rPr>
              <w:t xml:space="preserve">the </w:t>
            </w:r>
            <w:r w:rsidR="009B73D8" w:rsidRPr="005050F0">
              <w:rPr>
                <w:noProof/>
                <w:lang w:eastAsia="ko-KR"/>
              </w:rPr>
              <w:t xml:space="preserve">MCPTT private </w:t>
            </w:r>
            <w:r w:rsidRPr="005050F0">
              <w:rPr>
                <w:noProof/>
                <w:lang w:eastAsia="ko-KR"/>
              </w:rPr>
              <w:t>r</w:t>
            </w:r>
            <w:r w:rsidRPr="005050F0">
              <w:rPr>
                <w:noProof/>
              </w:rPr>
              <w:t xml:space="preserve">ecipient for an </w:t>
            </w:r>
            <w:r w:rsidRPr="005050F0">
              <w:rPr>
                <w:noProof/>
                <w:lang w:eastAsia="ko-KR"/>
              </w:rPr>
              <w:t xml:space="preserve">MCPTT </w:t>
            </w:r>
            <w:r w:rsidRPr="005050F0">
              <w:rPr>
                <w:noProof/>
              </w:rPr>
              <w:t>emergency private call</w:t>
            </w:r>
            <w:r w:rsidRPr="005050F0">
              <w:rPr>
                <w:noProof/>
                <w:lang w:eastAsia="ko-KR"/>
              </w:rPr>
              <w:t>.</w:t>
            </w:r>
          </w:p>
        </w:tc>
      </w:tr>
    </w:tbl>
    <w:p w14:paraId="55F747F5" w14:textId="77777777" w:rsidR="00C92851" w:rsidRPr="005050F0" w:rsidRDefault="00C92851" w:rsidP="00C92851">
      <w:pPr>
        <w:rPr>
          <w:noProof/>
        </w:rPr>
      </w:pPr>
      <w:bookmarkStart w:id="426" w:name="_Toc4577432"/>
      <w:bookmarkStart w:id="427" w:name="_Toc27504027"/>
      <w:bookmarkStart w:id="428" w:name="_Toc27504815"/>
      <w:bookmarkStart w:id="429" w:name="_Toc27505599"/>
      <w:bookmarkStart w:id="430" w:name="_Toc27506383"/>
    </w:p>
    <w:p w14:paraId="0A90752C" w14:textId="77777777" w:rsidR="001B1642" w:rsidRPr="005050F0" w:rsidRDefault="001B1642" w:rsidP="001B1642">
      <w:pPr>
        <w:pStyle w:val="Heading3"/>
        <w:rPr>
          <w:noProof/>
          <w:lang w:eastAsia="ko-KR"/>
        </w:rPr>
      </w:pPr>
      <w:bookmarkStart w:id="431" w:name="_Toc176344294"/>
      <w:r w:rsidRPr="005050F0">
        <w:rPr>
          <w:noProof/>
          <w:lang w:eastAsia="ko-KR"/>
        </w:rPr>
        <w:lastRenderedPageBreak/>
        <w:t>5</w:t>
      </w:r>
      <w:r w:rsidRPr="005050F0">
        <w:rPr>
          <w:noProof/>
        </w:rPr>
        <w:t>.2.29</w:t>
      </w:r>
      <w:r w:rsidRPr="005050F0">
        <w:rPr>
          <w:noProof/>
          <w:lang w:eastAsia="ko-KR"/>
        </w:rPr>
        <w:t>A</w:t>
      </w:r>
      <w:r w:rsidRPr="005050F0">
        <w:rPr>
          <w:noProof/>
        </w:rPr>
        <w:tab/>
        <w:t>/</w:t>
      </w:r>
      <w:r w:rsidRPr="005050F0">
        <w:rPr>
          <w:i/>
          <w:iCs/>
          <w:noProof/>
        </w:rPr>
        <w:t>&lt;x&gt;</w:t>
      </w:r>
      <w:r w:rsidRPr="005050F0">
        <w:rPr>
          <w:noProof/>
        </w:rPr>
        <w:t>/&lt;x&gt;/Common/</w:t>
      </w:r>
      <w:r w:rsidRPr="005050F0">
        <w:rPr>
          <w:noProof/>
          <w:lang w:eastAsia="ko-KR"/>
        </w:rPr>
        <w:t>PrivateCall/EmergencyCall/</w:t>
      </w:r>
      <w:r w:rsidR="00F65D98"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w:t>
      </w:r>
      <w:bookmarkEnd w:id="426"/>
      <w:bookmarkEnd w:id="427"/>
      <w:bookmarkEnd w:id="428"/>
      <w:bookmarkEnd w:id="429"/>
      <w:bookmarkEnd w:id="430"/>
      <w:bookmarkEnd w:id="431"/>
    </w:p>
    <w:p w14:paraId="62EBD36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w:t>
      </w:r>
      <w:r w:rsidRPr="005050F0">
        <w:rPr>
          <w:noProof/>
        </w:rPr>
        <w:t xml:space="preserve"> EmergencyCall/</w:t>
      </w:r>
      <w:r w:rsidR="009B73D8" w:rsidRPr="005050F0">
        <w:rPr>
          <w:noProof/>
          <w:lang w:eastAsia="ko-KR"/>
        </w:rPr>
        <w:t>MCPTTPrivate</w:t>
      </w:r>
      <w:r w:rsidRPr="005050F0">
        <w:rPr>
          <w:noProof/>
        </w:rPr>
        <w:t>Recipient/Entry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089AB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1AF084" w14:textId="77777777" w:rsidR="001B1642" w:rsidRPr="005050F0" w:rsidRDefault="001B1642" w:rsidP="00BB0493">
            <w:pPr>
              <w:rPr>
                <w:rFonts w:ascii="Arial" w:hAnsi="Arial" w:cs="Arial"/>
                <w:noProof/>
                <w:sz w:val="18"/>
                <w:szCs w:val="18"/>
              </w:rPr>
            </w:pPr>
            <w:r w:rsidRPr="005050F0">
              <w:rPr>
                <w:noProof/>
              </w:rPr>
              <w:t>&lt;x&gt;/Common/</w:t>
            </w:r>
            <w:r w:rsidRPr="005050F0">
              <w:rPr>
                <w:noProof/>
                <w:lang w:eastAsia="ko-KR"/>
              </w:rPr>
              <w:t>PrivateCall/</w:t>
            </w:r>
            <w:r w:rsidRPr="005050F0">
              <w:rPr>
                <w:noProof/>
              </w:rPr>
              <w:t>EmergencyCall/</w:t>
            </w:r>
            <w:r w:rsidR="009B73D8" w:rsidRPr="005050F0">
              <w:rPr>
                <w:noProof/>
                <w:lang w:eastAsia="ko-KR"/>
              </w:rPr>
              <w:t>MCPTTPrivate</w:t>
            </w:r>
            <w:r w:rsidRPr="005050F0">
              <w:rPr>
                <w:noProof/>
              </w:rPr>
              <w:t>Recipient/Entry</w:t>
            </w:r>
          </w:p>
        </w:tc>
      </w:tr>
      <w:tr w:rsidR="001B1642" w:rsidRPr="005050F0" w14:paraId="613339F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F8CC3"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7F25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9400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97A58"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77836"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B54DB" w14:textId="77777777" w:rsidR="001B1642" w:rsidRPr="005050F0" w:rsidRDefault="001B1642" w:rsidP="00BB0493">
            <w:pPr>
              <w:jc w:val="center"/>
              <w:rPr>
                <w:rFonts w:ascii="Arial" w:hAnsi="Arial" w:cs="Arial"/>
                <w:b/>
                <w:noProof/>
                <w:sz w:val="18"/>
                <w:szCs w:val="18"/>
              </w:rPr>
            </w:pPr>
          </w:p>
        </w:tc>
      </w:tr>
      <w:tr w:rsidR="001B1642" w:rsidRPr="005050F0" w14:paraId="7F65C91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437B7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648C"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F052E"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6A9F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4983D"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C15EFB" w14:textId="77777777" w:rsidR="001B1642" w:rsidRPr="005050F0" w:rsidRDefault="001B1642" w:rsidP="00BB0493">
            <w:pPr>
              <w:jc w:val="center"/>
              <w:rPr>
                <w:b/>
                <w:noProof/>
              </w:rPr>
            </w:pPr>
          </w:p>
        </w:tc>
      </w:tr>
      <w:tr w:rsidR="001B1642" w:rsidRPr="005050F0" w14:paraId="6B597DC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DFF4E1"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C25C3D"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 xml:space="preserve">is a placeholder for the details of the </w:t>
            </w:r>
            <w:r w:rsidR="009B73D8" w:rsidRPr="005050F0">
              <w:rPr>
                <w:noProof/>
                <w:lang w:eastAsia="ko-KR"/>
              </w:rPr>
              <w:t xml:space="preserve">MCPTT private </w:t>
            </w:r>
            <w:r w:rsidRPr="005050F0">
              <w:rPr>
                <w:noProof/>
                <w:lang w:eastAsia="ko-KR"/>
              </w:rPr>
              <w:t>r</w:t>
            </w:r>
            <w:r w:rsidRPr="005050F0">
              <w:rPr>
                <w:noProof/>
              </w:rPr>
              <w:t xml:space="preserve">ecipient for an </w:t>
            </w:r>
            <w:r w:rsidRPr="005050F0">
              <w:rPr>
                <w:noProof/>
                <w:lang w:eastAsia="ko-KR"/>
              </w:rPr>
              <w:t xml:space="preserve">MCPTT </w:t>
            </w:r>
            <w:r w:rsidRPr="005050F0">
              <w:rPr>
                <w:noProof/>
              </w:rPr>
              <w:t>emergency private call</w:t>
            </w:r>
            <w:r w:rsidRPr="005050F0">
              <w:rPr>
                <w:noProof/>
                <w:lang w:eastAsia="ko-KR"/>
              </w:rPr>
              <w:t>.</w:t>
            </w:r>
          </w:p>
        </w:tc>
      </w:tr>
    </w:tbl>
    <w:p w14:paraId="633B319A" w14:textId="77777777" w:rsidR="00C92851" w:rsidRPr="005050F0" w:rsidRDefault="00C92851" w:rsidP="00C92851">
      <w:pPr>
        <w:rPr>
          <w:noProof/>
        </w:rPr>
      </w:pPr>
      <w:bookmarkStart w:id="432" w:name="_Toc4577433"/>
      <w:bookmarkStart w:id="433" w:name="_Toc27504028"/>
      <w:bookmarkStart w:id="434" w:name="_Toc27504816"/>
      <w:bookmarkStart w:id="435" w:name="_Toc27505600"/>
      <w:bookmarkStart w:id="436" w:name="_Toc27506384"/>
    </w:p>
    <w:p w14:paraId="70EAD9F4" w14:textId="77777777" w:rsidR="001B1642" w:rsidRPr="005050F0" w:rsidRDefault="001B1642" w:rsidP="001B1642">
      <w:pPr>
        <w:pStyle w:val="Heading3"/>
        <w:rPr>
          <w:noProof/>
          <w:lang w:eastAsia="ko-KR"/>
        </w:rPr>
      </w:pPr>
      <w:bookmarkStart w:id="437" w:name="_Toc176344295"/>
      <w:r w:rsidRPr="005050F0">
        <w:rPr>
          <w:noProof/>
        </w:rPr>
        <w:t>5.2.</w:t>
      </w:r>
      <w:r w:rsidRPr="005050F0">
        <w:rPr>
          <w:noProof/>
          <w:lang w:eastAsia="ko-KR"/>
        </w:rPr>
        <w:t>29B</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F65D98"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/Entry/ID</w:t>
      </w:r>
      <w:bookmarkEnd w:id="432"/>
      <w:bookmarkEnd w:id="433"/>
      <w:bookmarkEnd w:id="434"/>
      <w:bookmarkEnd w:id="435"/>
      <w:bookmarkEnd w:id="436"/>
      <w:bookmarkEnd w:id="437"/>
    </w:p>
    <w:p w14:paraId="7CB84CE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w:t>
      </w:r>
      <w:r w:rsidR="009B73D8" w:rsidRPr="005050F0">
        <w:rPr>
          <w:noProof/>
          <w:lang w:eastAsia="ko-KR"/>
        </w:rPr>
        <w:t>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009B73D8" w:rsidRPr="005050F0">
        <w:rPr>
          <w:noProof/>
          <w:lang w:eastAsia="ko-KR"/>
        </w:rPr>
        <w:t>MCPTTPrivate</w:t>
      </w:r>
      <w:r w:rsidRPr="005050F0">
        <w:rPr>
          <w:noProof/>
        </w:rPr>
        <w:t>Recipient/Entry/ID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62FDB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AAC5B" w14:textId="77777777" w:rsidR="001B1642" w:rsidRPr="005050F0" w:rsidRDefault="001B1642" w:rsidP="00BB0493">
            <w:pPr>
              <w:rPr>
                <w:rFonts w:ascii="Arial" w:hAnsi="Arial" w:cs="Arial"/>
                <w:noProof/>
                <w:sz w:val="18"/>
                <w:szCs w:val="18"/>
              </w:rPr>
            </w:pPr>
            <w:r w:rsidRPr="005050F0">
              <w:rPr>
                <w:noProof/>
              </w:rPr>
              <w:t>&lt;x&gt;/Common/PrivateCall/EmergencyCall/</w:t>
            </w:r>
            <w:r w:rsidR="009B73D8" w:rsidRPr="005050F0">
              <w:rPr>
                <w:noProof/>
                <w:lang w:eastAsia="ko-KR"/>
              </w:rPr>
              <w:t>MCPTTPrivate</w:t>
            </w:r>
            <w:r w:rsidRPr="005050F0">
              <w:rPr>
                <w:noProof/>
              </w:rPr>
              <w:t>Recipient/Entry/ID</w:t>
            </w:r>
          </w:p>
        </w:tc>
      </w:tr>
      <w:tr w:rsidR="001B1642" w:rsidRPr="005050F0" w14:paraId="4869A4B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AB58F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04076"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5D52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EC3F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06DD7"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B290CB" w14:textId="77777777" w:rsidR="001B1642" w:rsidRPr="005050F0" w:rsidRDefault="001B1642" w:rsidP="00BB0493">
            <w:pPr>
              <w:jc w:val="center"/>
              <w:rPr>
                <w:rFonts w:ascii="Arial" w:hAnsi="Arial" w:cs="Arial"/>
                <w:b/>
                <w:noProof/>
                <w:sz w:val="18"/>
                <w:szCs w:val="18"/>
              </w:rPr>
            </w:pPr>
          </w:p>
        </w:tc>
      </w:tr>
      <w:tr w:rsidR="001B1642" w:rsidRPr="005050F0" w14:paraId="6B2146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E1130B"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44B90"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3A07E"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0B8B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63F9"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FA2318" w14:textId="77777777" w:rsidR="001B1642" w:rsidRPr="005050F0" w:rsidRDefault="001B1642" w:rsidP="00BB0493">
            <w:pPr>
              <w:jc w:val="center"/>
              <w:rPr>
                <w:b/>
                <w:noProof/>
              </w:rPr>
            </w:pPr>
          </w:p>
        </w:tc>
      </w:tr>
      <w:tr w:rsidR="001B1642" w:rsidRPr="005050F0" w14:paraId="370770E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8E333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4FC362"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w:t>
            </w:r>
            <w:r w:rsidR="009B73D8" w:rsidRPr="005050F0">
              <w:rPr>
                <w:noProof/>
                <w:lang w:eastAsia="ko-KR"/>
              </w:rPr>
              <w:t xml:space="preserve"> MCPTT private</w:t>
            </w:r>
            <w:r w:rsidRPr="005050F0">
              <w:rPr>
                <w:noProof/>
                <w:lang w:eastAsia="ko-KR"/>
              </w:rPr>
              <w:t xml:space="preserve"> recipient</w:t>
            </w:r>
            <w:r w:rsidRPr="005050F0">
              <w:rPr>
                <w:noProof/>
              </w:rPr>
              <w:t xml:space="preserve"> used upon certain criteria on initiation of an MCPTT emergency private call</w:t>
            </w:r>
            <w:r w:rsidRPr="005050F0">
              <w:rPr>
                <w:noProof/>
                <w:lang w:eastAsia="ko-KR"/>
              </w:rPr>
              <w:t>.</w:t>
            </w:r>
          </w:p>
        </w:tc>
      </w:tr>
    </w:tbl>
    <w:p w14:paraId="33840446" w14:textId="77777777" w:rsidR="00C92851" w:rsidRPr="005050F0" w:rsidRDefault="00C92851" w:rsidP="00C92851">
      <w:pPr>
        <w:rPr>
          <w:noProof/>
        </w:rPr>
      </w:pPr>
      <w:bookmarkStart w:id="438" w:name="_Toc4577434"/>
      <w:bookmarkStart w:id="439" w:name="_Toc27504029"/>
      <w:bookmarkStart w:id="440" w:name="_Toc27504817"/>
      <w:bookmarkStart w:id="441" w:name="_Toc27505601"/>
      <w:bookmarkStart w:id="442" w:name="_Toc27506385"/>
    </w:p>
    <w:p w14:paraId="6AA4B28A" w14:textId="77777777" w:rsidR="001B1642" w:rsidRPr="005050F0" w:rsidRDefault="001B1642" w:rsidP="001B1642">
      <w:pPr>
        <w:pStyle w:val="Heading3"/>
        <w:rPr>
          <w:noProof/>
          <w:lang w:eastAsia="ko-KR"/>
        </w:rPr>
      </w:pPr>
      <w:bookmarkStart w:id="443" w:name="_Toc176344296"/>
      <w:r w:rsidRPr="005050F0">
        <w:rPr>
          <w:noProof/>
          <w:lang w:eastAsia="ko-KR"/>
        </w:rPr>
        <w:t>5</w:t>
      </w:r>
      <w:r w:rsidRPr="005050F0">
        <w:rPr>
          <w:noProof/>
        </w:rPr>
        <w:t>.2.</w:t>
      </w:r>
      <w:r w:rsidRPr="005050F0">
        <w:rPr>
          <w:noProof/>
          <w:lang w:eastAsia="ko-KR"/>
        </w:rPr>
        <w:t>29C</w:t>
      </w:r>
      <w:r w:rsidRPr="005050F0">
        <w:rPr>
          <w:noProof/>
        </w:rPr>
        <w:tab/>
        <w:t>/</w:t>
      </w:r>
      <w:r w:rsidRPr="005050F0">
        <w:rPr>
          <w:i/>
          <w:iCs/>
          <w:noProof/>
        </w:rPr>
        <w:t>&lt;x&gt;</w:t>
      </w:r>
      <w:r w:rsidRPr="005050F0">
        <w:rPr>
          <w:noProof/>
        </w:rPr>
        <w:t>/&lt;x&gt;/Common/PrivateCall/</w:t>
      </w:r>
      <w:r w:rsidRPr="005050F0">
        <w:rPr>
          <w:noProof/>
          <w:lang w:eastAsia="ko-KR"/>
        </w:rPr>
        <w:t>EmergencyCall/</w:t>
      </w:r>
      <w:r w:rsidR="00CF46B4"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/Entry/DiscoveryGroupID</w:t>
      </w:r>
      <w:bookmarkEnd w:id="438"/>
      <w:bookmarkEnd w:id="439"/>
      <w:bookmarkEnd w:id="440"/>
      <w:bookmarkEnd w:id="441"/>
      <w:bookmarkEnd w:id="442"/>
      <w:bookmarkEnd w:id="443"/>
    </w:p>
    <w:p w14:paraId="4B62526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r w:rsidR="009B73D8" w:rsidRPr="005050F0">
        <w:rPr>
          <w:noProof/>
          <w:lang w:eastAsia="ko-KR"/>
        </w:rPr>
        <w:t>MCPTTPrivate</w:t>
      </w:r>
      <w:r w:rsidRPr="005050F0">
        <w:rPr>
          <w:noProof/>
          <w:lang w:eastAsia="ko-KR"/>
        </w:rPr>
        <w:t>Recipient</w:t>
      </w:r>
      <w:r w:rsidRPr="005050F0">
        <w:rPr>
          <w:noProof/>
        </w:rPr>
        <w: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FB2B90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009722" w14:textId="77777777" w:rsidR="001B1642" w:rsidRPr="005050F0" w:rsidRDefault="001B1642" w:rsidP="00BB0493">
            <w:pPr>
              <w:rPr>
                <w:rFonts w:ascii="Arial" w:hAnsi="Arial" w:cs="Arial"/>
                <w:noProof/>
                <w:sz w:val="18"/>
                <w:szCs w:val="18"/>
              </w:rPr>
            </w:pPr>
            <w:r w:rsidRPr="005050F0">
              <w:rPr>
                <w:noProof/>
              </w:rPr>
              <w:t>&lt;x&gt;/Common/PrivateCall/</w:t>
            </w:r>
            <w:r w:rsidRPr="005050F0">
              <w:rPr>
                <w:noProof/>
                <w:lang w:eastAsia="ko-KR"/>
              </w:rPr>
              <w:t>EmergencyCall/</w:t>
            </w:r>
            <w:r w:rsidR="009B73D8" w:rsidRPr="005050F0">
              <w:rPr>
                <w:noProof/>
                <w:lang w:eastAsia="ko-KR"/>
              </w:rPr>
              <w:t>MCPTTPrivate</w:t>
            </w:r>
            <w:r w:rsidRPr="005050F0">
              <w:rPr>
                <w:noProof/>
                <w:lang w:eastAsia="ko-KR"/>
              </w:rPr>
              <w:t>Recipient</w:t>
            </w:r>
            <w:r w:rsidRPr="005050F0">
              <w:rPr>
                <w:noProof/>
              </w:rPr>
              <w:t>/Entry/DiscoveryGroupID</w:t>
            </w:r>
          </w:p>
        </w:tc>
      </w:tr>
      <w:tr w:rsidR="001B1642" w:rsidRPr="005050F0" w14:paraId="0640BD5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71654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690C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C3F03"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A3C84"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0796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EE625F" w14:textId="77777777" w:rsidR="001B1642" w:rsidRPr="005050F0" w:rsidRDefault="001B1642" w:rsidP="00BB0493">
            <w:pPr>
              <w:jc w:val="center"/>
              <w:rPr>
                <w:rFonts w:ascii="Arial" w:hAnsi="Arial" w:cs="Arial"/>
                <w:b/>
                <w:noProof/>
                <w:sz w:val="18"/>
                <w:szCs w:val="18"/>
              </w:rPr>
            </w:pPr>
          </w:p>
        </w:tc>
      </w:tr>
      <w:tr w:rsidR="001B1642" w:rsidRPr="005050F0" w14:paraId="3183F5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AB87F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049F"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73096"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FC8C0" w14:textId="77777777" w:rsidR="001B1642" w:rsidRPr="005050F0" w:rsidRDefault="001B1642" w:rsidP="00BB0493">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55AE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CDDC29" w14:textId="77777777" w:rsidR="001B1642" w:rsidRPr="005050F0" w:rsidRDefault="001B1642" w:rsidP="00BB0493">
            <w:pPr>
              <w:jc w:val="center"/>
              <w:rPr>
                <w:b/>
                <w:noProof/>
              </w:rPr>
            </w:pPr>
          </w:p>
        </w:tc>
      </w:tr>
      <w:tr w:rsidR="001B1642" w:rsidRPr="005050F0" w14:paraId="73D38DA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636DD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7A8F2D" w14:textId="77777777" w:rsidR="001B1642" w:rsidRPr="005050F0" w:rsidRDefault="001B1642" w:rsidP="00BB0493">
            <w:pPr>
              <w:rPr>
                <w:noProof/>
                <w:lang w:eastAsia="ko-KR"/>
              </w:rPr>
            </w:pPr>
            <w:r w:rsidRPr="005050F0">
              <w:rPr>
                <w:noProof/>
              </w:rPr>
              <w:t xml:space="preserve">This leaf node indicates </w:t>
            </w:r>
            <w:r w:rsidRPr="005050F0">
              <w:rPr>
                <w:rFonts w:eastAsia="SimSun"/>
                <w:noProof/>
                <w:lang w:eastAsia="zh-CN"/>
              </w:rPr>
              <w:t xml:space="preserve">the </w:t>
            </w:r>
            <w:r w:rsidRPr="005050F0">
              <w:rPr>
                <w:noProof/>
                <w:lang w:eastAsia="ko-KR"/>
              </w:rPr>
              <w:t>di</w:t>
            </w:r>
            <w:r w:rsidRPr="005050F0">
              <w:rPr>
                <w:rFonts w:eastAsia="SimSun"/>
                <w:noProof/>
                <w:lang w:eastAsia="zh-CN"/>
              </w:rPr>
              <w:t xml:space="preserve">scovery group 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5EE5DD8" w14:textId="77777777" w:rsidR="00C92851" w:rsidRPr="005050F0" w:rsidRDefault="00C92851" w:rsidP="00C92851">
      <w:pPr>
        <w:rPr>
          <w:noProof/>
        </w:rPr>
      </w:pPr>
      <w:bookmarkStart w:id="444" w:name="_Toc4577435"/>
      <w:bookmarkStart w:id="445" w:name="_Toc27504030"/>
      <w:bookmarkStart w:id="446" w:name="_Toc27504818"/>
      <w:bookmarkStart w:id="447" w:name="_Toc27505602"/>
      <w:bookmarkStart w:id="448" w:name="_Toc27506386"/>
    </w:p>
    <w:p w14:paraId="7492EC06" w14:textId="77777777" w:rsidR="001B1642" w:rsidRPr="005050F0" w:rsidRDefault="001B1642" w:rsidP="001B1642">
      <w:pPr>
        <w:pStyle w:val="Heading3"/>
        <w:rPr>
          <w:noProof/>
          <w:lang w:eastAsia="ko-KR"/>
        </w:rPr>
      </w:pPr>
      <w:bookmarkStart w:id="449" w:name="_Toc176344297"/>
      <w:r w:rsidRPr="005050F0">
        <w:rPr>
          <w:noProof/>
          <w:lang w:eastAsia="ko-KR"/>
        </w:rPr>
        <w:t>5</w:t>
      </w:r>
      <w:r w:rsidRPr="005050F0">
        <w:rPr>
          <w:noProof/>
        </w:rPr>
        <w:t>.2.2</w:t>
      </w:r>
      <w:r w:rsidRPr="005050F0">
        <w:rPr>
          <w:noProof/>
          <w:lang w:eastAsia="ko-KR"/>
        </w:rPr>
        <w:t>9D</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/PrivateCall/</w:t>
      </w:r>
      <w:r w:rsidRPr="005050F0">
        <w:rPr>
          <w:noProof/>
          <w:lang w:eastAsia="ko-KR"/>
        </w:rPr>
        <w:t>EmergencyCall/</w:t>
      </w:r>
      <w:r w:rsidR="00F65D98" w:rsidRPr="005050F0">
        <w:rPr>
          <w:noProof/>
          <w:lang w:eastAsia="ko-KR"/>
        </w:rPr>
        <w:br/>
      </w:r>
      <w:r w:rsidR="00E11C2A" w:rsidRPr="005050F0">
        <w:rPr>
          <w:noProof/>
          <w:lang w:eastAsia="ko-KR"/>
        </w:rPr>
        <w:t>MCPTTPrivate</w:t>
      </w:r>
      <w:r w:rsidRPr="005050F0">
        <w:rPr>
          <w:noProof/>
          <w:lang w:eastAsia="ko-KR"/>
        </w:rPr>
        <w:t>Recipient</w:t>
      </w:r>
      <w:r w:rsidRPr="005050F0">
        <w:rPr>
          <w:noProof/>
        </w:rPr>
        <w:t>/Entry</w:t>
      </w:r>
      <w:r w:rsidRPr="005050F0">
        <w:rPr>
          <w:noProof/>
          <w:lang w:eastAsia="ko-KR"/>
        </w:rPr>
        <w:t>/</w:t>
      </w:r>
      <w:r w:rsidRPr="005050F0">
        <w:rPr>
          <w:noProof/>
        </w:rPr>
        <w:t>UserInfoID</w:t>
      </w:r>
      <w:bookmarkEnd w:id="444"/>
      <w:bookmarkEnd w:id="445"/>
      <w:bookmarkEnd w:id="446"/>
      <w:bookmarkEnd w:id="447"/>
      <w:bookmarkEnd w:id="448"/>
      <w:bookmarkEnd w:id="449"/>
    </w:p>
    <w:p w14:paraId="4375AA1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29D</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/PrivateCall/</w:t>
      </w:r>
      <w:r w:rsidRPr="005050F0">
        <w:rPr>
          <w:noProof/>
          <w:lang w:eastAsia="ko-KR"/>
        </w:rPr>
        <w:t>EmergencyCall/</w:t>
      </w:r>
      <w:r w:rsidR="00E11C2A" w:rsidRPr="005050F0">
        <w:rPr>
          <w:noProof/>
          <w:lang w:eastAsia="ko-KR"/>
        </w:rPr>
        <w:t>MCPTTPrivate</w:t>
      </w:r>
      <w:r w:rsidRPr="005050F0">
        <w:rPr>
          <w:noProof/>
          <w:lang w:eastAsia="ko-KR"/>
        </w:rPr>
        <w:t>Recipient</w:t>
      </w:r>
      <w:r w:rsidRPr="005050F0">
        <w:rPr>
          <w:noProof/>
        </w:rPr>
        <w: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57"/>
        <w:gridCol w:w="1307"/>
        <w:gridCol w:w="2090"/>
        <w:gridCol w:w="1899"/>
        <w:gridCol w:w="2254"/>
      </w:tblGrid>
      <w:tr w:rsidR="001B1642" w:rsidRPr="005050F0" w14:paraId="158BC04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0B6E1B" w14:textId="77777777" w:rsidR="001B1642" w:rsidRPr="005050F0" w:rsidRDefault="001B1642" w:rsidP="00BB0493">
            <w:pPr>
              <w:rPr>
                <w:rFonts w:ascii="Arial" w:hAnsi="Arial" w:cs="Arial"/>
                <w:noProof/>
                <w:sz w:val="18"/>
                <w:szCs w:val="18"/>
              </w:rPr>
            </w:pPr>
            <w:r w:rsidRPr="005050F0">
              <w:rPr>
                <w:noProof/>
              </w:rPr>
              <w:t>&lt;x&gt;/</w:t>
            </w:r>
            <w:r w:rsidRPr="005050F0">
              <w:rPr>
                <w:noProof/>
                <w:lang w:eastAsia="ko-KR"/>
              </w:rPr>
              <w:t>Common</w:t>
            </w:r>
            <w:r w:rsidRPr="005050F0">
              <w:rPr>
                <w:noProof/>
              </w:rPr>
              <w:t>/PrivateCall/</w:t>
            </w:r>
            <w:r w:rsidRPr="005050F0">
              <w:rPr>
                <w:noProof/>
                <w:lang w:eastAsia="ko-KR"/>
              </w:rPr>
              <w:t>EmergencyCall/</w:t>
            </w:r>
            <w:r w:rsidR="00E11C2A" w:rsidRPr="005050F0">
              <w:rPr>
                <w:noProof/>
                <w:lang w:eastAsia="ko-KR"/>
              </w:rPr>
              <w:t>MCPTTPrivate</w:t>
            </w:r>
            <w:r w:rsidRPr="005050F0">
              <w:rPr>
                <w:noProof/>
                <w:lang w:eastAsia="ko-KR"/>
              </w:rPr>
              <w:t>Recipient</w:t>
            </w:r>
            <w:r w:rsidRPr="005050F0">
              <w:rPr>
                <w:noProof/>
              </w:rPr>
              <w:t>/Entry</w:t>
            </w:r>
            <w:r w:rsidRPr="005050F0">
              <w:rPr>
                <w:noProof/>
                <w:lang w:eastAsia="ko-KR"/>
              </w:rPr>
              <w:t>/</w:t>
            </w:r>
            <w:r w:rsidRPr="005050F0">
              <w:rPr>
                <w:noProof/>
              </w:rPr>
              <w:t>UserInfoID</w:t>
            </w:r>
          </w:p>
        </w:tc>
      </w:tr>
      <w:tr w:rsidR="001B1642" w:rsidRPr="005050F0" w14:paraId="2AD7DF18" w14:textId="77777777" w:rsidTr="00BB0493">
        <w:trPr>
          <w:cantSplit/>
          <w:trHeight w:hRule="exact" w:val="24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D5D102F" w14:textId="77777777" w:rsidR="001B1642" w:rsidRPr="005050F0" w:rsidRDefault="001B1642" w:rsidP="00BB0493">
            <w:pPr>
              <w:jc w:val="center"/>
              <w:rPr>
                <w:rFonts w:ascii="Arial" w:hAnsi="Arial" w:cs="Arial"/>
                <w:b/>
                <w:noProof/>
                <w:sz w:val="18"/>
                <w:szCs w:val="18"/>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2961E" w14:textId="77777777" w:rsidR="001B1642" w:rsidRPr="005050F0" w:rsidRDefault="001B1642" w:rsidP="00BB0493">
            <w:pPr>
              <w:pStyle w:val="TAC"/>
              <w:rPr>
                <w:noProof/>
                <w:lang w:eastAsia="en-US"/>
              </w:rPr>
            </w:pPr>
            <w:r w:rsidRPr="005050F0">
              <w:rPr>
                <w:noProof/>
                <w:lang w:eastAsia="en-US"/>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5DBD6" w14:textId="77777777" w:rsidR="001B1642" w:rsidRPr="005050F0" w:rsidRDefault="001B1642" w:rsidP="00BB0493">
            <w:pPr>
              <w:pStyle w:val="TAC"/>
              <w:rPr>
                <w:noProof/>
                <w:lang w:eastAsia="en-US"/>
              </w:rPr>
            </w:pPr>
            <w:r w:rsidRPr="005050F0">
              <w:rPr>
                <w:noProof/>
                <w:lang w:eastAsia="en-US"/>
              </w:rPr>
              <w:t>Occurrence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F5989" w14:textId="77777777" w:rsidR="001B1642" w:rsidRPr="005050F0" w:rsidRDefault="001B1642" w:rsidP="00BB0493">
            <w:pPr>
              <w:pStyle w:val="TAC"/>
              <w:rPr>
                <w:noProof/>
                <w:lang w:eastAsia="en-US"/>
              </w:rPr>
            </w:pPr>
            <w:r w:rsidRPr="005050F0">
              <w:rPr>
                <w:noProof/>
                <w:lang w:eastAsia="en-US"/>
              </w:rPr>
              <w:t>Format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D0D6" w14:textId="77777777" w:rsidR="001B1642" w:rsidRPr="005050F0" w:rsidRDefault="001B1642" w:rsidP="00BB0493">
            <w:pPr>
              <w:pStyle w:val="TAC"/>
              <w:rPr>
                <w:noProof/>
                <w:lang w:eastAsia="en-US"/>
              </w:rPr>
            </w:pPr>
            <w:r w:rsidRPr="005050F0">
              <w:rPr>
                <w:noProof/>
                <w:lang w:eastAsia="en-US"/>
              </w:rPr>
              <w:t>Min. Access Types</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519A6314" w14:textId="77777777" w:rsidR="001B1642" w:rsidRPr="005050F0" w:rsidRDefault="001B1642" w:rsidP="00BB0493">
            <w:pPr>
              <w:jc w:val="center"/>
              <w:rPr>
                <w:rFonts w:ascii="Arial" w:hAnsi="Arial" w:cs="Arial"/>
                <w:b/>
                <w:noProof/>
                <w:sz w:val="18"/>
                <w:szCs w:val="18"/>
              </w:rPr>
            </w:pPr>
          </w:p>
        </w:tc>
      </w:tr>
      <w:tr w:rsidR="001B1642" w:rsidRPr="005050F0" w14:paraId="7B9BAD3D" w14:textId="77777777" w:rsidTr="00BB0493">
        <w:trPr>
          <w:cantSplit/>
          <w:trHeight w:hRule="exact" w:val="28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3696539E" w14:textId="77777777" w:rsidR="001B1642" w:rsidRPr="005050F0" w:rsidRDefault="001B1642" w:rsidP="00BB0493">
            <w:pPr>
              <w:jc w:val="center"/>
              <w:rPr>
                <w:b/>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29B35" w14:textId="77777777" w:rsidR="001B1642" w:rsidRPr="005050F0" w:rsidRDefault="001B1642" w:rsidP="00BB0493">
            <w:pPr>
              <w:pStyle w:val="TAC"/>
              <w:rPr>
                <w:noProof/>
                <w:lang w:eastAsia="en-US"/>
              </w:rPr>
            </w:pPr>
            <w:r w:rsidRPr="005050F0">
              <w:rPr>
                <w:noProof/>
                <w:lang w:eastAsia="en-US"/>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90CAF" w14:textId="77777777" w:rsidR="001B1642" w:rsidRPr="005050F0" w:rsidRDefault="001B1642" w:rsidP="00BB0493">
            <w:pPr>
              <w:pStyle w:val="TAC"/>
              <w:rPr>
                <w:noProof/>
                <w:lang w:eastAsia="en-US"/>
              </w:rPr>
            </w:pPr>
            <w:r w:rsidRPr="005050F0">
              <w:rPr>
                <w:noProof/>
                <w:lang w:eastAsia="en-US"/>
              </w:rPr>
              <w:t>One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8538A" w14:textId="77777777" w:rsidR="001B1642" w:rsidRPr="005050F0" w:rsidRDefault="001B1642" w:rsidP="00BB0493">
            <w:pPr>
              <w:pStyle w:val="TAC"/>
              <w:rPr>
                <w:noProof/>
                <w:lang w:eastAsia="en-US"/>
              </w:rPr>
            </w:pPr>
            <w:r w:rsidRPr="005050F0">
              <w:rPr>
                <w:noProof/>
                <w:lang w:eastAsia="en-US"/>
              </w:rPr>
              <w:t>int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9B74A" w14:textId="77777777" w:rsidR="001B1642" w:rsidRPr="005050F0" w:rsidRDefault="001B1642" w:rsidP="00BB0493">
            <w:pPr>
              <w:pStyle w:val="TAC"/>
              <w:rPr>
                <w:noProof/>
                <w:lang w:eastAsia="en-US"/>
              </w:rPr>
            </w:pPr>
            <w:r w:rsidRPr="005050F0">
              <w:rPr>
                <w:noProof/>
                <w:lang w:eastAsia="en-US"/>
              </w:rPr>
              <w:t>Get, Replace</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7E3969C5" w14:textId="77777777" w:rsidR="001B1642" w:rsidRPr="005050F0" w:rsidRDefault="001B1642" w:rsidP="00BB0493">
            <w:pPr>
              <w:jc w:val="center"/>
              <w:rPr>
                <w:b/>
                <w:noProof/>
              </w:rPr>
            </w:pPr>
          </w:p>
        </w:tc>
      </w:tr>
      <w:tr w:rsidR="001B1642" w:rsidRPr="005050F0" w14:paraId="46D9B002" w14:textId="77777777" w:rsidTr="00BB0493">
        <w:trPr>
          <w:cantSplit/>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1E51F4F9" w14:textId="77777777" w:rsidR="001B1642" w:rsidRPr="005050F0" w:rsidRDefault="001B1642" w:rsidP="00BB0493">
            <w:pPr>
              <w:jc w:val="center"/>
              <w:rPr>
                <w:b/>
                <w:noProof/>
              </w:rPr>
            </w:pPr>
          </w:p>
        </w:tc>
        <w:tc>
          <w:tcPr>
            <w:tcW w:w="920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2FB904" w14:textId="77777777" w:rsidR="001B1642" w:rsidRPr="005050F0" w:rsidRDefault="001B1642" w:rsidP="00BB0493">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8422999" w14:textId="77777777" w:rsidR="00C92851" w:rsidRPr="005050F0" w:rsidRDefault="00C92851" w:rsidP="00C92851">
      <w:pPr>
        <w:rPr>
          <w:noProof/>
        </w:rPr>
      </w:pPr>
    </w:p>
    <w:p w14:paraId="0D42A981" w14:textId="77777777" w:rsidR="001B1642" w:rsidRPr="005050F0" w:rsidRDefault="001B1642" w:rsidP="001B1642">
      <w:pPr>
        <w:rPr>
          <w:noProof/>
        </w:rPr>
      </w:pPr>
      <w:r w:rsidRPr="005050F0">
        <w:rPr>
          <w:noProof/>
        </w:rPr>
        <w:t xml:space="preserve">The "UserInfoID" element identifies the </w:t>
      </w:r>
      <w:r w:rsidR="00E11C2A" w:rsidRPr="005050F0">
        <w:rPr>
          <w:noProof/>
          <w:lang w:eastAsia="ko-KR"/>
        </w:rPr>
        <w:t xml:space="preserve">MCPTT private </w:t>
      </w:r>
      <w:r w:rsidRPr="005050F0">
        <w:rPr>
          <w:noProof/>
        </w:rPr>
        <w:t>recipient when making an off-network private call.</w:t>
      </w:r>
    </w:p>
    <w:p w14:paraId="516D61F3" w14:textId="77777777" w:rsidR="001B1642" w:rsidRPr="005050F0" w:rsidRDefault="001B1642" w:rsidP="001B1642">
      <w:pPr>
        <w:pStyle w:val="Heading3"/>
        <w:rPr>
          <w:noProof/>
          <w:lang w:eastAsia="ko-KR"/>
        </w:rPr>
      </w:pPr>
      <w:bookmarkStart w:id="450" w:name="_Toc4577436"/>
      <w:bookmarkStart w:id="451" w:name="_Toc27504031"/>
      <w:bookmarkStart w:id="452" w:name="_Toc27504819"/>
      <w:bookmarkStart w:id="453" w:name="_Toc27505603"/>
      <w:bookmarkStart w:id="454" w:name="_Toc27506387"/>
      <w:bookmarkStart w:id="455" w:name="_Toc176344298"/>
      <w:r w:rsidRPr="005050F0">
        <w:rPr>
          <w:noProof/>
        </w:rPr>
        <w:lastRenderedPageBreak/>
        <w:t>5.2.</w:t>
      </w:r>
      <w:r w:rsidRPr="005050F0">
        <w:rPr>
          <w:noProof/>
          <w:lang w:eastAsia="ko-KR"/>
        </w:rPr>
        <w:t>29E</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F65D98" w:rsidRPr="005050F0">
        <w:rPr>
          <w:noProof/>
        </w:rPr>
        <w:br/>
      </w:r>
      <w:r w:rsidR="00E11C2A" w:rsidRPr="005050F0">
        <w:rPr>
          <w:noProof/>
          <w:lang w:eastAsia="ko-KR"/>
        </w:rPr>
        <w:t>MCPTTPrivate</w:t>
      </w:r>
      <w:r w:rsidRPr="005050F0">
        <w:rPr>
          <w:noProof/>
        </w:rPr>
        <w:t>Recipient/Entry/DisplayName</w:t>
      </w:r>
      <w:bookmarkEnd w:id="450"/>
      <w:bookmarkEnd w:id="451"/>
      <w:bookmarkEnd w:id="452"/>
      <w:bookmarkEnd w:id="453"/>
      <w:bookmarkEnd w:id="454"/>
      <w:bookmarkEnd w:id="455"/>
    </w:p>
    <w:p w14:paraId="6C5387EF"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00E11C2A" w:rsidRPr="005050F0">
        <w:rPr>
          <w:noProof/>
          <w:lang w:eastAsia="ko-KR"/>
        </w:rPr>
        <w:t>MCPTTPrivate</w:t>
      </w:r>
      <w:r w:rsidRPr="005050F0">
        <w:rPr>
          <w:noProof/>
        </w:rPr>
        <w:t>Recipient/Entry/DisplayName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21B78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92C1CD" w14:textId="77777777" w:rsidR="001B1642" w:rsidRPr="005050F0" w:rsidRDefault="001B1642" w:rsidP="00BB0493">
            <w:pPr>
              <w:rPr>
                <w:rFonts w:ascii="Arial" w:hAnsi="Arial" w:cs="Arial"/>
                <w:noProof/>
                <w:sz w:val="18"/>
                <w:szCs w:val="18"/>
              </w:rPr>
            </w:pPr>
            <w:r w:rsidRPr="005050F0">
              <w:rPr>
                <w:noProof/>
              </w:rPr>
              <w:t>&lt;x&gt;/Common/PrivateCall/EmergencyCall/</w:t>
            </w:r>
            <w:r w:rsidR="00E11C2A" w:rsidRPr="005050F0">
              <w:rPr>
                <w:noProof/>
                <w:lang w:eastAsia="ko-KR"/>
              </w:rPr>
              <w:t>MCPTTPrivate</w:t>
            </w:r>
            <w:r w:rsidRPr="005050F0">
              <w:rPr>
                <w:noProof/>
              </w:rPr>
              <w:t>Recipient/Entry/DisplayName</w:t>
            </w:r>
          </w:p>
        </w:tc>
      </w:tr>
      <w:tr w:rsidR="001B1642" w:rsidRPr="005050F0" w14:paraId="49222CE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8B938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6C2A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69E78"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29C0"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08184"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58BD5" w14:textId="77777777" w:rsidR="001B1642" w:rsidRPr="005050F0" w:rsidRDefault="001B1642" w:rsidP="00BB0493">
            <w:pPr>
              <w:jc w:val="center"/>
              <w:rPr>
                <w:rFonts w:ascii="Arial" w:hAnsi="Arial" w:cs="Arial"/>
                <w:b/>
                <w:noProof/>
                <w:sz w:val="18"/>
                <w:szCs w:val="18"/>
              </w:rPr>
            </w:pPr>
          </w:p>
        </w:tc>
      </w:tr>
      <w:tr w:rsidR="001B1642" w:rsidRPr="005050F0" w14:paraId="50C4DAC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1F23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6D0D9"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E1A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AE4A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2F4F2"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7BC1C1" w14:textId="77777777" w:rsidR="001B1642" w:rsidRPr="005050F0" w:rsidRDefault="001B1642" w:rsidP="00BB0493">
            <w:pPr>
              <w:jc w:val="center"/>
              <w:rPr>
                <w:b/>
                <w:noProof/>
              </w:rPr>
            </w:pPr>
          </w:p>
        </w:tc>
      </w:tr>
      <w:tr w:rsidR="001B1642" w:rsidRPr="005050F0" w14:paraId="52F2244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0A2A6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09CC5F"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 xml:space="preserve">that corresponds to the </w:t>
            </w:r>
            <w:r w:rsidR="00E11C2A" w:rsidRPr="005050F0">
              <w:rPr>
                <w:noProof/>
                <w:lang w:eastAsia="ko-KR"/>
              </w:rPr>
              <w:t xml:space="preserve">MCPTT private </w:t>
            </w:r>
            <w:r w:rsidRPr="005050F0">
              <w:rPr>
                <w:noProof/>
              </w:rPr>
              <w:t>recipient ID</w:t>
            </w:r>
            <w:r w:rsidRPr="005050F0">
              <w:rPr>
                <w:noProof/>
                <w:lang w:eastAsia="ko-KR"/>
              </w:rPr>
              <w:t>.</w:t>
            </w:r>
          </w:p>
        </w:tc>
      </w:tr>
    </w:tbl>
    <w:p w14:paraId="2E6610AF" w14:textId="77777777" w:rsidR="001B1642" w:rsidRPr="005050F0" w:rsidRDefault="001B1642" w:rsidP="001B1642">
      <w:pPr>
        <w:rPr>
          <w:noProof/>
        </w:rPr>
      </w:pPr>
    </w:p>
    <w:p w14:paraId="1C9AC419" w14:textId="77777777" w:rsidR="001B1642" w:rsidRPr="005050F0" w:rsidRDefault="001B1642" w:rsidP="001B1642">
      <w:pPr>
        <w:pStyle w:val="Heading3"/>
        <w:rPr>
          <w:noProof/>
          <w:lang w:eastAsia="ko-KR"/>
        </w:rPr>
      </w:pPr>
      <w:bookmarkStart w:id="456" w:name="_Toc4577437"/>
      <w:bookmarkStart w:id="457" w:name="_Toc27504032"/>
      <w:bookmarkStart w:id="458" w:name="_Toc27504820"/>
      <w:bookmarkStart w:id="459" w:name="_Toc27505604"/>
      <w:bookmarkStart w:id="460" w:name="_Toc27506388"/>
      <w:bookmarkStart w:id="461" w:name="_Toc176344299"/>
      <w:r w:rsidRPr="005050F0">
        <w:rPr>
          <w:noProof/>
        </w:rPr>
        <w:t>5.2.</w:t>
      </w:r>
      <w:r w:rsidRPr="005050F0">
        <w:rPr>
          <w:noProof/>
          <w:lang w:eastAsia="ko-KR"/>
        </w:rPr>
        <w:t>29F</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F65D98" w:rsidRPr="005050F0">
        <w:rPr>
          <w:noProof/>
        </w:rPr>
        <w:br/>
      </w:r>
      <w:r w:rsidR="00E11C2A" w:rsidRPr="005050F0">
        <w:rPr>
          <w:noProof/>
          <w:lang w:eastAsia="ko-KR"/>
        </w:rPr>
        <w:t>MCPTTPrivate</w:t>
      </w:r>
      <w:r w:rsidRPr="005050F0">
        <w:rPr>
          <w:noProof/>
        </w:rPr>
        <w:t>Recipient/Entry/Usage</w:t>
      </w:r>
      <w:bookmarkEnd w:id="456"/>
      <w:bookmarkEnd w:id="457"/>
      <w:bookmarkEnd w:id="458"/>
      <w:bookmarkEnd w:id="459"/>
      <w:bookmarkEnd w:id="460"/>
      <w:bookmarkEnd w:id="461"/>
    </w:p>
    <w:p w14:paraId="7861A13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00E11C2A" w:rsidRPr="005050F0">
        <w:rPr>
          <w:noProof/>
          <w:lang w:eastAsia="ko-KR"/>
        </w:rPr>
        <w:t>MCPTTPrivate</w:t>
      </w:r>
      <w:r w:rsidRPr="005050F0">
        <w:rPr>
          <w:noProof/>
        </w:rPr>
        <w:t>Recipient/Entry/Usage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6CA187F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7376CD" w14:textId="77777777" w:rsidR="001B1642" w:rsidRPr="005050F0" w:rsidRDefault="001B1642" w:rsidP="00BB0493">
            <w:pPr>
              <w:rPr>
                <w:rFonts w:ascii="Arial" w:hAnsi="Arial" w:cs="Arial"/>
                <w:noProof/>
                <w:sz w:val="18"/>
                <w:szCs w:val="18"/>
              </w:rPr>
            </w:pPr>
            <w:r w:rsidRPr="005050F0">
              <w:rPr>
                <w:noProof/>
              </w:rPr>
              <w:t>&lt;x&gt;/Common/PrivateCall/EmergencyCall/</w:t>
            </w:r>
            <w:r w:rsidR="00E11C2A" w:rsidRPr="005050F0">
              <w:rPr>
                <w:noProof/>
                <w:lang w:eastAsia="ko-KR"/>
              </w:rPr>
              <w:t>MCPTTPrivate</w:t>
            </w:r>
            <w:r w:rsidRPr="005050F0">
              <w:rPr>
                <w:noProof/>
              </w:rPr>
              <w:t>Recipient/Entry/Usage</w:t>
            </w:r>
          </w:p>
        </w:tc>
      </w:tr>
      <w:tr w:rsidR="001B1642" w:rsidRPr="005050F0" w14:paraId="334382E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AD5D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B8149"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BACF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7DC66"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EE5F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49BF7B" w14:textId="77777777" w:rsidR="001B1642" w:rsidRPr="005050F0" w:rsidRDefault="001B1642" w:rsidP="00BB0493">
            <w:pPr>
              <w:jc w:val="center"/>
              <w:rPr>
                <w:rFonts w:ascii="Arial" w:hAnsi="Arial" w:cs="Arial"/>
                <w:b/>
                <w:noProof/>
                <w:sz w:val="18"/>
                <w:szCs w:val="18"/>
              </w:rPr>
            </w:pPr>
          </w:p>
        </w:tc>
      </w:tr>
      <w:tr w:rsidR="001B1642" w:rsidRPr="005050F0" w14:paraId="5C09D20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009B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AC166"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A4F4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F4B59"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A9442"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969CC9" w14:textId="77777777" w:rsidR="001B1642" w:rsidRPr="005050F0" w:rsidRDefault="001B1642" w:rsidP="00BB0493">
            <w:pPr>
              <w:jc w:val="center"/>
              <w:rPr>
                <w:b/>
                <w:noProof/>
              </w:rPr>
            </w:pPr>
          </w:p>
        </w:tc>
      </w:tr>
      <w:tr w:rsidR="001B1642" w:rsidRPr="005050F0" w14:paraId="7DCB121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CBAFC2"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22956B"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MCPTT emergency private call uses the </w:t>
            </w:r>
            <w:r w:rsidR="00E11C2A" w:rsidRPr="005050F0">
              <w:rPr>
                <w:noProof/>
                <w:lang w:eastAsia="ko-KR"/>
              </w:rPr>
              <w:t xml:space="preserve">MCPTT private </w:t>
            </w:r>
            <w:r w:rsidRPr="005050F0">
              <w:rPr>
                <w:noProof/>
              </w:rPr>
              <w:t>recipient ID</w:t>
            </w:r>
            <w:r w:rsidRPr="005050F0">
              <w:rPr>
                <w:noProof/>
                <w:lang w:eastAsia="ko-KR"/>
              </w:rPr>
              <w:t>.</w:t>
            </w:r>
          </w:p>
        </w:tc>
      </w:tr>
    </w:tbl>
    <w:p w14:paraId="728215F5" w14:textId="77777777" w:rsidR="00C92851" w:rsidRPr="005050F0" w:rsidRDefault="00C92851" w:rsidP="00C92851">
      <w:pPr>
        <w:rPr>
          <w:noProof/>
        </w:rPr>
      </w:pPr>
    </w:p>
    <w:p w14:paraId="03913FEF" w14:textId="77777777" w:rsidR="001B1642" w:rsidRPr="005050F0" w:rsidRDefault="001B1642" w:rsidP="001B1642">
      <w:pPr>
        <w:rPr>
          <w:noProof/>
        </w:rPr>
      </w:pPr>
      <w:r w:rsidRPr="005050F0">
        <w:rPr>
          <w:noProof/>
        </w:rPr>
        <w:t>The valid values are 'LocallyDetermined' and 'UsePreConfigured'.</w:t>
      </w:r>
    </w:p>
    <w:p w14:paraId="764E64E6" w14:textId="77777777" w:rsidR="001B1642" w:rsidRPr="005050F0" w:rsidRDefault="001B1642" w:rsidP="001B1642">
      <w:pPr>
        <w:rPr>
          <w:noProof/>
        </w:rPr>
      </w:pPr>
      <w:r w:rsidRPr="005050F0">
        <w:rPr>
          <w:noProof/>
        </w:rPr>
        <w:t>When set to 'LocallyDetermined' then if the MCPTT user selects an MCPTT ID then use that MCPTT ID for the MCPTT emergency private</w:t>
      </w:r>
      <w:r w:rsidR="00E11C2A" w:rsidRPr="005050F0">
        <w:rPr>
          <w:noProof/>
          <w:lang w:eastAsia="ko-KR"/>
        </w:rPr>
        <w:t xml:space="preserve"> </w:t>
      </w:r>
      <w:r w:rsidRPr="005050F0">
        <w:rPr>
          <w:noProof/>
        </w:rPr>
        <w:t xml:space="preserve">call, if the MCPTT user does not select a MCPTT ID then use the MCPTT ID identified by the </w:t>
      </w:r>
      <w:r w:rsidR="00E11C2A" w:rsidRPr="005050F0">
        <w:rPr>
          <w:noProof/>
          <w:lang w:eastAsia="ko-KR"/>
        </w:rPr>
        <w:t xml:space="preserve">MCPTT private </w:t>
      </w:r>
      <w:r w:rsidRPr="005050F0">
        <w:rPr>
          <w:noProof/>
        </w:rPr>
        <w:t xml:space="preserve">recipient ID in </w:t>
      </w:r>
      <w:r w:rsidR="00CD22F8" w:rsidRPr="005050F0">
        <w:rPr>
          <w:noProof/>
        </w:rPr>
        <w:t>clause</w:t>
      </w:r>
      <w:r w:rsidRPr="005050F0">
        <w:rPr>
          <w:noProof/>
        </w:rPr>
        <w:t> 5.2.29B for an on-network MCPTT emergency private call.</w:t>
      </w:r>
    </w:p>
    <w:p w14:paraId="3881CAC9" w14:textId="77777777" w:rsidR="001B1642" w:rsidRPr="005050F0" w:rsidRDefault="001B1642" w:rsidP="001B1642">
      <w:pPr>
        <w:rPr>
          <w:noProof/>
          <w:lang w:eastAsia="ko-KR"/>
        </w:rPr>
      </w:pPr>
      <w:r w:rsidRPr="005050F0">
        <w:rPr>
          <w:noProof/>
        </w:rPr>
        <w:t xml:space="preserve">When set to 'UsePreConfigured' then use the MCPTT ID identified by the </w:t>
      </w:r>
      <w:r w:rsidR="00E11C2A" w:rsidRPr="005050F0">
        <w:rPr>
          <w:noProof/>
          <w:lang w:eastAsia="ko-KR"/>
        </w:rPr>
        <w:t xml:space="preserve">MCPTT private </w:t>
      </w:r>
      <w:r w:rsidRPr="005050F0">
        <w:rPr>
          <w:noProof/>
        </w:rPr>
        <w:t xml:space="preserve">recipient ID in </w:t>
      </w:r>
      <w:r w:rsidR="00CD22F8" w:rsidRPr="005050F0">
        <w:rPr>
          <w:noProof/>
        </w:rPr>
        <w:t>clause</w:t>
      </w:r>
      <w:r w:rsidRPr="005050F0">
        <w:rPr>
          <w:noProof/>
        </w:rPr>
        <w:t> 5.2.29B for an on-network MCPTT emergency private call.</w:t>
      </w:r>
    </w:p>
    <w:p w14:paraId="664D44FA" w14:textId="77777777" w:rsidR="001B1642" w:rsidRPr="005050F0" w:rsidRDefault="001B1642" w:rsidP="001B1642">
      <w:pPr>
        <w:rPr>
          <w:noProof/>
        </w:rPr>
      </w:pPr>
      <w:r w:rsidRPr="005050F0">
        <w:rPr>
          <w:noProof/>
        </w:rPr>
        <w:t>When set to 'LocallyDetermined' then if the MCPTT user selects an MCPTT user then use the UserInfoID that corresponds to that MCPTT user for the MCPTT emergency private</w:t>
      </w:r>
      <w:r w:rsidR="00E11C2A" w:rsidRPr="005050F0">
        <w:rPr>
          <w:noProof/>
          <w:lang w:eastAsia="ko-KR"/>
        </w:rPr>
        <w:t xml:space="preserve"> </w:t>
      </w:r>
      <w:r w:rsidRPr="005050F0">
        <w:rPr>
          <w:noProof/>
        </w:rPr>
        <w:t xml:space="preserve">call, if the MCPTT user does not select a MCPTT user then use the User Info ID identified by the UserInfoID in </w:t>
      </w:r>
      <w:r w:rsidR="00CD22F8" w:rsidRPr="005050F0">
        <w:rPr>
          <w:noProof/>
        </w:rPr>
        <w:t>clause</w:t>
      </w:r>
      <w:r w:rsidRPr="005050F0">
        <w:rPr>
          <w:noProof/>
        </w:rPr>
        <w:t> 5.2.29</w:t>
      </w:r>
      <w:r w:rsidR="00E11C2A" w:rsidRPr="005050F0">
        <w:rPr>
          <w:noProof/>
          <w:lang w:eastAsia="ko-KR"/>
        </w:rPr>
        <w:t>D</w:t>
      </w:r>
      <w:r w:rsidRPr="005050F0">
        <w:rPr>
          <w:noProof/>
        </w:rPr>
        <w:t xml:space="preserve"> for an off-network MCPTT emergency private call.</w:t>
      </w:r>
    </w:p>
    <w:p w14:paraId="3D5C215B" w14:textId="77777777" w:rsidR="001B1642" w:rsidRPr="005050F0" w:rsidRDefault="001B1642" w:rsidP="001B1642">
      <w:pPr>
        <w:rPr>
          <w:noProof/>
          <w:lang w:eastAsia="ko-KR"/>
        </w:rPr>
      </w:pPr>
      <w:r w:rsidRPr="005050F0">
        <w:rPr>
          <w:noProof/>
        </w:rPr>
        <w:t xml:space="preserve">When set to 'UsePreConfigured' then use the User Info ID identified by the UserInfoID in </w:t>
      </w:r>
      <w:r w:rsidR="00CD22F8" w:rsidRPr="005050F0">
        <w:rPr>
          <w:noProof/>
        </w:rPr>
        <w:t>clause</w:t>
      </w:r>
      <w:r w:rsidRPr="005050F0">
        <w:rPr>
          <w:noProof/>
        </w:rPr>
        <w:t> 5.2.29</w:t>
      </w:r>
      <w:r w:rsidR="00E11C2A" w:rsidRPr="005050F0">
        <w:rPr>
          <w:noProof/>
          <w:lang w:eastAsia="ko-KR"/>
        </w:rPr>
        <w:t>D</w:t>
      </w:r>
      <w:r w:rsidRPr="005050F0">
        <w:rPr>
          <w:noProof/>
        </w:rPr>
        <w:t xml:space="preserve"> for an off-network MCPTT emergency private call.</w:t>
      </w:r>
    </w:p>
    <w:p w14:paraId="1278878A" w14:textId="77777777" w:rsidR="002F484D" w:rsidRPr="005050F0" w:rsidRDefault="002F484D" w:rsidP="002F484D">
      <w:pPr>
        <w:pStyle w:val="Heading3"/>
        <w:rPr>
          <w:noProof/>
          <w:lang w:eastAsia="ko-KR"/>
        </w:rPr>
      </w:pPr>
      <w:bookmarkStart w:id="462" w:name="_Toc4577438"/>
      <w:bookmarkStart w:id="463" w:name="_Toc27504033"/>
      <w:bookmarkStart w:id="464" w:name="_Toc27504821"/>
      <w:bookmarkStart w:id="465" w:name="_Toc27505605"/>
      <w:bookmarkStart w:id="466" w:name="_Toc27506389"/>
      <w:bookmarkStart w:id="467" w:name="_Toc176344300"/>
      <w:r w:rsidRPr="005050F0">
        <w:rPr>
          <w:noProof/>
        </w:rPr>
        <w:t>5.2.</w:t>
      </w:r>
      <w:r w:rsidR="000123E8" w:rsidRPr="005050F0">
        <w:rPr>
          <w:noProof/>
          <w:lang w:eastAsia="ko-KR"/>
        </w:rPr>
        <w:t>30</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w:t>
      </w:r>
      <w:bookmarkEnd w:id="462"/>
      <w:bookmarkEnd w:id="463"/>
      <w:bookmarkEnd w:id="464"/>
      <w:bookmarkEnd w:id="465"/>
      <w:bookmarkEnd w:id="466"/>
      <w:bookmarkEnd w:id="467"/>
    </w:p>
    <w:p w14:paraId="34F466B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A9651F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145890" w14:textId="77777777" w:rsidR="002F484D" w:rsidRPr="005050F0" w:rsidRDefault="002F484D" w:rsidP="00B93C96">
            <w:pPr>
              <w:rPr>
                <w:rFonts w:ascii="Arial" w:hAnsi="Arial" w:cs="Arial"/>
                <w:noProof/>
                <w:sz w:val="18"/>
                <w:szCs w:val="18"/>
              </w:rPr>
            </w:pPr>
            <w:r w:rsidRPr="005050F0">
              <w:rPr>
                <w:noProof/>
              </w:rPr>
              <w:t>&lt;x&gt;/Common/MCPTTGroupCall</w:t>
            </w:r>
          </w:p>
        </w:tc>
      </w:tr>
      <w:tr w:rsidR="002F484D" w:rsidRPr="005050F0" w14:paraId="5160B71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D47AA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147E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06BD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174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ADD6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FD8840" w14:textId="77777777" w:rsidR="002F484D" w:rsidRPr="005050F0" w:rsidRDefault="002F484D" w:rsidP="00B93C96">
            <w:pPr>
              <w:jc w:val="center"/>
              <w:rPr>
                <w:rFonts w:ascii="Arial" w:hAnsi="Arial" w:cs="Arial"/>
                <w:b/>
                <w:noProof/>
                <w:sz w:val="18"/>
                <w:szCs w:val="18"/>
              </w:rPr>
            </w:pPr>
          </w:p>
        </w:tc>
      </w:tr>
      <w:tr w:rsidR="002F484D" w:rsidRPr="005050F0" w14:paraId="06936A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5C13B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E309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A34F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FD9F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92BC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D1255F" w14:textId="77777777" w:rsidR="002F484D" w:rsidRPr="005050F0" w:rsidRDefault="002F484D" w:rsidP="00B93C96">
            <w:pPr>
              <w:jc w:val="center"/>
              <w:rPr>
                <w:b/>
                <w:noProof/>
              </w:rPr>
            </w:pPr>
          </w:p>
        </w:tc>
      </w:tr>
      <w:tr w:rsidR="002F484D" w:rsidRPr="005050F0" w14:paraId="7D0551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5E2BA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BE5D13" w14:textId="77777777" w:rsidR="002F484D" w:rsidRPr="005050F0" w:rsidRDefault="002F484D" w:rsidP="00B93C9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MCPTT group call configuration.</w:t>
            </w:r>
          </w:p>
        </w:tc>
      </w:tr>
    </w:tbl>
    <w:p w14:paraId="5013C2A2" w14:textId="77777777" w:rsidR="00C92851" w:rsidRPr="005050F0" w:rsidRDefault="00C92851" w:rsidP="00C92851">
      <w:pPr>
        <w:rPr>
          <w:noProof/>
        </w:rPr>
      </w:pPr>
      <w:bookmarkStart w:id="468" w:name="_Toc4577439"/>
      <w:bookmarkStart w:id="469" w:name="_Toc27504034"/>
      <w:bookmarkStart w:id="470" w:name="_Toc27504822"/>
      <w:bookmarkStart w:id="471" w:name="_Toc27505606"/>
      <w:bookmarkStart w:id="472" w:name="_Toc27506390"/>
    </w:p>
    <w:p w14:paraId="211EB0DF" w14:textId="77777777" w:rsidR="002F484D" w:rsidRPr="005050F0" w:rsidRDefault="002F484D" w:rsidP="002F484D">
      <w:pPr>
        <w:pStyle w:val="Heading3"/>
        <w:rPr>
          <w:noProof/>
          <w:lang w:eastAsia="ko-KR"/>
        </w:rPr>
      </w:pPr>
      <w:bookmarkStart w:id="473" w:name="_Toc176344301"/>
      <w:r w:rsidRPr="005050F0">
        <w:rPr>
          <w:noProof/>
        </w:rPr>
        <w:lastRenderedPageBreak/>
        <w:t>5.2.</w:t>
      </w:r>
      <w:r w:rsidR="000123E8" w:rsidRPr="005050F0">
        <w:rPr>
          <w:noProof/>
          <w:lang w:eastAsia="ko-KR"/>
        </w:rPr>
        <w:t>31</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/Common/MCPTTGroupCall/Max</w:t>
      </w:r>
      <w:r w:rsidR="001B1642" w:rsidRPr="005050F0">
        <w:rPr>
          <w:noProof/>
        </w:rPr>
        <w:t>Simultaneous</w:t>
      </w:r>
      <w:r w:rsidRPr="005050F0">
        <w:rPr>
          <w:noProof/>
        </w:rPr>
        <w:t>Calls</w:t>
      </w:r>
      <w:r w:rsidR="001B1642" w:rsidRPr="005050F0">
        <w:rPr>
          <w:noProof/>
        </w:rPr>
        <w:t>N6</w:t>
      </w:r>
      <w:bookmarkEnd w:id="468"/>
      <w:bookmarkEnd w:id="469"/>
      <w:bookmarkEnd w:id="470"/>
      <w:bookmarkEnd w:id="471"/>
      <w:bookmarkEnd w:id="472"/>
      <w:bookmarkEnd w:id="473"/>
    </w:p>
    <w:p w14:paraId="317423B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Max</w:t>
      </w:r>
      <w:r w:rsidR="001B1642" w:rsidRPr="005050F0">
        <w:rPr>
          <w:noProof/>
        </w:rPr>
        <w:t>Simultaneous</w:t>
      </w:r>
      <w:r w:rsidRPr="005050F0">
        <w:rPr>
          <w:noProof/>
        </w:rPr>
        <w:t>Calls</w:t>
      </w:r>
      <w:r w:rsidR="001B1642" w:rsidRPr="005050F0">
        <w:rPr>
          <w:noProof/>
        </w:rPr>
        <w:t>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C0451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8A1E7B" w14:textId="77777777" w:rsidR="002F484D" w:rsidRPr="005050F0" w:rsidRDefault="002F484D" w:rsidP="00B93C96">
            <w:pPr>
              <w:rPr>
                <w:rFonts w:ascii="Arial" w:hAnsi="Arial" w:cs="Arial"/>
                <w:noProof/>
                <w:sz w:val="18"/>
                <w:szCs w:val="18"/>
              </w:rPr>
            </w:pPr>
            <w:r w:rsidRPr="005050F0">
              <w:rPr>
                <w:noProof/>
              </w:rPr>
              <w:t>&lt;x&gt;/Common/MCPTTGroupCall/Max</w:t>
            </w:r>
            <w:r w:rsidR="001B1642" w:rsidRPr="005050F0">
              <w:rPr>
                <w:noProof/>
              </w:rPr>
              <w:t>Simultaneous</w:t>
            </w:r>
            <w:r w:rsidRPr="005050F0">
              <w:rPr>
                <w:noProof/>
              </w:rPr>
              <w:t>Calls</w:t>
            </w:r>
            <w:r w:rsidR="001B1642" w:rsidRPr="005050F0">
              <w:rPr>
                <w:noProof/>
              </w:rPr>
              <w:t>N6</w:t>
            </w:r>
          </w:p>
        </w:tc>
      </w:tr>
      <w:tr w:rsidR="002F484D" w:rsidRPr="005050F0" w14:paraId="0BCC185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26D56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832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2C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A1A4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DCD3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660CC" w14:textId="77777777" w:rsidR="002F484D" w:rsidRPr="005050F0" w:rsidRDefault="002F484D" w:rsidP="00B93C96">
            <w:pPr>
              <w:jc w:val="center"/>
              <w:rPr>
                <w:rFonts w:ascii="Arial" w:hAnsi="Arial" w:cs="Arial"/>
                <w:b/>
                <w:noProof/>
                <w:sz w:val="18"/>
                <w:szCs w:val="18"/>
              </w:rPr>
            </w:pPr>
          </w:p>
        </w:tc>
      </w:tr>
      <w:tr w:rsidR="002F484D" w:rsidRPr="005050F0" w14:paraId="3C71FD5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CDF40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8970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5B3A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96FD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4A66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E1B88F" w14:textId="77777777" w:rsidR="002F484D" w:rsidRPr="005050F0" w:rsidRDefault="002F484D" w:rsidP="00B93C96">
            <w:pPr>
              <w:jc w:val="center"/>
              <w:rPr>
                <w:b/>
                <w:noProof/>
              </w:rPr>
            </w:pPr>
          </w:p>
        </w:tc>
      </w:tr>
      <w:tr w:rsidR="002F484D" w:rsidRPr="005050F0" w14:paraId="6B9B8D5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10158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175EC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 xml:space="preserve">aximum number of simultaneously received </w:t>
            </w:r>
            <w:r w:rsidR="001B1642" w:rsidRPr="005050F0">
              <w:rPr>
                <w:noProof/>
              </w:rPr>
              <w:t xml:space="preserve">MCPTT </w:t>
            </w:r>
            <w:r w:rsidRPr="005050F0">
              <w:rPr>
                <w:noProof/>
              </w:rPr>
              <w:t>group calls</w:t>
            </w:r>
            <w:r w:rsidR="001B1642" w:rsidRPr="005050F0">
              <w:rPr>
                <w:noProof/>
              </w:rPr>
              <w:t xml:space="preserve"> (N6)</w:t>
            </w:r>
            <w:r w:rsidRPr="005050F0">
              <w:rPr>
                <w:noProof/>
                <w:lang w:eastAsia="ko-KR"/>
              </w:rPr>
              <w:t>.</w:t>
            </w:r>
          </w:p>
        </w:tc>
      </w:tr>
    </w:tbl>
    <w:p w14:paraId="498A6ABF" w14:textId="77777777" w:rsidR="00C92851" w:rsidRPr="005050F0" w:rsidRDefault="00C92851" w:rsidP="00C92851">
      <w:pPr>
        <w:rPr>
          <w:noProof/>
        </w:rPr>
      </w:pPr>
      <w:bookmarkStart w:id="474" w:name="_Toc4577440"/>
      <w:bookmarkStart w:id="475" w:name="_Toc27504035"/>
      <w:bookmarkStart w:id="476" w:name="_Toc27504823"/>
      <w:bookmarkStart w:id="477" w:name="_Toc27505607"/>
      <w:bookmarkStart w:id="478" w:name="_Toc27506391"/>
    </w:p>
    <w:p w14:paraId="5E2DEBF0" w14:textId="77777777" w:rsidR="002F484D" w:rsidRPr="005050F0" w:rsidRDefault="002F484D" w:rsidP="002F484D">
      <w:pPr>
        <w:pStyle w:val="Heading3"/>
        <w:rPr>
          <w:noProof/>
          <w:lang w:eastAsia="ko-KR"/>
        </w:rPr>
      </w:pPr>
      <w:bookmarkStart w:id="479" w:name="_Toc176344302"/>
      <w:r w:rsidRPr="005050F0">
        <w:rPr>
          <w:noProof/>
        </w:rPr>
        <w:t>5.2.</w:t>
      </w:r>
      <w:r w:rsidR="000123E8" w:rsidRPr="005050F0">
        <w:rPr>
          <w:noProof/>
          <w:lang w:eastAsia="ko-KR"/>
        </w:rPr>
        <w:t>32</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bookmarkEnd w:id="474"/>
      <w:bookmarkEnd w:id="475"/>
      <w:bookmarkEnd w:id="476"/>
      <w:bookmarkEnd w:id="477"/>
      <w:bookmarkEnd w:id="478"/>
      <w:bookmarkEnd w:id="479"/>
    </w:p>
    <w:p w14:paraId="22C14C20"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1568A5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923DB7" w14:textId="77777777" w:rsidR="002F484D" w:rsidRPr="005050F0" w:rsidRDefault="002F484D" w:rsidP="00B93C96">
            <w:pPr>
              <w:rPr>
                <w:rFonts w:ascii="Arial" w:hAnsi="Arial" w:cs="Arial"/>
                <w:noProof/>
                <w:sz w:val="18"/>
                <w:szCs w:val="18"/>
              </w:rPr>
            </w:pPr>
            <w:r w:rsidRPr="005050F0">
              <w:rPr>
                <w:noProof/>
              </w:rPr>
              <w:t>&lt;x&gt;/Common/MCPTTGroupCall/EmergencyCall</w:t>
            </w:r>
          </w:p>
        </w:tc>
      </w:tr>
      <w:tr w:rsidR="002F484D" w:rsidRPr="005050F0" w14:paraId="067C766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071FC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AD0C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8916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E2D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952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937F04" w14:textId="77777777" w:rsidR="002F484D" w:rsidRPr="005050F0" w:rsidRDefault="002F484D" w:rsidP="00B93C96">
            <w:pPr>
              <w:jc w:val="center"/>
              <w:rPr>
                <w:rFonts w:ascii="Arial" w:hAnsi="Arial" w:cs="Arial"/>
                <w:b/>
                <w:noProof/>
                <w:sz w:val="18"/>
                <w:szCs w:val="18"/>
              </w:rPr>
            </w:pPr>
          </w:p>
        </w:tc>
      </w:tr>
      <w:tr w:rsidR="002F484D" w:rsidRPr="005050F0" w14:paraId="5067079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D6040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4B75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A4CC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FAB9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74E9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FE1B39" w14:textId="77777777" w:rsidR="002F484D" w:rsidRPr="005050F0" w:rsidRDefault="002F484D" w:rsidP="00B93C96">
            <w:pPr>
              <w:jc w:val="center"/>
              <w:rPr>
                <w:b/>
                <w:noProof/>
              </w:rPr>
            </w:pPr>
          </w:p>
        </w:tc>
      </w:tr>
      <w:tr w:rsidR="002F484D" w:rsidRPr="005050F0" w14:paraId="434FB2B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A167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C0C47" w14:textId="77777777" w:rsidR="002F484D" w:rsidRPr="005050F0" w:rsidRDefault="002F484D" w:rsidP="00B93C96">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emergency call policy</w:t>
            </w:r>
            <w:r w:rsidRPr="005050F0">
              <w:rPr>
                <w:noProof/>
                <w:lang w:eastAsia="ko-KR"/>
              </w:rPr>
              <w:t>.</w:t>
            </w:r>
          </w:p>
        </w:tc>
      </w:tr>
    </w:tbl>
    <w:p w14:paraId="638910A5" w14:textId="77777777" w:rsidR="00C92851" w:rsidRPr="005050F0" w:rsidRDefault="00C92851" w:rsidP="00C92851">
      <w:pPr>
        <w:rPr>
          <w:noProof/>
        </w:rPr>
      </w:pPr>
      <w:bookmarkStart w:id="480" w:name="_Toc4577441"/>
      <w:bookmarkStart w:id="481" w:name="_Toc27504036"/>
      <w:bookmarkStart w:id="482" w:name="_Toc27504824"/>
      <w:bookmarkStart w:id="483" w:name="_Toc27505608"/>
      <w:bookmarkStart w:id="484" w:name="_Toc27506392"/>
    </w:p>
    <w:p w14:paraId="1C506548" w14:textId="77777777" w:rsidR="000123E8" w:rsidRPr="005050F0" w:rsidRDefault="000123E8" w:rsidP="000123E8">
      <w:pPr>
        <w:pStyle w:val="Heading3"/>
        <w:rPr>
          <w:noProof/>
          <w:lang w:eastAsia="ko-KR"/>
        </w:rPr>
      </w:pPr>
      <w:bookmarkStart w:id="485" w:name="_Toc176344303"/>
      <w:r w:rsidRPr="005050F0">
        <w:rPr>
          <w:noProof/>
        </w:rPr>
        <w:t>5.2.</w:t>
      </w:r>
      <w:r w:rsidRPr="005050F0">
        <w:rPr>
          <w:noProof/>
          <w:lang w:eastAsia="ko-KR"/>
        </w:rPr>
        <w:t>33</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/Common/MCPTTGroupCall/EmergencyCall/Enabled</w:t>
      </w:r>
      <w:bookmarkEnd w:id="480"/>
      <w:bookmarkEnd w:id="481"/>
      <w:bookmarkEnd w:id="482"/>
      <w:bookmarkEnd w:id="483"/>
      <w:bookmarkEnd w:id="484"/>
      <w:bookmarkEnd w:id="485"/>
    </w:p>
    <w:p w14:paraId="534A3EBE"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1181B29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55D2B7" w14:textId="77777777" w:rsidR="000123E8" w:rsidRPr="005050F0" w:rsidRDefault="000123E8" w:rsidP="00CF1FEB">
            <w:pPr>
              <w:rPr>
                <w:rFonts w:ascii="Arial" w:hAnsi="Arial" w:cs="Arial"/>
                <w:noProof/>
                <w:sz w:val="18"/>
                <w:szCs w:val="18"/>
              </w:rPr>
            </w:pPr>
            <w:r w:rsidRPr="005050F0">
              <w:rPr>
                <w:noProof/>
              </w:rPr>
              <w:t>&lt;x&gt;/Common/MCPTTGroupCall/EmergencyCall/Enabled</w:t>
            </w:r>
          </w:p>
        </w:tc>
      </w:tr>
      <w:tr w:rsidR="000123E8" w:rsidRPr="005050F0" w14:paraId="0F1603F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AC105C"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C6F4A"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649DE"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C9746"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43929"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61C6D7" w14:textId="77777777" w:rsidR="000123E8" w:rsidRPr="005050F0" w:rsidRDefault="000123E8" w:rsidP="00CF1FEB">
            <w:pPr>
              <w:jc w:val="center"/>
              <w:rPr>
                <w:rFonts w:ascii="Arial" w:hAnsi="Arial" w:cs="Arial"/>
                <w:b/>
                <w:noProof/>
                <w:sz w:val="18"/>
                <w:szCs w:val="18"/>
              </w:rPr>
            </w:pPr>
          </w:p>
        </w:tc>
      </w:tr>
      <w:tr w:rsidR="000123E8" w:rsidRPr="005050F0" w14:paraId="7108541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A3F19A"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881FA" w14:textId="77777777" w:rsidR="000123E8" w:rsidRPr="005050F0" w:rsidRDefault="001B1642" w:rsidP="00CF1FEB">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F3647"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20F31"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DBCFE"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082F38" w14:textId="77777777" w:rsidR="000123E8" w:rsidRPr="005050F0" w:rsidRDefault="000123E8" w:rsidP="00CF1FEB">
            <w:pPr>
              <w:jc w:val="center"/>
              <w:rPr>
                <w:b/>
                <w:noProof/>
              </w:rPr>
            </w:pPr>
          </w:p>
        </w:tc>
      </w:tr>
      <w:tr w:rsidR="000123E8" w:rsidRPr="005050F0" w14:paraId="2923A14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8F64B3"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171F97"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MCPTT emergency group call functionality enabled for </w:t>
            </w:r>
            <w:r w:rsidRPr="005050F0">
              <w:rPr>
                <w:noProof/>
                <w:lang w:eastAsia="ko-KR"/>
              </w:rPr>
              <w:t xml:space="preserve">MCPTT </w:t>
            </w:r>
            <w:r w:rsidRPr="005050F0">
              <w:rPr>
                <w:noProof/>
              </w:rPr>
              <w:t>user</w:t>
            </w:r>
            <w:r w:rsidRPr="005050F0">
              <w:rPr>
                <w:noProof/>
                <w:lang w:eastAsia="ko-KR"/>
              </w:rPr>
              <w:t>.</w:t>
            </w:r>
          </w:p>
        </w:tc>
      </w:tr>
    </w:tbl>
    <w:p w14:paraId="56EFB85A" w14:textId="77777777" w:rsidR="00C92851" w:rsidRPr="005050F0" w:rsidRDefault="00C92851" w:rsidP="00C92851">
      <w:pPr>
        <w:rPr>
          <w:noProof/>
        </w:rPr>
      </w:pPr>
    </w:p>
    <w:p w14:paraId="45803A13"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make an MCPTT emergency group call functionality enabled</w:t>
      </w:r>
      <w:r w:rsidRPr="005050F0">
        <w:rPr>
          <w:noProof/>
          <w:lang w:eastAsia="ko-KR"/>
        </w:rPr>
        <w:t>.</w:t>
      </w:r>
    </w:p>
    <w:p w14:paraId="6340BB86"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make an MCPTT emergency group call functionality enabled</w:t>
      </w:r>
      <w:r w:rsidRPr="005050F0">
        <w:rPr>
          <w:noProof/>
          <w:lang w:eastAsia="ko-KR"/>
        </w:rPr>
        <w:t>.</w:t>
      </w:r>
    </w:p>
    <w:p w14:paraId="4566EE9A" w14:textId="77777777" w:rsidR="000123E8" w:rsidRPr="005050F0" w:rsidRDefault="000123E8" w:rsidP="000123E8">
      <w:pPr>
        <w:pStyle w:val="Heading3"/>
        <w:rPr>
          <w:noProof/>
          <w:lang w:eastAsia="ko-KR"/>
        </w:rPr>
      </w:pPr>
      <w:bookmarkStart w:id="486" w:name="_Toc4577442"/>
      <w:bookmarkStart w:id="487" w:name="_Toc27504037"/>
      <w:bookmarkStart w:id="488" w:name="_Toc27504825"/>
      <w:bookmarkStart w:id="489" w:name="_Toc27505609"/>
      <w:bookmarkStart w:id="490" w:name="_Toc27506393"/>
      <w:bookmarkStart w:id="491" w:name="_Toc176344304"/>
      <w:r w:rsidRPr="005050F0">
        <w:rPr>
          <w:noProof/>
        </w:rPr>
        <w:t>5.2.</w:t>
      </w:r>
      <w:r w:rsidRPr="005050F0">
        <w:rPr>
          <w:noProof/>
          <w:lang w:eastAsia="ko-KR"/>
        </w:rPr>
        <w:t>34</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w:t>
      </w:r>
      <w:bookmarkEnd w:id="486"/>
      <w:bookmarkEnd w:id="487"/>
      <w:bookmarkEnd w:id="488"/>
      <w:bookmarkEnd w:id="489"/>
      <w:bookmarkEnd w:id="490"/>
      <w:bookmarkEnd w:id="491"/>
    </w:p>
    <w:p w14:paraId="18DC6B81"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ED5E5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14FA5F" w14:textId="77777777" w:rsidR="000123E8" w:rsidRPr="005050F0" w:rsidRDefault="000123E8" w:rsidP="00CF1FEB">
            <w:pPr>
              <w:rPr>
                <w:rFonts w:ascii="Arial" w:hAnsi="Arial" w:cs="Arial"/>
                <w:noProof/>
                <w:sz w:val="18"/>
                <w:szCs w:val="18"/>
              </w:rPr>
            </w:pPr>
            <w:r w:rsidRPr="005050F0">
              <w:rPr>
                <w:noProof/>
              </w:rPr>
              <w:t>&lt;x&gt;/Common/MCPTTGroupCall/EmergencyCall/MCPTTGroupInitiation</w:t>
            </w:r>
          </w:p>
        </w:tc>
      </w:tr>
      <w:tr w:rsidR="000123E8" w:rsidRPr="005050F0" w14:paraId="0C5AA9B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CF7B68"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E4BCD"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DD9A"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8269A"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DAAA1"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F79D4E" w14:textId="77777777" w:rsidR="000123E8" w:rsidRPr="005050F0" w:rsidRDefault="000123E8" w:rsidP="00CF1FEB">
            <w:pPr>
              <w:jc w:val="center"/>
              <w:rPr>
                <w:rFonts w:ascii="Arial" w:hAnsi="Arial" w:cs="Arial"/>
                <w:b/>
                <w:noProof/>
                <w:sz w:val="18"/>
                <w:szCs w:val="18"/>
              </w:rPr>
            </w:pPr>
          </w:p>
        </w:tc>
      </w:tr>
      <w:tr w:rsidR="000123E8" w:rsidRPr="005050F0" w14:paraId="5DB774F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2E3019"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D54C"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E9084"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ACB81" w14:textId="77777777" w:rsidR="000123E8" w:rsidRPr="005050F0" w:rsidRDefault="001B1642"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DEC8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06E623" w14:textId="77777777" w:rsidR="000123E8" w:rsidRPr="005050F0" w:rsidRDefault="000123E8" w:rsidP="00CF1FEB">
            <w:pPr>
              <w:jc w:val="center"/>
              <w:rPr>
                <w:b/>
                <w:noProof/>
              </w:rPr>
            </w:pPr>
          </w:p>
        </w:tc>
      </w:tr>
      <w:tr w:rsidR="000123E8" w:rsidRPr="005050F0" w14:paraId="10077E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0E7CD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D96BC0" w14:textId="77777777" w:rsidR="000123E8" w:rsidRPr="005050F0" w:rsidRDefault="000123E8" w:rsidP="00CF1FEB">
            <w:pPr>
              <w:rPr>
                <w:noProof/>
                <w:lang w:eastAsia="ko-KR"/>
              </w:rPr>
            </w:pPr>
            <w:r w:rsidRPr="005050F0">
              <w:rPr>
                <w:noProof/>
              </w:rPr>
              <w:t xml:space="preserve">This interior node </w:t>
            </w:r>
            <w:r w:rsidR="001B1642" w:rsidRPr="005050F0">
              <w:rPr>
                <w:noProof/>
              </w:rPr>
              <w:t xml:space="preserve">is a placeholder for </w:t>
            </w:r>
            <w:r w:rsidRPr="005050F0">
              <w:rPr>
                <w:noProof/>
                <w:lang w:eastAsia="ko-KR"/>
              </w:rPr>
              <w:t>the g</w:t>
            </w:r>
            <w:r w:rsidRPr="005050F0">
              <w:rPr>
                <w:noProof/>
              </w:rPr>
              <w:t>roup used on initiation of an MCPTT emergency group call</w:t>
            </w:r>
            <w:r w:rsidRPr="005050F0">
              <w:rPr>
                <w:noProof/>
                <w:lang w:eastAsia="ko-KR"/>
              </w:rPr>
              <w:t>.</w:t>
            </w:r>
          </w:p>
        </w:tc>
      </w:tr>
    </w:tbl>
    <w:p w14:paraId="0A8A78CA" w14:textId="77777777" w:rsidR="00C92851" w:rsidRPr="005050F0" w:rsidRDefault="00C92851" w:rsidP="00C92851">
      <w:pPr>
        <w:rPr>
          <w:noProof/>
        </w:rPr>
      </w:pPr>
      <w:bookmarkStart w:id="492" w:name="_Toc4577443"/>
      <w:bookmarkStart w:id="493" w:name="_Toc27504038"/>
      <w:bookmarkStart w:id="494" w:name="_Toc27504826"/>
      <w:bookmarkStart w:id="495" w:name="_Toc27505610"/>
      <w:bookmarkStart w:id="496" w:name="_Toc27506394"/>
    </w:p>
    <w:p w14:paraId="7D4898A6" w14:textId="77777777" w:rsidR="001B1642" w:rsidRPr="005050F0" w:rsidRDefault="001B1642" w:rsidP="001B1642">
      <w:pPr>
        <w:pStyle w:val="Heading3"/>
        <w:rPr>
          <w:noProof/>
          <w:lang w:eastAsia="ko-KR"/>
        </w:rPr>
      </w:pPr>
      <w:bookmarkStart w:id="497" w:name="_Toc176344305"/>
      <w:r w:rsidRPr="005050F0">
        <w:rPr>
          <w:noProof/>
          <w:lang w:eastAsia="ko-KR"/>
        </w:rPr>
        <w:t>5</w:t>
      </w:r>
      <w:r w:rsidRPr="005050F0">
        <w:rPr>
          <w:noProof/>
        </w:rPr>
        <w:t>.2.34</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/EmergencyCall/</w:t>
      </w:r>
      <w:r w:rsidR="00F65D98" w:rsidRPr="005050F0">
        <w:rPr>
          <w:noProof/>
          <w:lang w:eastAsia="ko-KR"/>
        </w:rPr>
        <w:br/>
      </w:r>
      <w:r w:rsidRPr="005050F0">
        <w:rPr>
          <w:noProof/>
        </w:rPr>
        <w:t>MCPTTGroupInitiation/Entry</w:t>
      </w:r>
      <w:bookmarkEnd w:id="492"/>
      <w:bookmarkEnd w:id="493"/>
      <w:bookmarkEnd w:id="494"/>
      <w:bookmarkEnd w:id="495"/>
      <w:bookmarkEnd w:id="496"/>
      <w:bookmarkEnd w:id="497"/>
    </w:p>
    <w:p w14:paraId="65150C24"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/Common/MCPTTGroupCall/EmergencyCall/MCPTTGroupInitiation/Entry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61E44B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7FBA62" w14:textId="77777777" w:rsidR="001B1642" w:rsidRPr="005050F0" w:rsidRDefault="001B1642" w:rsidP="00BB0493">
            <w:pPr>
              <w:rPr>
                <w:rFonts w:ascii="Arial" w:hAnsi="Arial" w:cs="Arial"/>
                <w:noProof/>
                <w:sz w:val="18"/>
                <w:szCs w:val="18"/>
              </w:rPr>
            </w:pPr>
            <w:r w:rsidRPr="005050F0">
              <w:rPr>
                <w:noProof/>
              </w:rPr>
              <w:t>&lt;x&gt;/Common/MCPTTGroupCall</w:t>
            </w:r>
            <w:r w:rsidRPr="005050F0">
              <w:rPr>
                <w:noProof/>
                <w:lang w:eastAsia="ko-KR"/>
              </w:rPr>
              <w:t>/</w:t>
            </w:r>
            <w:r w:rsidRPr="005050F0">
              <w:rPr>
                <w:noProof/>
              </w:rPr>
              <w:t>EmergencyCall/MCPTTGroupInitiation/Entry</w:t>
            </w:r>
          </w:p>
        </w:tc>
      </w:tr>
      <w:tr w:rsidR="001B1642" w:rsidRPr="005050F0" w14:paraId="7B46FD9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F689D"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D2F17"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48050"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B59A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08C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3AA134" w14:textId="77777777" w:rsidR="001B1642" w:rsidRPr="005050F0" w:rsidRDefault="001B1642" w:rsidP="00BB0493">
            <w:pPr>
              <w:jc w:val="center"/>
              <w:rPr>
                <w:rFonts w:ascii="Arial" w:hAnsi="Arial" w:cs="Arial"/>
                <w:b/>
                <w:noProof/>
                <w:sz w:val="18"/>
                <w:szCs w:val="18"/>
              </w:rPr>
            </w:pPr>
          </w:p>
        </w:tc>
      </w:tr>
      <w:tr w:rsidR="001B1642" w:rsidRPr="005050F0" w14:paraId="08D4685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7C52F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6CF7A"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252C3"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DDBB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27291"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11E6E9" w14:textId="77777777" w:rsidR="001B1642" w:rsidRPr="005050F0" w:rsidRDefault="001B1642" w:rsidP="00BB0493">
            <w:pPr>
              <w:jc w:val="center"/>
              <w:rPr>
                <w:b/>
                <w:noProof/>
              </w:rPr>
            </w:pPr>
          </w:p>
        </w:tc>
      </w:tr>
      <w:tr w:rsidR="001B1642" w:rsidRPr="005050F0" w14:paraId="7203333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B48AF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43A44F"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MCPTT emergency group call</w:t>
            </w:r>
            <w:r w:rsidRPr="005050F0">
              <w:rPr>
                <w:noProof/>
                <w:lang w:eastAsia="ko-KR"/>
              </w:rPr>
              <w:t>.</w:t>
            </w:r>
          </w:p>
        </w:tc>
      </w:tr>
    </w:tbl>
    <w:p w14:paraId="7FD131AD" w14:textId="77777777" w:rsidR="00C92851" w:rsidRPr="005050F0" w:rsidRDefault="00C92851" w:rsidP="00C92851">
      <w:pPr>
        <w:rPr>
          <w:noProof/>
        </w:rPr>
      </w:pPr>
      <w:bookmarkStart w:id="498" w:name="_Toc4577444"/>
      <w:bookmarkStart w:id="499" w:name="_Toc27504039"/>
      <w:bookmarkStart w:id="500" w:name="_Toc27504827"/>
      <w:bookmarkStart w:id="501" w:name="_Toc27505611"/>
      <w:bookmarkStart w:id="502" w:name="_Toc27506395"/>
    </w:p>
    <w:p w14:paraId="176BB28F" w14:textId="77777777" w:rsidR="001B1642" w:rsidRPr="005050F0" w:rsidRDefault="001B1642" w:rsidP="001B1642">
      <w:pPr>
        <w:pStyle w:val="Heading3"/>
        <w:rPr>
          <w:noProof/>
          <w:lang w:eastAsia="ko-KR"/>
        </w:rPr>
      </w:pPr>
      <w:bookmarkStart w:id="503" w:name="_Toc176344306"/>
      <w:r w:rsidRPr="005050F0">
        <w:rPr>
          <w:noProof/>
        </w:rPr>
        <w:t>5.2.</w:t>
      </w:r>
      <w:r w:rsidRPr="005050F0">
        <w:rPr>
          <w:noProof/>
          <w:lang w:eastAsia="ko-KR"/>
        </w:rPr>
        <w:t>34B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MCPTTGroupInitiation/Entry/GroupID</w:t>
      </w:r>
      <w:bookmarkEnd w:id="498"/>
      <w:bookmarkEnd w:id="499"/>
      <w:bookmarkEnd w:id="500"/>
      <w:bookmarkEnd w:id="501"/>
      <w:bookmarkEnd w:id="502"/>
      <w:bookmarkEnd w:id="503"/>
    </w:p>
    <w:p w14:paraId="19ADE368"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34BA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DD01B7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F9BCE3"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&lt;x&gt;/Common/MCPTTGroupCall/EmergencyCall/MCPTTGroupInitiation/Entry/GroupID</w:t>
            </w:r>
          </w:p>
        </w:tc>
      </w:tr>
      <w:tr w:rsidR="001B1642" w:rsidRPr="005050F0" w14:paraId="4FF1F90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BA9D9E"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73C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EF6F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5A751"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0A7B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FFEB48" w14:textId="77777777" w:rsidR="001B1642" w:rsidRPr="005050F0" w:rsidRDefault="001B1642" w:rsidP="00BB0493">
            <w:pPr>
              <w:jc w:val="center"/>
              <w:rPr>
                <w:rFonts w:ascii="Arial" w:hAnsi="Arial" w:cs="Arial"/>
                <w:b/>
                <w:noProof/>
                <w:sz w:val="18"/>
                <w:szCs w:val="18"/>
              </w:rPr>
            </w:pPr>
          </w:p>
        </w:tc>
      </w:tr>
      <w:tr w:rsidR="001B1642" w:rsidRPr="005050F0" w14:paraId="6F12468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EB73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B26A2"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5D79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D75CF"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D3C86"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97AE9A" w14:textId="77777777" w:rsidR="001B1642" w:rsidRPr="005050F0" w:rsidRDefault="001B1642" w:rsidP="00BB0493">
            <w:pPr>
              <w:jc w:val="center"/>
              <w:rPr>
                <w:b/>
                <w:noProof/>
              </w:rPr>
            </w:pPr>
          </w:p>
        </w:tc>
      </w:tr>
      <w:tr w:rsidR="001B1642" w:rsidRPr="005050F0" w14:paraId="00C29E60"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296BC3"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17D7E7"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MCPTT emergency group call</w:t>
            </w:r>
            <w:r w:rsidRPr="005050F0">
              <w:rPr>
                <w:noProof/>
                <w:lang w:eastAsia="ko-KR"/>
              </w:rPr>
              <w:t>.</w:t>
            </w:r>
          </w:p>
        </w:tc>
      </w:tr>
    </w:tbl>
    <w:p w14:paraId="45427A41" w14:textId="77777777" w:rsidR="00C92851" w:rsidRPr="005050F0" w:rsidRDefault="00C92851" w:rsidP="00C92851">
      <w:pPr>
        <w:rPr>
          <w:noProof/>
        </w:rPr>
      </w:pPr>
      <w:bookmarkStart w:id="504" w:name="_Toc4577445"/>
      <w:bookmarkStart w:id="505" w:name="_Toc27504040"/>
      <w:bookmarkStart w:id="506" w:name="_Toc27504828"/>
      <w:bookmarkStart w:id="507" w:name="_Toc27505612"/>
      <w:bookmarkStart w:id="508" w:name="_Toc27506396"/>
    </w:p>
    <w:p w14:paraId="2258DDFE" w14:textId="77777777" w:rsidR="001B1642" w:rsidRPr="005050F0" w:rsidRDefault="001B1642" w:rsidP="001B1642">
      <w:pPr>
        <w:pStyle w:val="Heading3"/>
        <w:rPr>
          <w:noProof/>
          <w:lang w:eastAsia="ko-KR"/>
        </w:rPr>
      </w:pPr>
      <w:bookmarkStart w:id="509" w:name="_Toc176344307"/>
      <w:r w:rsidRPr="005050F0">
        <w:rPr>
          <w:noProof/>
          <w:lang w:eastAsia="ko-KR"/>
        </w:rPr>
        <w:t>5</w:t>
      </w:r>
      <w:r w:rsidRPr="005050F0">
        <w:rPr>
          <w:noProof/>
        </w:rPr>
        <w:t>.2.</w:t>
      </w:r>
      <w:r w:rsidRPr="005050F0">
        <w:rPr>
          <w:noProof/>
          <w:lang w:eastAsia="ko-KR"/>
        </w:rPr>
        <w:t>34C</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CF46B4" w:rsidRPr="005050F0">
        <w:rPr>
          <w:noProof/>
        </w:rPr>
        <w:br/>
      </w:r>
      <w:r w:rsidRPr="005050F0">
        <w:rPr>
          <w:noProof/>
        </w:rPr>
        <w:t>MCPTTGroupInitiation/Entry/DisplayName</w:t>
      </w:r>
      <w:bookmarkEnd w:id="504"/>
      <w:bookmarkEnd w:id="505"/>
      <w:bookmarkEnd w:id="506"/>
      <w:bookmarkEnd w:id="507"/>
      <w:bookmarkEnd w:id="508"/>
      <w:bookmarkEnd w:id="509"/>
    </w:p>
    <w:p w14:paraId="4649181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261C51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2CFFE4"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&lt;x&gt;/Common/MCPTTGroupCall/EmergencyCall/MCPTTGroupInitiation/Entry/DisplayName</w:t>
            </w:r>
          </w:p>
        </w:tc>
      </w:tr>
      <w:tr w:rsidR="001B1642" w:rsidRPr="005050F0" w14:paraId="62412A3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D3C9F8"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8002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39A1"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E9E5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788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4954A5" w14:textId="77777777" w:rsidR="001B1642" w:rsidRPr="005050F0" w:rsidRDefault="001B1642" w:rsidP="00BB0493">
            <w:pPr>
              <w:jc w:val="center"/>
              <w:rPr>
                <w:rFonts w:ascii="Arial" w:hAnsi="Arial" w:cs="Arial"/>
                <w:b/>
                <w:noProof/>
                <w:sz w:val="18"/>
                <w:szCs w:val="18"/>
              </w:rPr>
            </w:pPr>
          </w:p>
        </w:tc>
      </w:tr>
      <w:tr w:rsidR="001B1642" w:rsidRPr="005050F0" w14:paraId="134EDB4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FD45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0A203"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40476"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C05A0"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08E0A"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A5D0FA" w14:textId="77777777" w:rsidR="001B1642" w:rsidRPr="005050F0" w:rsidRDefault="001B1642" w:rsidP="00BB0493">
            <w:pPr>
              <w:jc w:val="center"/>
              <w:rPr>
                <w:b/>
                <w:noProof/>
              </w:rPr>
            </w:pPr>
          </w:p>
        </w:tc>
      </w:tr>
      <w:tr w:rsidR="001B1642" w:rsidRPr="005050F0" w14:paraId="0010184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E8E61"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E8EE71"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0481251B" w14:textId="77777777" w:rsidR="001B1642" w:rsidRPr="005050F0" w:rsidRDefault="001B1642" w:rsidP="001B1642">
      <w:pPr>
        <w:rPr>
          <w:noProof/>
          <w:lang w:eastAsia="ko-KR"/>
        </w:rPr>
      </w:pPr>
    </w:p>
    <w:p w14:paraId="69793C32" w14:textId="77777777" w:rsidR="001B1642" w:rsidRPr="005050F0" w:rsidRDefault="001B1642" w:rsidP="001B1642">
      <w:pPr>
        <w:pStyle w:val="Heading3"/>
        <w:rPr>
          <w:noProof/>
          <w:lang w:eastAsia="ko-KR"/>
        </w:rPr>
      </w:pPr>
      <w:bookmarkStart w:id="510" w:name="_Toc4577446"/>
      <w:bookmarkStart w:id="511" w:name="_Toc27504041"/>
      <w:bookmarkStart w:id="512" w:name="_Toc27504829"/>
      <w:bookmarkStart w:id="513" w:name="_Toc27505613"/>
      <w:bookmarkStart w:id="514" w:name="_Toc27506397"/>
      <w:bookmarkStart w:id="515" w:name="_Toc176344308"/>
      <w:r w:rsidRPr="005050F0">
        <w:rPr>
          <w:noProof/>
        </w:rPr>
        <w:t>5.2.</w:t>
      </w:r>
      <w:r w:rsidRPr="005050F0">
        <w:rPr>
          <w:noProof/>
          <w:lang w:eastAsia="ko-KR"/>
        </w:rPr>
        <w:t>34D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MCPTTGroupInitiation/Entry/Usage</w:t>
      </w:r>
      <w:bookmarkEnd w:id="510"/>
      <w:bookmarkEnd w:id="511"/>
      <w:bookmarkEnd w:id="512"/>
      <w:bookmarkEnd w:id="513"/>
      <w:bookmarkEnd w:id="514"/>
      <w:bookmarkEnd w:id="515"/>
    </w:p>
    <w:p w14:paraId="6B074B48"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9752FF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E00038"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&lt;x&gt;/Common/MCPTTGroupCall/EmergencyCall/MCPTTGroupInitiation/Entry/Usage</w:t>
            </w:r>
          </w:p>
        </w:tc>
      </w:tr>
      <w:tr w:rsidR="001B1642" w:rsidRPr="005050F0" w14:paraId="4E3D483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BD3B5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97B8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5A41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403D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3CC2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1CFDB2" w14:textId="77777777" w:rsidR="001B1642" w:rsidRPr="005050F0" w:rsidRDefault="001B1642" w:rsidP="00BB0493">
            <w:pPr>
              <w:jc w:val="center"/>
              <w:rPr>
                <w:rFonts w:ascii="Arial" w:hAnsi="Arial" w:cs="Arial"/>
                <w:b/>
                <w:noProof/>
                <w:sz w:val="18"/>
                <w:szCs w:val="18"/>
              </w:rPr>
            </w:pPr>
          </w:p>
        </w:tc>
      </w:tr>
      <w:tr w:rsidR="001B1642" w:rsidRPr="005050F0" w14:paraId="7FD2EE0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093D4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19774"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C06E0"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068A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BF87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F76B10" w14:textId="77777777" w:rsidR="001B1642" w:rsidRPr="005050F0" w:rsidRDefault="001B1642" w:rsidP="00BB0493">
            <w:pPr>
              <w:jc w:val="center"/>
              <w:rPr>
                <w:b/>
                <w:noProof/>
              </w:rPr>
            </w:pPr>
          </w:p>
        </w:tc>
      </w:tr>
      <w:tr w:rsidR="001B1642" w:rsidRPr="005050F0" w14:paraId="006FD92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2324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4F7608"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emergency group call uses the GroupID</w:t>
            </w:r>
            <w:r w:rsidRPr="005050F0">
              <w:rPr>
                <w:noProof/>
                <w:lang w:eastAsia="ko-KR"/>
              </w:rPr>
              <w:t>.</w:t>
            </w:r>
          </w:p>
        </w:tc>
      </w:tr>
    </w:tbl>
    <w:p w14:paraId="5DE9F173" w14:textId="77777777" w:rsidR="00C92851" w:rsidRPr="005050F0" w:rsidRDefault="00C92851" w:rsidP="00C92851">
      <w:pPr>
        <w:rPr>
          <w:noProof/>
        </w:rPr>
      </w:pPr>
    </w:p>
    <w:p w14:paraId="72E0AB88" w14:textId="77777777" w:rsidR="001B1642" w:rsidRPr="005050F0" w:rsidRDefault="001B1642" w:rsidP="001B1642">
      <w:pPr>
        <w:rPr>
          <w:noProof/>
        </w:rPr>
      </w:pPr>
      <w:r w:rsidRPr="005050F0">
        <w:rPr>
          <w:noProof/>
        </w:rPr>
        <w:t>The valid values are 'UseCurrentlySelectedGroup' and 'DedicatedGroup'.</w:t>
      </w:r>
    </w:p>
    <w:p w14:paraId="30217525"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emergency group call, if the MCPTT user does not have a currently selected MCPTT group then use the MCPTT group identified by the GroupID in </w:t>
      </w:r>
      <w:r w:rsidR="00CD22F8" w:rsidRPr="005050F0">
        <w:rPr>
          <w:noProof/>
        </w:rPr>
        <w:t>clause</w:t>
      </w:r>
      <w:r w:rsidRPr="005050F0">
        <w:rPr>
          <w:noProof/>
        </w:rPr>
        <w:t> 5.2.34B for an MCPTT emergency group call.</w:t>
      </w:r>
    </w:p>
    <w:p w14:paraId="0E97E649" w14:textId="77777777" w:rsidR="001B1642" w:rsidRPr="005050F0" w:rsidRDefault="001B1642" w:rsidP="001B1642">
      <w:pPr>
        <w:rPr>
          <w:noProof/>
          <w:lang w:eastAsia="ko-KR"/>
        </w:rPr>
      </w:pPr>
      <w:r w:rsidRPr="005050F0">
        <w:rPr>
          <w:noProof/>
        </w:rPr>
        <w:t xml:space="preserve">When set to 'DedicatedGroup' then use the MCPTT group identified by the GroupID in </w:t>
      </w:r>
      <w:r w:rsidR="00CD22F8" w:rsidRPr="005050F0">
        <w:rPr>
          <w:noProof/>
        </w:rPr>
        <w:t>clause</w:t>
      </w:r>
      <w:r w:rsidRPr="005050F0">
        <w:rPr>
          <w:noProof/>
        </w:rPr>
        <w:t> 5.2.34B for an MCPTT emergency group call.</w:t>
      </w:r>
    </w:p>
    <w:p w14:paraId="746A29D3" w14:textId="77777777" w:rsidR="000123E8" w:rsidRPr="005050F0" w:rsidRDefault="000123E8" w:rsidP="000123E8">
      <w:pPr>
        <w:pStyle w:val="Heading3"/>
        <w:rPr>
          <w:noProof/>
          <w:lang w:eastAsia="ko-KR"/>
        </w:rPr>
      </w:pPr>
      <w:bookmarkStart w:id="516" w:name="_Toc4577447"/>
      <w:bookmarkStart w:id="517" w:name="_Toc27504042"/>
      <w:bookmarkStart w:id="518" w:name="_Toc27504830"/>
      <w:bookmarkStart w:id="519" w:name="_Toc27505614"/>
      <w:bookmarkStart w:id="520" w:name="_Toc27506398"/>
      <w:bookmarkStart w:id="521" w:name="_Toc176344309"/>
      <w:r w:rsidRPr="005050F0">
        <w:rPr>
          <w:noProof/>
        </w:rPr>
        <w:lastRenderedPageBreak/>
        <w:t>5.2.</w:t>
      </w:r>
      <w:r w:rsidRPr="005050F0">
        <w:rPr>
          <w:noProof/>
          <w:lang w:eastAsia="ko-KR"/>
        </w:rPr>
        <w:t>35</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CancelMCPTTGroup</w:t>
      </w:r>
      <w:bookmarkEnd w:id="516"/>
      <w:bookmarkEnd w:id="517"/>
      <w:bookmarkEnd w:id="518"/>
      <w:bookmarkEnd w:id="519"/>
      <w:bookmarkEnd w:id="520"/>
      <w:bookmarkEnd w:id="521"/>
    </w:p>
    <w:p w14:paraId="27D38368"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EmergencyCall/CancelMCPTTGroup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5501275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64FB14" w14:textId="77777777" w:rsidR="000123E8" w:rsidRPr="005050F0" w:rsidRDefault="000123E8" w:rsidP="00CF1FEB">
            <w:pPr>
              <w:rPr>
                <w:rFonts w:ascii="Arial" w:hAnsi="Arial" w:cs="Arial"/>
                <w:noProof/>
                <w:sz w:val="18"/>
                <w:szCs w:val="18"/>
              </w:rPr>
            </w:pPr>
            <w:r w:rsidRPr="005050F0">
              <w:rPr>
                <w:noProof/>
              </w:rPr>
              <w:t>&lt;x&gt;/Common/MCPTTGroupCall/EmergencyCall/CancelMCPTTGroup</w:t>
            </w:r>
          </w:p>
        </w:tc>
      </w:tr>
      <w:tr w:rsidR="000123E8" w:rsidRPr="005050F0" w14:paraId="498ED98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4F6F8E"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7557C"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720AF"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D9A9C"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145FD"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6C34B" w14:textId="77777777" w:rsidR="000123E8" w:rsidRPr="005050F0" w:rsidRDefault="000123E8" w:rsidP="00CF1FEB">
            <w:pPr>
              <w:jc w:val="center"/>
              <w:rPr>
                <w:rFonts w:ascii="Arial" w:hAnsi="Arial" w:cs="Arial"/>
                <w:b/>
                <w:noProof/>
                <w:sz w:val="18"/>
                <w:szCs w:val="18"/>
              </w:rPr>
            </w:pPr>
          </w:p>
        </w:tc>
      </w:tr>
      <w:tr w:rsidR="000123E8" w:rsidRPr="005050F0" w14:paraId="385B6A4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3CF71A"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0641C"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D3A79"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9058D"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6EB01"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727E12" w14:textId="77777777" w:rsidR="000123E8" w:rsidRPr="005050F0" w:rsidRDefault="000123E8" w:rsidP="00CF1FEB">
            <w:pPr>
              <w:jc w:val="center"/>
              <w:rPr>
                <w:b/>
                <w:noProof/>
              </w:rPr>
            </w:pPr>
          </w:p>
        </w:tc>
      </w:tr>
      <w:tr w:rsidR="000123E8" w:rsidRPr="005050F0" w14:paraId="32E963F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091BC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7C8AE6"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cancel an in progress </w:t>
            </w:r>
            <w:r w:rsidRPr="005050F0">
              <w:rPr>
                <w:noProof/>
                <w:lang w:eastAsia="ko-KR"/>
              </w:rPr>
              <w:t xml:space="preserve">MCPTT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r w:rsidRPr="005050F0">
              <w:rPr>
                <w:noProof/>
              </w:rPr>
              <w:t xml:space="preserve"> associated with a group</w:t>
            </w:r>
            <w:r w:rsidRPr="005050F0">
              <w:rPr>
                <w:noProof/>
                <w:lang w:eastAsia="ko-KR"/>
              </w:rPr>
              <w:t>.</w:t>
            </w:r>
          </w:p>
        </w:tc>
      </w:tr>
    </w:tbl>
    <w:p w14:paraId="3EAC9601" w14:textId="77777777" w:rsidR="00C92851" w:rsidRPr="005050F0" w:rsidRDefault="00C92851" w:rsidP="00C92851">
      <w:pPr>
        <w:rPr>
          <w:noProof/>
        </w:rPr>
      </w:pPr>
    </w:p>
    <w:p w14:paraId="7E0382B2"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cancel a </w:t>
      </w:r>
      <w:r w:rsidRPr="005050F0">
        <w:rPr>
          <w:noProof/>
          <w:lang w:eastAsia="ko-KR"/>
        </w:rPr>
        <w:t xml:space="preserve">MCPTT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p>
    <w:p w14:paraId="67B9DACD"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cancel a </w:t>
      </w:r>
      <w:r w:rsidRPr="005050F0">
        <w:rPr>
          <w:noProof/>
          <w:lang w:eastAsia="ko-KR"/>
        </w:rPr>
        <w:t xml:space="preserve">MCTT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p>
    <w:p w14:paraId="600BD94A" w14:textId="77777777" w:rsidR="00A560F4" w:rsidRPr="005050F0" w:rsidRDefault="00A560F4" w:rsidP="00A560F4">
      <w:pPr>
        <w:pStyle w:val="Heading3"/>
        <w:rPr>
          <w:noProof/>
          <w:lang w:eastAsia="ko-KR"/>
        </w:rPr>
      </w:pPr>
      <w:bookmarkStart w:id="522" w:name="_Toc4577448"/>
      <w:bookmarkStart w:id="523" w:name="_Toc27504043"/>
      <w:bookmarkStart w:id="524" w:name="_Toc27504831"/>
      <w:bookmarkStart w:id="525" w:name="_Toc27505615"/>
      <w:bookmarkStart w:id="526" w:name="_Toc27506399"/>
      <w:bookmarkStart w:id="527" w:name="_Toc176344310"/>
      <w:r w:rsidRPr="005050F0">
        <w:rPr>
          <w:noProof/>
        </w:rPr>
        <w:t>5.2.</w:t>
      </w:r>
      <w:r w:rsidRPr="005050F0">
        <w:rPr>
          <w:noProof/>
          <w:lang w:eastAsia="ko-KR"/>
        </w:rPr>
        <w:t>36</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bookmarkEnd w:id="522"/>
      <w:bookmarkEnd w:id="523"/>
      <w:bookmarkEnd w:id="524"/>
      <w:bookmarkEnd w:id="525"/>
      <w:bookmarkEnd w:id="526"/>
      <w:bookmarkEnd w:id="527"/>
    </w:p>
    <w:p w14:paraId="419BDE86"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12E49F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B49113" w14:textId="77777777" w:rsidR="00A560F4" w:rsidRPr="005050F0" w:rsidRDefault="00A560F4" w:rsidP="00CF1FEB">
            <w:pPr>
              <w:rPr>
                <w:rFonts w:ascii="Arial" w:hAnsi="Arial" w:cs="Arial"/>
                <w:noProof/>
                <w:sz w:val="18"/>
                <w:szCs w:val="18"/>
              </w:rPr>
            </w:pPr>
            <w:r w:rsidRPr="005050F0">
              <w:rPr>
                <w:noProof/>
              </w:rPr>
              <w:t>&lt;x&gt;/Common/MCPTTGroupCall/ImminentPerilCall</w:t>
            </w:r>
          </w:p>
        </w:tc>
      </w:tr>
      <w:tr w:rsidR="00A560F4" w:rsidRPr="005050F0" w14:paraId="0C7AF93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D7535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A0DF"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C5F4E"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11A6F"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01221"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4454EE" w14:textId="77777777" w:rsidR="00A560F4" w:rsidRPr="005050F0" w:rsidRDefault="00A560F4" w:rsidP="00CF1FEB">
            <w:pPr>
              <w:jc w:val="center"/>
              <w:rPr>
                <w:rFonts w:ascii="Arial" w:hAnsi="Arial" w:cs="Arial"/>
                <w:b/>
                <w:noProof/>
                <w:sz w:val="18"/>
                <w:szCs w:val="18"/>
              </w:rPr>
            </w:pPr>
          </w:p>
        </w:tc>
      </w:tr>
      <w:tr w:rsidR="00A560F4" w:rsidRPr="005050F0" w14:paraId="63C8D92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B87DA3"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8C64F"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C945A"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3F766"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6A819"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B88B8" w14:textId="77777777" w:rsidR="00A560F4" w:rsidRPr="005050F0" w:rsidRDefault="00A560F4" w:rsidP="00CF1FEB">
            <w:pPr>
              <w:jc w:val="center"/>
              <w:rPr>
                <w:b/>
                <w:noProof/>
              </w:rPr>
            </w:pPr>
          </w:p>
        </w:tc>
      </w:tr>
      <w:tr w:rsidR="00A560F4" w:rsidRPr="005050F0" w14:paraId="7561E7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40877D"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9A8EB7" w14:textId="77777777" w:rsidR="00A560F4" w:rsidRPr="005050F0" w:rsidRDefault="00A560F4" w:rsidP="00CF1FEB">
            <w:pPr>
              <w:rPr>
                <w:noProof/>
                <w:lang w:eastAsia="ko-KR"/>
              </w:rPr>
            </w:pPr>
            <w:r w:rsidRPr="005050F0">
              <w:rPr>
                <w:noProof/>
              </w:rPr>
              <w:t xml:space="preserve">This interior node is a placeholder for the </w:t>
            </w:r>
            <w:r w:rsidRPr="005050F0">
              <w:rPr>
                <w:noProof/>
                <w:lang w:eastAsia="ko-KR"/>
              </w:rPr>
              <w:t>MCPTT i</w:t>
            </w:r>
            <w:r w:rsidRPr="005050F0">
              <w:rPr>
                <w:noProof/>
              </w:rPr>
              <w:t>mminent</w:t>
            </w:r>
            <w:r w:rsidRPr="005050F0">
              <w:rPr>
                <w:noProof/>
                <w:lang w:eastAsia="ko-KR"/>
              </w:rPr>
              <w:t xml:space="preserve"> p</w:t>
            </w:r>
            <w:r w:rsidRPr="005050F0">
              <w:rPr>
                <w:noProof/>
              </w:rPr>
              <w:t>eril</w:t>
            </w:r>
            <w:r w:rsidRPr="005050F0">
              <w:rPr>
                <w:noProof/>
                <w:lang w:eastAsia="ko-KR"/>
              </w:rPr>
              <w:t xml:space="preserve"> c</w:t>
            </w:r>
            <w:r w:rsidRPr="005050F0">
              <w:rPr>
                <w:noProof/>
              </w:rPr>
              <w:t>all policy</w:t>
            </w:r>
            <w:r w:rsidRPr="005050F0">
              <w:rPr>
                <w:noProof/>
                <w:lang w:eastAsia="ko-KR"/>
              </w:rPr>
              <w:t>.</w:t>
            </w:r>
          </w:p>
        </w:tc>
      </w:tr>
    </w:tbl>
    <w:p w14:paraId="47EED4B5" w14:textId="77777777" w:rsidR="00FC40DA" w:rsidRDefault="00FC40DA" w:rsidP="00FC40DA">
      <w:pPr>
        <w:rPr>
          <w:noProof/>
        </w:rPr>
      </w:pPr>
      <w:bookmarkStart w:id="528" w:name="_Toc4577449"/>
      <w:bookmarkStart w:id="529" w:name="_Toc27504044"/>
      <w:bookmarkStart w:id="530" w:name="_Toc27504832"/>
      <w:bookmarkStart w:id="531" w:name="_Toc27505616"/>
      <w:bookmarkStart w:id="532" w:name="_Toc27506400"/>
    </w:p>
    <w:p w14:paraId="30630D7B" w14:textId="77777777" w:rsidR="00A560F4" w:rsidRPr="005050F0" w:rsidRDefault="00A560F4" w:rsidP="00A560F4">
      <w:pPr>
        <w:pStyle w:val="Heading3"/>
        <w:rPr>
          <w:noProof/>
          <w:lang w:eastAsia="ko-KR"/>
        </w:rPr>
      </w:pPr>
      <w:bookmarkStart w:id="533" w:name="_Toc176344311"/>
      <w:r w:rsidRPr="005050F0">
        <w:rPr>
          <w:noProof/>
        </w:rPr>
        <w:t>5.2.</w:t>
      </w:r>
      <w:r w:rsidRPr="005050F0">
        <w:rPr>
          <w:noProof/>
          <w:lang w:eastAsia="ko-KR"/>
        </w:rPr>
        <w:t>37</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/Common/MCPTTGroupCall/ImminentPerilCall/Authorised</w:t>
      </w:r>
      <w:bookmarkEnd w:id="528"/>
      <w:bookmarkEnd w:id="529"/>
      <w:bookmarkEnd w:id="530"/>
      <w:bookmarkEnd w:id="531"/>
      <w:bookmarkEnd w:id="532"/>
      <w:bookmarkEnd w:id="533"/>
    </w:p>
    <w:p w14:paraId="6308E679"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DB55A8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7E9209" w14:textId="77777777" w:rsidR="00A560F4" w:rsidRPr="005050F0" w:rsidRDefault="00A560F4" w:rsidP="00CF1FEB">
            <w:pPr>
              <w:rPr>
                <w:rFonts w:ascii="Arial" w:hAnsi="Arial" w:cs="Arial"/>
                <w:noProof/>
                <w:sz w:val="18"/>
                <w:szCs w:val="18"/>
              </w:rPr>
            </w:pPr>
            <w:r w:rsidRPr="005050F0">
              <w:rPr>
                <w:noProof/>
              </w:rPr>
              <w:t>&lt;x&gt;/Common/MCPTTGroupCall/ImminentPerilCall/Authorised</w:t>
            </w:r>
          </w:p>
        </w:tc>
      </w:tr>
      <w:tr w:rsidR="00A560F4" w:rsidRPr="005050F0" w14:paraId="25208E6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FDA0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BC2F7"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34CB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28077"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71E5D"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34940D" w14:textId="77777777" w:rsidR="00A560F4" w:rsidRPr="005050F0" w:rsidRDefault="00A560F4" w:rsidP="00CF1FEB">
            <w:pPr>
              <w:jc w:val="center"/>
              <w:rPr>
                <w:rFonts w:ascii="Arial" w:hAnsi="Arial" w:cs="Arial"/>
                <w:b/>
                <w:noProof/>
                <w:sz w:val="18"/>
                <w:szCs w:val="18"/>
              </w:rPr>
            </w:pPr>
          </w:p>
        </w:tc>
      </w:tr>
      <w:tr w:rsidR="00A560F4" w:rsidRPr="005050F0" w14:paraId="4971E27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0359BB"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65F1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B788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BDE90"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F60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EC61D5" w14:textId="77777777" w:rsidR="00A560F4" w:rsidRPr="005050F0" w:rsidRDefault="00A560F4" w:rsidP="00CF1FEB">
            <w:pPr>
              <w:jc w:val="center"/>
              <w:rPr>
                <w:b/>
                <w:noProof/>
              </w:rPr>
            </w:pPr>
          </w:p>
        </w:tc>
      </w:tr>
      <w:tr w:rsidR="00A560F4" w:rsidRPr="005050F0" w14:paraId="54E630B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0926DA"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244134"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to make an Imminent Peril group call</w:t>
            </w:r>
            <w:r w:rsidRPr="005050F0">
              <w:rPr>
                <w:noProof/>
                <w:lang w:eastAsia="ko-KR"/>
              </w:rPr>
              <w:t>.</w:t>
            </w:r>
          </w:p>
        </w:tc>
      </w:tr>
    </w:tbl>
    <w:p w14:paraId="1DE7F1F7" w14:textId="77777777" w:rsidR="00C92851" w:rsidRPr="005050F0" w:rsidRDefault="00C92851" w:rsidP="00C92851">
      <w:pPr>
        <w:rPr>
          <w:noProof/>
        </w:rPr>
      </w:pPr>
    </w:p>
    <w:p w14:paraId="663A5284"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create </w:t>
      </w:r>
      <w:r w:rsidRPr="005050F0">
        <w:rPr>
          <w:noProof/>
        </w:rPr>
        <w:t xml:space="preserve">an </w:t>
      </w:r>
      <w:r w:rsidRPr="005050F0">
        <w:rPr>
          <w:noProof/>
          <w:lang w:eastAsia="ko-KR"/>
        </w:rPr>
        <w:t>MCPTT imminent peril group call.</w:t>
      </w:r>
    </w:p>
    <w:p w14:paraId="667C7E39"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create </w:t>
      </w:r>
      <w:r w:rsidRPr="005050F0">
        <w:rPr>
          <w:noProof/>
        </w:rPr>
        <w:t xml:space="preserve">an </w:t>
      </w:r>
      <w:r w:rsidRPr="005050F0">
        <w:rPr>
          <w:noProof/>
          <w:lang w:eastAsia="ko-KR"/>
        </w:rPr>
        <w:t>MCPTT imminent peril group call.</w:t>
      </w:r>
    </w:p>
    <w:p w14:paraId="51033C9A" w14:textId="77777777" w:rsidR="00A560F4" w:rsidRPr="005050F0" w:rsidRDefault="00A560F4" w:rsidP="00A560F4">
      <w:pPr>
        <w:pStyle w:val="Heading3"/>
        <w:rPr>
          <w:noProof/>
          <w:lang w:eastAsia="ko-KR"/>
        </w:rPr>
      </w:pPr>
      <w:bookmarkStart w:id="534" w:name="_Toc4577450"/>
      <w:bookmarkStart w:id="535" w:name="_Toc27504045"/>
      <w:bookmarkStart w:id="536" w:name="_Toc27504833"/>
      <w:bookmarkStart w:id="537" w:name="_Toc27505617"/>
      <w:bookmarkStart w:id="538" w:name="_Toc27506401"/>
      <w:bookmarkStart w:id="539" w:name="_Toc176344312"/>
      <w:r w:rsidRPr="005050F0">
        <w:rPr>
          <w:noProof/>
        </w:rPr>
        <w:t>5.2.3</w:t>
      </w:r>
      <w:r w:rsidRPr="005050F0">
        <w:rPr>
          <w:noProof/>
          <w:lang w:eastAsia="ko-KR"/>
        </w:rPr>
        <w:t>8</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/Common/MCPTTGroupCall/ImminentPerilCall/Cancel</w:t>
      </w:r>
      <w:bookmarkEnd w:id="534"/>
      <w:bookmarkEnd w:id="535"/>
      <w:bookmarkEnd w:id="536"/>
      <w:bookmarkEnd w:id="537"/>
      <w:bookmarkEnd w:id="538"/>
      <w:bookmarkEnd w:id="539"/>
    </w:p>
    <w:p w14:paraId="0438CF5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0B5F13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780073" w14:textId="77777777" w:rsidR="00A560F4" w:rsidRPr="005050F0" w:rsidRDefault="00A560F4" w:rsidP="00CF1FEB">
            <w:pPr>
              <w:rPr>
                <w:rFonts w:ascii="Arial" w:hAnsi="Arial" w:cs="Arial"/>
                <w:noProof/>
                <w:sz w:val="18"/>
                <w:szCs w:val="18"/>
              </w:rPr>
            </w:pPr>
            <w:r w:rsidRPr="005050F0">
              <w:rPr>
                <w:noProof/>
              </w:rPr>
              <w:t>&lt;x&gt;/Common/MCPTTGroupCall/ImminentPerilCall/Cancel</w:t>
            </w:r>
          </w:p>
        </w:tc>
      </w:tr>
      <w:tr w:rsidR="00A560F4" w:rsidRPr="005050F0" w14:paraId="5D6A44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31EEB"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6251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D538"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8893A"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565A4"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2909D0" w14:textId="77777777" w:rsidR="00A560F4" w:rsidRPr="005050F0" w:rsidRDefault="00A560F4" w:rsidP="00CF1FEB">
            <w:pPr>
              <w:jc w:val="center"/>
              <w:rPr>
                <w:rFonts w:ascii="Arial" w:hAnsi="Arial" w:cs="Arial"/>
                <w:b/>
                <w:noProof/>
                <w:sz w:val="18"/>
                <w:szCs w:val="18"/>
              </w:rPr>
            </w:pPr>
          </w:p>
        </w:tc>
      </w:tr>
      <w:tr w:rsidR="00A560F4" w:rsidRPr="005050F0" w14:paraId="61F9535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C3ADF4"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543ED"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BD694"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3D2CB"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A863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5BEF55" w14:textId="77777777" w:rsidR="00A560F4" w:rsidRPr="005050F0" w:rsidRDefault="00A560F4" w:rsidP="00CF1FEB">
            <w:pPr>
              <w:jc w:val="center"/>
              <w:rPr>
                <w:b/>
                <w:noProof/>
              </w:rPr>
            </w:pPr>
          </w:p>
        </w:tc>
      </w:tr>
      <w:tr w:rsidR="00A560F4" w:rsidRPr="005050F0" w14:paraId="055246B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FE103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BFC76C"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for </w:t>
            </w:r>
            <w:r w:rsidRPr="005050F0">
              <w:rPr>
                <w:noProof/>
                <w:lang w:eastAsia="ko-KR"/>
              </w:rPr>
              <w:t xml:space="preserve">in-progress MCPTT </w:t>
            </w:r>
            <w:r w:rsidRPr="005050F0">
              <w:rPr>
                <w:noProof/>
              </w:rPr>
              <w:t>imminent peril cancelation</w:t>
            </w:r>
            <w:r w:rsidRPr="005050F0">
              <w:rPr>
                <w:noProof/>
                <w:lang w:eastAsia="ko-KR"/>
              </w:rPr>
              <w:t>.</w:t>
            </w:r>
          </w:p>
        </w:tc>
      </w:tr>
    </w:tbl>
    <w:p w14:paraId="40708598" w14:textId="77777777" w:rsidR="00C92851" w:rsidRPr="005050F0" w:rsidRDefault="00C92851" w:rsidP="00C92851">
      <w:pPr>
        <w:rPr>
          <w:noProof/>
        </w:rPr>
      </w:pPr>
    </w:p>
    <w:p w14:paraId="37C1F641"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cancel </w:t>
      </w:r>
      <w:r w:rsidRPr="005050F0">
        <w:rPr>
          <w:noProof/>
        </w:rPr>
        <w:t xml:space="preserve">an MCPTT </w:t>
      </w:r>
      <w:r w:rsidRPr="005050F0">
        <w:rPr>
          <w:noProof/>
          <w:lang w:eastAsia="ko-KR"/>
        </w:rPr>
        <w:t>imminent peril call.</w:t>
      </w:r>
    </w:p>
    <w:p w14:paraId="2710F3E1"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 xml:space="preserve">an MCPTT </w:t>
      </w:r>
      <w:r w:rsidRPr="005050F0">
        <w:rPr>
          <w:noProof/>
          <w:lang w:eastAsia="ko-KR"/>
        </w:rPr>
        <w:t>imminent peril call.</w:t>
      </w:r>
    </w:p>
    <w:p w14:paraId="5068D787" w14:textId="77777777" w:rsidR="00A560F4" w:rsidRPr="005050F0" w:rsidRDefault="00A560F4" w:rsidP="00A560F4">
      <w:pPr>
        <w:pStyle w:val="Heading3"/>
        <w:rPr>
          <w:noProof/>
          <w:lang w:eastAsia="ko-KR"/>
        </w:rPr>
      </w:pPr>
      <w:bookmarkStart w:id="540" w:name="_Toc4577451"/>
      <w:bookmarkStart w:id="541" w:name="_Toc27504046"/>
      <w:bookmarkStart w:id="542" w:name="_Toc27504834"/>
      <w:bookmarkStart w:id="543" w:name="_Toc27505618"/>
      <w:bookmarkStart w:id="544" w:name="_Toc27506402"/>
      <w:bookmarkStart w:id="545" w:name="_Toc176344313"/>
      <w:r w:rsidRPr="005050F0">
        <w:rPr>
          <w:noProof/>
        </w:rPr>
        <w:lastRenderedPageBreak/>
        <w:t>5.2.3</w:t>
      </w:r>
      <w:r w:rsidRPr="005050F0">
        <w:rPr>
          <w:noProof/>
          <w:lang w:eastAsia="ko-KR"/>
        </w:rPr>
        <w:t>9</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F65D98" w:rsidRPr="005050F0">
        <w:rPr>
          <w:noProof/>
        </w:rPr>
        <w:br/>
      </w:r>
      <w:r w:rsidRPr="005050F0">
        <w:rPr>
          <w:noProof/>
        </w:rPr>
        <w:t>MCPTTGroupInitiation</w:t>
      </w:r>
      <w:bookmarkEnd w:id="540"/>
      <w:bookmarkEnd w:id="541"/>
      <w:bookmarkEnd w:id="542"/>
      <w:bookmarkEnd w:id="543"/>
      <w:bookmarkEnd w:id="544"/>
      <w:bookmarkEnd w:id="545"/>
    </w:p>
    <w:p w14:paraId="6121393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5"/>
        <w:gridCol w:w="1907"/>
        <w:gridCol w:w="2269"/>
      </w:tblGrid>
      <w:tr w:rsidR="00A560F4" w:rsidRPr="005050F0" w14:paraId="153CB3A8"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9E129B" w14:textId="77777777" w:rsidR="00A560F4" w:rsidRPr="005050F0" w:rsidRDefault="00A560F4" w:rsidP="00CF1FEB">
            <w:pPr>
              <w:rPr>
                <w:rFonts w:ascii="Arial" w:hAnsi="Arial" w:cs="Arial"/>
                <w:noProof/>
                <w:sz w:val="18"/>
                <w:szCs w:val="18"/>
              </w:rPr>
            </w:pPr>
            <w:r w:rsidRPr="005050F0">
              <w:rPr>
                <w:noProof/>
              </w:rPr>
              <w:t>&lt;x&gt;/Common/MCPTTGroupCall/ImminentPerilCall/</w:t>
            </w:r>
            <w:r w:rsidRPr="005050F0">
              <w:rPr>
                <w:noProof/>
                <w:lang w:eastAsia="ko-KR"/>
              </w:rPr>
              <w:t>MCPTT</w:t>
            </w:r>
            <w:r w:rsidRPr="005050F0">
              <w:rPr>
                <w:noProof/>
              </w:rPr>
              <w:t>GroupInitiation</w:t>
            </w:r>
          </w:p>
        </w:tc>
      </w:tr>
      <w:tr w:rsidR="00A560F4" w:rsidRPr="005050F0" w14:paraId="78D6913B" w14:textId="77777777" w:rsidTr="001B1642">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4C4E45C" w14:textId="77777777" w:rsidR="00A560F4" w:rsidRPr="005050F0"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97D55" w14:textId="77777777" w:rsidR="00A560F4" w:rsidRPr="005050F0" w:rsidRDefault="00A560F4" w:rsidP="00CF1FEB">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9EC89" w14:textId="77777777" w:rsidR="00A560F4" w:rsidRPr="005050F0" w:rsidRDefault="00A560F4" w:rsidP="00CF1FEB">
            <w:pPr>
              <w:pStyle w:val="TAC"/>
              <w:rPr>
                <w:noProof/>
                <w:lang w:eastAsia="en-US"/>
              </w:rPr>
            </w:pPr>
            <w:r w:rsidRPr="005050F0">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428A0" w14:textId="77777777" w:rsidR="00A560F4" w:rsidRPr="005050F0" w:rsidRDefault="00A560F4" w:rsidP="00CF1FEB">
            <w:pPr>
              <w:pStyle w:val="TAC"/>
              <w:rPr>
                <w:noProof/>
                <w:lang w:eastAsia="en-US"/>
              </w:rPr>
            </w:pPr>
            <w:r w:rsidRPr="005050F0">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487B" w14:textId="77777777" w:rsidR="00A560F4" w:rsidRPr="005050F0" w:rsidRDefault="00A560F4" w:rsidP="00CF1FEB">
            <w:pPr>
              <w:pStyle w:val="TAC"/>
              <w:rPr>
                <w:noProof/>
                <w:lang w:eastAsia="en-US"/>
              </w:rPr>
            </w:pPr>
            <w:r w:rsidRPr="005050F0">
              <w:rPr>
                <w:noProof/>
                <w:lang w:eastAsia="en-US"/>
              </w:rPr>
              <w:t>Min. Access Types</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6D448606" w14:textId="77777777" w:rsidR="00A560F4" w:rsidRPr="005050F0" w:rsidRDefault="00A560F4" w:rsidP="00CF1FEB">
            <w:pPr>
              <w:jc w:val="center"/>
              <w:rPr>
                <w:rFonts w:ascii="Arial" w:hAnsi="Arial" w:cs="Arial"/>
                <w:b/>
                <w:noProof/>
                <w:sz w:val="18"/>
                <w:szCs w:val="18"/>
              </w:rPr>
            </w:pPr>
          </w:p>
        </w:tc>
      </w:tr>
      <w:tr w:rsidR="00A560F4" w:rsidRPr="005050F0" w14:paraId="513D3BBC" w14:textId="77777777" w:rsidTr="001B1642">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A8E8AC7" w14:textId="77777777" w:rsidR="00A560F4" w:rsidRPr="005050F0"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EE85C" w14:textId="77777777" w:rsidR="00A560F4" w:rsidRPr="005050F0" w:rsidRDefault="001B1642" w:rsidP="00CF1FEB">
            <w:pPr>
              <w:pStyle w:val="TAC"/>
              <w:rPr>
                <w:noProof/>
                <w:lang w:eastAsia="en-US"/>
              </w:rPr>
            </w:pPr>
            <w:r w:rsidRPr="005050F0">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4D2C3" w14:textId="77777777" w:rsidR="00A560F4" w:rsidRPr="005050F0" w:rsidRDefault="00A560F4" w:rsidP="00CF1FEB">
            <w:pPr>
              <w:pStyle w:val="TAC"/>
              <w:rPr>
                <w:noProof/>
                <w:lang w:eastAsia="en-US"/>
              </w:rPr>
            </w:pPr>
            <w:r w:rsidRPr="005050F0">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6454D" w14:textId="77777777" w:rsidR="00A560F4" w:rsidRPr="005050F0" w:rsidRDefault="001B1642" w:rsidP="00CF1FEB">
            <w:pPr>
              <w:pStyle w:val="TAC"/>
              <w:rPr>
                <w:noProof/>
                <w:lang w:eastAsia="en-US"/>
              </w:rPr>
            </w:pPr>
            <w:r w:rsidRPr="005050F0">
              <w:rPr>
                <w:noProof/>
                <w:lang w:eastAsia="en-US"/>
              </w:rPr>
              <w:t>node</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D793C" w14:textId="77777777" w:rsidR="00A560F4" w:rsidRPr="005050F0" w:rsidRDefault="00A560F4" w:rsidP="00CF1FEB">
            <w:pPr>
              <w:pStyle w:val="TAC"/>
              <w:rPr>
                <w:noProof/>
                <w:lang w:eastAsia="en-US"/>
              </w:rPr>
            </w:pPr>
            <w:r w:rsidRPr="005050F0">
              <w:rPr>
                <w:noProof/>
                <w:lang w:eastAsia="en-US"/>
              </w:rPr>
              <w:t>Get, Replace</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1DE0B99B" w14:textId="77777777" w:rsidR="00A560F4" w:rsidRPr="005050F0" w:rsidRDefault="00A560F4" w:rsidP="00CF1FEB">
            <w:pPr>
              <w:jc w:val="center"/>
              <w:rPr>
                <w:b/>
                <w:noProof/>
              </w:rPr>
            </w:pPr>
          </w:p>
        </w:tc>
      </w:tr>
      <w:tr w:rsidR="00A560F4" w:rsidRPr="005050F0" w14:paraId="117B450D" w14:textId="77777777" w:rsidTr="001B1642">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35297FA0" w14:textId="77777777" w:rsidR="00A560F4" w:rsidRPr="005050F0"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11FF49" w14:textId="77777777" w:rsidR="00A560F4" w:rsidRPr="005050F0" w:rsidRDefault="00A560F4" w:rsidP="00CF1FEB">
            <w:pPr>
              <w:rPr>
                <w:noProof/>
                <w:lang w:eastAsia="ko-KR"/>
              </w:rPr>
            </w:pPr>
            <w:r w:rsidRPr="005050F0">
              <w:rPr>
                <w:noProof/>
              </w:rPr>
              <w:t xml:space="preserve">This </w:t>
            </w:r>
            <w:r w:rsidR="00180923" w:rsidRPr="005050F0">
              <w:rPr>
                <w:noProof/>
                <w:lang w:eastAsia="ko-KR"/>
              </w:rPr>
              <w:t>interior</w:t>
            </w:r>
            <w:r w:rsidR="001B1642" w:rsidRPr="005050F0">
              <w:rPr>
                <w:noProof/>
              </w:rPr>
              <w:t xml:space="preserve"> </w:t>
            </w:r>
            <w:r w:rsidRPr="005050F0">
              <w:rPr>
                <w:noProof/>
              </w:rPr>
              <w:t xml:space="preserve">node </w:t>
            </w:r>
            <w:r w:rsidR="001B1642" w:rsidRPr="005050F0">
              <w:rPr>
                <w:noProof/>
              </w:rPr>
              <w:t>is a placeholder for</w:t>
            </w:r>
            <w:r w:rsidRPr="005050F0">
              <w:rPr>
                <w:noProof/>
              </w:rPr>
              <w:t xml:space="preserve"> </w:t>
            </w:r>
            <w:r w:rsidRPr="005050F0">
              <w:rPr>
                <w:noProof/>
                <w:lang w:eastAsia="ko-KR"/>
              </w:rPr>
              <w:t>the g</w:t>
            </w:r>
            <w:r w:rsidRPr="005050F0">
              <w:rPr>
                <w:rFonts w:eastAsia="SimSun"/>
                <w:noProof/>
                <w:lang w:eastAsia="zh-CN"/>
              </w:rPr>
              <w:t>roup used on initiation of an MCPTT imminent peril group call</w:t>
            </w:r>
            <w:r w:rsidRPr="005050F0">
              <w:rPr>
                <w:noProof/>
                <w:lang w:eastAsia="ko-KR"/>
              </w:rPr>
              <w:t>.</w:t>
            </w:r>
          </w:p>
        </w:tc>
      </w:tr>
    </w:tbl>
    <w:p w14:paraId="4114B9AC" w14:textId="77777777" w:rsidR="00C92851" w:rsidRPr="005050F0" w:rsidRDefault="00C92851" w:rsidP="00C92851">
      <w:pPr>
        <w:rPr>
          <w:noProof/>
        </w:rPr>
      </w:pPr>
      <w:bookmarkStart w:id="546" w:name="_Toc4577452"/>
      <w:bookmarkStart w:id="547" w:name="_Toc27504047"/>
      <w:bookmarkStart w:id="548" w:name="_Toc27504835"/>
      <w:bookmarkStart w:id="549" w:name="_Toc27505619"/>
      <w:bookmarkStart w:id="550" w:name="_Toc27506403"/>
    </w:p>
    <w:p w14:paraId="5323CCEE" w14:textId="77777777" w:rsidR="001B1642" w:rsidRPr="005050F0" w:rsidRDefault="001B1642" w:rsidP="001B1642">
      <w:pPr>
        <w:pStyle w:val="Heading3"/>
        <w:rPr>
          <w:noProof/>
          <w:lang w:eastAsia="ko-KR"/>
        </w:rPr>
      </w:pPr>
      <w:bookmarkStart w:id="551" w:name="_Toc176344314"/>
      <w:r w:rsidRPr="005050F0">
        <w:rPr>
          <w:noProof/>
          <w:lang w:eastAsia="ko-KR"/>
        </w:rPr>
        <w:t>5</w:t>
      </w:r>
      <w:r w:rsidRPr="005050F0">
        <w:rPr>
          <w:noProof/>
        </w:rPr>
        <w:t>.2.39</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/I</w:t>
      </w:r>
      <w:r w:rsidRPr="005050F0">
        <w:rPr>
          <w:noProof/>
        </w:rPr>
        <w:t>mminentPerilCall/</w:t>
      </w:r>
      <w:r w:rsidR="00F65D98" w:rsidRPr="005050F0">
        <w:rPr>
          <w:noProof/>
        </w:rPr>
        <w:br/>
      </w:r>
      <w:r w:rsidRPr="005050F0">
        <w:rPr>
          <w:noProof/>
        </w:rPr>
        <w:t>MCPTTGroupInitiation/Entry</w:t>
      </w:r>
      <w:bookmarkEnd w:id="546"/>
      <w:bookmarkEnd w:id="547"/>
      <w:bookmarkEnd w:id="548"/>
      <w:bookmarkEnd w:id="549"/>
      <w:bookmarkEnd w:id="550"/>
      <w:bookmarkEnd w:id="551"/>
    </w:p>
    <w:p w14:paraId="1F79B15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/Common/MCPTTGroupCall/ImminentPerilCall//MCPTTGroupInitiation/Entry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A8F278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93FE4A" w14:textId="77777777" w:rsidR="001B1642" w:rsidRPr="005050F0" w:rsidRDefault="001B1642" w:rsidP="00BB0493">
            <w:pPr>
              <w:rPr>
                <w:rFonts w:ascii="Arial" w:hAnsi="Arial" w:cs="Arial"/>
                <w:noProof/>
                <w:sz w:val="18"/>
                <w:szCs w:val="18"/>
              </w:rPr>
            </w:pPr>
            <w:r w:rsidRPr="005050F0">
              <w:rPr>
                <w:noProof/>
              </w:rPr>
              <w:t>&lt;x&gt;/Common/MCPTTGroupCall</w:t>
            </w:r>
            <w:r w:rsidRPr="005050F0">
              <w:rPr>
                <w:noProof/>
                <w:lang w:eastAsia="ko-KR"/>
              </w:rPr>
              <w:t>/I</w:t>
            </w:r>
            <w:r w:rsidRPr="005050F0">
              <w:rPr>
                <w:noProof/>
              </w:rPr>
              <w:t>mminentPerilCall/MCPTTGroupInitiation/Entry</w:t>
            </w:r>
          </w:p>
        </w:tc>
      </w:tr>
      <w:tr w:rsidR="001B1642" w:rsidRPr="005050F0" w14:paraId="51A4A23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EBA32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E215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3C0E"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9A2D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6C45"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E50F6" w14:textId="77777777" w:rsidR="001B1642" w:rsidRPr="005050F0" w:rsidRDefault="001B1642" w:rsidP="00BB0493">
            <w:pPr>
              <w:jc w:val="center"/>
              <w:rPr>
                <w:rFonts w:ascii="Arial" w:hAnsi="Arial" w:cs="Arial"/>
                <w:b/>
                <w:noProof/>
                <w:sz w:val="18"/>
                <w:szCs w:val="18"/>
              </w:rPr>
            </w:pPr>
          </w:p>
        </w:tc>
      </w:tr>
      <w:tr w:rsidR="001B1642" w:rsidRPr="005050F0" w14:paraId="5B46CA5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EF24D0"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3FF53"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70319"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97F1"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7EBC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8D8C29" w14:textId="77777777" w:rsidR="001B1642" w:rsidRPr="005050F0" w:rsidRDefault="001B1642" w:rsidP="00BB0493">
            <w:pPr>
              <w:jc w:val="center"/>
              <w:rPr>
                <w:b/>
                <w:noProof/>
              </w:rPr>
            </w:pPr>
          </w:p>
        </w:tc>
      </w:tr>
      <w:tr w:rsidR="001B1642" w:rsidRPr="005050F0" w14:paraId="401DC4D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CCAC4B"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FA806D"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imminent peril call</w:t>
            </w:r>
            <w:r w:rsidRPr="005050F0">
              <w:rPr>
                <w:noProof/>
                <w:lang w:eastAsia="ko-KR"/>
              </w:rPr>
              <w:t>.</w:t>
            </w:r>
          </w:p>
        </w:tc>
      </w:tr>
    </w:tbl>
    <w:p w14:paraId="5116485F" w14:textId="77777777" w:rsidR="001B1642" w:rsidRPr="005050F0" w:rsidRDefault="001B1642" w:rsidP="001B1642">
      <w:pPr>
        <w:rPr>
          <w:noProof/>
        </w:rPr>
      </w:pPr>
    </w:p>
    <w:p w14:paraId="5EE3488A" w14:textId="77777777" w:rsidR="001B1642" w:rsidRPr="005050F0" w:rsidRDefault="001B1642" w:rsidP="001B1642">
      <w:pPr>
        <w:pStyle w:val="Heading3"/>
        <w:rPr>
          <w:noProof/>
          <w:lang w:eastAsia="ko-KR"/>
        </w:rPr>
      </w:pPr>
      <w:bookmarkStart w:id="552" w:name="_Toc4577453"/>
      <w:bookmarkStart w:id="553" w:name="_Toc27504048"/>
      <w:bookmarkStart w:id="554" w:name="_Toc27504836"/>
      <w:bookmarkStart w:id="555" w:name="_Toc27505620"/>
      <w:bookmarkStart w:id="556" w:name="_Toc27506404"/>
      <w:bookmarkStart w:id="557" w:name="_Toc176344315"/>
      <w:r w:rsidRPr="005050F0">
        <w:rPr>
          <w:noProof/>
        </w:rPr>
        <w:t>5.2.</w:t>
      </w:r>
      <w:r w:rsidRPr="005050F0">
        <w:rPr>
          <w:noProof/>
          <w:lang w:eastAsia="ko-KR"/>
        </w:rPr>
        <w:t>39B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MCPTTGroupInitiation/Entry/GroupID</w:t>
      </w:r>
      <w:bookmarkEnd w:id="552"/>
      <w:bookmarkEnd w:id="553"/>
      <w:bookmarkEnd w:id="554"/>
      <w:bookmarkEnd w:id="555"/>
      <w:bookmarkEnd w:id="556"/>
      <w:bookmarkEnd w:id="557"/>
    </w:p>
    <w:p w14:paraId="5062C2C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60C5EF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D734AA"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&lt;x&gt;/Common/MCPTTGroupCall/ImminentPerilCall/MCPTTGroupInitiation/Entry/GroupID</w:t>
            </w:r>
          </w:p>
        </w:tc>
      </w:tr>
      <w:tr w:rsidR="001B1642" w:rsidRPr="005050F0" w14:paraId="3800435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A2D65B"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6519A"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543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BAE1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1D350"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D477AE" w14:textId="77777777" w:rsidR="001B1642" w:rsidRPr="005050F0" w:rsidRDefault="001B1642" w:rsidP="00BB0493">
            <w:pPr>
              <w:jc w:val="center"/>
              <w:rPr>
                <w:rFonts w:ascii="Arial" w:hAnsi="Arial" w:cs="Arial"/>
                <w:b/>
                <w:noProof/>
                <w:sz w:val="18"/>
                <w:szCs w:val="18"/>
              </w:rPr>
            </w:pPr>
          </w:p>
        </w:tc>
      </w:tr>
      <w:tr w:rsidR="001B1642" w:rsidRPr="005050F0" w14:paraId="5C6FC85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239D6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082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9FB4"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6869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5622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A29D0D" w14:textId="77777777" w:rsidR="001B1642" w:rsidRPr="005050F0" w:rsidRDefault="001B1642" w:rsidP="00BB0493">
            <w:pPr>
              <w:jc w:val="center"/>
              <w:rPr>
                <w:b/>
                <w:noProof/>
              </w:rPr>
            </w:pPr>
          </w:p>
        </w:tc>
      </w:tr>
      <w:tr w:rsidR="001B1642" w:rsidRPr="005050F0" w14:paraId="046DC3B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6DDB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55BE2E"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MCPTT imminent peril group call</w:t>
            </w:r>
            <w:r w:rsidRPr="005050F0">
              <w:rPr>
                <w:noProof/>
                <w:lang w:eastAsia="ko-KR"/>
              </w:rPr>
              <w:t>.</w:t>
            </w:r>
          </w:p>
        </w:tc>
      </w:tr>
    </w:tbl>
    <w:p w14:paraId="01FA8852" w14:textId="77777777" w:rsidR="00C92851" w:rsidRPr="005050F0" w:rsidRDefault="00C92851" w:rsidP="00C92851">
      <w:pPr>
        <w:rPr>
          <w:noProof/>
        </w:rPr>
      </w:pPr>
      <w:bookmarkStart w:id="558" w:name="_Toc4577454"/>
      <w:bookmarkStart w:id="559" w:name="_Toc27504049"/>
      <w:bookmarkStart w:id="560" w:name="_Toc27504837"/>
      <w:bookmarkStart w:id="561" w:name="_Toc27505621"/>
      <w:bookmarkStart w:id="562" w:name="_Toc27506405"/>
    </w:p>
    <w:p w14:paraId="034C6BCA" w14:textId="77777777" w:rsidR="001B1642" w:rsidRPr="005050F0" w:rsidRDefault="001B1642" w:rsidP="001B1642">
      <w:pPr>
        <w:pStyle w:val="Heading3"/>
        <w:rPr>
          <w:noProof/>
          <w:lang w:eastAsia="ko-KR"/>
        </w:rPr>
      </w:pPr>
      <w:bookmarkStart w:id="563" w:name="_Toc176344316"/>
      <w:r w:rsidRPr="005050F0">
        <w:rPr>
          <w:noProof/>
          <w:lang w:eastAsia="ko-KR"/>
        </w:rPr>
        <w:t>5</w:t>
      </w:r>
      <w:r w:rsidRPr="005050F0">
        <w:rPr>
          <w:noProof/>
        </w:rPr>
        <w:t>.2.</w:t>
      </w:r>
      <w:r w:rsidRPr="005050F0">
        <w:rPr>
          <w:noProof/>
          <w:lang w:eastAsia="ko-KR"/>
        </w:rPr>
        <w:t>39C</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MCPTTGroupInitiation/DisplayName</w:t>
      </w:r>
      <w:bookmarkEnd w:id="558"/>
      <w:bookmarkEnd w:id="559"/>
      <w:bookmarkEnd w:id="560"/>
      <w:bookmarkEnd w:id="561"/>
      <w:bookmarkEnd w:id="562"/>
      <w:bookmarkEnd w:id="563"/>
    </w:p>
    <w:p w14:paraId="25CFC82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35E1D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3D56C0"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&lt;x&gt;/Common/MCPTTGroupCall/ImminentPerilCall/MCPTTGroupInitiation/Entry/DisplayName</w:t>
            </w:r>
          </w:p>
        </w:tc>
      </w:tr>
      <w:tr w:rsidR="001B1642" w:rsidRPr="005050F0" w14:paraId="79BA746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269428"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E973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B631C"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EC0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BE37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3224CC" w14:textId="77777777" w:rsidR="001B1642" w:rsidRPr="005050F0" w:rsidRDefault="001B1642" w:rsidP="00BB0493">
            <w:pPr>
              <w:jc w:val="center"/>
              <w:rPr>
                <w:rFonts w:ascii="Arial" w:hAnsi="Arial" w:cs="Arial"/>
                <w:b/>
                <w:noProof/>
                <w:sz w:val="18"/>
                <w:szCs w:val="18"/>
              </w:rPr>
            </w:pPr>
          </w:p>
        </w:tc>
      </w:tr>
      <w:tr w:rsidR="001B1642" w:rsidRPr="005050F0" w14:paraId="1CB2E26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0B2D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AB680"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8541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05CC"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B497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1E125B" w14:textId="77777777" w:rsidR="001B1642" w:rsidRPr="005050F0" w:rsidRDefault="001B1642" w:rsidP="00BB0493">
            <w:pPr>
              <w:jc w:val="center"/>
              <w:rPr>
                <w:b/>
                <w:noProof/>
              </w:rPr>
            </w:pPr>
          </w:p>
        </w:tc>
      </w:tr>
      <w:tr w:rsidR="001B1642" w:rsidRPr="005050F0" w14:paraId="769D628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A4963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236317"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0ED930C8" w14:textId="77777777" w:rsidR="001B1642" w:rsidRPr="005050F0" w:rsidRDefault="001B1642" w:rsidP="001B1642">
      <w:pPr>
        <w:rPr>
          <w:noProof/>
          <w:lang w:eastAsia="ko-KR"/>
        </w:rPr>
      </w:pPr>
    </w:p>
    <w:p w14:paraId="3D311F6E" w14:textId="77777777" w:rsidR="001B1642" w:rsidRPr="005050F0" w:rsidRDefault="001B1642" w:rsidP="001B1642">
      <w:pPr>
        <w:pStyle w:val="Heading3"/>
        <w:rPr>
          <w:noProof/>
          <w:lang w:eastAsia="ko-KR"/>
        </w:rPr>
      </w:pPr>
      <w:bookmarkStart w:id="564" w:name="_Toc4577455"/>
      <w:bookmarkStart w:id="565" w:name="_Toc27504050"/>
      <w:bookmarkStart w:id="566" w:name="_Toc27504838"/>
      <w:bookmarkStart w:id="567" w:name="_Toc27505622"/>
      <w:bookmarkStart w:id="568" w:name="_Toc27506406"/>
      <w:bookmarkStart w:id="569" w:name="_Toc176344317"/>
      <w:r w:rsidRPr="005050F0">
        <w:rPr>
          <w:noProof/>
        </w:rPr>
        <w:lastRenderedPageBreak/>
        <w:t>5.2.</w:t>
      </w:r>
      <w:r w:rsidRPr="005050F0">
        <w:rPr>
          <w:noProof/>
          <w:lang w:eastAsia="ko-KR"/>
        </w:rPr>
        <w:t>39D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MCPTTGroupInitiation/Entry/Usage</w:t>
      </w:r>
      <w:bookmarkEnd w:id="564"/>
      <w:bookmarkEnd w:id="565"/>
      <w:bookmarkEnd w:id="566"/>
      <w:bookmarkEnd w:id="567"/>
      <w:bookmarkEnd w:id="568"/>
      <w:bookmarkEnd w:id="569"/>
    </w:p>
    <w:p w14:paraId="208F9056"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F4121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0F0C2"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&lt;x&gt;/Common/MCPTTGroupCall/ImminentPerilCall/MCPTTGroupInitiation/Entry/Usage</w:t>
            </w:r>
          </w:p>
        </w:tc>
      </w:tr>
      <w:tr w:rsidR="001B1642" w:rsidRPr="005050F0" w14:paraId="528246F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2F8B1"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785D"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56E5C"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7B2C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3A4E9"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A6645" w14:textId="77777777" w:rsidR="001B1642" w:rsidRPr="005050F0" w:rsidRDefault="001B1642" w:rsidP="00BB0493">
            <w:pPr>
              <w:jc w:val="center"/>
              <w:rPr>
                <w:rFonts w:ascii="Arial" w:hAnsi="Arial" w:cs="Arial"/>
                <w:b/>
                <w:noProof/>
                <w:sz w:val="18"/>
                <w:szCs w:val="18"/>
              </w:rPr>
            </w:pPr>
          </w:p>
        </w:tc>
      </w:tr>
      <w:tr w:rsidR="001B1642" w:rsidRPr="005050F0" w14:paraId="1D46B98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A8DF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5E539"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78C1B"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6BDD4"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D359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3D0DCA" w14:textId="77777777" w:rsidR="001B1642" w:rsidRPr="005050F0" w:rsidRDefault="001B1642" w:rsidP="00BB0493">
            <w:pPr>
              <w:jc w:val="center"/>
              <w:rPr>
                <w:b/>
                <w:noProof/>
              </w:rPr>
            </w:pPr>
          </w:p>
        </w:tc>
      </w:tr>
      <w:tr w:rsidR="001B1642" w:rsidRPr="005050F0" w14:paraId="5C3E899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47496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D7CF74"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imminent peril group call uses the GroupID</w:t>
            </w:r>
            <w:r w:rsidRPr="005050F0">
              <w:rPr>
                <w:noProof/>
                <w:lang w:eastAsia="ko-KR"/>
              </w:rPr>
              <w:t>.</w:t>
            </w:r>
          </w:p>
        </w:tc>
      </w:tr>
    </w:tbl>
    <w:p w14:paraId="6630D718" w14:textId="77777777" w:rsidR="00C92851" w:rsidRPr="005050F0" w:rsidRDefault="00C92851" w:rsidP="00C92851">
      <w:pPr>
        <w:rPr>
          <w:noProof/>
        </w:rPr>
      </w:pPr>
    </w:p>
    <w:p w14:paraId="7AB895DF" w14:textId="77777777" w:rsidR="001B1642" w:rsidRPr="005050F0" w:rsidRDefault="001B1642" w:rsidP="001B1642">
      <w:pPr>
        <w:rPr>
          <w:noProof/>
        </w:rPr>
      </w:pPr>
      <w:r w:rsidRPr="005050F0">
        <w:rPr>
          <w:noProof/>
        </w:rPr>
        <w:t>The valid values are 'UseCurrentlySelectedGroup' and 'DedicatedGroup'.</w:t>
      </w:r>
    </w:p>
    <w:p w14:paraId="165A8A45"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imminent peril group call, if the MCPTT user does not have a currently selected MCPTT group then use the MCPTT group identified by the GroupID in </w:t>
      </w:r>
      <w:r w:rsidR="00CD22F8" w:rsidRPr="005050F0">
        <w:rPr>
          <w:noProof/>
        </w:rPr>
        <w:t>clause</w:t>
      </w:r>
      <w:r w:rsidRPr="005050F0">
        <w:rPr>
          <w:noProof/>
        </w:rPr>
        <w:t> 5.2.39B for an MCPTT imminent peril group call.</w:t>
      </w:r>
    </w:p>
    <w:p w14:paraId="2A772F17" w14:textId="77777777" w:rsidR="001B1642" w:rsidRPr="005050F0" w:rsidRDefault="001B1642" w:rsidP="001B1642">
      <w:pPr>
        <w:rPr>
          <w:noProof/>
          <w:lang w:eastAsia="ko-KR"/>
        </w:rPr>
      </w:pPr>
      <w:r w:rsidRPr="005050F0">
        <w:rPr>
          <w:noProof/>
        </w:rPr>
        <w:t xml:space="preserve">When set to 'DedicatedGroup' then use the MCPTT group identified by the GroupID in </w:t>
      </w:r>
      <w:r w:rsidR="00CD22F8" w:rsidRPr="005050F0">
        <w:rPr>
          <w:noProof/>
        </w:rPr>
        <w:t>clause</w:t>
      </w:r>
      <w:r w:rsidRPr="005050F0">
        <w:rPr>
          <w:noProof/>
        </w:rPr>
        <w:t> 5.2.39B for an MCPTT imminent peril group call.</w:t>
      </w:r>
    </w:p>
    <w:p w14:paraId="39565DC6" w14:textId="77777777" w:rsidR="00A560F4" w:rsidRPr="005050F0" w:rsidRDefault="00A560F4" w:rsidP="00A560F4">
      <w:pPr>
        <w:pStyle w:val="Heading3"/>
        <w:rPr>
          <w:noProof/>
          <w:lang w:eastAsia="ko-KR"/>
        </w:rPr>
      </w:pPr>
      <w:bookmarkStart w:id="570" w:name="_Toc4577456"/>
      <w:bookmarkStart w:id="571" w:name="_Toc27504051"/>
      <w:bookmarkStart w:id="572" w:name="_Toc27504839"/>
      <w:bookmarkStart w:id="573" w:name="_Toc27505623"/>
      <w:bookmarkStart w:id="574" w:name="_Toc27506407"/>
      <w:bookmarkStart w:id="575" w:name="_Toc176344318"/>
      <w:r w:rsidRPr="005050F0">
        <w:rPr>
          <w:noProof/>
        </w:rPr>
        <w:t>5.2.</w:t>
      </w:r>
      <w:r w:rsidRPr="005050F0">
        <w:rPr>
          <w:noProof/>
          <w:lang w:eastAsia="ko-KR"/>
        </w:rPr>
        <w:t>40</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w:t>
      </w:r>
      <w:bookmarkEnd w:id="570"/>
      <w:bookmarkEnd w:id="571"/>
      <w:bookmarkEnd w:id="572"/>
      <w:bookmarkEnd w:id="573"/>
      <w:bookmarkEnd w:id="574"/>
      <w:bookmarkEnd w:id="575"/>
    </w:p>
    <w:p w14:paraId="4158354B"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EC833B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015935" w14:textId="77777777" w:rsidR="00A560F4" w:rsidRPr="005050F0" w:rsidRDefault="00A560F4" w:rsidP="00CF1FEB">
            <w:pPr>
              <w:rPr>
                <w:rFonts w:ascii="Arial" w:hAnsi="Arial" w:cs="Arial"/>
                <w:noProof/>
                <w:sz w:val="18"/>
                <w:szCs w:val="18"/>
              </w:rPr>
            </w:pPr>
            <w:r w:rsidRPr="005050F0">
              <w:rPr>
                <w:noProof/>
              </w:rPr>
              <w:t>&lt;x&gt;/Common/MCPTTGroupCall/EmergencyAlert</w:t>
            </w:r>
          </w:p>
        </w:tc>
      </w:tr>
      <w:tr w:rsidR="00A560F4" w:rsidRPr="005050F0" w14:paraId="7BC8344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5289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B704"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3FAF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F4F10"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8EC4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2D6D55" w14:textId="77777777" w:rsidR="00A560F4" w:rsidRPr="005050F0" w:rsidRDefault="00A560F4" w:rsidP="00CF1FEB">
            <w:pPr>
              <w:jc w:val="center"/>
              <w:rPr>
                <w:rFonts w:ascii="Arial" w:hAnsi="Arial" w:cs="Arial"/>
                <w:b/>
                <w:noProof/>
                <w:sz w:val="18"/>
                <w:szCs w:val="18"/>
              </w:rPr>
            </w:pPr>
          </w:p>
        </w:tc>
      </w:tr>
      <w:tr w:rsidR="00A560F4" w:rsidRPr="005050F0" w14:paraId="473856B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ACFA0"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C17BF"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7E66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00751"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583D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4FD202" w14:textId="77777777" w:rsidR="00A560F4" w:rsidRPr="005050F0" w:rsidRDefault="00A560F4" w:rsidP="00CF1FEB">
            <w:pPr>
              <w:jc w:val="center"/>
              <w:rPr>
                <w:b/>
                <w:noProof/>
              </w:rPr>
            </w:pPr>
          </w:p>
        </w:tc>
      </w:tr>
      <w:tr w:rsidR="00A560F4" w:rsidRPr="005050F0" w14:paraId="73E3A07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6388F7"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8A4772" w14:textId="77777777" w:rsidR="00A560F4" w:rsidRPr="005050F0" w:rsidRDefault="00A560F4" w:rsidP="00CF1FEB">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 xml:space="preserve">emergency </w:t>
            </w:r>
            <w:r w:rsidRPr="005050F0">
              <w:rPr>
                <w:noProof/>
                <w:lang w:eastAsia="ko-KR"/>
              </w:rPr>
              <w:t xml:space="preserve">alert </w:t>
            </w:r>
            <w:r w:rsidRPr="005050F0">
              <w:rPr>
                <w:noProof/>
              </w:rPr>
              <w:t>policy</w:t>
            </w:r>
            <w:r w:rsidRPr="005050F0">
              <w:rPr>
                <w:noProof/>
                <w:lang w:eastAsia="ko-KR"/>
              </w:rPr>
              <w:t>.</w:t>
            </w:r>
          </w:p>
        </w:tc>
      </w:tr>
    </w:tbl>
    <w:p w14:paraId="7E904DC5" w14:textId="77777777" w:rsidR="00C92851" w:rsidRPr="005050F0" w:rsidRDefault="00C92851" w:rsidP="00C92851">
      <w:pPr>
        <w:rPr>
          <w:noProof/>
        </w:rPr>
      </w:pPr>
      <w:bookmarkStart w:id="576" w:name="_Toc4577457"/>
      <w:bookmarkStart w:id="577" w:name="_Toc27504052"/>
      <w:bookmarkStart w:id="578" w:name="_Toc27504840"/>
      <w:bookmarkStart w:id="579" w:name="_Toc27505624"/>
      <w:bookmarkStart w:id="580" w:name="_Toc27506408"/>
    </w:p>
    <w:p w14:paraId="01047CAD" w14:textId="77777777" w:rsidR="00A560F4" w:rsidRPr="005050F0" w:rsidRDefault="00A560F4" w:rsidP="00A560F4">
      <w:pPr>
        <w:pStyle w:val="Heading3"/>
        <w:rPr>
          <w:noProof/>
          <w:lang w:eastAsia="ko-KR"/>
        </w:rPr>
      </w:pPr>
      <w:bookmarkStart w:id="581" w:name="_Toc176344319"/>
      <w:r w:rsidRPr="005050F0">
        <w:rPr>
          <w:noProof/>
        </w:rPr>
        <w:t>5.2.</w:t>
      </w:r>
      <w:r w:rsidRPr="005050F0">
        <w:rPr>
          <w:noProof/>
          <w:lang w:eastAsia="ko-KR"/>
        </w:rPr>
        <w:t>41</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/Common/MCPTTGroupCall/EmergencyAlert/Authorised</w:t>
      </w:r>
      <w:bookmarkEnd w:id="576"/>
      <w:bookmarkEnd w:id="577"/>
      <w:bookmarkEnd w:id="578"/>
      <w:bookmarkEnd w:id="579"/>
      <w:bookmarkEnd w:id="580"/>
      <w:bookmarkEnd w:id="581"/>
    </w:p>
    <w:p w14:paraId="242FA0F0"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89A4D2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3DD17B" w14:textId="77777777" w:rsidR="00A560F4" w:rsidRPr="005050F0" w:rsidRDefault="00A560F4" w:rsidP="00CF1FEB">
            <w:pPr>
              <w:rPr>
                <w:rFonts w:ascii="Arial" w:hAnsi="Arial" w:cs="Arial"/>
                <w:noProof/>
                <w:sz w:val="18"/>
                <w:szCs w:val="18"/>
              </w:rPr>
            </w:pPr>
            <w:r w:rsidRPr="005050F0">
              <w:rPr>
                <w:noProof/>
              </w:rPr>
              <w:t>&lt;x&gt;/Common/MCPTTGroupCall/EmergencyAlert/Authorised</w:t>
            </w:r>
          </w:p>
        </w:tc>
      </w:tr>
      <w:tr w:rsidR="00A560F4" w:rsidRPr="005050F0" w14:paraId="7D76E8B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F0E96"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F7187"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3042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2801E"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9CABA"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431484" w14:textId="77777777" w:rsidR="00A560F4" w:rsidRPr="005050F0" w:rsidRDefault="00A560F4" w:rsidP="00CF1FEB">
            <w:pPr>
              <w:jc w:val="center"/>
              <w:rPr>
                <w:rFonts w:ascii="Arial" w:hAnsi="Arial" w:cs="Arial"/>
                <w:b/>
                <w:noProof/>
                <w:sz w:val="18"/>
                <w:szCs w:val="18"/>
              </w:rPr>
            </w:pPr>
          </w:p>
        </w:tc>
      </w:tr>
      <w:tr w:rsidR="00A560F4" w:rsidRPr="005050F0" w14:paraId="75EA06B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A8960"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4FA1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A685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1CFB5"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A477F"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65869C" w14:textId="77777777" w:rsidR="00A560F4" w:rsidRPr="005050F0" w:rsidRDefault="00A560F4" w:rsidP="00CF1FEB">
            <w:pPr>
              <w:jc w:val="center"/>
              <w:rPr>
                <w:b/>
                <w:noProof/>
              </w:rPr>
            </w:pPr>
          </w:p>
        </w:tc>
      </w:tr>
      <w:tr w:rsidR="00A560F4" w:rsidRPr="005050F0" w14:paraId="3710138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0274B"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C0447C"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to activate </w:t>
            </w:r>
            <w:r w:rsidRPr="005050F0">
              <w:rPr>
                <w:noProof/>
                <w:lang w:eastAsia="ko-KR"/>
              </w:rPr>
              <w:t xml:space="preserve">an MCPTT </w:t>
            </w:r>
            <w:r w:rsidRPr="005050F0">
              <w:rPr>
                <w:noProof/>
              </w:rPr>
              <w:t>emergency alert</w:t>
            </w:r>
            <w:r w:rsidRPr="005050F0">
              <w:rPr>
                <w:noProof/>
                <w:lang w:eastAsia="ko-KR"/>
              </w:rPr>
              <w:t>.</w:t>
            </w:r>
          </w:p>
        </w:tc>
      </w:tr>
    </w:tbl>
    <w:p w14:paraId="7EC9EAA5" w14:textId="77777777" w:rsidR="00C92851" w:rsidRPr="005050F0" w:rsidRDefault="00C92851" w:rsidP="00C92851">
      <w:pPr>
        <w:rPr>
          <w:noProof/>
        </w:rPr>
      </w:pPr>
    </w:p>
    <w:p w14:paraId="233BBC85"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make </w:t>
      </w:r>
      <w:r w:rsidRPr="005050F0">
        <w:rPr>
          <w:noProof/>
        </w:rPr>
        <w:t>an MCPTT emergency alert</w:t>
      </w:r>
      <w:r w:rsidRPr="005050F0">
        <w:rPr>
          <w:noProof/>
          <w:lang w:eastAsia="ko-KR"/>
        </w:rPr>
        <w:t>.</w:t>
      </w:r>
    </w:p>
    <w:p w14:paraId="45BC0877"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make </w:t>
      </w:r>
      <w:r w:rsidRPr="005050F0">
        <w:rPr>
          <w:noProof/>
        </w:rPr>
        <w:t>an MCPTT emergency alert</w:t>
      </w:r>
      <w:r w:rsidRPr="005050F0">
        <w:rPr>
          <w:noProof/>
          <w:lang w:eastAsia="ko-KR"/>
        </w:rPr>
        <w:t>.</w:t>
      </w:r>
    </w:p>
    <w:p w14:paraId="599DA860" w14:textId="77777777" w:rsidR="00A560F4" w:rsidRPr="005050F0" w:rsidRDefault="00A560F4" w:rsidP="00A560F4">
      <w:pPr>
        <w:pStyle w:val="Heading3"/>
        <w:rPr>
          <w:noProof/>
          <w:lang w:eastAsia="ko-KR"/>
        </w:rPr>
      </w:pPr>
      <w:bookmarkStart w:id="582" w:name="_Toc4577458"/>
      <w:bookmarkStart w:id="583" w:name="_Toc27504053"/>
      <w:bookmarkStart w:id="584" w:name="_Toc27504841"/>
      <w:bookmarkStart w:id="585" w:name="_Toc27505625"/>
      <w:bookmarkStart w:id="586" w:name="_Toc27506409"/>
      <w:bookmarkStart w:id="587" w:name="_Toc176344320"/>
      <w:r w:rsidRPr="005050F0">
        <w:rPr>
          <w:noProof/>
        </w:rPr>
        <w:t>5.2.</w:t>
      </w:r>
      <w:r w:rsidRPr="005050F0">
        <w:rPr>
          <w:noProof/>
          <w:lang w:eastAsia="ko-KR"/>
        </w:rPr>
        <w:t>42</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/Common/MCPTTGroupCall/EmergencyAlert/Cancel</w:t>
      </w:r>
      <w:bookmarkEnd w:id="582"/>
      <w:bookmarkEnd w:id="583"/>
      <w:bookmarkEnd w:id="584"/>
      <w:bookmarkEnd w:id="585"/>
      <w:bookmarkEnd w:id="586"/>
      <w:bookmarkEnd w:id="587"/>
    </w:p>
    <w:p w14:paraId="10516157"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9F99DC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1000C1" w14:textId="77777777" w:rsidR="00A560F4" w:rsidRPr="005050F0" w:rsidRDefault="00A560F4" w:rsidP="00CF1FEB">
            <w:pPr>
              <w:rPr>
                <w:rFonts w:ascii="Arial" w:hAnsi="Arial" w:cs="Arial"/>
                <w:noProof/>
                <w:sz w:val="18"/>
                <w:szCs w:val="18"/>
              </w:rPr>
            </w:pPr>
            <w:r w:rsidRPr="005050F0">
              <w:rPr>
                <w:noProof/>
              </w:rPr>
              <w:t>&lt;x&gt;/Common/MCPTTGroupCall/EmergencyAlert/Cancel</w:t>
            </w:r>
          </w:p>
        </w:tc>
      </w:tr>
      <w:tr w:rsidR="00A560F4" w:rsidRPr="005050F0" w14:paraId="24B767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2738A2"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4680F"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8CCAE"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1291E"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3520A"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5F4A70" w14:textId="77777777" w:rsidR="00A560F4" w:rsidRPr="005050F0" w:rsidRDefault="00A560F4" w:rsidP="00CF1FEB">
            <w:pPr>
              <w:jc w:val="center"/>
              <w:rPr>
                <w:rFonts w:ascii="Arial" w:hAnsi="Arial" w:cs="Arial"/>
                <w:b/>
                <w:noProof/>
                <w:sz w:val="18"/>
                <w:szCs w:val="18"/>
              </w:rPr>
            </w:pPr>
          </w:p>
        </w:tc>
      </w:tr>
      <w:tr w:rsidR="00A560F4" w:rsidRPr="005050F0" w14:paraId="0BE8093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8B2E5"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3C84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7BB8F"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366BE"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9625D"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F4D5F" w14:textId="77777777" w:rsidR="00A560F4" w:rsidRPr="005050F0" w:rsidRDefault="00A560F4" w:rsidP="00CF1FEB">
            <w:pPr>
              <w:jc w:val="center"/>
              <w:rPr>
                <w:b/>
                <w:noProof/>
              </w:rPr>
            </w:pPr>
          </w:p>
        </w:tc>
      </w:tr>
      <w:tr w:rsidR="00A560F4" w:rsidRPr="005050F0" w14:paraId="2E7027B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B60BF8"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F62180"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cancel </w:t>
            </w:r>
            <w:r w:rsidRPr="005050F0">
              <w:rPr>
                <w:noProof/>
              </w:rPr>
              <w:t>an MCPTT emergency alert</w:t>
            </w:r>
            <w:r w:rsidRPr="005050F0">
              <w:rPr>
                <w:noProof/>
                <w:lang w:eastAsia="ko-KR"/>
              </w:rPr>
              <w:t>.</w:t>
            </w:r>
          </w:p>
        </w:tc>
      </w:tr>
    </w:tbl>
    <w:p w14:paraId="1FB110EB" w14:textId="77777777" w:rsidR="00C92851" w:rsidRPr="005050F0" w:rsidRDefault="00C92851" w:rsidP="00C92851">
      <w:pPr>
        <w:rPr>
          <w:noProof/>
        </w:rPr>
      </w:pPr>
    </w:p>
    <w:p w14:paraId="66E2D4FF"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cancel </w:t>
      </w:r>
      <w:r w:rsidRPr="005050F0">
        <w:rPr>
          <w:noProof/>
        </w:rPr>
        <w:t>an MCPTT emergency alert</w:t>
      </w:r>
      <w:r w:rsidRPr="005050F0">
        <w:rPr>
          <w:noProof/>
          <w:lang w:eastAsia="ko-KR"/>
        </w:rPr>
        <w:t>.</w:t>
      </w:r>
    </w:p>
    <w:p w14:paraId="27121B5F"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an MCPTT emergency alert</w:t>
      </w:r>
      <w:r w:rsidRPr="005050F0">
        <w:rPr>
          <w:noProof/>
          <w:lang w:eastAsia="ko-KR"/>
        </w:rPr>
        <w:t>.</w:t>
      </w:r>
    </w:p>
    <w:p w14:paraId="7CB0D217" w14:textId="77777777" w:rsidR="00A560F4" w:rsidRPr="005050F0" w:rsidRDefault="00A560F4" w:rsidP="00A560F4">
      <w:pPr>
        <w:pStyle w:val="Heading3"/>
        <w:rPr>
          <w:noProof/>
          <w:lang w:eastAsia="ko-KR"/>
        </w:rPr>
      </w:pPr>
      <w:bookmarkStart w:id="588" w:name="_Toc4577459"/>
      <w:bookmarkStart w:id="589" w:name="_Toc27504054"/>
      <w:bookmarkStart w:id="590" w:name="_Toc27504842"/>
      <w:bookmarkStart w:id="591" w:name="_Toc27505626"/>
      <w:bookmarkStart w:id="592" w:name="_Toc27506410"/>
      <w:bookmarkStart w:id="593" w:name="_Toc176344321"/>
      <w:r w:rsidRPr="005050F0">
        <w:rPr>
          <w:noProof/>
        </w:rPr>
        <w:t>5.2.</w:t>
      </w:r>
      <w:r w:rsidRPr="005050F0">
        <w:rPr>
          <w:noProof/>
          <w:lang w:eastAsia="ko-KR"/>
        </w:rPr>
        <w:t>43</w:t>
      </w:r>
      <w:r w:rsidRPr="005050F0">
        <w:rPr>
          <w:noProof/>
        </w:rPr>
        <w:tab/>
      </w:r>
      <w:r w:rsidR="00E11C2A" w:rsidRPr="005050F0">
        <w:rPr>
          <w:noProof/>
          <w:lang w:eastAsia="ko-KR"/>
        </w:rPr>
        <w:t>Void</w:t>
      </w:r>
      <w:bookmarkEnd w:id="588"/>
      <w:bookmarkEnd w:id="589"/>
      <w:bookmarkEnd w:id="590"/>
      <w:bookmarkEnd w:id="591"/>
      <w:bookmarkEnd w:id="592"/>
      <w:bookmarkEnd w:id="593"/>
    </w:p>
    <w:p w14:paraId="2678C09B" w14:textId="77777777" w:rsidR="001B1642" w:rsidRPr="005050F0" w:rsidRDefault="001B1642" w:rsidP="001B1642">
      <w:pPr>
        <w:pStyle w:val="Heading3"/>
        <w:rPr>
          <w:noProof/>
          <w:lang w:eastAsia="ko-KR"/>
        </w:rPr>
      </w:pPr>
      <w:bookmarkStart w:id="594" w:name="_Toc4577460"/>
      <w:bookmarkStart w:id="595" w:name="_Toc27504055"/>
      <w:bookmarkStart w:id="596" w:name="_Toc27504843"/>
      <w:bookmarkStart w:id="597" w:name="_Toc27505627"/>
      <w:bookmarkStart w:id="598" w:name="_Toc27506411"/>
      <w:bookmarkStart w:id="599" w:name="_Toc176344322"/>
      <w:r w:rsidRPr="005050F0">
        <w:rPr>
          <w:noProof/>
          <w:lang w:eastAsia="ko-KR"/>
        </w:rPr>
        <w:t>5</w:t>
      </w:r>
      <w:r w:rsidRPr="005050F0">
        <w:rPr>
          <w:noProof/>
        </w:rPr>
        <w:t>.2.43</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w:t>
      </w:r>
      <w:r w:rsidRPr="005050F0">
        <w:rPr>
          <w:noProof/>
        </w:rPr>
        <w:t>EmergencyAlert/Entry</w:t>
      </w:r>
      <w:bookmarkEnd w:id="594"/>
      <w:bookmarkEnd w:id="595"/>
      <w:bookmarkEnd w:id="596"/>
      <w:bookmarkEnd w:id="597"/>
      <w:bookmarkEnd w:id="598"/>
      <w:bookmarkEnd w:id="599"/>
    </w:p>
    <w:p w14:paraId="0181C4B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14F7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64621E" w14:textId="77777777" w:rsidR="001B1642" w:rsidRPr="005050F0" w:rsidRDefault="001B1642" w:rsidP="00BB0493">
            <w:pPr>
              <w:rPr>
                <w:rFonts w:ascii="Arial" w:hAnsi="Arial" w:cs="Arial"/>
                <w:noProof/>
                <w:sz w:val="18"/>
                <w:szCs w:val="18"/>
              </w:rPr>
            </w:pPr>
            <w:r w:rsidRPr="005050F0">
              <w:rPr>
                <w:noProof/>
              </w:rPr>
              <w:t>&lt;x&gt;/Common/MCPTTGroupCall/EmergencyAlert/Entry</w:t>
            </w:r>
          </w:p>
        </w:tc>
      </w:tr>
      <w:tr w:rsidR="001B1642" w:rsidRPr="005050F0" w14:paraId="6870192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D9209"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849E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8B6BB"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6EF3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4BFB1"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8ABC8B" w14:textId="77777777" w:rsidR="001B1642" w:rsidRPr="005050F0" w:rsidRDefault="001B1642" w:rsidP="00BB0493">
            <w:pPr>
              <w:jc w:val="center"/>
              <w:rPr>
                <w:rFonts w:ascii="Arial" w:hAnsi="Arial" w:cs="Arial"/>
                <w:b/>
                <w:noProof/>
                <w:sz w:val="18"/>
                <w:szCs w:val="18"/>
              </w:rPr>
            </w:pPr>
          </w:p>
        </w:tc>
      </w:tr>
      <w:tr w:rsidR="001B1642" w:rsidRPr="005050F0" w14:paraId="04DE6D7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80F1C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7997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7129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20D92"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54A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DFE846" w14:textId="77777777" w:rsidR="001B1642" w:rsidRPr="005050F0" w:rsidRDefault="001B1642" w:rsidP="00BB0493">
            <w:pPr>
              <w:jc w:val="center"/>
              <w:rPr>
                <w:b/>
                <w:noProof/>
              </w:rPr>
            </w:pPr>
          </w:p>
        </w:tc>
      </w:tr>
      <w:tr w:rsidR="001B1642" w:rsidRPr="005050F0" w14:paraId="2C758F6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1ADD2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3EAD9"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MCPTT g</w:t>
            </w:r>
            <w:r w:rsidRPr="005050F0">
              <w:rPr>
                <w:noProof/>
              </w:rPr>
              <w:t xml:space="preserve">roup of an </w:t>
            </w:r>
            <w:r w:rsidRPr="005050F0">
              <w:rPr>
                <w:noProof/>
                <w:lang w:eastAsia="ko-KR"/>
              </w:rPr>
              <w:t xml:space="preserve">MCPTT </w:t>
            </w:r>
            <w:r w:rsidRPr="005050F0">
              <w:rPr>
                <w:noProof/>
              </w:rPr>
              <w:t>emergency alert</w:t>
            </w:r>
            <w:r w:rsidRPr="005050F0">
              <w:rPr>
                <w:noProof/>
                <w:lang w:eastAsia="ko-KR"/>
              </w:rPr>
              <w:t>.</w:t>
            </w:r>
          </w:p>
        </w:tc>
      </w:tr>
    </w:tbl>
    <w:p w14:paraId="350C2788" w14:textId="77777777" w:rsidR="00C92851" w:rsidRPr="005050F0" w:rsidRDefault="00C92851" w:rsidP="00C92851">
      <w:pPr>
        <w:rPr>
          <w:noProof/>
        </w:rPr>
      </w:pPr>
      <w:bookmarkStart w:id="600" w:name="_Toc4577461"/>
      <w:bookmarkStart w:id="601" w:name="_Toc27504056"/>
      <w:bookmarkStart w:id="602" w:name="_Toc27504844"/>
      <w:bookmarkStart w:id="603" w:name="_Toc27505628"/>
      <w:bookmarkStart w:id="604" w:name="_Toc27506412"/>
    </w:p>
    <w:p w14:paraId="2E556B91" w14:textId="77777777" w:rsidR="001B1642" w:rsidRPr="005050F0" w:rsidRDefault="001B1642" w:rsidP="001B1642">
      <w:pPr>
        <w:pStyle w:val="Heading3"/>
        <w:rPr>
          <w:noProof/>
          <w:lang w:eastAsia="ko-KR"/>
        </w:rPr>
      </w:pPr>
      <w:bookmarkStart w:id="605" w:name="_Toc176344323"/>
      <w:r w:rsidRPr="005050F0">
        <w:rPr>
          <w:noProof/>
        </w:rPr>
        <w:t>5.2.</w:t>
      </w:r>
      <w:r w:rsidRPr="005050F0">
        <w:rPr>
          <w:noProof/>
          <w:lang w:eastAsia="ko-KR"/>
        </w:rPr>
        <w:t>43B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/Common/MCPTTGroupCall/EmergencyAlert/Entry/ID</w:t>
      </w:r>
      <w:bookmarkEnd w:id="600"/>
      <w:bookmarkEnd w:id="601"/>
      <w:bookmarkEnd w:id="602"/>
      <w:bookmarkEnd w:id="603"/>
      <w:bookmarkEnd w:id="604"/>
      <w:bookmarkEnd w:id="605"/>
    </w:p>
    <w:p w14:paraId="1E0C676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439B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9D0B13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E6B593" w14:textId="77777777" w:rsidR="001B1642" w:rsidRPr="005050F0" w:rsidRDefault="001B1642" w:rsidP="00BB0493">
            <w:pPr>
              <w:rPr>
                <w:rFonts w:ascii="Arial" w:hAnsi="Arial" w:cs="Arial"/>
                <w:noProof/>
                <w:sz w:val="18"/>
                <w:szCs w:val="18"/>
              </w:rPr>
            </w:pPr>
            <w:r w:rsidRPr="005050F0">
              <w:rPr>
                <w:noProof/>
              </w:rPr>
              <w:t>&lt;x&gt;/Common/MCPTTGroupCall/EmergencyAlert/Entry/ID</w:t>
            </w:r>
          </w:p>
        </w:tc>
      </w:tr>
      <w:tr w:rsidR="001B1642" w:rsidRPr="005050F0" w14:paraId="11FE8EA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BDC5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06FB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97F71"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AD6F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65F94"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BDAF66" w14:textId="77777777" w:rsidR="001B1642" w:rsidRPr="005050F0" w:rsidRDefault="001B1642" w:rsidP="00BB0493">
            <w:pPr>
              <w:jc w:val="center"/>
              <w:rPr>
                <w:rFonts w:ascii="Arial" w:hAnsi="Arial" w:cs="Arial"/>
                <w:b/>
                <w:noProof/>
                <w:sz w:val="18"/>
                <w:szCs w:val="18"/>
              </w:rPr>
            </w:pPr>
          </w:p>
        </w:tc>
      </w:tr>
      <w:tr w:rsidR="001B1642" w:rsidRPr="005050F0" w14:paraId="734DF80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2A7A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5AFF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C86E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FFC3F"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CDCC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F44C4" w14:textId="77777777" w:rsidR="001B1642" w:rsidRPr="005050F0" w:rsidRDefault="001B1642" w:rsidP="00BB0493">
            <w:pPr>
              <w:jc w:val="center"/>
              <w:rPr>
                <w:b/>
                <w:noProof/>
              </w:rPr>
            </w:pPr>
          </w:p>
        </w:tc>
      </w:tr>
      <w:tr w:rsidR="001B1642" w:rsidRPr="005050F0" w14:paraId="40C9627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321DA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A89783"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MCPTT g</w:t>
            </w:r>
            <w:r w:rsidRPr="005050F0">
              <w:rPr>
                <w:noProof/>
              </w:rPr>
              <w:t>roup used upon certain criteria on initiation of an MCPTT emergency alert</w:t>
            </w:r>
            <w:r w:rsidRPr="005050F0">
              <w:rPr>
                <w:noProof/>
                <w:lang w:eastAsia="ko-KR"/>
              </w:rPr>
              <w:t>.</w:t>
            </w:r>
          </w:p>
        </w:tc>
      </w:tr>
    </w:tbl>
    <w:p w14:paraId="08D456D1" w14:textId="77777777" w:rsidR="00C92851" w:rsidRPr="005050F0" w:rsidRDefault="00C92851" w:rsidP="00C92851">
      <w:pPr>
        <w:rPr>
          <w:noProof/>
        </w:rPr>
      </w:pPr>
      <w:bookmarkStart w:id="606" w:name="_Toc4577462"/>
      <w:bookmarkStart w:id="607" w:name="_Toc27504057"/>
      <w:bookmarkStart w:id="608" w:name="_Toc27504845"/>
      <w:bookmarkStart w:id="609" w:name="_Toc27505629"/>
      <w:bookmarkStart w:id="610" w:name="_Toc27506413"/>
    </w:p>
    <w:p w14:paraId="551337A3" w14:textId="77777777" w:rsidR="001B1642" w:rsidRPr="005050F0" w:rsidRDefault="001B1642" w:rsidP="001B1642">
      <w:pPr>
        <w:pStyle w:val="Heading3"/>
        <w:rPr>
          <w:noProof/>
          <w:lang w:eastAsia="ko-KR"/>
        </w:rPr>
      </w:pPr>
      <w:bookmarkStart w:id="611" w:name="_Toc176344324"/>
      <w:r w:rsidRPr="005050F0">
        <w:rPr>
          <w:noProof/>
          <w:lang w:eastAsia="ko-KR"/>
        </w:rPr>
        <w:t>5</w:t>
      </w:r>
      <w:r w:rsidRPr="005050F0">
        <w:rPr>
          <w:noProof/>
        </w:rPr>
        <w:t>.2.43C</w:t>
      </w:r>
      <w:r w:rsidRPr="005050F0">
        <w:rPr>
          <w:noProof/>
        </w:rPr>
        <w:tab/>
      </w:r>
      <w:r w:rsidR="00E11C2A" w:rsidRPr="005050F0">
        <w:rPr>
          <w:noProof/>
          <w:lang w:eastAsia="ko-KR"/>
        </w:rPr>
        <w:t>Void</w:t>
      </w:r>
      <w:bookmarkEnd w:id="606"/>
      <w:bookmarkEnd w:id="607"/>
      <w:bookmarkEnd w:id="608"/>
      <w:bookmarkEnd w:id="609"/>
      <w:bookmarkEnd w:id="610"/>
      <w:bookmarkEnd w:id="611"/>
    </w:p>
    <w:p w14:paraId="5D4A4C64" w14:textId="77777777" w:rsidR="001B1642" w:rsidRPr="005050F0" w:rsidRDefault="001B1642" w:rsidP="001B1642">
      <w:pPr>
        <w:pStyle w:val="Heading3"/>
        <w:rPr>
          <w:noProof/>
          <w:lang w:eastAsia="ko-KR"/>
        </w:rPr>
      </w:pPr>
      <w:bookmarkStart w:id="612" w:name="_Toc4577463"/>
      <w:bookmarkStart w:id="613" w:name="_Toc27504058"/>
      <w:bookmarkStart w:id="614" w:name="_Toc27504846"/>
      <w:bookmarkStart w:id="615" w:name="_Toc27505630"/>
      <w:bookmarkStart w:id="616" w:name="_Toc27506414"/>
      <w:bookmarkStart w:id="617" w:name="_Toc176344325"/>
      <w:r w:rsidRPr="005050F0">
        <w:rPr>
          <w:noProof/>
        </w:rPr>
        <w:t>5.2.</w:t>
      </w:r>
      <w:r w:rsidRPr="005050F0">
        <w:rPr>
          <w:noProof/>
          <w:lang w:eastAsia="ko-KR"/>
        </w:rPr>
        <w:t>43D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w:t>
      </w:r>
      <w:r w:rsidR="00F65D98" w:rsidRPr="005050F0">
        <w:rPr>
          <w:noProof/>
        </w:rPr>
        <w:br/>
      </w:r>
      <w:r w:rsidRPr="005050F0">
        <w:rPr>
          <w:noProof/>
        </w:rPr>
        <w:t>DisplayName</w:t>
      </w:r>
      <w:bookmarkEnd w:id="612"/>
      <w:bookmarkEnd w:id="613"/>
      <w:bookmarkEnd w:id="614"/>
      <w:bookmarkEnd w:id="615"/>
      <w:bookmarkEnd w:id="616"/>
      <w:bookmarkEnd w:id="617"/>
    </w:p>
    <w:p w14:paraId="066192E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CE8B1D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4DD4C7" w14:textId="77777777" w:rsidR="001B1642" w:rsidRPr="005050F0" w:rsidRDefault="001B1642" w:rsidP="00BB0493">
            <w:pPr>
              <w:rPr>
                <w:rFonts w:ascii="Arial" w:hAnsi="Arial" w:cs="Arial"/>
                <w:noProof/>
                <w:sz w:val="18"/>
                <w:szCs w:val="18"/>
              </w:rPr>
            </w:pPr>
            <w:r w:rsidRPr="005050F0">
              <w:rPr>
                <w:noProof/>
              </w:rPr>
              <w:t>&lt;x&gt;/Common/MCPTTGroupCall/EmergencyAlert/Entry/DisplayName</w:t>
            </w:r>
          </w:p>
        </w:tc>
      </w:tr>
      <w:tr w:rsidR="001B1642" w:rsidRPr="005050F0" w14:paraId="55567B3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BF70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1750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470E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D21F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BFF7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34DEDD" w14:textId="77777777" w:rsidR="001B1642" w:rsidRPr="005050F0" w:rsidRDefault="001B1642" w:rsidP="00BB0493">
            <w:pPr>
              <w:jc w:val="center"/>
              <w:rPr>
                <w:rFonts w:ascii="Arial" w:hAnsi="Arial" w:cs="Arial"/>
                <w:b/>
                <w:noProof/>
                <w:sz w:val="18"/>
                <w:szCs w:val="18"/>
              </w:rPr>
            </w:pPr>
          </w:p>
        </w:tc>
      </w:tr>
      <w:tr w:rsidR="001B1642" w:rsidRPr="005050F0" w14:paraId="057BEB0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C17F8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792F4"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D53C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51CBD"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C784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EC156" w14:textId="77777777" w:rsidR="001B1642" w:rsidRPr="005050F0" w:rsidRDefault="001B1642" w:rsidP="00BB0493">
            <w:pPr>
              <w:jc w:val="center"/>
              <w:rPr>
                <w:b/>
                <w:noProof/>
              </w:rPr>
            </w:pPr>
          </w:p>
        </w:tc>
      </w:tr>
      <w:tr w:rsidR="001B1642" w:rsidRPr="005050F0" w14:paraId="46ED1DB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F3CC2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EBA387"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19A3E71" w14:textId="77777777" w:rsidR="001B1642" w:rsidRPr="005050F0" w:rsidRDefault="001B1642" w:rsidP="001B1642">
      <w:pPr>
        <w:rPr>
          <w:noProof/>
          <w:lang w:eastAsia="ko-KR"/>
        </w:rPr>
      </w:pPr>
    </w:p>
    <w:p w14:paraId="655A2EAB" w14:textId="77777777" w:rsidR="001B1642" w:rsidRPr="005050F0" w:rsidRDefault="001B1642" w:rsidP="001B1642">
      <w:pPr>
        <w:pStyle w:val="Heading3"/>
        <w:rPr>
          <w:noProof/>
          <w:lang w:eastAsia="ko-KR"/>
        </w:rPr>
      </w:pPr>
      <w:bookmarkStart w:id="618" w:name="_Toc4577464"/>
      <w:bookmarkStart w:id="619" w:name="_Toc27504059"/>
      <w:bookmarkStart w:id="620" w:name="_Toc27504847"/>
      <w:bookmarkStart w:id="621" w:name="_Toc27505631"/>
      <w:bookmarkStart w:id="622" w:name="_Toc27506415"/>
      <w:bookmarkStart w:id="623" w:name="_Toc176344326"/>
      <w:r w:rsidRPr="005050F0">
        <w:rPr>
          <w:noProof/>
        </w:rPr>
        <w:t>5.2.</w:t>
      </w:r>
      <w:r w:rsidRPr="005050F0">
        <w:rPr>
          <w:noProof/>
          <w:lang w:eastAsia="ko-KR"/>
        </w:rPr>
        <w:t>43E</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/Common/MCPTTGroupCall/EmergencyAlert/Entry/Usage</w:t>
      </w:r>
      <w:bookmarkEnd w:id="618"/>
      <w:bookmarkEnd w:id="619"/>
      <w:bookmarkEnd w:id="620"/>
      <w:bookmarkEnd w:id="621"/>
      <w:bookmarkEnd w:id="622"/>
      <w:bookmarkEnd w:id="623"/>
    </w:p>
    <w:p w14:paraId="4FBD4A1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A502E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D0F4E8" w14:textId="77777777" w:rsidR="001B1642" w:rsidRPr="005050F0" w:rsidRDefault="001B1642" w:rsidP="00BB0493">
            <w:pPr>
              <w:rPr>
                <w:rFonts w:ascii="Arial" w:hAnsi="Arial" w:cs="Arial"/>
                <w:noProof/>
                <w:sz w:val="18"/>
                <w:szCs w:val="18"/>
              </w:rPr>
            </w:pPr>
            <w:r w:rsidRPr="005050F0">
              <w:rPr>
                <w:noProof/>
              </w:rPr>
              <w:t>&lt;x&gt;/Common/MCPTTGroupCall/EmergencyAlert/Entry/Usage</w:t>
            </w:r>
          </w:p>
        </w:tc>
      </w:tr>
      <w:tr w:rsidR="001B1642" w:rsidRPr="005050F0" w14:paraId="25FCE1FE"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22B22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A0C5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73A18"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8D3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3A49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EF2F78" w14:textId="77777777" w:rsidR="001B1642" w:rsidRPr="005050F0" w:rsidRDefault="001B1642" w:rsidP="00BB0493">
            <w:pPr>
              <w:jc w:val="center"/>
              <w:rPr>
                <w:rFonts w:ascii="Arial" w:hAnsi="Arial" w:cs="Arial"/>
                <w:b/>
                <w:noProof/>
                <w:sz w:val="18"/>
                <w:szCs w:val="18"/>
              </w:rPr>
            </w:pPr>
          </w:p>
        </w:tc>
      </w:tr>
      <w:tr w:rsidR="001B1642" w:rsidRPr="005050F0" w14:paraId="54928FB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76871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A6C6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E8C6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D408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17794"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A517E6" w14:textId="77777777" w:rsidR="001B1642" w:rsidRPr="005050F0" w:rsidRDefault="001B1642" w:rsidP="00BB0493">
            <w:pPr>
              <w:jc w:val="center"/>
              <w:rPr>
                <w:b/>
                <w:noProof/>
              </w:rPr>
            </w:pPr>
          </w:p>
        </w:tc>
      </w:tr>
      <w:tr w:rsidR="001B1642" w:rsidRPr="005050F0" w14:paraId="77CC83E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9F81E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470D0D"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emergency alert uses the ID</w:t>
            </w:r>
            <w:r w:rsidRPr="005050F0">
              <w:rPr>
                <w:noProof/>
                <w:lang w:eastAsia="ko-KR"/>
              </w:rPr>
              <w:t>.</w:t>
            </w:r>
          </w:p>
        </w:tc>
      </w:tr>
    </w:tbl>
    <w:p w14:paraId="7BED79D4" w14:textId="77777777" w:rsidR="00C92851" w:rsidRPr="005050F0" w:rsidRDefault="00C92851" w:rsidP="00C92851">
      <w:pPr>
        <w:rPr>
          <w:noProof/>
        </w:rPr>
      </w:pPr>
    </w:p>
    <w:p w14:paraId="6067A157" w14:textId="77777777" w:rsidR="001B1642" w:rsidRPr="005050F0" w:rsidRDefault="001B1642" w:rsidP="001B1642">
      <w:pPr>
        <w:rPr>
          <w:noProof/>
        </w:rPr>
      </w:pPr>
      <w:r w:rsidRPr="005050F0">
        <w:rPr>
          <w:noProof/>
        </w:rPr>
        <w:t>The valid values are 'LocallyDetermined', 'UseCurrentlySelectedGroup', 'UsePreConfigured'and 'DedicatedGroup'.</w:t>
      </w:r>
    </w:p>
    <w:p w14:paraId="02A57308" w14:textId="77777777" w:rsidR="001B1642" w:rsidRPr="005050F0" w:rsidRDefault="001B1642" w:rsidP="001B1642">
      <w:pPr>
        <w:rPr>
          <w:noProof/>
        </w:rPr>
      </w:pPr>
      <w:r w:rsidRPr="005050F0">
        <w:rPr>
          <w:noProof/>
        </w:rPr>
        <w:t xml:space="preserve">When set to 'LocallyDetermined' then if the MCPTT user selects an MCPTT ID then use that MCPTT ID for an on-network MCPTT emergency alert, if the MCPTT user does not select a MCPTT ID then use the MCPTT ID identified by the ID in </w:t>
      </w:r>
      <w:r w:rsidR="00CD22F8" w:rsidRPr="005050F0">
        <w:rPr>
          <w:noProof/>
        </w:rPr>
        <w:t>clause</w:t>
      </w:r>
      <w:r w:rsidRPr="005050F0">
        <w:rPr>
          <w:noProof/>
        </w:rPr>
        <w:t> 5.2.43B for an on-network MCPTT emergency alert.</w:t>
      </w:r>
    </w:p>
    <w:p w14:paraId="203AA704"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emergency alert, if the MCPTT user does not have a currently selected MCPTT group then use the MCPTT group identified by the ID in </w:t>
      </w:r>
      <w:r w:rsidR="00CD22F8" w:rsidRPr="005050F0">
        <w:rPr>
          <w:noProof/>
        </w:rPr>
        <w:t>clause</w:t>
      </w:r>
      <w:r w:rsidRPr="005050F0">
        <w:rPr>
          <w:noProof/>
        </w:rPr>
        <w:t> 5.2.43B for an MCPTT emergency alert.</w:t>
      </w:r>
    </w:p>
    <w:p w14:paraId="05260546" w14:textId="77777777" w:rsidR="001B1642" w:rsidRPr="005050F0" w:rsidRDefault="001B1642" w:rsidP="001B1642">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5.2.43B for an on-network MCPTT emergency alert.</w:t>
      </w:r>
    </w:p>
    <w:p w14:paraId="1EA4F71E" w14:textId="77777777" w:rsidR="001B1642" w:rsidRPr="005050F0" w:rsidRDefault="001B1642" w:rsidP="001B1642">
      <w:pPr>
        <w:rPr>
          <w:noProof/>
          <w:lang w:eastAsia="ko-KR"/>
        </w:rPr>
      </w:pPr>
      <w:r w:rsidRPr="005050F0">
        <w:rPr>
          <w:noProof/>
        </w:rPr>
        <w:t xml:space="preserve">When set to 'DedicatedGroup' then use the MCPTT group identified by the ID in </w:t>
      </w:r>
      <w:r w:rsidR="00CD22F8" w:rsidRPr="005050F0">
        <w:rPr>
          <w:noProof/>
        </w:rPr>
        <w:t>clause</w:t>
      </w:r>
      <w:r w:rsidRPr="005050F0">
        <w:rPr>
          <w:noProof/>
        </w:rPr>
        <w:t> 5.2.43B for an MCPTT emergency alert.</w:t>
      </w:r>
    </w:p>
    <w:p w14:paraId="39A90594" w14:textId="77777777" w:rsidR="00E11C2A" w:rsidRPr="005050F0" w:rsidRDefault="00E11C2A" w:rsidP="00E11C2A">
      <w:pPr>
        <w:pStyle w:val="Heading3"/>
        <w:rPr>
          <w:noProof/>
          <w:lang w:eastAsia="ko-KR"/>
        </w:rPr>
      </w:pPr>
      <w:bookmarkStart w:id="624" w:name="_Toc4577465"/>
      <w:bookmarkStart w:id="625" w:name="_Toc27504060"/>
      <w:bookmarkStart w:id="626" w:name="_Toc27504848"/>
      <w:bookmarkStart w:id="627" w:name="_Toc27505632"/>
      <w:bookmarkStart w:id="628" w:name="_Toc27506416"/>
      <w:bookmarkStart w:id="629" w:name="_Toc176344327"/>
      <w:r w:rsidRPr="005050F0">
        <w:rPr>
          <w:noProof/>
        </w:rPr>
        <w:t>5.2.</w:t>
      </w:r>
      <w:r w:rsidRPr="005050F0">
        <w:rPr>
          <w:noProof/>
          <w:lang w:eastAsia="ko-KR"/>
        </w:rPr>
        <w:t>43F</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MCPTTGroupCall/</w:t>
      </w:r>
      <w:r w:rsidRPr="005050F0">
        <w:rPr>
          <w:noProof/>
        </w:rPr>
        <w:t>Priority</w:t>
      </w:r>
      <w:bookmarkEnd w:id="624"/>
      <w:bookmarkEnd w:id="625"/>
      <w:bookmarkEnd w:id="626"/>
      <w:bookmarkEnd w:id="627"/>
      <w:bookmarkEnd w:id="628"/>
      <w:bookmarkEnd w:id="629"/>
    </w:p>
    <w:p w14:paraId="2447C3C7"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MCPTTGroupCall/</w:t>
      </w:r>
      <w:r w:rsidRPr="005050F0">
        <w:rPr>
          <w:noProof/>
        </w:rPr>
        <w:t>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5050F0" w14:paraId="3F560FF8"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2E67EE" w14:textId="77777777" w:rsidR="00E11C2A" w:rsidRPr="005050F0" w:rsidRDefault="00E11C2A" w:rsidP="00921322">
            <w:pPr>
              <w:rPr>
                <w:rFonts w:ascii="Arial" w:hAnsi="Arial" w:cs="Arial"/>
                <w:noProof/>
                <w:sz w:val="18"/>
                <w:szCs w:val="18"/>
              </w:rPr>
            </w:pPr>
            <w:r w:rsidRPr="005050F0">
              <w:rPr>
                <w:noProof/>
              </w:rPr>
              <w:t>&lt;x&gt;/Common/</w:t>
            </w:r>
            <w:r w:rsidRPr="005050F0">
              <w:rPr>
                <w:noProof/>
                <w:lang w:eastAsia="ko-KR"/>
              </w:rPr>
              <w:t>MCPTTGroupCall/</w:t>
            </w:r>
            <w:r w:rsidRPr="005050F0">
              <w:rPr>
                <w:noProof/>
              </w:rPr>
              <w:t>Priority</w:t>
            </w:r>
          </w:p>
        </w:tc>
      </w:tr>
      <w:tr w:rsidR="00E11C2A" w:rsidRPr="005050F0" w14:paraId="5E1FB438"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AF7655"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B8187"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51267" w14:textId="77777777" w:rsidR="00E11C2A" w:rsidRPr="005050F0" w:rsidRDefault="00E11C2A"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C4A4"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7D5DE" w14:textId="77777777" w:rsidR="00E11C2A" w:rsidRPr="005050F0" w:rsidRDefault="00E11C2A"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647D17" w14:textId="77777777" w:rsidR="00E11C2A" w:rsidRPr="005050F0" w:rsidRDefault="00E11C2A" w:rsidP="00921322">
            <w:pPr>
              <w:jc w:val="center"/>
              <w:rPr>
                <w:rFonts w:ascii="Arial" w:hAnsi="Arial" w:cs="Arial"/>
                <w:b/>
                <w:noProof/>
                <w:sz w:val="18"/>
                <w:szCs w:val="18"/>
              </w:rPr>
            </w:pPr>
          </w:p>
        </w:tc>
      </w:tr>
      <w:tr w:rsidR="00E11C2A" w:rsidRPr="005050F0" w14:paraId="0D8B0993"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51B285"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5A8E"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0C2F0" w14:textId="77777777" w:rsidR="00E11C2A" w:rsidRPr="005050F0" w:rsidRDefault="00E11C2A"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3762F" w14:textId="77777777" w:rsidR="00E11C2A" w:rsidRPr="005050F0" w:rsidRDefault="00E11C2A" w:rsidP="00921322">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9D2CC" w14:textId="77777777" w:rsidR="00E11C2A" w:rsidRPr="005050F0" w:rsidRDefault="00E11C2A"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28C143" w14:textId="77777777" w:rsidR="00E11C2A" w:rsidRPr="005050F0" w:rsidRDefault="00E11C2A" w:rsidP="00921322">
            <w:pPr>
              <w:jc w:val="center"/>
              <w:rPr>
                <w:b/>
                <w:noProof/>
              </w:rPr>
            </w:pPr>
          </w:p>
        </w:tc>
      </w:tr>
      <w:tr w:rsidR="00E11C2A" w:rsidRPr="005050F0" w14:paraId="451D4835"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FB04E6" w14:textId="77777777" w:rsidR="00E11C2A" w:rsidRPr="005050F0"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F7C3BF" w14:textId="77777777" w:rsidR="00E11C2A" w:rsidRPr="005050F0" w:rsidRDefault="00E11C2A" w:rsidP="00921322">
            <w:pPr>
              <w:rPr>
                <w:noProof/>
                <w:lang w:eastAsia="ko-KR"/>
              </w:rPr>
            </w:pPr>
            <w:r w:rsidRPr="005050F0">
              <w:rPr>
                <w:noProof/>
              </w:rPr>
              <w:t xml:space="preserve">This leaf node indicates </w:t>
            </w:r>
            <w:r w:rsidRPr="005050F0">
              <w:rPr>
                <w:noProof/>
                <w:lang w:eastAsia="ko-KR"/>
              </w:rPr>
              <w:t>the p</w:t>
            </w:r>
            <w:r w:rsidRPr="005050F0">
              <w:rPr>
                <w:noProof/>
              </w:rPr>
              <w:t xml:space="preserve">riority of the </w:t>
            </w:r>
            <w:r w:rsidRPr="005050F0">
              <w:rPr>
                <w:noProof/>
                <w:lang w:eastAsia="ko-KR"/>
              </w:rPr>
              <w:t>MCPTT</w:t>
            </w:r>
            <w:r w:rsidRPr="005050F0">
              <w:rPr>
                <w:noProof/>
              </w:rPr>
              <w:t xml:space="preserve"> </w:t>
            </w:r>
            <w:r w:rsidRPr="005050F0">
              <w:rPr>
                <w:noProof/>
                <w:lang w:eastAsia="ko-KR"/>
              </w:rPr>
              <w:t>group calls.</w:t>
            </w:r>
          </w:p>
        </w:tc>
      </w:tr>
    </w:tbl>
    <w:p w14:paraId="0F680095" w14:textId="77777777" w:rsidR="00C92851" w:rsidRPr="005050F0" w:rsidRDefault="00C92851" w:rsidP="00C92851">
      <w:pPr>
        <w:rPr>
          <w:noProof/>
        </w:rPr>
      </w:pPr>
    </w:p>
    <w:p w14:paraId="23EB1A1D" w14:textId="77777777" w:rsidR="00E11C2A" w:rsidRPr="005050F0" w:rsidRDefault="00E11C2A" w:rsidP="00E11C2A">
      <w:pPr>
        <w:pStyle w:val="B1"/>
        <w:rPr>
          <w:noProof/>
        </w:rPr>
      </w:pPr>
      <w:r w:rsidRPr="005050F0">
        <w:rPr>
          <w:noProof/>
        </w:rPr>
        <w:t>-</w:t>
      </w:r>
      <w:r w:rsidRPr="005050F0">
        <w:rPr>
          <w:noProof/>
        </w:rPr>
        <w:tab/>
        <w:t xml:space="preserve">Values: </w:t>
      </w:r>
      <w:r w:rsidRPr="005050F0">
        <w:rPr>
          <w:noProof/>
          <w:lang w:eastAsia="ko-KR"/>
        </w:rPr>
        <w:t>0-255</w:t>
      </w:r>
    </w:p>
    <w:p w14:paraId="0D55970A" w14:textId="77777777" w:rsidR="00E11C2A" w:rsidRPr="005050F0" w:rsidRDefault="00E11C2A" w:rsidP="00E11C2A">
      <w:pPr>
        <w:rPr>
          <w:noProof/>
          <w:lang w:eastAsia="ko-KR"/>
        </w:rPr>
      </w:pPr>
      <w:r w:rsidRPr="005050F0">
        <w:rPr>
          <w:noProof/>
          <w:lang w:eastAsia="ko-KR"/>
        </w:rPr>
        <w:t>The MCPTT group call with the lowest Priority value shall be considered as the MCPTT group call having the lowest level among the MCPTT group calls.</w:t>
      </w:r>
    </w:p>
    <w:p w14:paraId="27901F92" w14:textId="77777777" w:rsidR="00A560F4" w:rsidRPr="005050F0" w:rsidRDefault="00A560F4" w:rsidP="00A560F4">
      <w:pPr>
        <w:pStyle w:val="Heading3"/>
        <w:rPr>
          <w:noProof/>
          <w:lang w:eastAsia="ko-KR"/>
        </w:rPr>
      </w:pPr>
      <w:bookmarkStart w:id="630" w:name="_Toc4577466"/>
      <w:bookmarkStart w:id="631" w:name="_Toc27504061"/>
      <w:bookmarkStart w:id="632" w:name="_Toc27504849"/>
      <w:bookmarkStart w:id="633" w:name="_Toc27505633"/>
      <w:bookmarkStart w:id="634" w:name="_Toc27506417"/>
      <w:bookmarkStart w:id="635" w:name="_Toc176344328"/>
      <w:r w:rsidRPr="005050F0">
        <w:rPr>
          <w:noProof/>
        </w:rPr>
        <w:t>5.2.</w:t>
      </w:r>
      <w:r w:rsidRPr="005050F0">
        <w:rPr>
          <w:noProof/>
          <w:lang w:eastAsia="ko-KR"/>
        </w:rPr>
        <w:t>44</w:t>
      </w:r>
      <w:r w:rsidRPr="005050F0">
        <w:rPr>
          <w:noProof/>
        </w:rPr>
        <w:tab/>
      </w:r>
      <w:r w:rsidR="00E11C2A" w:rsidRPr="005050F0">
        <w:rPr>
          <w:noProof/>
        </w:rPr>
        <w:t>Void</w:t>
      </w:r>
      <w:bookmarkEnd w:id="630"/>
      <w:bookmarkEnd w:id="631"/>
      <w:bookmarkEnd w:id="632"/>
      <w:bookmarkEnd w:id="633"/>
      <w:bookmarkEnd w:id="634"/>
      <w:bookmarkEnd w:id="635"/>
    </w:p>
    <w:p w14:paraId="5F17DBB6" w14:textId="77777777" w:rsidR="00A560F4" w:rsidRPr="005050F0" w:rsidRDefault="00A560F4" w:rsidP="00A560F4">
      <w:pPr>
        <w:pStyle w:val="Heading3"/>
        <w:rPr>
          <w:noProof/>
          <w:lang w:eastAsia="ko-KR"/>
        </w:rPr>
      </w:pPr>
      <w:bookmarkStart w:id="636" w:name="_Toc4577467"/>
      <w:bookmarkStart w:id="637" w:name="_Toc27504062"/>
      <w:bookmarkStart w:id="638" w:name="_Toc27504850"/>
      <w:bookmarkStart w:id="639" w:name="_Toc27505634"/>
      <w:bookmarkStart w:id="640" w:name="_Toc27506418"/>
      <w:bookmarkStart w:id="641" w:name="_Toc176344329"/>
      <w:r w:rsidRPr="005050F0">
        <w:rPr>
          <w:noProof/>
        </w:rPr>
        <w:t>5.2.</w:t>
      </w:r>
      <w:r w:rsidRPr="005050F0">
        <w:rPr>
          <w:noProof/>
          <w:lang w:eastAsia="ko-KR"/>
        </w:rPr>
        <w:t>45</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/Common/MCPTTGroupBroadcast</w:t>
      </w:r>
      <w:bookmarkEnd w:id="636"/>
      <w:bookmarkEnd w:id="637"/>
      <w:bookmarkEnd w:id="638"/>
      <w:bookmarkEnd w:id="639"/>
      <w:bookmarkEnd w:id="640"/>
      <w:bookmarkEnd w:id="641"/>
    </w:p>
    <w:p w14:paraId="3154AD62"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5C811C8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8C6165" w14:textId="77777777" w:rsidR="00A560F4" w:rsidRPr="005050F0" w:rsidRDefault="00A560F4" w:rsidP="00CF1FEB">
            <w:pPr>
              <w:rPr>
                <w:rFonts w:ascii="Arial" w:hAnsi="Arial" w:cs="Arial"/>
                <w:noProof/>
                <w:sz w:val="18"/>
                <w:szCs w:val="18"/>
              </w:rPr>
            </w:pPr>
            <w:r w:rsidRPr="005050F0">
              <w:rPr>
                <w:noProof/>
              </w:rPr>
              <w:t>&lt;x&gt;/Common/MCPTTGroupBroadcast</w:t>
            </w:r>
          </w:p>
        </w:tc>
      </w:tr>
      <w:tr w:rsidR="00A560F4" w:rsidRPr="005050F0" w14:paraId="6498745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307A2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A0CF8"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05CC9"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46AED"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F31F"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79AAC0" w14:textId="77777777" w:rsidR="00A560F4" w:rsidRPr="005050F0" w:rsidRDefault="00A560F4" w:rsidP="00CF1FEB">
            <w:pPr>
              <w:jc w:val="center"/>
              <w:rPr>
                <w:rFonts w:ascii="Arial" w:hAnsi="Arial" w:cs="Arial"/>
                <w:b/>
                <w:noProof/>
                <w:sz w:val="18"/>
                <w:szCs w:val="18"/>
              </w:rPr>
            </w:pPr>
          </w:p>
        </w:tc>
      </w:tr>
      <w:tr w:rsidR="00A560F4" w:rsidRPr="005050F0" w14:paraId="685CA69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B34F32"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21019"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06E3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20E3A"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8886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B5E69C" w14:textId="77777777" w:rsidR="00A560F4" w:rsidRPr="005050F0" w:rsidRDefault="00A560F4" w:rsidP="00CF1FEB">
            <w:pPr>
              <w:jc w:val="center"/>
              <w:rPr>
                <w:b/>
                <w:noProof/>
              </w:rPr>
            </w:pPr>
          </w:p>
        </w:tc>
      </w:tr>
      <w:tr w:rsidR="00A560F4" w:rsidRPr="005050F0" w14:paraId="6E92924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EF5D9"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DA5242"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08039C7F" w14:textId="77777777" w:rsidR="00C92851" w:rsidRPr="005050F0" w:rsidRDefault="00C92851" w:rsidP="00C92851">
      <w:pPr>
        <w:rPr>
          <w:noProof/>
        </w:rPr>
      </w:pPr>
      <w:bookmarkStart w:id="642" w:name="_Toc4577468"/>
      <w:bookmarkStart w:id="643" w:name="_Toc27504063"/>
      <w:bookmarkStart w:id="644" w:name="_Toc27504851"/>
      <w:bookmarkStart w:id="645" w:name="_Toc27505635"/>
      <w:bookmarkStart w:id="646" w:name="_Toc27506419"/>
    </w:p>
    <w:p w14:paraId="0D9765D1" w14:textId="77777777" w:rsidR="00A560F4" w:rsidRPr="005050F0" w:rsidRDefault="00A560F4" w:rsidP="00A560F4">
      <w:pPr>
        <w:pStyle w:val="Heading3"/>
        <w:rPr>
          <w:noProof/>
          <w:lang w:eastAsia="ko-KR"/>
        </w:rPr>
      </w:pPr>
      <w:bookmarkStart w:id="647" w:name="_Toc176344330"/>
      <w:r w:rsidRPr="005050F0">
        <w:rPr>
          <w:noProof/>
        </w:rPr>
        <w:t>5.2.</w:t>
      </w:r>
      <w:r w:rsidRPr="005050F0">
        <w:rPr>
          <w:noProof/>
          <w:lang w:eastAsia="ko-KR"/>
        </w:rPr>
        <w:t>46</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/Common/MCPTTGroupBroadcast/Authorised</w:t>
      </w:r>
      <w:bookmarkEnd w:id="642"/>
      <w:bookmarkEnd w:id="643"/>
      <w:bookmarkEnd w:id="644"/>
      <w:bookmarkEnd w:id="645"/>
      <w:bookmarkEnd w:id="646"/>
      <w:bookmarkEnd w:id="647"/>
    </w:p>
    <w:p w14:paraId="0429C6D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565464C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BCE2C4" w14:textId="77777777" w:rsidR="00A560F4" w:rsidRPr="005050F0" w:rsidRDefault="00A560F4" w:rsidP="00CF1FEB">
            <w:pPr>
              <w:rPr>
                <w:rFonts w:ascii="Arial" w:hAnsi="Arial" w:cs="Arial"/>
                <w:noProof/>
                <w:sz w:val="18"/>
                <w:szCs w:val="18"/>
              </w:rPr>
            </w:pPr>
            <w:r w:rsidRPr="005050F0">
              <w:rPr>
                <w:noProof/>
              </w:rPr>
              <w:t>&lt;x&gt;/Common/MCPTTGroupBroadcast/Authorised</w:t>
            </w:r>
          </w:p>
        </w:tc>
      </w:tr>
      <w:tr w:rsidR="00A560F4" w:rsidRPr="005050F0" w14:paraId="47C027D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BE00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DE79A"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AB30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2A9E0"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AECC"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0D9954" w14:textId="77777777" w:rsidR="00A560F4" w:rsidRPr="005050F0" w:rsidRDefault="00A560F4" w:rsidP="00CF1FEB">
            <w:pPr>
              <w:jc w:val="center"/>
              <w:rPr>
                <w:rFonts w:ascii="Arial" w:hAnsi="Arial" w:cs="Arial"/>
                <w:b/>
                <w:noProof/>
                <w:sz w:val="18"/>
                <w:szCs w:val="18"/>
              </w:rPr>
            </w:pPr>
          </w:p>
        </w:tc>
      </w:tr>
      <w:tr w:rsidR="00A560F4" w:rsidRPr="005050F0" w14:paraId="1A172B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C48A51"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15E6"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3F58A"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98EF"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ACE96"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E40816" w14:textId="77777777" w:rsidR="00A560F4" w:rsidRPr="005050F0" w:rsidRDefault="00A560F4" w:rsidP="00CF1FEB">
            <w:pPr>
              <w:jc w:val="center"/>
              <w:rPr>
                <w:b/>
                <w:noProof/>
              </w:rPr>
            </w:pPr>
          </w:p>
        </w:tc>
      </w:tr>
      <w:tr w:rsidR="00A560F4" w:rsidRPr="005050F0" w14:paraId="4CE903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F282A8"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B2A78"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23271A8" w14:textId="77777777" w:rsidR="00C92851" w:rsidRPr="005050F0" w:rsidRDefault="00C92851" w:rsidP="00C92851">
      <w:pPr>
        <w:rPr>
          <w:noProof/>
        </w:rPr>
      </w:pPr>
    </w:p>
    <w:p w14:paraId="043F0B55" w14:textId="77777777" w:rsidR="00A560F4" w:rsidRPr="005050F0" w:rsidRDefault="00A560F4" w:rsidP="00A560F4">
      <w:pPr>
        <w:rPr>
          <w:rFonts w:cs="Arial"/>
          <w:noProof/>
          <w:szCs w:val="18"/>
          <w:lang w:eastAsia="ko-KR"/>
        </w:rPr>
      </w:pPr>
      <w:r w:rsidRPr="005050F0">
        <w:rPr>
          <w:noProof/>
        </w:rPr>
        <w:t xml:space="preserve">When set to "true" </w:t>
      </w:r>
      <w:r w:rsidRPr="005050F0">
        <w:rPr>
          <w:noProof/>
          <w:lang w:eastAsia="ko-KR"/>
        </w:rPr>
        <w:t xml:space="preserve">the MCPTT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01A2726E" w14:textId="77777777" w:rsidR="00A560F4" w:rsidRPr="005050F0" w:rsidRDefault="00A560F4" w:rsidP="00A560F4">
      <w:pPr>
        <w:rPr>
          <w:noProof/>
          <w:lang w:eastAsia="ko-KR"/>
        </w:rPr>
      </w:pPr>
      <w:r w:rsidRPr="005050F0">
        <w:rPr>
          <w:noProof/>
        </w:rPr>
        <w:lastRenderedPageBreak/>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500CA26D" w14:textId="77777777" w:rsidR="00A560F4" w:rsidRPr="005050F0" w:rsidRDefault="00A560F4" w:rsidP="00A560F4">
      <w:pPr>
        <w:pStyle w:val="Heading3"/>
        <w:rPr>
          <w:noProof/>
          <w:lang w:eastAsia="ko-KR"/>
        </w:rPr>
      </w:pPr>
      <w:bookmarkStart w:id="648" w:name="_Toc4577469"/>
      <w:bookmarkStart w:id="649" w:name="_Toc27504064"/>
      <w:bookmarkStart w:id="650" w:name="_Toc27504852"/>
      <w:bookmarkStart w:id="651" w:name="_Toc27505636"/>
      <w:bookmarkStart w:id="652" w:name="_Toc27506420"/>
      <w:bookmarkStart w:id="653" w:name="_Toc176344331"/>
      <w:r w:rsidRPr="005050F0">
        <w:rPr>
          <w:noProof/>
        </w:rPr>
        <w:t>5.2.</w:t>
      </w:r>
      <w:r w:rsidRPr="005050F0">
        <w:rPr>
          <w:noProof/>
          <w:lang w:eastAsia="ko-KR"/>
        </w:rPr>
        <w:t>47</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648"/>
      <w:bookmarkEnd w:id="649"/>
      <w:bookmarkEnd w:id="650"/>
      <w:bookmarkEnd w:id="651"/>
      <w:bookmarkEnd w:id="652"/>
      <w:bookmarkEnd w:id="653"/>
    </w:p>
    <w:p w14:paraId="0FC01FD8"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3191F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926427" w14:textId="77777777" w:rsidR="00A560F4" w:rsidRPr="005050F0" w:rsidRDefault="00A560F4" w:rsidP="00CF1FEB">
            <w:pPr>
              <w:rPr>
                <w:rFonts w:ascii="Arial" w:hAnsi="Arial" w:cs="Arial"/>
                <w:noProof/>
                <w:sz w:val="18"/>
                <w:szCs w:val="18"/>
              </w:rPr>
            </w:pPr>
            <w:r w:rsidRPr="005050F0">
              <w:rPr>
                <w:noProof/>
              </w:rPr>
              <w:t>&lt;x&gt;/Common/UserBroadcast</w:t>
            </w:r>
          </w:p>
        </w:tc>
      </w:tr>
      <w:tr w:rsidR="00A560F4" w:rsidRPr="005050F0" w14:paraId="346FBFB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D3E0AF"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F8D7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E52D"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BD758"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14FAC"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1A20F8" w14:textId="77777777" w:rsidR="00A560F4" w:rsidRPr="005050F0" w:rsidRDefault="00A560F4" w:rsidP="00CF1FEB">
            <w:pPr>
              <w:jc w:val="center"/>
              <w:rPr>
                <w:rFonts w:ascii="Arial" w:hAnsi="Arial" w:cs="Arial"/>
                <w:b/>
                <w:noProof/>
                <w:sz w:val="18"/>
                <w:szCs w:val="18"/>
              </w:rPr>
            </w:pPr>
          </w:p>
        </w:tc>
      </w:tr>
      <w:tr w:rsidR="00A560F4" w:rsidRPr="005050F0" w14:paraId="17107BF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1B49AB"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5EBB4"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03648"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F0C1F"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E24A"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F639B5" w14:textId="77777777" w:rsidR="00A560F4" w:rsidRPr="005050F0" w:rsidRDefault="00A560F4" w:rsidP="00CF1FEB">
            <w:pPr>
              <w:jc w:val="center"/>
              <w:rPr>
                <w:b/>
                <w:noProof/>
              </w:rPr>
            </w:pPr>
          </w:p>
        </w:tc>
      </w:tr>
      <w:tr w:rsidR="00A560F4" w:rsidRPr="005050F0" w14:paraId="23AB9B9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6FA65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4C3C21"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097C2B3A" w14:textId="77777777" w:rsidR="00C92851" w:rsidRPr="005050F0" w:rsidRDefault="00C92851" w:rsidP="00C92851">
      <w:pPr>
        <w:rPr>
          <w:noProof/>
        </w:rPr>
      </w:pPr>
      <w:bookmarkStart w:id="654" w:name="_Toc4577470"/>
      <w:bookmarkStart w:id="655" w:name="_Toc27504065"/>
      <w:bookmarkStart w:id="656" w:name="_Toc27504853"/>
      <w:bookmarkStart w:id="657" w:name="_Toc27505637"/>
      <w:bookmarkStart w:id="658" w:name="_Toc27506421"/>
    </w:p>
    <w:p w14:paraId="7B92F4DB" w14:textId="77777777" w:rsidR="00A560F4" w:rsidRPr="005050F0" w:rsidRDefault="00A560F4" w:rsidP="00A560F4">
      <w:pPr>
        <w:pStyle w:val="Heading3"/>
        <w:rPr>
          <w:noProof/>
          <w:lang w:eastAsia="ko-KR"/>
        </w:rPr>
      </w:pPr>
      <w:bookmarkStart w:id="659" w:name="_Toc176344332"/>
      <w:r w:rsidRPr="005050F0">
        <w:rPr>
          <w:noProof/>
        </w:rPr>
        <w:t>5.2.4</w:t>
      </w:r>
      <w:r w:rsidRPr="005050F0">
        <w:rPr>
          <w:noProof/>
          <w:lang w:eastAsia="ko-KR"/>
        </w:rPr>
        <w:t>8</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654"/>
      <w:bookmarkEnd w:id="655"/>
      <w:bookmarkEnd w:id="656"/>
      <w:bookmarkEnd w:id="657"/>
      <w:bookmarkEnd w:id="658"/>
      <w:bookmarkEnd w:id="659"/>
    </w:p>
    <w:p w14:paraId="4FC87CE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0CE05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6B9F60" w14:textId="77777777" w:rsidR="00A560F4" w:rsidRPr="005050F0" w:rsidRDefault="00A560F4" w:rsidP="00CF1FEB">
            <w:pPr>
              <w:rPr>
                <w:rFonts w:ascii="Arial" w:hAnsi="Arial" w:cs="Arial"/>
                <w:noProof/>
                <w:sz w:val="18"/>
                <w:szCs w:val="18"/>
              </w:rPr>
            </w:pPr>
            <w:r w:rsidRPr="005050F0">
              <w:rPr>
                <w:iCs/>
                <w:noProof/>
              </w:rPr>
              <w:t>&lt;</w:t>
            </w:r>
            <w:r w:rsidRPr="005050F0">
              <w:rPr>
                <w:noProof/>
              </w:rPr>
              <w:t>x&gt;/Common/UserBroadcast/Authorised</w:t>
            </w:r>
          </w:p>
        </w:tc>
      </w:tr>
      <w:tr w:rsidR="00A560F4" w:rsidRPr="005050F0" w14:paraId="74D749A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AF777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6745B"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AB161"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3CCC7"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AF6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CFCB3" w14:textId="77777777" w:rsidR="00A560F4" w:rsidRPr="005050F0" w:rsidRDefault="00A560F4" w:rsidP="00CF1FEB">
            <w:pPr>
              <w:jc w:val="center"/>
              <w:rPr>
                <w:rFonts w:ascii="Arial" w:hAnsi="Arial" w:cs="Arial"/>
                <w:b/>
                <w:noProof/>
                <w:sz w:val="18"/>
                <w:szCs w:val="18"/>
              </w:rPr>
            </w:pPr>
          </w:p>
        </w:tc>
      </w:tr>
      <w:tr w:rsidR="00A560F4" w:rsidRPr="005050F0" w14:paraId="3CDAD9B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31516E"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DA0A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83F1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A51B1"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CCD72"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022F3C" w14:textId="77777777" w:rsidR="00A560F4" w:rsidRPr="005050F0" w:rsidRDefault="00A560F4" w:rsidP="00CF1FEB">
            <w:pPr>
              <w:jc w:val="center"/>
              <w:rPr>
                <w:b/>
                <w:noProof/>
              </w:rPr>
            </w:pPr>
          </w:p>
        </w:tc>
      </w:tr>
      <w:tr w:rsidR="00A560F4" w:rsidRPr="005050F0" w14:paraId="6B2E576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DEB51E"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D71ADD"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6BDB7FA0" w14:textId="77777777" w:rsidR="00C92851" w:rsidRPr="005050F0" w:rsidRDefault="00C92851" w:rsidP="00C92851">
      <w:pPr>
        <w:rPr>
          <w:noProof/>
        </w:rPr>
      </w:pPr>
    </w:p>
    <w:p w14:paraId="5EBC1755" w14:textId="77777777" w:rsidR="00A560F4" w:rsidRPr="005050F0" w:rsidRDefault="00A560F4" w:rsidP="00A560F4">
      <w:pPr>
        <w:rPr>
          <w:noProof/>
          <w:lang w:eastAsia="ko-KR"/>
        </w:rPr>
      </w:pPr>
      <w:r w:rsidRPr="005050F0">
        <w:rPr>
          <w:noProof/>
        </w:rPr>
        <w:t xml:space="preserve">When set to "true" </w:t>
      </w:r>
      <w:r w:rsidRPr="005050F0">
        <w:rPr>
          <w:noProof/>
          <w:lang w:eastAsia="ko-KR"/>
        </w:rPr>
        <w:t xml:space="preserve">the MCPTT user is authorised to </w:t>
      </w:r>
      <w:r w:rsidRPr="005050F0">
        <w:rPr>
          <w:rFonts w:cs="Arial"/>
          <w:noProof/>
          <w:szCs w:val="18"/>
        </w:rPr>
        <w:t>create a user-broadcast group</w:t>
      </w:r>
      <w:r w:rsidRPr="005050F0">
        <w:rPr>
          <w:noProof/>
          <w:lang w:eastAsia="ko-KR"/>
        </w:rPr>
        <w:t>.</w:t>
      </w:r>
    </w:p>
    <w:p w14:paraId="70D7FB9B"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rFonts w:cs="Arial"/>
          <w:noProof/>
          <w:szCs w:val="18"/>
        </w:rPr>
        <w:t>create a user-broadcast group</w:t>
      </w:r>
      <w:r w:rsidRPr="005050F0">
        <w:rPr>
          <w:rFonts w:cs="Arial"/>
          <w:noProof/>
          <w:szCs w:val="18"/>
          <w:lang w:eastAsia="ko-KR"/>
        </w:rPr>
        <w:t>.</w:t>
      </w:r>
    </w:p>
    <w:p w14:paraId="28DC6072" w14:textId="77777777" w:rsidR="001B1642" w:rsidRPr="005050F0" w:rsidRDefault="001B1642" w:rsidP="001B1642">
      <w:pPr>
        <w:pStyle w:val="Heading3"/>
        <w:rPr>
          <w:noProof/>
          <w:lang w:eastAsia="ko-KR"/>
        </w:rPr>
      </w:pPr>
      <w:bookmarkStart w:id="660" w:name="_Toc4577471"/>
      <w:bookmarkStart w:id="661" w:name="_Toc27504066"/>
      <w:bookmarkStart w:id="662" w:name="_Toc27504854"/>
      <w:bookmarkStart w:id="663" w:name="_Toc27505638"/>
      <w:bookmarkStart w:id="664" w:name="_Toc27506422"/>
      <w:bookmarkStart w:id="665" w:name="_Toc176344333"/>
      <w:r w:rsidRPr="005050F0">
        <w:rPr>
          <w:noProof/>
        </w:rPr>
        <w:t>5.2.4</w:t>
      </w:r>
      <w:r w:rsidRPr="005050F0">
        <w:rPr>
          <w:noProof/>
          <w:lang w:eastAsia="ko-KR"/>
        </w:rPr>
        <w:t>8A</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660"/>
      <w:bookmarkEnd w:id="661"/>
      <w:bookmarkEnd w:id="662"/>
      <w:bookmarkEnd w:id="663"/>
      <w:bookmarkEnd w:id="664"/>
      <w:bookmarkEnd w:id="665"/>
    </w:p>
    <w:p w14:paraId="296CC81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48A</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D5D8E6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43CEB3"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1B1642" w:rsidRPr="005050F0" w14:paraId="626C71C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CFC67"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BE657"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07929"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506C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1641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1AC7B7" w14:textId="77777777" w:rsidR="001B1642" w:rsidRPr="005050F0" w:rsidRDefault="001B1642" w:rsidP="00BB0493">
            <w:pPr>
              <w:jc w:val="center"/>
              <w:rPr>
                <w:rFonts w:ascii="Arial" w:hAnsi="Arial" w:cs="Arial"/>
                <w:b/>
                <w:noProof/>
                <w:sz w:val="18"/>
                <w:szCs w:val="18"/>
              </w:rPr>
            </w:pPr>
          </w:p>
        </w:tc>
      </w:tr>
      <w:tr w:rsidR="001B1642" w:rsidRPr="005050F0" w14:paraId="4B3556B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59EE7"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0C49"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3CD6" w14:textId="77777777" w:rsidR="001B1642" w:rsidRPr="005050F0" w:rsidRDefault="001B1642" w:rsidP="00BB0493">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CC25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98E2E"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40421E" w14:textId="77777777" w:rsidR="001B1642" w:rsidRPr="005050F0" w:rsidRDefault="001B1642" w:rsidP="00BB0493">
            <w:pPr>
              <w:jc w:val="center"/>
              <w:rPr>
                <w:b/>
                <w:noProof/>
              </w:rPr>
            </w:pPr>
          </w:p>
        </w:tc>
      </w:tr>
      <w:tr w:rsidR="001B1642" w:rsidRPr="005050F0" w14:paraId="336F1C0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4C477A"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EF87A"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48937C8E" w14:textId="77777777" w:rsidR="00C92851" w:rsidRPr="005050F0" w:rsidRDefault="00C92851" w:rsidP="00C92851">
      <w:pPr>
        <w:rPr>
          <w:noProof/>
        </w:rPr>
      </w:pPr>
      <w:bookmarkStart w:id="666" w:name="_Toc4577472"/>
      <w:bookmarkStart w:id="667" w:name="_Toc27504067"/>
      <w:bookmarkStart w:id="668" w:name="_Toc27504855"/>
      <w:bookmarkStart w:id="669" w:name="_Toc27505639"/>
      <w:bookmarkStart w:id="670" w:name="_Toc27506423"/>
    </w:p>
    <w:p w14:paraId="5D1E3F85" w14:textId="77777777" w:rsidR="001B1642" w:rsidRPr="005050F0" w:rsidRDefault="001B1642" w:rsidP="001B1642">
      <w:pPr>
        <w:pStyle w:val="Heading3"/>
        <w:rPr>
          <w:noProof/>
          <w:lang w:eastAsia="ko-KR"/>
        </w:rPr>
      </w:pPr>
      <w:bookmarkStart w:id="671" w:name="_Toc176344334"/>
      <w:r w:rsidRPr="005050F0">
        <w:rPr>
          <w:noProof/>
        </w:rPr>
        <w:t>5.2.</w:t>
      </w:r>
      <w:r w:rsidRPr="005050F0">
        <w:rPr>
          <w:noProof/>
          <w:lang w:eastAsia="ko-KR"/>
        </w:rPr>
        <w:t>48B1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Network/MCPTTGroup</w:t>
      </w:r>
      <w:r w:rsidRPr="005050F0">
        <w:rPr>
          <w:noProof/>
          <w:lang w:eastAsia="ko-KR"/>
        </w:rPr>
        <w:t>List</w:t>
      </w:r>
      <w:bookmarkEnd w:id="666"/>
      <w:bookmarkEnd w:id="667"/>
      <w:bookmarkEnd w:id="668"/>
      <w:bookmarkEnd w:id="669"/>
      <w:bookmarkEnd w:id="670"/>
      <w:bookmarkEnd w:id="671"/>
    </w:p>
    <w:p w14:paraId="6C77B11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BB924B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D104FC"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p>
        </w:tc>
      </w:tr>
      <w:tr w:rsidR="001B1642" w:rsidRPr="005050F0" w14:paraId="323AE5F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C27345"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D0266"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BED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362B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F2F86"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5EE9C3" w14:textId="77777777" w:rsidR="001B1642" w:rsidRPr="005050F0" w:rsidRDefault="001B1642" w:rsidP="00BB0493">
            <w:pPr>
              <w:jc w:val="center"/>
              <w:rPr>
                <w:rFonts w:ascii="Arial" w:hAnsi="Arial" w:cs="Arial"/>
                <w:b/>
                <w:noProof/>
                <w:sz w:val="18"/>
                <w:szCs w:val="18"/>
              </w:rPr>
            </w:pPr>
          </w:p>
        </w:tc>
      </w:tr>
      <w:tr w:rsidR="001B1642" w:rsidRPr="005050F0" w14:paraId="7B5C234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5D00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ABACB"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CC933"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F7FFE"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24A4"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B07A99" w14:textId="77777777" w:rsidR="001B1642" w:rsidRPr="005050F0" w:rsidRDefault="001B1642" w:rsidP="00BB0493">
            <w:pPr>
              <w:jc w:val="center"/>
              <w:rPr>
                <w:b/>
                <w:noProof/>
              </w:rPr>
            </w:pPr>
          </w:p>
        </w:tc>
      </w:tr>
      <w:tr w:rsidR="001B1642" w:rsidRPr="005050F0" w14:paraId="6A39353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C384D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CBD864"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list of on-network MCPTT groups that the MCPTT user is allowed to affiliate to.</w:t>
            </w:r>
          </w:p>
        </w:tc>
      </w:tr>
    </w:tbl>
    <w:p w14:paraId="2FBB645C" w14:textId="77777777" w:rsidR="00C92851" w:rsidRPr="005050F0" w:rsidRDefault="00C92851" w:rsidP="00C92851">
      <w:pPr>
        <w:rPr>
          <w:noProof/>
        </w:rPr>
      </w:pPr>
      <w:bookmarkStart w:id="672" w:name="_Toc4577473"/>
      <w:bookmarkStart w:id="673" w:name="_Toc27504068"/>
      <w:bookmarkStart w:id="674" w:name="_Toc27504856"/>
      <w:bookmarkStart w:id="675" w:name="_Toc27505640"/>
      <w:bookmarkStart w:id="676" w:name="_Toc27506424"/>
    </w:p>
    <w:p w14:paraId="4305EE0B" w14:textId="77777777" w:rsidR="001B1642" w:rsidRPr="005050F0" w:rsidRDefault="001B1642" w:rsidP="001B1642">
      <w:pPr>
        <w:pStyle w:val="Heading3"/>
        <w:rPr>
          <w:noProof/>
          <w:lang w:eastAsia="ko-KR"/>
        </w:rPr>
      </w:pPr>
      <w:bookmarkStart w:id="677" w:name="_Toc176344335"/>
      <w:r w:rsidRPr="005050F0">
        <w:rPr>
          <w:noProof/>
        </w:rPr>
        <w:t>5.2.</w:t>
      </w:r>
      <w:r w:rsidRPr="005050F0">
        <w:rPr>
          <w:noProof/>
          <w:lang w:eastAsia="ko-KR"/>
        </w:rPr>
        <w:t>48B2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w:t>
      </w:r>
      <w:bookmarkEnd w:id="672"/>
      <w:bookmarkEnd w:id="673"/>
      <w:bookmarkEnd w:id="674"/>
      <w:bookmarkEnd w:id="675"/>
      <w:bookmarkEnd w:id="676"/>
      <w:bookmarkEnd w:id="677"/>
    </w:p>
    <w:p w14:paraId="558A06E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905DEF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3846EE"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w:t>
            </w:r>
          </w:p>
        </w:tc>
      </w:tr>
      <w:tr w:rsidR="001B1642" w:rsidRPr="005050F0" w14:paraId="62E68AA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47A70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EEC8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4AC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30D5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4646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D99EB" w14:textId="77777777" w:rsidR="001B1642" w:rsidRPr="005050F0" w:rsidRDefault="001B1642" w:rsidP="00BB0493">
            <w:pPr>
              <w:jc w:val="center"/>
              <w:rPr>
                <w:rFonts w:ascii="Arial" w:hAnsi="Arial" w:cs="Arial"/>
                <w:b/>
                <w:noProof/>
                <w:sz w:val="18"/>
                <w:szCs w:val="18"/>
              </w:rPr>
            </w:pPr>
          </w:p>
        </w:tc>
      </w:tr>
      <w:tr w:rsidR="001B1642" w:rsidRPr="005050F0" w14:paraId="7E9DE62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166E2"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4B38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7600A" w14:textId="77777777" w:rsidR="001B1642" w:rsidRPr="005050F0" w:rsidRDefault="001B1642" w:rsidP="00BB0493">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C22F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74F6D"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9EEAAE" w14:textId="77777777" w:rsidR="001B1642" w:rsidRPr="005050F0" w:rsidRDefault="001B1642" w:rsidP="00BB0493">
            <w:pPr>
              <w:jc w:val="center"/>
              <w:rPr>
                <w:b/>
                <w:noProof/>
              </w:rPr>
            </w:pPr>
          </w:p>
        </w:tc>
      </w:tr>
      <w:tr w:rsidR="001B1642" w:rsidRPr="005050F0" w14:paraId="4D45A69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9286CA"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499E2B"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list of on-network MCPTT groups that the MCPTT user is allowed to affiliate to.</w:t>
            </w:r>
          </w:p>
        </w:tc>
      </w:tr>
    </w:tbl>
    <w:p w14:paraId="0415004C" w14:textId="77777777" w:rsidR="00C92851" w:rsidRPr="005050F0" w:rsidRDefault="00C92851" w:rsidP="00C92851">
      <w:pPr>
        <w:rPr>
          <w:noProof/>
        </w:rPr>
      </w:pPr>
      <w:bookmarkStart w:id="678" w:name="_Toc4577474"/>
      <w:bookmarkStart w:id="679" w:name="_Toc27504069"/>
      <w:bookmarkStart w:id="680" w:name="_Toc27504857"/>
      <w:bookmarkStart w:id="681" w:name="_Toc27505641"/>
      <w:bookmarkStart w:id="682" w:name="_Toc27506425"/>
    </w:p>
    <w:p w14:paraId="34B90661" w14:textId="77777777" w:rsidR="001B1642" w:rsidRPr="005050F0" w:rsidRDefault="001B1642" w:rsidP="001B1642">
      <w:pPr>
        <w:pStyle w:val="Heading3"/>
        <w:rPr>
          <w:noProof/>
          <w:lang w:eastAsia="ko-KR"/>
        </w:rPr>
      </w:pPr>
      <w:bookmarkStart w:id="683" w:name="_Toc176344336"/>
      <w:r w:rsidRPr="005050F0">
        <w:rPr>
          <w:noProof/>
          <w:lang w:eastAsia="ko-KR"/>
        </w:rPr>
        <w:t>5</w:t>
      </w:r>
      <w:r w:rsidRPr="005050F0">
        <w:rPr>
          <w:noProof/>
        </w:rPr>
        <w:t>.2.48</w:t>
      </w:r>
      <w:r w:rsidRPr="005050F0">
        <w:rPr>
          <w:noProof/>
          <w:lang w:eastAsia="ko-KR"/>
        </w:rPr>
        <w:t>B3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bookmarkEnd w:id="678"/>
      <w:bookmarkEnd w:id="679"/>
      <w:bookmarkEnd w:id="680"/>
      <w:bookmarkEnd w:id="681"/>
      <w:bookmarkEnd w:id="682"/>
      <w:bookmarkEnd w:id="683"/>
    </w:p>
    <w:p w14:paraId="3936758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77C01D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46AD87"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p>
        </w:tc>
      </w:tr>
      <w:tr w:rsidR="001B1642" w:rsidRPr="005050F0" w14:paraId="4E71904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E667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D141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930D7"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38A8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783D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9A8F21" w14:textId="77777777" w:rsidR="001B1642" w:rsidRPr="005050F0" w:rsidRDefault="001B1642" w:rsidP="00BB0493">
            <w:pPr>
              <w:jc w:val="center"/>
              <w:rPr>
                <w:rFonts w:ascii="Arial" w:hAnsi="Arial" w:cs="Arial"/>
                <w:b/>
                <w:noProof/>
                <w:sz w:val="18"/>
                <w:szCs w:val="18"/>
              </w:rPr>
            </w:pPr>
          </w:p>
        </w:tc>
      </w:tr>
      <w:tr w:rsidR="001B1642" w:rsidRPr="005050F0" w14:paraId="08B17B4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B98CF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30739"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907D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DF5A0"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5028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CE8AD9" w14:textId="77777777" w:rsidR="001B1642" w:rsidRPr="005050F0" w:rsidRDefault="001B1642" w:rsidP="00BB0493">
            <w:pPr>
              <w:jc w:val="center"/>
              <w:rPr>
                <w:b/>
                <w:noProof/>
              </w:rPr>
            </w:pPr>
          </w:p>
        </w:tc>
      </w:tr>
      <w:tr w:rsidR="001B1642" w:rsidRPr="005050F0" w14:paraId="5E78905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D32178"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B7C7CC"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on-network MCPTT groups that the MCPTT user is allowed to affiliate to.</w:t>
            </w:r>
          </w:p>
        </w:tc>
      </w:tr>
    </w:tbl>
    <w:p w14:paraId="5246FC8D" w14:textId="77777777" w:rsidR="00C92851" w:rsidRPr="005050F0" w:rsidRDefault="00C92851" w:rsidP="00C92851">
      <w:pPr>
        <w:rPr>
          <w:noProof/>
        </w:rPr>
      </w:pPr>
      <w:bookmarkStart w:id="684" w:name="_Toc4577475"/>
      <w:bookmarkStart w:id="685" w:name="_Toc27504070"/>
      <w:bookmarkStart w:id="686" w:name="_Toc27504858"/>
      <w:bookmarkStart w:id="687" w:name="_Toc27505642"/>
      <w:bookmarkStart w:id="688" w:name="_Toc27506426"/>
    </w:p>
    <w:p w14:paraId="085392FB" w14:textId="77777777" w:rsidR="001B1642" w:rsidRPr="005050F0" w:rsidRDefault="001B1642" w:rsidP="001B1642">
      <w:pPr>
        <w:pStyle w:val="Heading3"/>
        <w:rPr>
          <w:noProof/>
          <w:lang w:eastAsia="ko-KR"/>
        </w:rPr>
      </w:pPr>
      <w:bookmarkStart w:id="689" w:name="_Toc176344337"/>
      <w:r w:rsidRPr="005050F0">
        <w:rPr>
          <w:noProof/>
        </w:rPr>
        <w:t>5.2.</w:t>
      </w:r>
      <w:r w:rsidRPr="005050F0">
        <w:rPr>
          <w:noProof/>
          <w:lang w:eastAsia="ko-KR"/>
        </w:rPr>
        <w:t>48B4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r w:rsidR="00F65D98" w:rsidRPr="005050F0">
        <w:rPr>
          <w:noProof/>
        </w:rPr>
        <w:br/>
      </w:r>
      <w:r w:rsidRPr="005050F0">
        <w:rPr>
          <w:noProof/>
        </w:rPr>
        <w:t>MCPTTGroupID</w:t>
      </w:r>
      <w:bookmarkEnd w:id="684"/>
      <w:bookmarkEnd w:id="685"/>
      <w:bookmarkEnd w:id="686"/>
      <w:bookmarkEnd w:id="687"/>
      <w:bookmarkEnd w:id="688"/>
      <w:bookmarkEnd w:id="689"/>
    </w:p>
    <w:p w14:paraId="093A4DE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E92F2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C2D0E"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/&lt;x&gt;/Entry/MCPTTGroupID</w:t>
            </w:r>
          </w:p>
        </w:tc>
      </w:tr>
      <w:tr w:rsidR="001B1642" w:rsidRPr="005050F0" w14:paraId="0A7E286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C2C66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34CF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B915E"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4987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AEF5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4CC714" w14:textId="77777777" w:rsidR="001B1642" w:rsidRPr="005050F0" w:rsidRDefault="001B1642" w:rsidP="00BB0493">
            <w:pPr>
              <w:jc w:val="center"/>
              <w:rPr>
                <w:rFonts w:ascii="Arial" w:hAnsi="Arial" w:cs="Arial"/>
                <w:b/>
                <w:noProof/>
                <w:sz w:val="18"/>
                <w:szCs w:val="18"/>
              </w:rPr>
            </w:pPr>
          </w:p>
        </w:tc>
      </w:tr>
      <w:tr w:rsidR="001B1642" w:rsidRPr="005050F0" w14:paraId="3A6AF93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DFCA1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968D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E3A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699C7"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61BA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047AF" w14:textId="77777777" w:rsidR="001B1642" w:rsidRPr="005050F0" w:rsidRDefault="001B1642" w:rsidP="00BB0493">
            <w:pPr>
              <w:jc w:val="center"/>
              <w:rPr>
                <w:b/>
                <w:noProof/>
              </w:rPr>
            </w:pPr>
          </w:p>
        </w:tc>
      </w:tr>
      <w:tr w:rsidR="001B1642" w:rsidRPr="005050F0" w14:paraId="5E1C8C4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E86BE2"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7F84F5"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MCPTT group </w:t>
            </w:r>
            <w:r w:rsidRPr="005050F0">
              <w:rPr>
                <w:rFonts w:eastAsia="SimSun"/>
                <w:noProof/>
                <w:lang w:eastAsia="zh-CN"/>
              </w:rPr>
              <w:t>ID</w:t>
            </w:r>
            <w:r w:rsidRPr="005050F0">
              <w:rPr>
                <w:noProof/>
                <w:lang w:eastAsia="ko-KR"/>
              </w:rPr>
              <w:t xml:space="preserve"> for the on-network MCPTT group that the MCPTT user is allowed to affiliate to.</w:t>
            </w:r>
          </w:p>
        </w:tc>
      </w:tr>
    </w:tbl>
    <w:p w14:paraId="083DB757" w14:textId="77777777" w:rsidR="00C92851" w:rsidRPr="005050F0" w:rsidRDefault="00C92851" w:rsidP="00C92851">
      <w:pPr>
        <w:rPr>
          <w:noProof/>
        </w:rPr>
      </w:pPr>
    </w:p>
    <w:p w14:paraId="42AF45A5" w14:textId="77777777" w:rsidR="001B1642" w:rsidRPr="005050F0" w:rsidRDefault="001B1642" w:rsidP="001B1642">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90F97E4" w14:textId="77777777" w:rsidR="001B1642" w:rsidRPr="005050F0" w:rsidRDefault="001B1642" w:rsidP="001B1642">
      <w:pPr>
        <w:pStyle w:val="Heading3"/>
        <w:rPr>
          <w:noProof/>
          <w:lang w:eastAsia="ko-KR"/>
        </w:rPr>
      </w:pPr>
      <w:bookmarkStart w:id="690" w:name="_Toc4577476"/>
      <w:bookmarkStart w:id="691" w:name="_Toc27504071"/>
      <w:bookmarkStart w:id="692" w:name="_Toc27504859"/>
      <w:bookmarkStart w:id="693" w:name="_Toc27505643"/>
      <w:bookmarkStart w:id="694" w:name="_Toc27506427"/>
      <w:bookmarkStart w:id="695" w:name="_Toc176344338"/>
      <w:r w:rsidRPr="005050F0">
        <w:rPr>
          <w:noProof/>
        </w:rPr>
        <w:t>5.2.</w:t>
      </w:r>
      <w:r w:rsidRPr="005050F0">
        <w:rPr>
          <w:noProof/>
          <w:lang w:eastAsia="ko-KR"/>
        </w:rPr>
        <w:t>48B5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bookmarkEnd w:id="690"/>
      <w:bookmarkEnd w:id="691"/>
      <w:bookmarkEnd w:id="692"/>
      <w:bookmarkEnd w:id="693"/>
      <w:bookmarkEnd w:id="694"/>
      <w:bookmarkEnd w:id="695"/>
    </w:p>
    <w:p w14:paraId="4642F492"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5C9D0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AD70B7"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p>
        </w:tc>
      </w:tr>
      <w:tr w:rsidR="001B1642" w:rsidRPr="005050F0" w14:paraId="39043C0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559A8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56E4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3853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A3B1C"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AA0D9"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C99273" w14:textId="77777777" w:rsidR="001B1642" w:rsidRPr="005050F0" w:rsidRDefault="001B1642" w:rsidP="00BB0493">
            <w:pPr>
              <w:jc w:val="center"/>
              <w:rPr>
                <w:rFonts w:ascii="Arial" w:hAnsi="Arial" w:cs="Arial"/>
                <w:b/>
                <w:noProof/>
                <w:sz w:val="18"/>
                <w:szCs w:val="18"/>
              </w:rPr>
            </w:pPr>
          </w:p>
        </w:tc>
      </w:tr>
      <w:tr w:rsidR="001B1642" w:rsidRPr="005050F0" w14:paraId="0DA8B84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7F313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F8A3C"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6DA7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7E9B0"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CD256"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1E1F6F" w14:textId="77777777" w:rsidR="001B1642" w:rsidRPr="005050F0" w:rsidRDefault="001B1642" w:rsidP="00BB0493">
            <w:pPr>
              <w:jc w:val="center"/>
              <w:rPr>
                <w:b/>
                <w:noProof/>
              </w:rPr>
            </w:pPr>
          </w:p>
        </w:tc>
      </w:tr>
      <w:tr w:rsidR="001B1642" w:rsidRPr="005050F0" w14:paraId="4802F4C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B20BD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7C98E8"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ID</w:t>
            </w:r>
            <w:r w:rsidRPr="005050F0">
              <w:rPr>
                <w:noProof/>
                <w:lang w:eastAsia="ko-KR"/>
              </w:rPr>
              <w:t>.</w:t>
            </w:r>
          </w:p>
        </w:tc>
      </w:tr>
    </w:tbl>
    <w:p w14:paraId="3474E00A" w14:textId="77777777" w:rsidR="00C92851" w:rsidRPr="005050F0" w:rsidRDefault="00C92851" w:rsidP="00C92851">
      <w:pPr>
        <w:rPr>
          <w:noProof/>
        </w:rPr>
      </w:pPr>
      <w:bookmarkStart w:id="696" w:name="_Toc4577477"/>
      <w:bookmarkStart w:id="697" w:name="_Toc27504072"/>
      <w:bookmarkStart w:id="698" w:name="_Toc27504860"/>
      <w:bookmarkStart w:id="699" w:name="_Toc27505644"/>
      <w:bookmarkStart w:id="700" w:name="_Toc27506428"/>
    </w:p>
    <w:p w14:paraId="02C3BB80" w14:textId="77777777" w:rsidR="00BB7AA0" w:rsidRPr="00BE2E84" w:rsidRDefault="00BB7AA0" w:rsidP="00BB7AA0">
      <w:pPr>
        <w:pStyle w:val="Heading3"/>
      </w:pPr>
      <w:bookmarkStart w:id="701" w:name="_Toc176344339"/>
      <w:r w:rsidRPr="00BE2E84">
        <w:rPr>
          <w:lang w:eastAsia="ko-KR"/>
        </w:rPr>
        <w:t>5</w:t>
      </w:r>
      <w:r w:rsidRPr="00BE2E84">
        <w:t>.2.48</w:t>
      </w:r>
      <w:r w:rsidRPr="00BE2E84">
        <w:rPr>
          <w:lang w:eastAsia="ko-KR"/>
        </w:rPr>
        <w:t>B6</w:t>
      </w:r>
      <w:r w:rsidRPr="00BE2E84">
        <w:tab/>
        <w:t>Void</w:t>
      </w:r>
      <w:bookmarkEnd w:id="701"/>
    </w:p>
    <w:p w14:paraId="29FCC524" w14:textId="77777777" w:rsidR="00BB7AA0" w:rsidRPr="00BE2E84" w:rsidRDefault="00BB7AA0" w:rsidP="00BB7AA0">
      <w:pPr>
        <w:pStyle w:val="Heading3"/>
        <w:rPr>
          <w:lang w:eastAsia="ko-KR"/>
        </w:rPr>
      </w:pPr>
      <w:bookmarkStart w:id="702" w:name="_Toc176344340"/>
      <w:r w:rsidRPr="00BE2E84">
        <w:rPr>
          <w:lang w:eastAsia="ko-KR"/>
        </w:rPr>
        <w:t>5</w:t>
      </w:r>
      <w:r w:rsidRPr="00BE2E84">
        <w:t>.2.48</w:t>
      </w:r>
      <w:r w:rsidRPr="00BE2E84">
        <w:rPr>
          <w:lang w:eastAsia="ko-KR"/>
        </w:rPr>
        <w:t>B7</w:t>
      </w:r>
      <w:r w:rsidRPr="00BE2E84">
        <w:tab/>
        <w:t>/&lt;x&gt;/&lt;x&gt;/O</w:t>
      </w:r>
      <w:r w:rsidRPr="00BE2E84">
        <w:rPr>
          <w:lang w:eastAsia="ko-KR"/>
        </w:rPr>
        <w:t>n</w:t>
      </w:r>
      <w:r w:rsidRPr="00BE2E84">
        <w:t>Network/MCPTTGroup</w:t>
      </w:r>
      <w:r w:rsidRPr="00BE2E84">
        <w:rPr>
          <w:lang w:eastAsia="ko-KR"/>
        </w:rPr>
        <w:t>List</w:t>
      </w:r>
      <w:r w:rsidRPr="00BE2E84">
        <w:t>/&lt;x&gt;/Entry/</w:t>
      </w:r>
      <w:r w:rsidRPr="00BE2E84">
        <w:br/>
        <w:t>RelativePresentationPriority</w:t>
      </w:r>
      <w:bookmarkEnd w:id="702"/>
    </w:p>
    <w:p w14:paraId="6123ACED"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48B7</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B7AA0" w:rsidRPr="00BE2E84" w14:paraId="1BC798BF"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30ADEF71" w14:textId="77777777" w:rsidR="00BB7AA0" w:rsidRPr="00BE2E84" w:rsidRDefault="00BB7AA0" w:rsidP="00684FDF">
            <w:pPr>
              <w:rPr>
                <w:rFonts w:ascii="Arial" w:hAnsi="Arial" w:cs="Arial"/>
                <w:sz w:val="18"/>
                <w:szCs w:val="18"/>
              </w:rPr>
            </w:pPr>
            <w:r w:rsidRPr="00BE2E84">
              <w:rPr>
                <w:i/>
                <w:iCs/>
              </w:rPr>
              <w:t>&lt;x&gt;</w:t>
            </w:r>
            <w:r w:rsidRPr="00BE2E84">
              <w:t>/O</w:t>
            </w:r>
            <w:r w:rsidRPr="00BE2E84">
              <w:rPr>
                <w:lang w:eastAsia="ko-KR"/>
              </w:rPr>
              <w:t>n</w:t>
            </w:r>
            <w:r w:rsidRPr="00BE2E84">
              <w:t>Network/MCPTTGroup</w:t>
            </w:r>
            <w:r w:rsidRPr="00BE2E84">
              <w:rPr>
                <w:lang w:eastAsia="ko-KR"/>
              </w:rPr>
              <w:t>List</w:t>
            </w:r>
            <w:r w:rsidRPr="00BE2E84">
              <w:t>/&lt;x&gt;/Entry/RelativePresentationPriority</w:t>
            </w:r>
          </w:p>
        </w:tc>
      </w:tr>
      <w:tr w:rsidR="00BB7AA0" w:rsidRPr="00BE2E84" w14:paraId="4E1F5E3B" w14:textId="77777777" w:rsidTr="00684FDF">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533B90EE"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E77C"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3E89" w14:textId="77777777" w:rsidR="00BB7AA0" w:rsidRPr="00BE2E84" w:rsidRDefault="00BB7AA0" w:rsidP="00684FDF">
            <w:pPr>
              <w:pStyle w:val="TAC"/>
            </w:pPr>
            <w:r w:rsidRPr="00BE2E84">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FFA57"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3BD17"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0D09DAE6" w14:textId="77777777" w:rsidR="00BB7AA0" w:rsidRPr="00BE2E84" w:rsidRDefault="00BB7AA0" w:rsidP="00684FDF">
            <w:pPr>
              <w:jc w:val="center"/>
              <w:rPr>
                <w:rFonts w:ascii="Arial" w:hAnsi="Arial" w:cs="Arial"/>
                <w:b/>
                <w:sz w:val="18"/>
                <w:szCs w:val="18"/>
              </w:rPr>
            </w:pPr>
          </w:p>
        </w:tc>
      </w:tr>
      <w:tr w:rsidR="00BB7AA0" w:rsidRPr="00BE2E84" w14:paraId="6D3315D5" w14:textId="77777777" w:rsidTr="00684FDF">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46ECB83"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21E68" w14:textId="77777777" w:rsidR="00BB7AA0" w:rsidRPr="00BE2E84" w:rsidRDefault="00BB7AA0" w:rsidP="00684FDF">
            <w:pPr>
              <w:pStyle w:val="TAC"/>
            </w:pPr>
            <w:r w:rsidRPr="00BE2E84">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55001" w14:textId="77777777" w:rsidR="00BB7AA0" w:rsidRPr="00BE2E84" w:rsidRDefault="00BB7AA0" w:rsidP="00684FDF">
            <w:pPr>
              <w:pStyle w:val="TAC"/>
            </w:pPr>
            <w:r w:rsidRPr="00BE2E84">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AF022" w14:textId="77777777" w:rsidR="00BB7AA0" w:rsidRPr="00BE2E84" w:rsidRDefault="00BB7AA0" w:rsidP="00684FDF">
            <w:pPr>
              <w:pStyle w:val="TAC"/>
            </w:pPr>
            <w:r w:rsidRPr="00BE2E84">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B23EB"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EEDA080" w14:textId="77777777" w:rsidR="00BB7AA0" w:rsidRPr="00BE2E84" w:rsidRDefault="00BB7AA0" w:rsidP="00684FDF">
            <w:pPr>
              <w:jc w:val="center"/>
              <w:rPr>
                <w:b/>
              </w:rPr>
            </w:pPr>
          </w:p>
        </w:tc>
      </w:tr>
      <w:tr w:rsidR="00BB7AA0" w:rsidRPr="00BE2E84" w14:paraId="533B5764" w14:textId="77777777" w:rsidTr="00684FDF">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5BD97A39" w14:textId="77777777" w:rsidR="00BB7AA0" w:rsidRPr="00BE2E84" w:rsidRDefault="00BB7AA0" w:rsidP="00684FDF">
            <w:pPr>
              <w:jc w:val="center"/>
              <w:rPr>
                <w:b/>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2C1A3" w14:textId="77777777" w:rsidR="00BB7AA0" w:rsidRPr="00BE2E84" w:rsidRDefault="00BB7AA0" w:rsidP="00684FDF">
            <w:pPr>
              <w:rPr>
                <w:lang w:eastAsia="ko-KR"/>
              </w:rPr>
            </w:pPr>
            <w:r w:rsidRPr="00BE2E84">
              <w:t>This leaf node indicates the presentation priority of the on-network group, identified by the MCPTTGroupID, relative to other on-network groups and on-network users</w:t>
            </w:r>
            <w:r w:rsidRPr="00BE2E84">
              <w:rPr>
                <w:lang w:eastAsia="ko-KR"/>
              </w:rPr>
              <w:t>.</w:t>
            </w:r>
          </w:p>
        </w:tc>
      </w:tr>
    </w:tbl>
    <w:p w14:paraId="2694749E" w14:textId="77777777" w:rsidR="00BB7AA0" w:rsidRPr="00BE2E84" w:rsidRDefault="00BB7AA0" w:rsidP="00BB7AA0">
      <w:pPr>
        <w:rPr>
          <w:lang w:eastAsia="ko-KR"/>
        </w:rPr>
      </w:pPr>
    </w:p>
    <w:p w14:paraId="284A8A59" w14:textId="77777777" w:rsidR="00BB7AA0" w:rsidRPr="00BE2E84" w:rsidRDefault="00BB7AA0" w:rsidP="00BB7AA0">
      <w:pPr>
        <w:pStyle w:val="B1"/>
      </w:pPr>
      <w:r w:rsidRPr="00BE2E84">
        <w:t>-</w:t>
      </w:r>
      <w:r w:rsidRPr="00BE2E84">
        <w:tab/>
        <w:t xml:space="preserve">Values: </w:t>
      </w:r>
      <w:r w:rsidRPr="00BE2E84">
        <w:rPr>
          <w:lang w:eastAsia="ko-KR"/>
        </w:rPr>
        <w:t>0-255</w:t>
      </w:r>
    </w:p>
    <w:p w14:paraId="4EAA2D9B" w14:textId="77777777" w:rsidR="00BB7AA0" w:rsidRPr="00BE2E84" w:rsidRDefault="00BB7AA0" w:rsidP="00BB7AA0">
      <w:r w:rsidRPr="00BE2E84">
        <w:rPr>
          <w:lang w:eastAsia="ko-KR"/>
        </w:rPr>
        <w:t>The lowest RelativePresentationPriority value shall be considered as the MCPTT group transaction having the lowest priority for presentation among other group MCPTT and one-to-one user transactions.</w:t>
      </w:r>
    </w:p>
    <w:p w14:paraId="71A472C4" w14:textId="77777777" w:rsidR="00BB7AA0" w:rsidRPr="00BE2E84" w:rsidRDefault="00BB7AA0" w:rsidP="00BB7AA0">
      <w:pPr>
        <w:rPr>
          <w:lang w:eastAsia="ko-KR"/>
        </w:rPr>
      </w:pPr>
    </w:p>
    <w:p w14:paraId="4CD3B2C7" w14:textId="77777777" w:rsidR="00BB7AA0" w:rsidRPr="00BE2E84" w:rsidRDefault="00BB7AA0" w:rsidP="00BB7AA0">
      <w:pPr>
        <w:pStyle w:val="Heading3"/>
        <w:rPr>
          <w:lang w:eastAsia="ko-KR"/>
        </w:rPr>
      </w:pPr>
      <w:bookmarkStart w:id="703" w:name="_Toc102077923"/>
      <w:bookmarkStart w:id="704" w:name="_Toc176344341"/>
      <w:r w:rsidRPr="00BE2E84">
        <w:rPr>
          <w:lang w:eastAsia="ko-KR"/>
        </w:rPr>
        <w:t>5</w:t>
      </w:r>
      <w:r w:rsidRPr="00BE2E84">
        <w:t>.2.48</w:t>
      </w:r>
      <w:r w:rsidRPr="00BE2E84">
        <w:rPr>
          <w:lang w:eastAsia="ko-KR"/>
        </w:rPr>
        <w:t>B</w:t>
      </w:r>
      <w:r>
        <w:rPr>
          <w:lang w:eastAsia="ko-KR"/>
        </w:rPr>
        <w:t>8</w:t>
      </w:r>
      <w:r w:rsidRPr="00BE2E84">
        <w:tab/>
        <w:t>/&lt;x&gt;/&lt;x&gt;/O</w:t>
      </w:r>
      <w:r w:rsidRPr="00BE2E84">
        <w:rPr>
          <w:lang w:eastAsia="ko-KR"/>
        </w:rPr>
        <w:t>n</w:t>
      </w:r>
      <w:r w:rsidRPr="00BE2E84">
        <w:t>Network/MCPTTGroup</w:t>
      </w:r>
      <w:r w:rsidRPr="00BE2E84">
        <w:rPr>
          <w:lang w:eastAsia="ko-KR"/>
        </w:rPr>
        <w:t>List</w:t>
      </w:r>
      <w:r w:rsidRPr="00BE2E84">
        <w:t>/&lt;x&gt;/Entry/GMSServID</w:t>
      </w:r>
      <w:bookmarkEnd w:id="703"/>
      <w:bookmarkEnd w:id="704"/>
    </w:p>
    <w:p w14:paraId="707E5395"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w:t>
      </w:r>
      <w:r w:rsidR="008A5E32">
        <w:rPr>
          <w:lang w:eastAsia="ko-KR"/>
        </w:rPr>
        <w:t>8</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36A1374A"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39596C6C"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/&lt;x&gt;/Entry/GMSServID</w:t>
            </w:r>
          </w:p>
        </w:tc>
      </w:tr>
      <w:tr w:rsidR="00BB7AA0" w:rsidRPr="00BE2E84" w14:paraId="3AB76B1D"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61D2D35E"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3B3E8"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C7A9"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D8C50"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CC4D0"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9A71AAF" w14:textId="77777777" w:rsidR="00BB7AA0" w:rsidRPr="00BE2E84" w:rsidRDefault="00BB7AA0" w:rsidP="00684FDF">
            <w:pPr>
              <w:jc w:val="center"/>
              <w:rPr>
                <w:rFonts w:ascii="Arial" w:hAnsi="Arial" w:cs="Arial"/>
                <w:b/>
                <w:sz w:val="18"/>
                <w:szCs w:val="18"/>
              </w:rPr>
            </w:pPr>
          </w:p>
        </w:tc>
      </w:tr>
      <w:tr w:rsidR="00BB7AA0" w:rsidRPr="00BE2E84" w14:paraId="11ABBD18"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29951293"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65F7A"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9AF80"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E95B9"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93FA"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0AC3B963" w14:textId="77777777" w:rsidR="00BB7AA0" w:rsidRPr="00BE2E84" w:rsidRDefault="00BB7AA0" w:rsidP="00684FDF">
            <w:pPr>
              <w:jc w:val="center"/>
              <w:rPr>
                <w:b/>
              </w:rPr>
            </w:pPr>
          </w:p>
        </w:tc>
      </w:tr>
      <w:tr w:rsidR="00BB7AA0" w:rsidRPr="00BE2E84" w14:paraId="63159828"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0482090E"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A20E91" w14:textId="77777777" w:rsidR="00BB7AA0" w:rsidRPr="00BE2E84" w:rsidRDefault="00BB7AA0" w:rsidP="00684FDF">
            <w:pPr>
              <w:rPr>
                <w:lang w:eastAsia="ko-KR"/>
              </w:rPr>
            </w:pPr>
            <w:r w:rsidRPr="00BE2E84">
              <w:t xml:space="preserve">This leaf node indicates </w:t>
            </w:r>
            <w:r w:rsidRPr="00BE2E84">
              <w:rPr>
                <w:lang w:eastAsia="ko-KR"/>
              </w:rPr>
              <w:t>the identity (URI) of the GMS owning the group identified by the MCPTTGroupID</w:t>
            </w:r>
            <w:r w:rsidRPr="00BE2E84">
              <w:t>.</w:t>
            </w:r>
          </w:p>
        </w:tc>
      </w:tr>
    </w:tbl>
    <w:p w14:paraId="4E7B1B4F" w14:textId="77777777" w:rsidR="00BB7AA0" w:rsidRPr="00BE2E84" w:rsidRDefault="00BB7AA0" w:rsidP="00BB7AA0">
      <w:pPr>
        <w:rPr>
          <w:lang w:eastAsia="ko-KR"/>
        </w:rPr>
      </w:pPr>
    </w:p>
    <w:p w14:paraId="63D38B4D" w14:textId="77777777" w:rsidR="00BB7AA0" w:rsidRPr="00BE2E84" w:rsidRDefault="00BB7AA0" w:rsidP="00BB7AA0">
      <w:pPr>
        <w:pStyle w:val="Heading3"/>
        <w:rPr>
          <w:lang w:eastAsia="ko-KR"/>
        </w:rPr>
      </w:pPr>
      <w:bookmarkStart w:id="705" w:name="_Toc102077924"/>
      <w:bookmarkStart w:id="706" w:name="_Toc176344342"/>
      <w:r w:rsidRPr="00BE2E84">
        <w:rPr>
          <w:lang w:eastAsia="ko-KR"/>
        </w:rPr>
        <w:t>5</w:t>
      </w:r>
      <w:r w:rsidRPr="00BE2E84">
        <w:t>.2.48</w:t>
      </w:r>
      <w:r w:rsidRPr="00BE2E84">
        <w:rPr>
          <w:lang w:eastAsia="ko-KR"/>
        </w:rPr>
        <w:t>B</w:t>
      </w:r>
      <w:r>
        <w:rPr>
          <w:lang w:eastAsia="ko-KR"/>
        </w:rPr>
        <w:t>9</w:t>
      </w:r>
      <w:r w:rsidRPr="00BE2E84">
        <w:tab/>
        <w:t>/&lt;x&gt;/&lt;x&gt;/O</w:t>
      </w:r>
      <w:r w:rsidRPr="00BE2E84">
        <w:rPr>
          <w:lang w:eastAsia="ko-KR"/>
        </w:rPr>
        <w:t>n</w:t>
      </w:r>
      <w:r w:rsidRPr="00BE2E84">
        <w:t>Network/MCPTTGroup</w:t>
      </w:r>
      <w:r w:rsidRPr="00BE2E84">
        <w:rPr>
          <w:lang w:eastAsia="ko-KR"/>
        </w:rPr>
        <w:t>List</w:t>
      </w:r>
      <w:r w:rsidRPr="00BE2E84">
        <w:t>/&lt;x&gt;/Entry/</w:t>
      </w:r>
      <w:r w:rsidRPr="00BE2E84">
        <w:br/>
        <w:t>IDMS</w:t>
      </w:r>
      <w:bookmarkEnd w:id="705"/>
      <w:r>
        <w:t>Token</w:t>
      </w:r>
      <w:bookmarkStart w:id="707" w:name="_Hlk103812444"/>
      <w:r>
        <w:t>EndPoint</w:t>
      </w:r>
      <w:bookmarkEnd w:id="707"/>
      <w:bookmarkEnd w:id="706"/>
    </w:p>
    <w:p w14:paraId="4593EE80"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w:t>
      </w:r>
      <w:r w:rsidR="008A5E32">
        <w:rPr>
          <w:lang w:eastAsia="ko-KR"/>
        </w:rPr>
        <w:t>9</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/&lt;x&gt;/Entry/I</w:t>
      </w:r>
      <w:r>
        <w:t>D</w:t>
      </w:r>
      <w:r w:rsidRPr="00BE2E84">
        <w:t>MS</w:t>
      </w:r>
      <w:r>
        <w:t>TokenEndPoint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217DB922"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5731830F"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/&lt;x&gt;/Entry/IDMS</w:t>
            </w:r>
            <w:r>
              <w:t>TokenEndPoint</w:t>
            </w:r>
          </w:p>
        </w:tc>
      </w:tr>
      <w:tr w:rsidR="00BB7AA0" w:rsidRPr="00BE2E84" w14:paraId="5E0DD98D"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6F34094B"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56813"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6750B"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52686"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C284"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5DAA01A4" w14:textId="77777777" w:rsidR="00BB7AA0" w:rsidRPr="00BE2E84" w:rsidRDefault="00BB7AA0" w:rsidP="00684FDF">
            <w:pPr>
              <w:jc w:val="center"/>
              <w:rPr>
                <w:rFonts w:ascii="Arial" w:hAnsi="Arial" w:cs="Arial"/>
                <w:b/>
                <w:sz w:val="18"/>
                <w:szCs w:val="18"/>
              </w:rPr>
            </w:pPr>
          </w:p>
        </w:tc>
      </w:tr>
      <w:tr w:rsidR="00BB7AA0" w:rsidRPr="00BE2E84" w14:paraId="6BFFE021"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545FE26B"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E07CC"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E10A6"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18DBE"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778E7"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78262FAC" w14:textId="77777777" w:rsidR="00BB7AA0" w:rsidRPr="00BE2E84" w:rsidRDefault="00BB7AA0" w:rsidP="00684FDF">
            <w:pPr>
              <w:jc w:val="center"/>
              <w:rPr>
                <w:b/>
              </w:rPr>
            </w:pPr>
          </w:p>
        </w:tc>
      </w:tr>
      <w:tr w:rsidR="00BB7AA0" w:rsidRPr="00BE2E84" w14:paraId="0A3A373E"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52463B90"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67DA9A" w14:textId="77777777" w:rsidR="00BB7AA0" w:rsidRPr="00BE2E84" w:rsidRDefault="00BB7AA0" w:rsidP="00684FDF">
            <w:pPr>
              <w:rPr>
                <w:lang w:eastAsia="ko-KR"/>
              </w:rPr>
            </w:pPr>
            <w:r w:rsidRPr="00BE2E84">
              <w:t xml:space="preserve">This leaf node indicates </w:t>
            </w:r>
            <w:r w:rsidRPr="00BE2E84">
              <w:rPr>
                <w:lang w:eastAsia="ko-KR"/>
              </w:rPr>
              <w:t>the identity (URI) of the IDMS token endpoint for the group identified by the MCPTTGroupID</w:t>
            </w:r>
            <w:r w:rsidRPr="00BE2E84">
              <w:t>. If the value is empty, the IDMS identities (IDMSAuthEndpoint and IDMSTokenEndpoint) present in the MCS UE initial configuration MO are used.</w:t>
            </w:r>
          </w:p>
        </w:tc>
      </w:tr>
    </w:tbl>
    <w:p w14:paraId="7665EB36" w14:textId="77777777" w:rsidR="00BB7AA0" w:rsidRPr="00BE2E84" w:rsidRDefault="00BB7AA0" w:rsidP="00BB7AA0">
      <w:pPr>
        <w:rPr>
          <w:lang w:eastAsia="ko-KR"/>
        </w:rPr>
      </w:pPr>
    </w:p>
    <w:p w14:paraId="3EFD5E78" w14:textId="77777777" w:rsidR="00BB7AA0" w:rsidRPr="00BE2E84" w:rsidRDefault="00BB7AA0" w:rsidP="00BB7AA0">
      <w:pPr>
        <w:pStyle w:val="Heading3"/>
        <w:rPr>
          <w:lang w:eastAsia="ko-KR"/>
        </w:rPr>
      </w:pPr>
      <w:bookmarkStart w:id="708" w:name="_Toc102077925"/>
      <w:bookmarkStart w:id="709" w:name="_Toc176344343"/>
      <w:r w:rsidRPr="00BE2E84">
        <w:rPr>
          <w:lang w:eastAsia="ko-KR"/>
        </w:rPr>
        <w:t>5</w:t>
      </w:r>
      <w:r w:rsidRPr="00BE2E84">
        <w:t>.2.48</w:t>
      </w:r>
      <w:r w:rsidRPr="00BE2E84">
        <w:rPr>
          <w:lang w:eastAsia="ko-KR"/>
        </w:rPr>
        <w:t>B1</w:t>
      </w:r>
      <w:r>
        <w:rPr>
          <w:lang w:eastAsia="ko-KR"/>
        </w:rPr>
        <w:t>0</w:t>
      </w:r>
      <w:r w:rsidRPr="00BE2E84">
        <w:tab/>
        <w:t>/&lt;x&gt;/&lt;x&gt;/O</w:t>
      </w:r>
      <w:r w:rsidRPr="00BE2E84">
        <w:rPr>
          <w:lang w:eastAsia="ko-KR"/>
        </w:rPr>
        <w:t>n</w:t>
      </w:r>
      <w:r w:rsidRPr="00BE2E84">
        <w:t>Network/MCPTTGroup</w:t>
      </w:r>
      <w:r w:rsidRPr="00BE2E84">
        <w:rPr>
          <w:lang w:eastAsia="ko-KR"/>
        </w:rPr>
        <w:t>List</w:t>
      </w:r>
      <w:r w:rsidRPr="00BE2E84">
        <w:t>/&lt;x&gt;/Entry/GroupKMSURI</w:t>
      </w:r>
      <w:bookmarkEnd w:id="708"/>
      <w:bookmarkEnd w:id="709"/>
    </w:p>
    <w:p w14:paraId="191DF225"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48B1</w:t>
      </w:r>
      <w:r w:rsidR="008A5E32">
        <w:rPr>
          <w:lang w:eastAsia="ko-KR"/>
        </w:rPr>
        <w:t>0</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09B59F96"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CDF3309"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/&lt;x&gt;/Entry/GroupKMSURI</w:t>
            </w:r>
          </w:p>
        </w:tc>
      </w:tr>
      <w:tr w:rsidR="00BB7AA0" w:rsidRPr="00BE2E84" w14:paraId="7899F6EC"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7B803A1"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FEB91"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CD65F"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8B2EE"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54C0C"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3A33E4E" w14:textId="77777777" w:rsidR="00BB7AA0" w:rsidRPr="00BE2E84" w:rsidRDefault="00BB7AA0" w:rsidP="00684FDF">
            <w:pPr>
              <w:jc w:val="center"/>
              <w:rPr>
                <w:rFonts w:ascii="Arial" w:hAnsi="Arial" w:cs="Arial"/>
                <w:b/>
                <w:sz w:val="18"/>
                <w:szCs w:val="18"/>
              </w:rPr>
            </w:pPr>
          </w:p>
        </w:tc>
      </w:tr>
      <w:tr w:rsidR="00BB7AA0" w:rsidRPr="00BE2E84" w14:paraId="0DD503EC"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45A2AB9A"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1421"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70005"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84FA"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23766"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3B40FF5" w14:textId="77777777" w:rsidR="00BB7AA0" w:rsidRPr="00BE2E84" w:rsidRDefault="00BB7AA0" w:rsidP="00684FDF">
            <w:pPr>
              <w:jc w:val="center"/>
              <w:rPr>
                <w:b/>
              </w:rPr>
            </w:pPr>
          </w:p>
        </w:tc>
      </w:tr>
      <w:tr w:rsidR="00BB7AA0" w:rsidRPr="00BE2E84" w14:paraId="54AB5F05"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40042703"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59735B" w14:textId="77777777" w:rsidR="00BB7AA0" w:rsidRPr="00BE2E84" w:rsidRDefault="00BB7AA0" w:rsidP="00684FDF">
            <w:pPr>
              <w:rPr>
                <w:lang w:eastAsia="ko-KR"/>
              </w:rPr>
            </w:pPr>
            <w:r w:rsidRPr="00BE2E84">
              <w:t xml:space="preserve">This leaf node indicates </w:t>
            </w:r>
            <w:r w:rsidRPr="00BE2E84">
              <w:rPr>
                <w:lang w:eastAsia="ko-KR"/>
              </w:rPr>
              <w:t xml:space="preserve">the identity (URI) of the </w:t>
            </w:r>
            <w:r w:rsidRPr="00BE2E84">
              <w:t xml:space="preserve">KMS identity (URI) </w:t>
            </w:r>
            <w:r w:rsidRPr="00BE2E84">
              <w:rPr>
                <w:lang w:eastAsia="ko-KR"/>
              </w:rPr>
              <w:t>for the group identified by the MCPTTGroupID</w:t>
            </w:r>
            <w:r w:rsidRPr="00BE2E84">
              <w:t>. If the value is empty, the KMS identity (URI) (kms) present in the MCS UE initial configuration MO is used.</w:t>
            </w:r>
          </w:p>
        </w:tc>
      </w:tr>
    </w:tbl>
    <w:p w14:paraId="4D69317C" w14:textId="77777777" w:rsidR="00BB7AA0" w:rsidRPr="00BE2E84" w:rsidRDefault="00BB7AA0" w:rsidP="00BB7AA0">
      <w:pPr>
        <w:rPr>
          <w:lang w:eastAsia="ko-KR"/>
        </w:rPr>
      </w:pPr>
    </w:p>
    <w:p w14:paraId="579C46C0" w14:textId="77777777" w:rsidR="001B1642" w:rsidRPr="005050F0" w:rsidRDefault="001B1642" w:rsidP="001B1642">
      <w:pPr>
        <w:pStyle w:val="Heading3"/>
        <w:rPr>
          <w:noProof/>
          <w:lang w:eastAsia="ko-KR"/>
        </w:rPr>
      </w:pPr>
      <w:bookmarkStart w:id="710" w:name="_Toc176344344"/>
      <w:r w:rsidRPr="005050F0">
        <w:rPr>
          <w:noProof/>
        </w:rPr>
        <w:t>5.2.</w:t>
      </w:r>
      <w:r w:rsidRPr="005050F0">
        <w:rPr>
          <w:noProof/>
          <w:lang w:eastAsia="ko-KR"/>
        </w:rPr>
        <w:t>48C1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696"/>
      <w:bookmarkEnd w:id="697"/>
      <w:bookmarkEnd w:id="698"/>
      <w:bookmarkEnd w:id="699"/>
      <w:bookmarkEnd w:id="700"/>
      <w:bookmarkEnd w:id="710"/>
    </w:p>
    <w:p w14:paraId="2153126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9562C6F"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F52341"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1B1642" w:rsidRPr="005050F0" w14:paraId="270E953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F3848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FFF9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27E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FF5C0"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388C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27BA8" w14:textId="77777777" w:rsidR="001B1642" w:rsidRPr="005050F0" w:rsidRDefault="001B1642" w:rsidP="00BB0493">
            <w:pPr>
              <w:jc w:val="center"/>
              <w:rPr>
                <w:rFonts w:ascii="Arial" w:hAnsi="Arial" w:cs="Arial"/>
                <w:b/>
                <w:noProof/>
                <w:sz w:val="18"/>
                <w:szCs w:val="18"/>
              </w:rPr>
            </w:pPr>
          </w:p>
        </w:tc>
      </w:tr>
      <w:tr w:rsidR="001B1642" w:rsidRPr="005050F0" w14:paraId="6EB33E9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EB61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BA3A3"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168A0"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795BF" w14:textId="77777777" w:rsidR="001B1642" w:rsidRPr="005050F0" w:rsidRDefault="007B65D7" w:rsidP="00BB0493">
            <w:pPr>
              <w:pStyle w:val="TAC"/>
              <w:rPr>
                <w:noProof/>
                <w:lang w:eastAsia="en-US"/>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88F2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807E3" w14:textId="77777777" w:rsidR="001B1642" w:rsidRPr="005050F0" w:rsidRDefault="001B1642" w:rsidP="00BB0493">
            <w:pPr>
              <w:jc w:val="center"/>
              <w:rPr>
                <w:b/>
                <w:noProof/>
              </w:rPr>
            </w:pPr>
          </w:p>
        </w:tc>
      </w:tr>
      <w:tr w:rsidR="001B1642" w:rsidRPr="005050F0" w14:paraId="4552A69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530B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DB0B70"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0ECF00ED" w14:textId="77777777" w:rsidR="001B1642" w:rsidRPr="005050F0" w:rsidRDefault="001B1642" w:rsidP="001B1642">
      <w:pPr>
        <w:rPr>
          <w:noProof/>
          <w:lang w:eastAsia="ko-KR"/>
        </w:rPr>
      </w:pPr>
    </w:p>
    <w:p w14:paraId="36632B70" w14:textId="77777777" w:rsidR="001B1642" w:rsidRPr="005050F0" w:rsidRDefault="001B1642" w:rsidP="001B1642">
      <w:pPr>
        <w:pStyle w:val="Heading3"/>
        <w:rPr>
          <w:noProof/>
          <w:lang w:eastAsia="ko-KR"/>
        </w:rPr>
      </w:pPr>
      <w:bookmarkStart w:id="711" w:name="_Toc4577478"/>
      <w:bookmarkStart w:id="712" w:name="_Toc27504073"/>
      <w:bookmarkStart w:id="713" w:name="_Toc27504861"/>
      <w:bookmarkStart w:id="714" w:name="_Toc27505645"/>
      <w:bookmarkStart w:id="715" w:name="_Toc27506429"/>
      <w:bookmarkStart w:id="716" w:name="_Toc176344345"/>
      <w:r w:rsidRPr="005050F0">
        <w:rPr>
          <w:noProof/>
        </w:rPr>
        <w:t>5.2.</w:t>
      </w:r>
      <w:r w:rsidRPr="005050F0">
        <w:rPr>
          <w:noProof/>
          <w:lang w:eastAsia="ko-KR"/>
        </w:rPr>
        <w:t>48C2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711"/>
      <w:bookmarkEnd w:id="712"/>
      <w:bookmarkEnd w:id="713"/>
      <w:bookmarkEnd w:id="714"/>
      <w:bookmarkEnd w:id="715"/>
      <w:bookmarkEnd w:id="716"/>
    </w:p>
    <w:p w14:paraId="1586290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56668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E0B401"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1B1642" w:rsidRPr="005050F0" w14:paraId="1EDF4C2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C888E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A054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84C94"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EABEC"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54A1"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095A70" w14:textId="77777777" w:rsidR="001B1642" w:rsidRPr="005050F0" w:rsidRDefault="001B1642" w:rsidP="00BB0493">
            <w:pPr>
              <w:jc w:val="center"/>
              <w:rPr>
                <w:rFonts w:ascii="Arial" w:hAnsi="Arial" w:cs="Arial"/>
                <w:b/>
                <w:noProof/>
                <w:sz w:val="18"/>
                <w:szCs w:val="18"/>
              </w:rPr>
            </w:pPr>
          </w:p>
        </w:tc>
      </w:tr>
      <w:tr w:rsidR="001B1642" w:rsidRPr="005050F0" w14:paraId="5F9CF59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789F32"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0421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54399" w14:textId="77777777" w:rsidR="001B1642" w:rsidRPr="005050F0" w:rsidRDefault="001B1642" w:rsidP="00BB0493">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F487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7E5A"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AB3855" w14:textId="77777777" w:rsidR="001B1642" w:rsidRPr="005050F0" w:rsidRDefault="001B1642" w:rsidP="00BB0493">
            <w:pPr>
              <w:jc w:val="center"/>
              <w:rPr>
                <w:b/>
                <w:noProof/>
              </w:rPr>
            </w:pPr>
          </w:p>
        </w:tc>
      </w:tr>
      <w:tr w:rsidR="001B1642" w:rsidRPr="005050F0" w14:paraId="5FD277D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74E9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FE149"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implicit affiliation configuration.</w:t>
            </w:r>
          </w:p>
        </w:tc>
      </w:tr>
    </w:tbl>
    <w:p w14:paraId="284CA0DE" w14:textId="77777777" w:rsidR="00C92851" w:rsidRPr="005050F0" w:rsidRDefault="00C92851" w:rsidP="00C92851">
      <w:pPr>
        <w:rPr>
          <w:noProof/>
        </w:rPr>
      </w:pPr>
      <w:bookmarkStart w:id="717" w:name="_Toc4577479"/>
      <w:bookmarkStart w:id="718" w:name="_Toc27504074"/>
      <w:bookmarkStart w:id="719" w:name="_Toc27504862"/>
      <w:bookmarkStart w:id="720" w:name="_Toc27505646"/>
      <w:bookmarkStart w:id="721" w:name="_Toc27506430"/>
    </w:p>
    <w:p w14:paraId="1EC420BE" w14:textId="77777777" w:rsidR="001B1642" w:rsidRPr="005050F0" w:rsidRDefault="001B1642" w:rsidP="001B1642">
      <w:pPr>
        <w:pStyle w:val="Heading3"/>
        <w:rPr>
          <w:noProof/>
          <w:lang w:eastAsia="ko-KR"/>
        </w:rPr>
      </w:pPr>
      <w:bookmarkStart w:id="722" w:name="_Toc176344346"/>
      <w:r w:rsidRPr="005050F0">
        <w:rPr>
          <w:noProof/>
          <w:lang w:eastAsia="ko-KR"/>
        </w:rPr>
        <w:t>5</w:t>
      </w:r>
      <w:r w:rsidRPr="005050F0">
        <w:rPr>
          <w:noProof/>
        </w:rPr>
        <w:t>.2.48</w:t>
      </w:r>
      <w:r w:rsidRPr="005050F0">
        <w:rPr>
          <w:noProof/>
          <w:lang w:eastAsia="ko-KR"/>
        </w:rPr>
        <w:t>C3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717"/>
      <w:bookmarkEnd w:id="718"/>
      <w:bookmarkEnd w:id="719"/>
      <w:bookmarkEnd w:id="720"/>
      <w:bookmarkEnd w:id="721"/>
      <w:bookmarkEnd w:id="722"/>
    </w:p>
    <w:p w14:paraId="6528E66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082BB8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1CAF6C"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1B1642" w:rsidRPr="005050F0" w14:paraId="2334971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1A055"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0B8BD"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C2A87"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8429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EF0D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1985F3" w14:textId="77777777" w:rsidR="001B1642" w:rsidRPr="005050F0" w:rsidRDefault="001B1642" w:rsidP="00BB0493">
            <w:pPr>
              <w:jc w:val="center"/>
              <w:rPr>
                <w:rFonts w:ascii="Arial" w:hAnsi="Arial" w:cs="Arial"/>
                <w:b/>
                <w:noProof/>
                <w:sz w:val="18"/>
                <w:szCs w:val="18"/>
              </w:rPr>
            </w:pPr>
          </w:p>
        </w:tc>
      </w:tr>
      <w:tr w:rsidR="001B1642" w:rsidRPr="005050F0" w14:paraId="73DC3AD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42E35"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D8896"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DBA75"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6FDC9"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D558"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CF7C31" w14:textId="77777777" w:rsidR="001B1642" w:rsidRPr="005050F0" w:rsidRDefault="001B1642" w:rsidP="00BB0493">
            <w:pPr>
              <w:jc w:val="center"/>
              <w:rPr>
                <w:b/>
                <w:noProof/>
              </w:rPr>
            </w:pPr>
          </w:p>
        </w:tc>
      </w:tr>
      <w:tr w:rsidR="001B1642" w:rsidRPr="005050F0" w14:paraId="2DC9D82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CB330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71B8C3"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on-network MCPTT groups that the MCPTT user is implic</w:t>
            </w:r>
            <w:r w:rsidR="00A3476C" w:rsidRPr="005050F0">
              <w:rPr>
                <w:noProof/>
                <w:lang w:eastAsia="ko-KR"/>
              </w:rPr>
              <w:t>i</w:t>
            </w:r>
            <w:r w:rsidRPr="005050F0">
              <w:rPr>
                <w:noProof/>
                <w:lang w:eastAsia="ko-KR"/>
              </w:rPr>
              <w:t>tly affiliated to.</w:t>
            </w:r>
          </w:p>
        </w:tc>
      </w:tr>
    </w:tbl>
    <w:p w14:paraId="3376E6D4" w14:textId="77777777" w:rsidR="00C92851" w:rsidRPr="005050F0" w:rsidRDefault="00C92851" w:rsidP="00C92851">
      <w:pPr>
        <w:rPr>
          <w:noProof/>
        </w:rPr>
      </w:pPr>
      <w:bookmarkStart w:id="723" w:name="_Toc4577480"/>
      <w:bookmarkStart w:id="724" w:name="_Toc27504075"/>
      <w:bookmarkStart w:id="725" w:name="_Toc27504863"/>
      <w:bookmarkStart w:id="726" w:name="_Toc27505647"/>
      <w:bookmarkStart w:id="727" w:name="_Toc27506431"/>
    </w:p>
    <w:p w14:paraId="73821A7F" w14:textId="77777777" w:rsidR="001B1642" w:rsidRPr="005050F0" w:rsidRDefault="001B1642" w:rsidP="001B1642">
      <w:pPr>
        <w:pStyle w:val="Heading3"/>
        <w:rPr>
          <w:noProof/>
          <w:lang w:eastAsia="ko-KR"/>
        </w:rPr>
      </w:pPr>
      <w:bookmarkStart w:id="728" w:name="_Toc176344347"/>
      <w:r w:rsidRPr="005050F0">
        <w:rPr>
          <w:noProof/>
        </w:rPr>
        <w:t>5.2.</w:t>
      </w:r>
      <w:r w:rsidRPr="005050F0">
        <w:rPr>
          <w:noProof/>
          <w:lang w:eastAsia="ko-KR"/>
        </w:rPr>
        <w:t>48C4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r w:rsidR="00F65D98" w:rsidRPr="005050F0">
        <w:rPr>
          <w:noProof/>
        </w:rPr>
        <w:br/>
      </w:r>
      <w:r w:rsidRPr="005050F0">
        <w:rPr>
          <w:noProof/>
        </w:rPr>
        <w:t>MCPTTGroupID</w:t>
      </w:r>
      <w:bookmarkEnd w:id="723"/>
      <w:bookmarkEnd w:id="724"/>
      <w:bookmarkEnd w:id="725"/>
      <w:bookmarkEnd w:id="726"/>
      <w:bookmarkEnd w:id="727"/>
      <w:bookmarkEnd w:id="728"/>
    </w:p>
    <w:p w14:paraId="613F5EE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3E521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291CAF"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Network/ImplicitAffiliations/&lt;x&gt;/Entry/MCPTTGroupID</w:t>
            </w:r>
          </w:p>
        </w:tc>
      </w:tr>
      <w:tr w:rsidR="001B1642" w:rsidRPr="005050F0" w14:paraId="1E20D79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F56FA"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897E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74B4F"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0F4D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69A0"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46E08A" w14:textId="77777777" w:rsidR="001B1642" w:rsidRPr="005050F0" w:rsidRDefault="001B1642" w:rsidP="00BB0493">
            <w:pPr>
              <w:jc w:val="center"/>
              <w:rPr>
                <w:rFonts w:ascii="Arial" w:hAnsi="Arial" w:cs="Arial"/>
                <w:b/>
                <w:noProof/>
                <w:sz w:val="18"/>
                <w:szCs w:val="18"/>
              </w:rPr>
            </w:pPr>
          </w:p>
        </w:tc>
      </w:tr>
      <w:tr w:rsidR="001B1642" w:rsidRPr="005050F0" w14:paraId="2E91CC6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FA897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7EE5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EAF35"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461EB"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D29C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B93E25" w14:textId="77777777" w:rsidR="001B1642" w:rsidRPr="005050F0" w:rsidRDefault="001B1642" w:rsidP="00BB0493">
            <w:pPr>
              <w:jc w:val="center"/>
              <w:rPr>
                <w:b/>
                <w:noProof/>
              </w:rPr>
            </w:pPr>
          </w:p>
        </w:tc>
      </w:tr>
      <w:tr w:rsidR="001B1642" w:rsidRPr="005050F0" w14:paraId="3C5E007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5BB01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800574" w14:textId="77777777" w:rsidR="001B1642" w:rsidRPr="005050F0" w:rsidRDefault="001B1642" w:rsidP="00BB0493">
            <w:pPr>
              <w:rPr>
                <w:noProof/>
                <w:lang w:eastAsia="ko-KR"/>
              </w:rPr>
            </w:pPr>
            <w:r w:rsidRPr="005050F0">
              <w:rPr>
                <w:noProof/>
              </w:rPr>
              <w:t>This leaf node indicates a</w:t>
            </w:r>
            <w:r w:rsidRPr="005050F0">
              <w:rPr>
                <w:noProof/>
                <w:lang w:eastAsia="ko-KR"/>
              </w:rPr>
              <w:t xml:space="preserve"> </w:t>
            </w:r>
            <w:r w:rsidRPr="005050F0">
              <w:rPr>
                <w:noProof/>
              </w:rPr>
              <w:t xml:space="preserve">MCPTT group </w:t>
            </w:r>
            <w:r w:rsidRPr="005050F0">
              <w:rPr>
                <w:rFonts w:eastAsia="SimSun"/>
                <w:noProof/>
                <w:lang w:eastAsia="zh-CN"/>
              </w:rPr>
              <w:t>ID</w:t>
            </w:r>
            <w:r w:rsidRPr="005050F0">
              <w:rPr>
                <w:noProof/>
                <w:lang w:eastAsia="ko-KR"/>
              </w:rPr>
              <w:t xml:space="preserve"> to which the MCPTT user is implicitly affiliated to.</w:t>
            </w:r>
          </w:p>
        </w:tc>
      </w:tr>
    </w:tbl>
    <w:p w14:paraId="7D44C073" w14:textId="77777777" w:rsidR="00C92851" w:rsidRPr="005050F0" w:rsidRDefault="00C92851" w:rsidP="00C92851">
      <w:pPr>
        <w:rPr>
          <w:noProof/>
        </w:rPr>
      </w:pPr>
    </w:p>
    <w:p w14:paraId="5197F935" w14:textId="77777777" w:rsidR="001B1642" w:rsidRPr="005050F0" w:rsidRDefault="001B1642" w:rsidP="001B1642">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4E4042CA" w14:textId="77777777" w:rsidR="001B1642" w:rsidRPr="005050F0" w:rsidRDefault="001B1642" w:rsidP="001B1642">
      <w:pPr>
        <w:pStyle w:val="Heading3"/>
        <w:rPr>
          <w:noProof/>
          <w:lang w:eastAsia="ko-KR"/>
        </w:rPr>
      </w:pPr>
      <w:bookmarkStart w:id="729" w:name="_Toc4577481"/>
      <w:bookmarkStart w:id="730" w:name="_Toc27504076"/>
      <w:bookmarkStart w:id="731" w:name="_Toc27504864"/>
      <w:bookmarkStart w:id="732" w:name="_Toc27505648"/>
      <w:bookmarkStart w:id="733" w:name="_Toc27506432"/>
      <w:bookmarkStart w:id="734" w:name="_Toc176344348"/>
      <w:r w:rsidRPr="005050F0">
        <w:rPr>
          <w:noProof/>
        </w:rPr>
        <w:t>5.2.</w:t>
      </w:r>
      <w:r w:rsidRPr="005050F0">
        <w:rPr>
          <w:noProof/>
          <w:lang w:eastAsia="ko-KR"/>
        </w:rPr>
        <w:t>48C5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729"/>
      <w:bookmarkEnd w:id="730"/>
      <w:bookmarkEnd w:id="731"/>
      <w:bookmarkEnd w:id="732"/>
      <w:bookmarkEnd w:id="733"/>
      <w:bookmarkEnd w:id="734"/>
    </w:p>
    <w:p w14:paraId="124F25B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A04835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677BC9"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1B1642" w:rsidRPr="005050F0" w14:paraId="0137637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30939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A5F7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D5C1B"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345A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33AA"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DF07B4" w14:textId="77777777" w:rsidR="001B1642" w:rsidRPr="005050F0" w:rsidRDefault="001B1642" w:rsidP="00BB0493">
            <w:pPr>
              <w:jc w:val="center"/>
              <w:rPr>
                <w:rFonts w:ascii="Arial" w:hAnsi="Arial" w:cs="Arial"/>
                <w:b/>
                <w:noProof/>
                <w:sz w:val="18"/>
                <w:szCs w:val="18"/>
              </w:rPr>
            </w:pPr>
          </w:p>
        </w:tc>
      </w:tr>
      <w:tr w:rsidR="001B1642" w:rsidRPr="005050F0" w14:paraId="7305F11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F0060D"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0C8C"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F2468"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4A9E9"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71A7F"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C06595" w14:textId="77777777" w:rsidR="001B1642" w:rsidRPr="005050F0" w:rsidRDefault="001B1642" w:rsidP="00BB0493">
            <w:pPr>
              <w:jc w:val="center"/>
              <w:rPr>
                <w:b/>
                <w:noProof/>
              </w:rPr>
            </w:pPr>
          </w:p>
        </w:tc>
      </w:tr>
      <w:tr w:rsidR="001B1642" w:rsidRPr="005050F0" w14:paraId="3008278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FF4278"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A5CF21"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ID</w:t>
            </w:r>
            <w:r w:rsidRPr="005050F0">
              <w:rPr>
                <w:noProof/>
                <w:lang w:eastAsia="ko-KR"/>
              </w:rPr>
              <w:t>.</w:t>
            </w:r>
          </w:p>
        </w:tc>
      </w:tr>
    </w:tbl>
    <w:p w14:paraId="43E0B69D" w14:textId="77777777" w:rsidR="00C92851" w:rsidRPr="005050F0" w:rsidRDefault="00C92851" w:rsidP="00C92851">
      <w:pPr>
        <w:rPr>
          <w:noProof/>
        </w:rPr>
      </w:pPr>
      <w:bookmarkStart w:id="735" w:name="_Toc4577482"/>
      <w:bookmarkStart w:id="736" w:name="_Toc27504077"/>
      <w:bookmarkStart w:id="737" w:name="_Toc27504865"/>
      <w:bookmarkStart w:id="738" w:name="_Toc27505649"/>
      <w:bookmarkStart w:id="739" w:name="_Toc27506433"/>
    </w:p>
    <w:p w14:paraId="1ECA7FB3" w14:textId="77777777" w:rsidR="001B1642" w:rsidRPr="005050F0" w:rsidRDefault="001B1642" w:rsidP="001B1642">
      <w:pPr>
        <w:pStyle w:val="Heading3"/>
        <w:rPr>
          <w:noProof/>
          <w:lang w:eastAsia="ko-KR"/>
        </w:rPr>
      </w:pPr>
      <w:bookmarkStart w:id="740" w:name="_Toc176344349"/>
      <w:r w:rsidRPr="005050F0">
        <w:rPr>
          <w:noProof/>
        </w:rPr>
        <w:lastRenderedPageBreak/>
        <w:t>5.2.</w:t>
      </w:r>
      <w:r w:rsidRPr="005050F0">
        <w:rPr>
          <w:noProof/>
          <w:lang w:eastAsia="ko-KR"/>
        </w:rPr>
        <w:t>48D</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735"/>
      <w:bookmarkEnd w:id="736"/>
      <w:bookmarkEnd w:id="737"/>
      <w:bookmarkEnd w:id="738"/>
      <w:bookmarkEnd w:id="739"/>
      <w:bookmarkEnd w:id="740"/>
    </w:p>
    <w:p w14:paraId="5991C79F"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48D</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5A28283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8A4178C"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1B1642" w:rsidRPr="005050F0" w14:paraId="5854C7D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9B44A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4CA5A"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3ADD1"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023E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F6F13"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651147" w14:textId="77777777" w:rsidR="001B1642" w:rsidRPr="005050F0" w:rsidRDefault="001B1642" w:rsidP="00BB0493">
            <w:pPr>
              <w:jc w:val="center"/>
              <w:rPr>
                <w:rFonts w:ascii="Arial" w:hAnsi="Arial" w:cs="Arial"/>
                <w:b/>
                <w:noProof/>
                <w:sz w:val="18"/>
                <w:szCs w:val="18"/>
              </w:rPr>
            </w:pPr>
          </w:p>
        </w:tc>
      </w:tr>
      <w:tr w:rsidR="001B1642" w:rsidRPr="005050F0" w14:paraId="51805AD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83E82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E514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1B9BB"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F3511"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3A9DD"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EE85137" w14:textId="77777777" w:rsidR="001B1642" w:rsidRPr="005050F0" w:rsidRDefault="001B1642" w:rsidP="00BB0493">
            <w:pPr>
              <w:jc w:val="center"/>
              <w:rPr>
                <w:b/>
                <w:noProof/>
              </w:rPr>
            </w:pPr>
          </w:p>
        </w:tc>
      </w:tr>
      <w:tr w:rsidR="001B1642" w:rsidRPr="005050F0" w14:paraId="6F9A7226"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2A8662"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723CFD"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whether the MCPTT user is authorised to perform dynamic regrouping operations.</w:t>
            </w:r>
          </w:p>
        </w:tc>
      </w:tr>
    </w:tbl>
    <w:p w14:paraId="131A1D82" w14:textId="77777777" w:rsidR="00C92851" w:rsidRPr="005050F0" w:rsidRDefault="00C92851" w:rsidP="00C92851">
      <w:pPr>
        <w:rPr>
          <w:noProof/>
        </w:rPr>
      </w:pPr>
    </w:p>
    <w:p w14:paraId="6BEAC7E2" w14:textId="77777777" w:rsidR="001B1642" w:rsidRPr="005050F0" w:rsidRDefault="001B1642" w:rsidP="001B1642">
      <w:pPr>
        <w:rPr>
          <w:noProof/>
          <w:lang w:eastAsia="ko-KR"/>
        </w:rPr>
      </w:pPr>
      <w:r w:rsidRPr="005050F0">
        <w:rPr>
          <w:noProof/>
        </w:rPr>
        <w:t xml:space="preserve">When set to "true" </w:t>
      </w:r>
      <w:r w:rsidRPr="005050F0">
        <w:rPr>
          <w:noProof/>
          <w:lang w:eastAsia="ko-KR"/>
        </w:rPr>
        <w:t>the MCPTT user is authorised to perform dynamic regrouping operations.</w:t>
      </w:r>
    </w:p>
    <w:p w14:paraId="29032A21"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authorised to perform dynamic regrouping operations.</w:t>
      </w:r>
    </w:p>
    <w:p w14:paraId="797405BB" w14:textId="77777777" w:rsidR="001B1642" w:rsidRPr="005050F0" w:rsidRDefault="001B1642" w:rsidP="001B1642">
      <w:pPr>
        <w:pStyle w:val="Heading3"/>
        <w:rPr>
          <w:noProof/>
          <w:lang w:eastAsia="ko-KR"/>
        </w:rPr>
      </w:pPr>
      <w:bookmarkStart w:id="741" w:name="_Toc4577483"/>
      <w:bookmarkStart w:id="742" w:name="_Toc27504078"/>
      <w:bookmarkStart w:id="743" w:name="_Toc27504866"/>
      <w:bookmarkStart w:id="744" w:name="_Toc27505650"/>
      <w:bookmarkStart w:id="745" w:name="_Toc27506434"/>
      <w:bookmarkStart w:id="746" w:name="_Toc176344350"/>
      <w:r w:rsidRPr="005050F0">
        <w:rPr>
          <w:noProof/>
        </w:rPr>
        <w:t>5.2.</w:t>
      </w:r>
      <w:r w:rsidRPr="005050F0">
        <w:rPr>
          <w:noProof/>
          <w:lang w:eastAsia="ko-KR"/>
        </w:rPr>
        <w:t>48E</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741"/>
      <w:bookmarkEnd w:id="742"/>
      <w:bookmarkEnd w:id="743"/>
      <w:bookmarkEnd w:id="744"/>
      <w:bookmarkEnd w:id="745"/>
      <w:bookmarkEnd w:id="746"/>
    </w:p>
    <w:p w14:paraId="730CDDA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48E</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51CF0AA8"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A04049"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1B1642" w:rsidRPr="005050F0" w14:paraId="0A62DE6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8BC9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742AC"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59036"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2548"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527CE"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94CBFE" w14:textId="77777777" w:rsidR="001B1642" w:rsidRPr="005050F0" w:rsidRDefault="001B1642" w:rsidP="00BB0493">
            <w:pPr>
              <w:jc w:val="center"/>
              <w:rPr>
                <w:rFonts w:ascii="Arial" w:hAnsi="Arial" w:cs="Arial"/>
                <w:b/>
                <w:noProof/>
                <w:sz w:val="18"/>
                <w:szCs w:val="18"/>
              </w:rPr>
            </w:pPr>
          </w:p>
        </w:tc>
      </w:tr>
      <w:tr w:rsidR="001B1642" w:rsidRPr="005050F0" w14:paraId="486AC46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FA536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E95A5"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FC51D"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D223"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F5211"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5C4FB6" w14:textId="77777777" w:rsidR="001B1642" w:rsidRPr="005050F0" w:rsidRDefault="001B1642" w:rsidP="00BB0493">
            <w:pPr>
              <w:jc w:val="center"/>
              <w:rPr>
                <w:b/>
                <w:noProof/>
              </w:rPr>
            </w:pPr>
          </w:p>
        </w:tc>
      </w:tr>
      <w:tr w:rsidR="001B1642" w:rsidRPr="005050F0" w14:paraId="112CFB0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FE2BC4"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E1D173" w14:textId="77777777" w:rsidR="001B1642" w:rsidRPr="005050F0" w:rsidRDefault="001B1642" w:rsidP="00BB0493">
            <w:pPr>
              <w:rPr>
                <w:noProof/>
                <w:lang w:eastAsia="ko-KR"/>
              </w:rPr>
            </w:pPr>
            <w:r w:rsidRPr="005050F0">
              <w:rPr>
                <w:noProof/>
              </w:rPr>
              <w:t xml:space="preserve">This leaf node indicates the presence status on the network of this MCPTT </w:t>
            </w:r>
            <w:r w:rsidRPr="005050F0">
              <w:rPr>
                <w:noProof/>
                <w:lang w:eastAsia="ko-KR"/>
              </w:rPr>
              <w:t>user</w:t>
            </w:r>
            <w:r w:rsidRPr="005050F0">
              <w:rPr>
                <w:noProof/>
              </w:rPr>
              <w:t xml:space="preserve"> is available</w:t>
            </w:r>
            <w:r w:rsidRPr="005050F0">
              <w:rPr>
                <w:noProof/>
                <w:lang w:eastAsia="ko-KR"/>
              </w:rPr>
              <w:t>.</w:t>
            </w:r>
          </w:p>
        </w:tc>
      </w:tr>
    </w:tbl>
    <w:p w14:paraId="05A7E623" w14:textId="77777777" w:rsidR="00C92851" w:rsidRPr="005050F0" w:rsidRDefault="00C92851" w:rsidP="00C92851">
      <w:pPr>
        <w:rPr>
          <w:noProof/>
        </w:rPr>
      </w:pPr>
    </w:p>
    <w:p w14:paraId="153479F9" w14:textId="77777777" w:rsidR="001B1642" w:rsidRPr="005050F0" w:rsidRDefault="001B1642" w:rsidP="001B1642">
      <w:pPr>
        <w:rPr>
          <w:noProof/>
          <w:lang w:eastAsia="ko-KR"/>
        </w:rPr>
      </w:pPr>
      <w:r w:rsidRPr="005050F0">
        <w:rPr>
          <w:noProof/>
        </w:rPr>
        <w:t xml:space="preserve">When set to "true" the presence status on the network of this MCPTT </w:t>
      </w:r>
      <w:r w:rsidRPr="005050F0">
        <w:rPr>
          <w:noProof/>
          <w:lang w:eastAsia="ko-KR"/>
        </w:rPr>
        <w:t>user</w:t>
      </w:r>
      <w:r w:rsidRPr="005050F0">
        <w:rPr>
          <w:noProof/>
        </w:rPr>
        <w:t xml:space="preserve"> is available</w:t>
      </w:r>
      <w:r w:rsidRPr="005050F0">
        <w:rPr>
          <w:noProof/>
          <w:lang w:eastAsia="ko-KR"/>
        </w:rPr>
        <w:t>.</w:t>
      </w:r>
    </w:p>
    <w:p w14:paraId="19381436"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MCPTT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176C0B6D" w14:textId="77777777" w:rsidR="001B1642" w:rsidRPr="005050F0" w:rsidRDefault="001B1642" w:rsidP="001B1642">
      <w:pPr>
        <w:pStyle w:val="Heading3"/>
        <w:rPr>
          <w:noProof/>
          <w:lang w:eastAsia="ko-KR"/>
        </w:rPr>
      </w:pPr>
      <w:bookmarkStart w:id="747" w:name="_Toc4577484"/>
      <w:bookmarkStart w:id="748" w:name="_Toc27504079"/>
      <w:bookmarkStart w:id="749" w:name="_Toc27504867"/>
      <w:bookmarkStart w:id="750" w:name="_Toc27505651"/>
      <w:bookmarkStart w:id="751" w:name="_Toc27506435"/>
      <w:bookmarkStart w:id="752" w:name="_Toc176344351"/>
      <w:r w:rsidRPr="005050F0">
        <w:rPr>
          <w:noProof/>
        </w:rPr>
        <w:t>5.2.</w:t>
      </w:r>
      <w:r w:rsidRPr="005050F0">
        <w:rPr>
          <w:noProof/>
          <w:lang w:eastAsia="ko-KR"/>
        </w:rPr>
        <w:t>48F</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747"/>
      <w:bookmarkEnd w:id="748"/>
      <w:bookmarkEnd w:id="749"/>
      <w:bookmarkEnd w:id="750"/>
      <w:bookmarkEnd w:id="751"/>
      <w:bookmarkEnd w:id="752"/>
    </w:p>
    <w:p w14:paraId="26FF03B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48F</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640ED2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3EDA14"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1B1642" w:rsidRPr="005050F0" w14:paraId="27B53A6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D6103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8BFC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33A06"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5B92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C866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DD01A" w14:textId="77777777" w:rsidR="001B1642" w:rsidRPr="005050F0" w:rsidRDefault="001B1642" w:rsidP="00BB0493">
            <w:pPr>
              <w:jc w:val="center"/>
              <w:rPr>
                <w:rFonts w:ascii="Arial" w:hAnsi="Arial" w:cs="Arial"/>
                <w:b/>
                <w:noProof/>
                <w:sz w:val="18"/>
                <w:szCs w:val="18"/>
              </w:rPr>
            </w:pPr>
          </w:p>
        </w:tc>
      </w:tr>
      <w:tr w:rsidR="001B1642" w:rsidRPr="005050F0" w14:paraId="0080425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8D7945"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24AB2"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8679A"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B7017"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7E09F"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10B6E" w14:textId="77777777" w:rsidR="001B1642" w:rsidRPr="005050F0" w:rsidRDefault="001B1642" w:rsidP="00BB0493">
            <w:pPr>
              <w:jc w:val="center"/>
              <w:rPr>
                <w:b/>
                <w:noProof/>
              </w:rPr>
            </w:pPr>
          </w:p>
        </w:tc>
      </w:tr>
      <w:tr w:rsidR="001B1642" w:rsidRPr="005050F0" w14:paraId="7091052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7EEDF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7BB9BB"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whether the MCPTT user is authorised to obtain</w:t>
            </w:r>
            <w:r w:rsidRPr="005050F0">
              <w:rPr>
                <w:noProof/>
              </w:rPr>
              <w:t xml:space="preserve"> whether a particular MCPTT User is present on the network</w:t>
            </w:r>
            <w:r w:rsidRPr="005050F0">
              <w:rPr>
                <w:noProof/>
                <w:lang w:eastAsia="ko-KR"/>
              </w:rPr>
              <w:t>.</w:t>
            </w:r>
          </w:p>
        </w:tc>
      </w:tr>
    </w:tbl>
    <w:p w14:paraId="0680DC81" w14:textId="77777777" w:rsidR="00C92851" w:rsidRPr="005050F0" w:rsidRDefault="00C92851" w:rsidP="00C92851">
      <w:pPr>
        <w:rPr>
          <w:noProof/>
        </w:rPr>
      </w:pPr>
    </w:p>
    <w:p w14:paraId="1898013B" w14:textId="77777777" w:rsidR="001B1642" w:rsidRPr="005050F0" w:rsidRDefault="001B1642" w:rsidP="001B1642">
      <w:pPr>
        <w:rPr>
          <w:noProof/>
          <w:lang w:eastAsia="ko-KR"/>
        </w:rPr>
      </w:pPr>
      <w:r w:rsidRPr="005050F0">
        <w:rPr>
          <w:noProof/>
        </w:rPr>
        <w:t xml:space="preserve">When set to "true" </w:t>
      </w:r>
      <w:r w:rsidRPr="005050F0">
        <w:rPr>
          <w:noProof/>
          <w:lang w:eastAsia="ko-KR"/>
        </w:rPr>
        <w:t>the MCPTT user is authorised to obtain</w:t>
      </w:r>
      <w:r w:rsidRPr="005050F0">
        <w:rPr>
          <w:noProof/>
        </w:rPr>
        <w:t xml:space="preserve"> whether a particular MCPTT User is present on the network</w:t>
      </w:r>
      <w:r w:rsidRPr="005050F0">
        <w:rPr>
          <w:noProof/>
          <w:lang w:eastAsia="ko-KR"/>
        </w:rPr>
        <w:t>.</w:t>
      </w:r>
    </w:p>
    <w:p w14:paraId="1A73E909"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authorised to obtain</w:t>
      </w:r>
      <w:r w:rsidRPr="005050F0">
        <w:rPr>
          <w:noProof/>
        </w:rPr>
        <w:t xml:space="preserve"> whether a particular MCPTT User is present on the network</w:t>
      </w:r>
      <w:r w:rsidRPr="005050F0">
        <w:rPr>
          <w:noProof/>
          <w:lang w:eastAsia="ko-KR"/>
        </w:rPr>
        <w:t>.</w:t>
      </w:r>
    </w:p>
    <w:p w14:paraId="6BBFC560" w14:textId="77777777" w:rsidR="001B1642" w:rsidRPr="005050F0" w:rsidRDefault="001B1642" w:rsidP="001B1642">
      <w:pPr>
        <w:pStyle w:val="Heading3"/>
        <w:rPr>
          <w:noProof/>
          <w:lang w:eastAsia="ko-KR"/>
        </w:rPr>
      </w:pPr>
      <w:bookmarkStart w:id="753" w:name="_Toc4577485"/>
      <w:bookmarkStart w:id="754" w:name="_Toc27504080"/>
      <w:bookmarkStart w:id="755" w:name="_Toc27504868"/>
      <w:bookmarkStart w:id="756" w:name="_Toc27505652"/>
      <w:bookmarkStart w:id="757" w:name="_Toc27506436"/>
      <w:bookmarkStart w:id="758" w:name="_Toc176344352"/>
      <w:r w:rsidRPr="005050F0">
        <w:rPr>
          <w:noProof/>
        </w:rPr>
        <w:t>5.2.</w:t>
      </w:r>
      <w:r w:rsidRPr="005050F0">
        <w:rPr>
          <w:noProof/>
          <w:lang w:eastAsia="ko-KR"/>
        </w:rPr>
        <w:t>48G</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Network/Enabl</w:t>
      </w:r>
      <w:r w:rsidRPr="005050F0">
        <w:rPr>
          <w:noProof/>
          <w:lang w:eastAsia="ko-KR"/>
        </w:rPr>
        <w:t>edParticipation</w:t>
      </w:r>
      <w:bookmarkEnd w:id="753"/>
      <w:bookmarkEnd w:id="754"/>
      <w:bookmarkEnd w:id="755"/>
      <w:bookmarkEnd w:id="756"/>
      <w:bookmarkEnd w:id="757"/>
      <w:bookmarkEnd w:id="758"/>
    </w:p>
    <w:p w14:paraId="3703DC2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48G</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Network/Enabl</w:t>
      </w:r>
      <w:r w:rsidRPr="005050F0">
        <w:rPr>
          <w:noProof/>
          <w:lang w:eastAsia="ko-KR"/>
        </w:rPr>
        <w:t>edParticipation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08500176"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A227E32"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EnabledParticipation</w:t>
            </w:r>
          </w:p>
        </w:tc>
      </w:tr>
      <w:tr w:rsidR="001B1642" w:rsidRPr="005050F0" w14:paraId="0AB9918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54AF5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405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E3C5D"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EBB51"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CBE5"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D7EF63E" w14:textId="77777777" w:rsidR="001B1642" w:rsidRPr="005050F0" w:rsidRDefault="001B1642" w:rsidP="00BB0493">
            <w:pPr>
              <w:jc w:val="center"/>
              <w:rPr>
                <w:rFonts w:ascii="Arial" w:hAnsi="Arial" w:cs="Arial"/>
                <w:b/>
                <w:noProof/>
                <w:sz w:val="18"/>
                <w:szCs w:val="18"/>
              </w:rPr>
            </w:pPr>
          </w:p>
        </w:tc>
      </w:tr>
      <w:tr w:rsidR="001B1642" w:rsidRPr="005050F0" w14:paraId="4358A48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0FA16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FFEA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A2244"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1685C"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D9392"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F33583" w14:textId="77777777" w:rsidR="001B1642" w:rsidRPr="005050F0" w:rsidRDefault="001B1642" w:rsidP="00BB0493">
            <w:pPr>
              <w:jc w:val="center"/>
              <w:rPr>
                <w:b/>
                <w:noProof/>
              </w:rPr>
            </w:pPr>
          </w:p>
        </w:tc>
      </w:tr>
      <w:tr w:rsidR="001B1642" w:rsidRPr="005050F0" w14:paraId="54B0E911"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ACA2E3"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F1C21F" w14:textId="77777777" w:rsidR="001B1642" w:rsidRPr="005050F0" w:rsidRDefault="001B1642" w:rsidP="00BB0493">
            <w:pPr>
              <w:rPr>
                <w:noProof/>
                <w:lang w:eastAsia="ko-KR"/>
              </w:rPr>
            </w:pPr>
            <w:r w:rsidRPr="005050F0">
              <w:rPr>
                <w:noProof/>
              </w:rPr>
              <w:t xml:space="preserve">This leaf node indicates whether </w:t>
            </w:r>
            <w:r w:rsidRPr="005050F0">
              <w:rPr>
                <w:noProof/>
                <w:lang w:eastAsia="ko-KR"/>
              </w:rPr>
              <w:t>the MCPTT user is allowed to participate in MCPTT private calls that they are invited to.</w:t>
            </w:r>
          </w:p>
        </w:tc>
      </w:tr>
    </w:tbl>
    <w:p w14:paraId="21EA07CC" w14:textId="77777777" w:rsidR="00C92851" w:rsidRPr="005050F0" w:rsidRDefault="00C92851" w:rsidP="00C92851">
      <w:pPr>
        <w:rPr>
          <w:noProof/>
        </w:rPr>
      </w:pPr>
    </w:p>
    <w:p w14:paraId="2A39CFB0" w14:textId="77777777" w:rsidR="001B1642" w:rsidRPr="005050F0" w:rsidRDefault="001B1642" w:rsidP="001B1642">
      <w:pPr>
        <w:rPr>
          <w:noProof/>
          <w:lang w:eastAsia="ko-KR"/>
        </w:rPr>
      </w:pPr>
      <w:r w:rsidRPr="005050F0">
        <w:rPr>
          <w:noProof/>
        </w:rPr>
        <w:lastRenderedPageBreak/>
        <w:t xml:space="preserve">When set to "true" </w:t>
      </w:r>
      <w:r w:rsidRPr="005050F0">
        <w:rPr>
          <w:noProof/>
          <w:lang w:eastAsia="ko-KR"/>
        </w:rPr>
        <w:t>the MCPTT user is allowed to participate in MCPTT private calls that they are invited to.</w:t>
      </w:r>
    </w:p>
    <w:p w14:paraId="06E15DB8"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participate in MCPTT private calls that they are invited to.</w:t>
      </w:r>
    </w:p>
    <w:p w14:paraId="0ED519F6" w14:textId="77777777" w:rsidR="001B1642" w:rsidRPr="005050F0" w:rsidRDefault="001B1642" w:rsidP="001B1642">
      <w:pPr>
        <w:pStyle w:val="Heading3"/>
        <w:rPr>
          <w:noProof/>
          <w:lang w:eastAsia="ko-KR"/>
        </w:rPr>
      </w:pPr>
      <w:bookmarkStart w:id="759" w:name="_Toc4577486"/>
      <w:bookmarkStart w:id="760" w:name="_Toc27504081"/>
      <w:bookmarkStart w:id="761" w:name="_Toc27504869"/>
      <w:bookmarkStart w:id="762" w:name="_Toc27505653"/>
      <w:bookmarkStart w:id="763" w:name="_Toc27506437"/>
      <w:bookmarkStart w:id="764" w:name="_Toc176344353"/>
      <w:r w:rsidRPr="005050F0">
        <w:rPr>
          <w:noProof/>
        </w:rPr>
        <w:t>5.2.</w:t>
      </w:r>
      <w:r w:rsidRPr="005050F0">
        <w:rPr>
          <w:noProof/>
          <w:lang w:eastAsia="ko-KR"/>
        </w:rPr>
        <w:t>48H</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AllowedTransmission</w:t>
      </w:r>
      <w:bookmarkEnd w:id="759"/>
      <w:bookmarkEnd w:id="760"/>
      <w:bookmarkEnd w:id="761"/>
      <w:bookmarkEnd w:id="762"/>
      <w:bookmarkEnd w:id="763"/>
      <w:bookmarkEnd w:id="764"/>
    </w:p>
    <w:p w14:paraId="2051BC19"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48H</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613914FE"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AA9DABA"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AllowedTransmission</w:t>
            </w:r>
          </w:p>
        </w:tc>
      </w:tr>
      <w:tr w:rsidR="001B1642" w:rsidRPr="005050F0" w14:paraId="1E3298D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E7453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6385F"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D90F8"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F48B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49CE5"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43DAED" w14:textId="77777777" w:rsidR="001B1642" w:rsidRPr="005050F0" w:rsidRDefault="001B1642" w:rsidP="00BB0493">
            <w:pPr>
              <w:jc w:val="center"/>
              <w:rPr>
                <w:rFonts w:ascii="Arial" w:hAnsi="Arial" w:cs="Arial"/>
                <w:b/>
                <w:noProof/>
                <w:sz w:val="18"/>
                <w:szCs w:val="18"/>
              </w:rPr>
            </w:pPr>
          </w:p>
        </w:tc>
      </w:tr>
      <w:tr w:rsidR="001B1642" w:rsidRPr="005050F0" w14:paraId="3ACA6DF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1ECC7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6F94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D36A"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97E8C"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900F"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0B6910" w14:textId="77777777" w:rsidR="001B1642" w:rsidRPr="005050F0" w:rsidRDefault="001B1642" w:rsidP="00BB0493">
            <w:pPr>
              <w:jc w:val="center"/>
              <w:rPr>
                <w:b/>
                <w:noProof/>
              </w:rPr>
            </w:pPr>
          </w:p>
        </w:tc>
      </w:tr>
      <w:tr w:rsidR="001B1642" w:rsidRPr="005050F0" w14:paraId="6BA5EDE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E89C62"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C4094F"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whether the MCPTT user is authorised to </w:t>
            </w:r>
            <w:r w:rsidRPr="005050F0">
              <w:rPr>
                <w:noProof/>
              </w:rPr>
              <w:t>override transmission in a MCPTT private call</w:t>
            </w:r>
            <w:r w:rsidRPr="005050F0">
              <w:rPr>
                <w:noProof/>
                <w:lang w:eastAsia="ko-KR"/>
              </w:rPr>
              <w:t>.</w:t>
            </w:r>
          </w:p>
        </w:tc>
      </w:tr>
    </w:tbl>
    <w:p w14:paraId="57A464FF" w14:textId="77777777" w:rsidR="00C92851" w:rsidRPr="005050F0" w:rsidRDefault="00C92851" w:rsidP="00C92851">
      <w:pPr>
        <w:rPr>
          <w:noProof/>
        </w:rPr>
      </w:pPr>
    </w:p>
    <w:p w14:paraId="58C37FC0" w14:textId="77777777" w:rsidR="001B1642" w:rsidRPr="005050F0" w:rsidRDefault="001B1642" w:rsidP="001B1642">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override transmission in a MCPTT private call</w:t>
      </w:r>
      <w:r w:rsidRPr="005050F0">
        <w:rPr>
          <w:noProof/>
          <w:lang w:eastAsia="ko-KR"/>
        </w:rPr>
        <w:t>.</w:t>
      </w:r>
    </w:p>
    <w:p w14:paraId="5F08BEEA"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override transmission in a MCPTT private call</w:t>
      </w:r>
      <w:r w:rsidRPr="005050F0">
        <w:rPr>
          <w:noProof/>
          <w:lang w:eastAsia="ko-KR"/>
        </w:rPr>
        <w:t>.</w:t>
      </w:r>
    </w:p>
    <w:p w14:paraId="6D9112DD" w14:textId="77777777" w:rsidR="001B1642" w:rsidRPr="005050F0" w:rsidRDefault="001B1642" w:rsidP="001B1642">
      <w:pPr>
        <w:pStyle w:val="Heading3"/>
        <w:rPr>
          <w:noProof/>
          <w:lang w:eastAsia="ko-KR"/>
        </w:rPr>
      </w:pPr>
      <w:bookmarkStart w:id="765" w:name="_Toc4577487"/>
      <w:bookmarkStart w:id="766" w:name="_Toc27504082"/>
      <w:bookmarkStart w:id="767" w:name="_Toc27504870"/>
      <w:bookmarkStart w:id="768" w:name="_Toc27505654"/>
      <w:bookmarkStart w:id="769" w:name="_Toc27506438"/>
      <w:bookmarkStart w:id="770" w:name="_Toc176344354"/>
      <w:r w:rsidRPr="005050F0">
        <w:rPr>
          <w:noProof/>
        </w:rPr>
        <w:t>5.2.</w:t>
      </w:r>
      <w:r w:rsidRPr="005050F0">
        <w:rPr>
          <w:noProof/>
          <w:lang w:eastAsia="ko-KR"/>
        </w:rPr>
        <w:t>48I</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765"/>
      <w:bookmarkEnd w:id="766"/>
      <w:bookmarkEnd w:id="767"/>
      <w:bookmarkEnd w:id="768"/>
      <w:bookmarkEnd w:id="769"/>
      <w:bookmarkEnd w:id="770"/>
    </w:p>
    <w:p w14:paraId="718D8BC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48I</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3E5CB3F8"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E38A69D"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1B1642" w:rsidRPr="005050F0" w14:paraId="3FF1FE7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71104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95B5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0F3C3"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468AA"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02018"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CDC067F" w14:textId="77777777" w:rsidR="001B1642" w:rsidRPr="005050F0" w:rsidRDefault="001B1642" w:rsidP="00BB0493">
            <w:pPr>
              <w:jc w:val="center"/>
              <w:rPr>
                <w:rFonts w:ascii="Arial" w:hAnsi="Arial" w:cs="Arial"/>
                <w:b/>
                <w:noProof/>
                <w:sz w:val="18"/>
                <w:szCs w:val="18"/>
              </w:rPr>
            </w:pPr>
          </w:p>
        </w:tc>
      </w:tr>
      <w:tr w:rsidR="001B1642" w:rsidRPr="005050F0" w14:paraId="366592F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B19C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DFBF"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F8C0A"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C1375"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32F57"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5C1385" w14:textId="77777777" w:rsidR="001B1642" w:rsidRPr="005050F0" w:rsidRDefault="001B1642" w:rsidP="00BB0493">
            <w:pPr>
              <w:jc w:val="center"/>
              <w:rPr>
                <w:b/>
                <w:noProof/>
              </w:rPr>
            </w:pPr>
          </w:p>
        </w:tc>
      </w:tr>
      <w:tr w:rsidR="001B1642" w:rsidRPr="005050F0" w14:paraId="3CE31B3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C493D4"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681465"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whether the MCPTT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6F97F37B" w14:textId="77777777" w:rsidR="00C92851" w:rsidRPr="005050F0" w:rsidRDefault="00C92851" w:rsidP="00C92851">
      <w:pPr>
        <w:rPr>
          <w:noProof/>
        </w:rPr>
      </w:pPr>
    </w:p>
    <w:p w14:paraId="3364A21B" w14:textId="77777777" w:rsidR="001B1642" w:rsidRPr="005050F0" w:rsidRDefault="001B1642" w:rsidP="001B1642">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6ABB95B"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74F29FD6" w14:textId="77777777" w:rsidR="00E11C2A" w:rsidRPr="005050F0" w:rsidRDefault="00E11C2A" w:rsidP="00E11C2A">
      <w:pPr>
        <w:pStyle w:val="Heading3"/>
        <w:rPr>
          <w:noProof/>
          <w:lang w:eastAsia="ko-KR"/>
        </w:rPr>
      </w:pPr>
      <w:bookmarkStart w:id="771" w:name="_Toc4577488"/>
      <w:bookmarkStart w:id="772" w:name="_Toc27504083"/>
      <w:bookmarkStart w:id="773" w:name="_Toc27504871"/>
      <w:bookmarkStart w:id="774" w:name="_Toc27505655"/>
      <w:bookmarkStart w:id="775" w:name="_Toc27506439"/>
      <w:bookmarkStart w:id="776" w:name="_Toc176344355"/>
      <w:r w:rsidRPr="005050F0">
        <w:rPr>
          <w:noProof/>
        </w:rPr>
        <w:t>5.2.</w:t>
      </w:r>
      <w:r w:rsidRPr="005050F0">
        <w:rPr>
          <w:noProof/>
          <w:lang w:eastAsia="ko-KR"/>
        </w:rPr>
        <w:t>48J</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PrivateCall</w:t>
      </w:r>
      <w:bookmarkEnd w:id="771"/>
      <w:bookmarkEnd w:id="772"/>
      <w:bookmarkEnd w:id="773"/>
      <w:bookmarkEnd w:id="774"/>
      <w:bookmarkEnd w:id="775"/>
      <w:bookmarkEnd w:id="776"/>
    </w:p>
    <w:p w14:paraId="1AEAD566"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48J</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07A3C41A"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0958E3"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p>
        </w:tc>
      </w:tr>
      <w:tr w:rsidR="00E11C2A" w:rsidRPr="005050F0" w14:paraId="6EA1AFA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6BF6F"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AE2B0"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739DA"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337B6"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D20F2"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C5F055" w14:textId="77777777" w:rsidR="00E11C2A" w:rsidRPr="005050F0" w:rsidRDefault="00E11C2A" w:rsidP="00921322">
            <w:pPr>
              <w:jc w:val="center"/>
              <w:rPr>
                <w:rFonts w:ascii="Arial" w:hAnsi="Arial" w:cs="Arial"/>
                <w:b/>
                <w:noProof/>
                <w:sz w:val="18"/>
                <w:szCs w:val="18"/>
              </w:rPr>
            </w:pPr>
          </w:p>
        </w:tc>
      </w:tr>
      <w:tr w:rsidR="00E11C2A" w:rsidRPr="005050F0" w14:paraId="6F78BBFE"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DBFA59"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0052B"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31E7B"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490C" w14:textId="77777777" w:rsidR="00E11C2A" w:rsidRPr="005050F0" w:rsidRDefault="00E11C2A" w:rsidP="00921322">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02E92"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F76F61" w14:textId="77777777" w:rsidR="00E11C2A" w:rsidRPr="005050F0" w:rsidRDefault="00E11C2A" w:rsidP="00921322">
            <w:pPr>
              <w:jc w:val="center"/>
              <w:rPr>
                <w:b/>
                <w:noProof/>
              </w:rPr>
            </w:pPr>
          </w:p>
        </w:tc>
      </w:tr>
      <w:tr w:rsidR="00E11C2A" w:rsidRPr="005050F0" w14:paraId="58D409E1"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D104B9"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AEF404" w14:textId="77777777" w:rsidR="00E11C2A" w:rsidRPr="005050F0" w:rsidRDefault="00E11C2A" w:rsidP="0092132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MCPTT </w:t>
            </w:r>
            <w:r w:rsidRPr="005050F0">
              <w:rPr>
                <w:noProof/>
                <w:lang w:eastAsia="ko-KR"/>
              </w:rPr>
              <w:t>private call configuration.</w:t>
            </w:r>
          </w:p>
        </w:tc>
      </w:tr>
    </w:tbl>
    <w:p w14:paraId="598BE111" w14:textId="77777777" w:rsidR="00E11C2A" w:rsidRPr="005050F0" w:rsidRDefault="00E11C2A" w:rsidP="00E11C2A">
      <w:pPr>
        <w:rPr>
          <w:noProof/>
          <w:lang w:eastAsia="ko-KR"/>
        </w:rPr>
      </w:pPr>
    </w:p>
    <w:p w14:paraId="66462B54" w14:textId="77777777" w:rsidR="00E11C2A" w:rsidRPr="005050F0" w:rsidRDefault="00E11C2A" w:rsidP="00E11C2A">
      <w:pPr>
        <w:pStyle w:val="Heading3"/>
        <w:rPr>
          <w:noProof/>
          <w:lang w:eastAsia="ko-KR"/>
        </w:rPr>
      </w:pPr>
      <w:bookmarkStart w:id="777" w:name="_Toc4577489"/>
      <w:bookmarkStart w:id="778" w:name="_Toc27504084"/>
      <w:bookmarkStart w:id="779" w:name="_Toc27504872"/>
      <w:bookmarkStart w:id="780" w:name="_Toc27505656"/>
      <w:bookmarkStart w:id="781" w:name="_Toc27506440"/>
      <w:bookmarkStart w:id="782" w:name="_Toc176344356"/>
      <w:r w:rsidRPr="005050F0">
        <w:rPr>
          <w:noProof/>
        </w:rPr>
        <w:t>5.2.</w:t>
      </w:r>
      <w:r w:rsidRPr="005050F0">
        <w:rPr>
          <w:noProof/>
          <w:lang w:eastAsia="ko-KR"/>
        </w:rPr>
        <w:t>48K</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bookmarkEnd w:id="777"/>
      <w:bookmarkEnd w:id="778"/>
      <w:bookmarkEnd w:id="779"/>
      <w:bookmarkEnd w:id="780"/>
      <w:bookmarkEnd w:id="781"/>
      <w:bookmarkEnd w:id="782"/>
    </w:p>
    <w:p w14:paraId="2CF933C5"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48K</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1B49D130"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43E8E0"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w:t>
            </w:r>
          </w:p>
        </w:tc>
      </w:tr>
      <w:tr w:rsidR="00E11C2A" w:rsidRPr="005050F0" w14:paraId="109E7A0E"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AE2FE"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33232"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96ED2"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D5325"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B78A7"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A059B6" w14:textId="77777777" w:rsidR="00E11C2A" w:rsidRPr="005050F0" w:rsidRDefault="00E11C2A" w:rsidP="00921322">
            <w:pPr>
              <w:jc w:val="center"/>
              <w:rPr>
                <w:rFonts w:ascii="Arial" w:hAnsi="Arial" w:cs="Arial"/>
                <w:b/>
                <w:noProof/>
                <w:sz w:val="18"/>
                <w:szCs w:val="18"/>
              </w:rPr>
            </w:pPr>
          </w:p>
        </w:tc>
      </w:tr>
      <w:tr w:rsidR="00E11C2A" w:rsidRPr="005050F0" w14:paraId="44B14F46"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BD23E2"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662CE"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93A2D"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992CF" w14:textId="77777777" w:rsidR="00E11C2A" w:rsidRPr="005050F0" w:rsidRDefault="00E11C2A" w:rsidP="00921322">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1ED76"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1F8EAD" w14:textId="77777777" w:rsidR="00E11C2A" w:rsidRPr="005050F0" w:rsidRDefault="00E11C2A" w:rsidP="00921322">
            <w:pPr>
              <w:jc w:val="center"/>
              <w:rPr>
                <w:b/>
                <w:noProof/>
              </w:rPr>
            </w:pPr>
          </w:p>
        </w:tc>
      </w:tr>
      <w:tr w:rsidR="00E11C2A" w:rsidRPr="005050F0" w14:paraId="14C176BF"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3B14C2"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9838A2" w14:textId="77777777" w:rsidR="00E11C2A" w:rsidRPr="005050F0" w:rsidRDefault="00E11C2A" w:rsidP="00921322">
            <w:pPr>
              <w:rPr>
                <w:noProof/>
                <w:lang w:eastAsia="ko-KR"/>
              </w:rPr>
            </w:pPr>
            <w:r w:rsidRPr="005050F0">
              <w:rPr>
                <w:noProof/>
              </w:rPr>
              <w:t xml:space="preserve">This interior node is a placeholder for the </w:t>
            </w:r>
            <w:r w:rsidRPr="005050F0">
              <w:rPr>
                <w:noProof/>
                <w:lang w:eastAsia="ko-KR"/>
              </w:rPr>
              <w:t xml:space="preserve">MCPTT private </w:t>
            </w:r>
            <w:r w:rsidRPr="005050F0">
              <w:rPr>
                <w:noProof/>
              </w:rPr>
              <w:t xml:space="preserve">emergency </w:t>
            </w:r>
            <w:r w:rsidRPr="005050F0">
              <w:rPr>
                <w:noProof/>
                <w:lang w:eastAsia="ko-KR"/>
              </w:rPr>
              <w:t>alert</w:t>
            </w:r>
            <w:r w:rsidRPr="005050F0">
              <w:rPr>
                <w:noProof/>
              </w:rPr>
              <w:t xml:space="preserve"> policy</w:t>
            </w:r>
            <w:r w:rsidRPr="005050F0">
              <w:rPr>
                <w:noProof/>
                <w:lang w:eastAsia="ko-KR"/>
              </w:rPr>
              <w:t>.</w:t>
            </w:r>
          </w:p>
        </w:tc>
      </w:tr>
    </w:tbl>
    <w:p w14:paraId="5CF53355" w14:textId="77777777" w:rsidR="00E11C2A" w:rsidRPr="005050F0" w:rsidRDefault="00E11C2A" w:rsidP="00E11C2A">
      <w:pPr>
        <w:rPr>
          <w:noProof/>
          <w:lang w:eastAsia="ko-KR"/>
        </w:rPr>
      </w:pPr>
    </w:p>
    <w:p w14:paraId="45BF3BB0" w14:textId="77777777" w:rsidR="00E11C2A" w:rsidRPr="005050F0" w:rsidRDefault="00E11C2A" w:rsidP="00E11C2A">
      <w:pPr>
        <w:pStyle w:val="Heading3"/>
        <w:rPr>
          <w:noProof/>
          <w:lang w:eastAsia="ko-KR"/>
        </w:rPr>
      </w:pPr>
      <w:bookmarkStart w:id="783" w:name="_Toc4577490"/>
      <w:bookmarkStart w:id="784" w:name="_Toc27504085"/>
      <w:bookmarkStart w:id="785" w:name="_Toc27504873"/>
      <w:bookmarkStart w:id="786" w:name="_Toc27505657"/>
      <w:bookmarkStart w:id="787" w:name="_Toc27506441"/>
      <w:bookmarkStart w:id="788" w:name="_Toc176344357"/>
      <w:r w:rsidRPr="005050F0">
        <w:rPr>
          <w:noProof/>
        </w:rPr>
        <w:t>5.2.</w:t>
      </w:r>
      <w:r w:rsidRPr="005050F0">
        <w:rPr>
          <w:noProof/>
          <w:lang w:eastAsia="ko-KR"/>
        </w:rPr>
        <w:t>48L</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bookmarkEnd w:id="783"/>
      <w:bookmarkEnd w:id="784"/>
      <w:bookmarkEnd w:id="785"/>
      <w:bookmarkEnd w:id="786"/>
      <w:bookmarkEnd w:id="787"/>
      <w:bookmarkEnd w:id="788"/>
    </w:p>
    <w:p w14:paraId="5461B9C9"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48L</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4805E14D"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4212E9C"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w:t>
            </w:r>
          </w:p>
        </w:tc>
      </w:tr>
      <w:tr w:rsidR="00E11C2A" w:rsidRPr="005050F0" w14:paraId="4EB735C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11D84"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22E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AD00"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796BE"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EC446"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6C95AF" w14:textId="77777777" w:rsidR="00E11C2A" w:rsidRPr="005050F0" w:rsidRDefault="00E11C2A" w:rsidP="00921322">
            <w:pPr>
              <w:jc w:val="center"/>
              <w:rPr>
                <w:rFonts w:ascii="Arial" w:hAnsi="Arial" w:cs="Arial"/>
                <w:b/>
                <w:noProof/>
                <w:sz w:val="18"/>
                <w:szCs w:val="18"/>
              </w:rPr>
            </w:pPr>
          </w:p>
        </w:tc>
      </w:tr>
      <w:tr w:rsidR="00E11C2A" w:rsidRPr="005050F0" w14:paraId="4E3E58B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655DA"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86822"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FB551"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E3E1" w14:textId="77777777" w:rsidR="00E11C2A" w:rsidRPr="005050F0" w:rsidRDefault="00E11C2A" w:rsidP="00921322">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20774"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D4C961" w14:textId="77777777" w:rsidR="00E11C2A" w:rsidRPr="005050F0" w:rsidRDefault="00E11C2A" w:rsidP="00921322">
            <w:pPr>
              <w:jc w:val="center"/>
              <w:rPr>
                <w:b/>
                <w:noProof/>
              </w:rPr>
            </w:pPr>
          </w:p>
        </w:tc>
      </w:tr>
      <w:tr w:rsidR="00E11C2A" w:rsidRPr="005050F0" w14:paraId="3314AA6D"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E5373"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343CFE" w14:textId="77777777" w:rsidR="00E11C2A" w:rsidRPr="005050F0" w:rsidRDefault="00E11C2A" w:rsidP="00921322">
            <w:pPr>
              <w:rPr>
                <w:noProof/>
                <w:lang w:eastAsia="ko-KR"/>
              </w:rPr>
            </w:pPr>
            <w:r w:rsidRPr="005050F0">
              <w:rPr>
                <w:noProof/>
              </w:rPr>
              <w:t xml:space="preserve">This interior node </w:t>
            </w:r>
            <w:r w:rsidRPr="005050F0">
              <w:rPr>
                <w:noProof/>
                <w:lang w:eastAsia="ko-KR"/>
              </w:rPr>
              <w:t xml:space="preserve">is a placeholder for the details of </w:t>
            </w:r>
            <w:r w:rsidRPr="005050F0">
              <w:rPr>
                <w:noProof/>
              </w:rPr>
              <w:t xml:space="preserve">an </w:t>
            </w:r>
            <w:r w:rsidRPr="005050F0">
              <w:rPr>
                <w:noProof/>
                <w:lang w:eastAsia="ko-KR"/>
              </w:rPr>
              <w:t xml:space="preserve">MCPTT private </w:t>
            </w:r>
            <w:r w:rsidRPr="005050F0">
              <w:rPr>
                <w:noProof/>
              </w:rPr>
              <w:t xml:space="preserve">emergency </w:t>
            </w:r>
            <w:r w:rsidRPr="005050F0">
              <w:rPr>
                <w:noProof/>
                <w:lang w:eastAsia="ko-KR"/>
              </w:rPr>
              <w:t>alert for on-network.</w:t>
            </w:r>
          </w:p>
        </w:tc>
      </w:tr>
    </w:tbl>
    <w:p w14:paraId="3ADADC62" w14:textId="77777777" w:rsidR="00E11C2A" w:rsidRPr="005050F0" w:rsidRDefault="00E11C2A" w:rsidP="00E11C2A">
      <w:pPr>
        <w:rPr>
          <w:noProof/>
          <w:lang w:eastAsia="ko-KR"/>
        </w:rPr>
      </w:pPr>
    </w:p>
    <w:p w14:paraId="79456BB2" w14:textId="77777777" w:rsidR="00E11C2A" w:rsidRPr="005050F0" w:rsidRDefault="00E11C2A" w:rsidP="00E11C2A">
      <w:pPr>
        <w:pStyle w:val="Heading3"/>
        <w:rPr>
          <w:noProof/>
          <w:lang w:eastAsia="ko-KR"/>
        </w:rPr>
      </w:pPr>
      <w:bookmarkStart w:id="789" w:name="_Toc4577491"/>
      <w:bookmarkStart w:id="790" w:name="_Toc27504086"/>
      <w:bookmarkStart w:id="791" w:name="_Toc27504874"/>
      <w:bookmarkStart w:id="792" w:name="_Toc27505658"/>
      <w:bookmarkStart w:id="793" w:name="_Toc27506442"/>
      <w:bookmarkStart w:id="794" w:name="_Toc176344358"/>
      <w:r w:rsidRPr="005050F0">
        <w:rPr>
          <w:noProof/>
        </w:rPr>
        <w:t>5.2.</w:t>
      </w:r>
      <w:r w:rsidRPr="005050F0">
        <w:rPr>
          <w:noProof/>
          <w:lang w:eastAsia="ko-KR"/>
        </w:rPr>
        <w:t>48M</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bookmarkEnd w:id="789"/>
      <w:bookmarkEnd w:id="790"/>
      <w:bookmarkEnd w:id="791"/>
      <w:bookmarkEnd w:id="792"/>
      <w:bookmarkEnd w:id="793"/>
      <w:bookmarkEnd w:id="794"/>
    </w:p>
    <w:p w14:paraId="77419288"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48M</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63AB1485"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9F69D0"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EmergencyAlert/Entry/ID</w:t>
            </w:r>
          </w:p>
        </w:tc>
      </w:tr>
      <w:tr w:rsidR="00E11C2A" w:rsidRPr="005050F0" w14:paraId="6DB4F30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3F28DB"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F1AA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0C68"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BB60A"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389AE"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D5AF5B" w14:textId="77777777" w:rsidR="00E11C2A" w:rsidRPr="005050F0" w:rsidRDefault="00E11C2A" w:rsidP="00921322">
            <w:pPr>
              <w:jc w:val="center"/>
              <w:rPr>
                <w:rFonts w:ascii="Arial" w:hAnsi="Arial" w:cs="Arial"/>
                <w:b/>
                <w:noProof/>
                <w:sz w:val="18"/>
                <w:szCs w:val="18"/>
              </w:rPr>
            </w:pPr>
          </w:p>
        </w:tc>
      </w:tr>
      <w:tr w:rsidR="00E11C2A" w:rsidRPr="005050F0" w14:paraId="6885B43F"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D0E04"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F96A2"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27CE6"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584E" w14:textId="77777777" w:rsidR="00E11C2A" w:rsidRPr="005050F0" w:rsidRDefault="00E11C2A" w:rsidP="00921322">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E4628"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656519C" w14:textId="77777777" w:rsidR="00E11C2A" w:rsidRPr="005050F0" w:rsidRDefault="00E11C2A" w:rsidP="00921322">
            <w:pPr>
              <w:jc w:val="center"/>
              <w:rPr>
                <w:b/>
                <w:noProof/>
              </w:rPr>
            </w:pPr>
          </w:p>
        </w:tc>
      </w:tr>
      <w:tr w:rsidR="00E11C2A" w:rsidRPr="005050F0" w14:paraId="1F948586"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60C859"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F2FB03"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indicates the MCPTT </w:t>
            </w:r>
            <w:r w:rsidRPr="005050F0">
              <w:rPr>
                <w:noProof/>
              </w:rPr>
              <w:t xml:space="preserve">user </w:t>
            </w:r>
            <w:r w:rsidRPr="005050F0">
              <w:rPr>
                <w:noProof/>
                <w:lang w:eastAsia="ko-KR"/>
              </w:rPr>
              <w:t>ID</w:t>
            </w:r>
            <w:r w:rsidRPr="005050F0">
              <w:rPr>
                <w:noProof/>
              </w:rPr>
              <w:t xml:space="preserve"> used upon certain criteria on initiation of an MCPTT </w:t>
            </w:r>
            <w:r w:rsidRPr="005050F0">
              <w:rPr>
                <w:noProof/>
                <w:lang w:eastAsia="ko-KR"/>
              </w:rPr>
              <w:t xml:space="preserve">private </w:t>
            </w:r>
            <w:r w:rsidRPr="005050F0">
              <w:rPr>
                <w:noProof/>
              </w:rPr>
              <w:t>emergency alert</w:t>
            </w:r>
            <w:r w:rsidRPr="005050F0">
              <w:rPr>
                <w:noProof/>
                <w:lang w:eastAsia="ko-KR"/>
              </w:rPr>
              <w:t xml:space="preserve"> for on-network.</w:t>
            </w:r>
          </w:p>
        </w:tc>
      </w:tr>
    </w:tbl>
    <w:p w14:paraId="1FD31A95" w14:textId="77777777" w:rsidR="00E11C2A" w:rsidRPr="005050F0" w:rsidRDefault="00E11C2A" w:rsidP="00E11C2A">
      <w:pPr>
        <w:rPr>
          <w:noProof/>
          <w:lang w:eastAsia="ko-KR"/>
        </w:rPr>
      </w:pPr>
    </w:p>
    <w:p w14:paraId="00AF82C0" w14:textId="77777777" w:rsidR="00E11C2A" w:rsidRPr="005050F0" w:rsidRDefault="00E11C2A" w:rsidP="00E11C2A">
      <w:pPr>
        <w:pStyle w:val="Heading3"/>
        <w:rPr>
          <w:noProof/>
          <w:lang w:eastAsia="ko-KR"/>
        </w:rPr>
      </w:pPr>
      <w:bookmarkStart w:id="795" w:name="_Toc4577492"/>
      <w:bookmarkStart w:id="796" w:name="_Toc27504087"/>
      <w:bookmarkStart w:id="797" w:name="_Toc27504875"/>
      <w:bookmarkStart w:id="798" w:name="_Toc27505659"/>
      <w:bookmarkStart w:id="799" w:name="_Toc27506443"/>
      <w:bookmarkStart w:id="800" w:name="_Toc176344359"/>
      <w:r w:rsidRPr="005050F0">
        <w:rPr>
          <w:noProof/>
        </w:rPr>
        <w:t>5.2.</w:t>
      </w:r>
      <w:r w:rsidRPr="005050F0">
        <w:rPr>
          <w:noProof/>
          <w:lang w:eastAsia="ko-KR"/>
        </w:rPr>
        <w:t>48N</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r w:rsidR="00F65D98" w:rsidRPr="005050F0">
        <w:rPr>
          <w:noProof/>
          <w:lang w:eastAsia="ko-KR"/>
        </w:rPr>
        <w:br/>
      </w:r>
      <w:r w:rsidRPr="005050F0">
        <w:rPr>
          <w:noProof/>
          <w:lang w:eastAsia="ko-KR"/>
        </w:rPr>
        <w:t>DisplayName</w:t>
      </w:r>
      <w:bookmarkEnd w:id="795"/>
      <w:bookmarkEnd w:id="796"/>
      <w:bookmarkEnd w:id="797"/>
      <w:bookmarkEnd w:id="798"/>
      <w:bookmarkEnd w:id="799"/>
      <w:bookmarkEnd w:id="800"/>
    </w:p>
    <w:p w14:paraId="6837B133"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48N</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01BAF7D5"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B95ED3C"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EmergencyAlert/Entry/DisplayName</w:t>
            </w:r>
          </w:p>
        </w:tc>
      </w:tr>
      <w:tr w:rsidR="00E11C2A" w:rsidRPr="005050F0" w14:paraId="33CE368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26278"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8895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A7141"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947D"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8835D"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F943551" w14:textId="77777777" w:rsidR="00E11C2A" w:rsidRPr="005050F0" w:rsidRDefault="00E11C2A" w:rsidP="00921322">
            <w:pPr>
              <w:jc w:val="center"/>
              <w:rPr>
                <w:rFonts w:ascii="Arial" w:hAnsi="Arial" w:cs="Arial"/>
                <w:b/>
                <w:noProof/>
                <w:sz w:val="18"/>
                <w:szCs w:val="18"/>
              </w:rPr>
            </w:pPr>
          </w:p>
        </w:tc>
      </w:tr>
      <w:tr w:rsidR="00E11C2A" w:rsidRPr="005050F0" w14:paraId="11C3B1E8"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0F75B3"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30987" w14:textId="77777777" w:rsidR="00E11C2A" w:rsidRPr="005050F0" w:rsidRDefault="00E11C2A" w:rsidP="00921322">
            <w:pPr>
              <w:pStyle w:val="TAC"/>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14E0C"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D936" w14:textId="77777777" w:rsidR="00E11C2A" w:rsidRPr="005050F0" w:rsidRDefault="00E11C2A" w:rsidP="0092132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89E98"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890CFA" w14:textId="77777777" w:rsidR="00E11C2A" w:rsidRPr="005050F0" w:rsidRDefault="00E11C2A" w:rsidP="00921322">
            <w:pPr>
              <w:jc w:val="center"/>
              <w:rPr>
                <w:b/>
                <w:noProof/>
              </w:rPr>
            </w:pPr>
          </w:p>
        </w:tc>
      </w:tr>
      <w:tr w:rsidR="00E11C2A" w:rsidRPr="005050F0" w14:paraId="300C9119"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8CD804"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47D6EA"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6D27277F" w14:textId="77777777" w:rsidR="00E11C2A" w:rsidRPr="005050F0" w:rsidRDefault="00E11C2A" w:rsidP="00E11C2A">
      <w:pPr>
        <w:rPr>
          <w:noProof/>
          <w:lang w:eastAsia="ko-KR"/>
        </w:rPr>
      </w:pPr>
    </w:p>
    <w:p w14:paraId="122334EA" w14:textId="77777777" w:rsidR="00E11C2A" w:rsidRPr="005050F0" w:rsidRDefault="00E11C2A" w:rsidP="00E11C2A">
      <w:pPr>
        <w:pStyle w:val="Heading3"/>
        <w:rPr>
          <w:noProof/>
          <w:lang w:eastAsia="ko-KR"/>
        </w:rPr>
      </w:pPr>
      <w:bookmarkStart w:id="801" w:name="_Toc4577493"/>
      <w:bookmarkStart w:id="802" w:name="_Toc27504088"/>
      <w:bookmarkStart w:id="803" w:name="_Toc27504876"/>
      <w:bookmarkStart w:id="804" w:name="_Toc27505660"/>
      <w:bookmarkStart w:id="805" w:name="_Toc27506444"/>
      <w:bookmarkStart w:id="806" w:name="_Toc176344360"/>
      <w:r w:rsidRPr="005050F0">
        <w:rPr>
          <w:noProof/>
        </w:rPr>
        <w:t>5.2.</w:t>
      </w:r>
      <w:r w:rsidRPr="005050F0">
        <w:rPr>
          <w:noProof/>
          <w:lang w:eastAsia="ko-KR"/>
        </w:rPr>
        <w:t>48O</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bookmarkEnd w:id="801"/>
      <w:bookmarkEnd w:id="802"/>
      <w:bookmarkEnd w:id="803"/>
      <w:bookmarkEnd w:id="804"/>
      <w:bookmarkEnd w:id="805"/>
      <w:bookmarkEnd w:id="806"/>
    </w:p>
    <w:p w14:paraId="6BB1BF8F"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48O</w:t>
      </w:r>
      <w:r w:rsidRPr="005050F0">
        <w:rPr>
          <w:noProof/>
        </w:rPr>
        <w:t>.1: /</w:t>
      </w:r>
      <w:r w:rsidRPr="005050F0">
        <w:rPr>
          <w:i/>
          <w:iCs/>
          <w:noProof/>
        </w:rPr>
        <w:t>&lt;x&gt;</w:t>
      </w:r>
      <w:r w:rsidRPr="005050F0">
        <w:rPr>
          <w:noProof/>
        </w:rPr>
        <w:t>/</w:t>
      </w:r>
      <w:r w:rsidRPr="005050F0">
        <w:rPr>
          <w:noProof/>
          <w:lang w:eastAsia="ko-KR"/>
        </w:rPr>
        <w:t>&lt;x&gt;/OnNetwork</w:t>
      </w:r>
      <w:r w:rsidRPr="005050F0">
        <w:rPr>
          <w:noProof/>
        </w:rPr>
        <w:t>/PrivateCall/</w:t>
      </w:r>
      <w:r w:rsidRPr="005050F0">
        <w:rPr>
          <w:noProof/>
          <w:lang w:eastAsia="ko-KR"/>
        </w:rPr>
        <w:t>EmergencyAlert/Entry/</w:t>
      </w:r>
      <w:r w:rsidRPr="005050F0">
        <w:rPr>
          <w:noProof/>
        </w:rPr>
        <w:t>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5050F0" w14:paraId="5AF0C8B5"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0EC6E4" w14:textId="77777777" w:rsidR="00E11C2A" w:rsidRPr="005050F0" w:rsidRDefault="00E11C2A" w:rsidP="00921322">
            <w:pPr>
              <w:rPr>
                <w:rFonts w:ascii="Arial" w:hAnsi="Arial" w:cs="Arial"/>
                <w:noProof/>
                <w:sz w:val="18"/>
                <w:szCs w:val="18"/>
              </w:rPr>
            </w:pPr>
            <w:r w:rsidRPr="005050F0">
              <w:rPr>
                <w:noProof/>
              </w:rPr>
              <w:t>&lt;x&gt;/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p>
        </w:tc>
      </w:tr>
      <w:tr w:rsidR="00E11C2A" w:rsidRPr="005050F0" w14:paraId="30CC9592"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50A437"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8B15D"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91F64" w14:textId="77777777" w:rsidR="00E11C2A" w:rsidRPr="005050F0" w:rsidRDefault="00E11C2A"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61AAB"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9D5B4" w14:textId="77777777" w:rsidR="00E11C2A" w:rsidRPr="005050F0" w:rsidRDefault="00E11C2A"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F85472" w14:textId="77777777" w:rsidR="00E11C2A" w:rsidRPr="005050F0" w:rsidRDefault="00E11C2A" w:rsidP="00921322">
            <w:pPr>
              <w:jc w:val="center"/>
              <w:rPr>
                <w:rFonts w:ascii="Arial" w:hAnsi="Arial" w:cs="Arial"/>
                <w:b/>
                <w:noProof/>
                <w:sz w:val="18"/>
                <w:szCs w:val="18"/>
              </w:rPr>
            </w:pPr>
          </w:p>
        </w:tc>
      </w:tr>
      <w:tr w:rsidR="00E11C2A" w:rsidRPr="005050F0" w14:paraId="40E6CFAD"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2DB21"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D59B5"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72AA0" w14:textId="77777777" w:rsidR="00E11C2A" w:rsidRPr="005050F0" w:rsidRDefault="00E11C2A"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B2CF8" w14:textId="77777777" w:rsidR="00E11C2A" w:rsidRPr="005050F0" w:rsidRDefault="00E11C2A" w:rsidP="00921322">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8EEB4" w14:textId="77777777" w:rsidR="00E11C2A" w:rsidRPr="005050F0" w:rsidRDefault="00E11C2A"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A233E" w14:textId="77777777" w:rsidR="00E11C2A" w:rsidRPr="005050F0" w:rsidRDefault="00E11C2A" w:rsidP="00921322">
            <w:pPr>
              <w:jc w:val="center"/>
              <w:rPr>
                <w:b/>
                <w:noProof/>
              </w:rPr>
            </w:pPr>
          </w:p>
        </w:tc>
      </w:tr>
      <w:tr w:rsidR="00E11C2A" w:rsidRPr="005050F0" w14:paraId="1D364CDD"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B9E4A1" w14:textId="77777777" w:rsidR="00E11C2A" w:rsidRPr="005050F0"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84EAF4"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MCPTT </w:t>
            </w:r>
            <w:r w:rsidRPr="005050F0">
              <w:rPr>
                <w:noProof/>
                <w:lang w:eastAsia="ko-KR"/>
              </w:rPr>
              <w:t xml:space="preserve">private </w:t>
            </w:r>
            <w:r w:rsidRPr="005050F0">
              <w:rPr>
                <w:noProof/>
              </w:rPr>
              <w:t>emergency alert uses the ID</w:t>
            </w:r>
            <w:r w:rsidRPr="005050F0">
              <w:rPr>
                <w:noProof/>
                <w:lang w:eastAsia="ko-KR"/>
              </w:rPr>
              <w:t>.</w:t>
            </w:r>
          </w:p>
        </w:tc>
      </w:tr>
    </w:tbl>
    <w:p w14:paraId="472F72EE" w14:textId="77777777" w:rsidR="00C92851" w:rsidRPr="005050F0" w:rsidRDefault="00C92851" w:rsidP="00C92851">
      <w:pPr>
        <w:rPr>
          <w:noProof/>
        </w:rPr>
      </w:pPr>
    </w:p>
    <w:p w14:paraId="0258FA98" w14:textId="77777777" w:rsidR="00E11C2A" w:rsidRPr="005050F0" w:rsidRDefault="00E11C2A" w:rsidP="00E11C2A">
      <w:pPr>
        <w:rPr>
          <w:noProof/>
        </w:rPr>
      </w:pPr>
      <w:r w:rsidRPr="005050F0">
        <w:rPr>
          <w:noProof/>
        </w:rPr>
        <w:t>The valid values are 'LocallyDetermined'</w:t>
      </w:r>
      <w:r w:rsidRPr="005050F0">
        <w:rPr>
          <w:noProof/>
          <w:lang w:eastAsia="ko-KR"/>
        </w:rPr>
        <w:t xml:space="preserve"> and</w:t>
      </w:r>
      <w:r w:rsidRPr="005050F0">
        <w:rPr>
          <w:noProof/>
        </w:rPr>
        <w:t xml:space="preserve"> 'UsePreConfigured'.</w:t>
      </w:r>
    </w:p>
    <w:p w14:paraId="2A923C70" w14:textId="77777777" w:rsidR="00E11C2A" w:rsidRPr="005050F0" w:rsidRDefault="00E11C2A" w:rsidP="00E11C2A">
      <w:pPr>
        <w:rPr>
          <w:noProof/>
        </w:rPr>
      </w:pPr>
      <w:r w:rsidRPr="005050F0">
        <w:rPr>
          <w:noProof/>
        </w:rPr>
        <w:t xml:space="preserve">When set to 'LocallyDetermined' then if the MCPTT user selects an MCPTT ID then use that MCPTT ID for an on-network MCPTT </w:t>
      </w:r>
      <w:r w:rsidRPr="005050F0">
        <w:rPr>
          <w:noProof/>
          <w:lang w:eastAsia="ko-KR"/>
        </w:rPr>
        <w:t xml:space="preserve">private </w:t>
      </w:r>
      <w:r w:rsidRPr="005050F0">
        <w:rPr>
          <w:noProof/>
        </w:rPr>
        <w:t xml:space="preserve">emergency alert, if the MCPTT user does not select a MCPTT ID then use the MCPTT ID identified by the ID in </w:t>
      </w:r>
      <w:r w:rsidR="00CD22F8" w:rsidRPr="005050F0">
        <w:rPr>
          <w:noProof/>
        </w:rPr>
        <w:t>clause</w:t>
      </w:r>
      <w:r w:rsidRPr="005050F0">
        <w:rPr>
          <w:noProof/>
        </w:rPr>
        <w:t> 5.2.4</w:t>
      </w:r>
      <w:r w:rsidRPr="005050F0">
        <w:rPr>
          <w:noProof/>
          <w:lang w:eastAsia="ko-KR"/>
        </w:rPr>
        <w:t>8M</w:t>
      </w:r>
      <w:r w:rsidRPr="005050F0">
        <w:rPr>
          <w:noProof/>
        </w:rPr>
        <w:t xml:space="preserve"> for an on-network MCPTT </w:t>
      </w:r>
      <w:r w:rsidRPr="005050F0">
        <w:rPr>
          <w:noProof/>
          <w:lang w:eastAsia="ko-KR"/>
        </w:rPr>
        <w:t xml:space="preserve">private </w:t>
      </w:r>
      <w:r w:rsidRPr="005050F0">
        <w:rPr>
          <w:noProof/>
        </w:rPr>
        <w:t>emergency alert.</w:t>
      </w:r>
    </w:p>
    <w:p w14:paraId="47255667" w14:textId="77777777" w:rsidR="00E11C2A" w:rsidRPr="005050F0" w:rsidRDefault="00E11C2A" w:rsidP="00E11C2A">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5.2.4</w:t>
      </w:r>
      <w:r w:rsidRPr="005050F0">
        <w:rPr>
          <w:noProof/>
          <w:lang w:eastAsia="ko-KR"/>
        </w:rPr>
        <w:t>8M</w:t>
      </w:r>
      <w:r w:rsidRPr="005050F0">
        <w:rPr>
          <w:noProof/>
        </w:rPr>
        <w:t xml:space="preserve"> for an on-network MCPTT </w:t>
      </w:r>
      <w:r w:rsidRPr="005050F0">
        <w:rPr>
          <w:noProof/>
          <w:lang w:eastAsia="ko-KR"/>
        </w:rPr>
        <w:t xml:space="preserve">private </w:t>
      </w:r>
      <w:r w:rsidRPr="005050F0">
        <w:rPr>
          <w:noProof/>
        </w:rPr>
        <w:t>emergency alert.</w:t>
      </w:r>
    </w:p>
    <w:p w14:paraId="7E70835B" w14:textId="77777777" w:rsidR="00C607FA" w:rsidRPr="005050F0" w:rsidRDefault="00C607FA" w:rsidP="00C607FA">
      <w:pPr>
        <w:pStyle w:val="Heading3"/>
        <w:rPr>
          <w:noProof/>
          <w:lang w:eastAsia="ko-KR"/>
        </w:rPr>
      </w:pPr>
      <w:bookmarkStart w:id="807" w:name="_Toc4577494"/>
      <w:bookmarkStart w:id="808" w:name="_Toc27504089"/>
      <w:bookmarkStart w:id="809" w:name="_Toc27504877"/>
      <w:bookmarkStart w:id="810" w:name="_Toc27505661"/>
      <w:bookmarkStart w:id="811" w:name="_Toc27506445"/>
      <w:bookmarkStart w:id="812" w:name="_Toc176344361"/>
      <w:r w:rsidRPr="005050F0">
        <w:rPr>
          <w:noProof/>
        </w:rPr>
        <w:lastRenderedPageBreak/>
        <w:t>5.2.</w:t>
      </w:r>
      <w:r w:rsidRPr="005050F0">
        <w:rPr>
          <w:noProof/>
          <w:lang w:eastAsia="ko-KR"/>
        </w:rPr>
        <w:t>48P</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Network/PrivateCall/Allowed</w:t>
      </w:r>
      <w:r w:rsidRPr="005050F0">
        <w:rPr>
          <w:noProof/>
          <w:lang w:eastAsia="ko-KR"/>
        </w:rPr>
        <w:t>CallBackRequest</w:t>
      </w:r>
      <w:bookmarkEnd w:id="807"/>
      <w:bookmarkEnd w:id="808"/>
      <w:bookmarkEnd w:id="809"/>
      <w:bookmarkEnd w:id="810"/>
      <w:bookmarkEnd w:id="811"/>
      <w:bookmarkEnd w:id="812"/>
    </w:p>
    <w:p w14:paraId="3D6C4760" w14:textId="77777777" w:rsidR="00C607FA" w:rsidRPr="005050F0" w:rsidRDefault="00C607FA" w:rsidP="00C607F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48P</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AllowedCallBackRequest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5050F0" w14:paraId="1FF6E517"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FAF787" w14:textId="77777777" w:rsidR="00C607FA" w:rsidRPr="005050F0" w:rsidRDefault="00C607FA" w:rsidP="00946685">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PrivateCall/AllowedCallBackRequest</w:t>
            </w:r>
          </w:p>
        </w:tc>
      </w:tr>
      <w:tr w:rsidR="00C607FA" w:rsidRPr="005050F0" w14:paraId="36D68270"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BF5E53" w14:textId="77777777" w:rsidR="00C607FA" w:rsidRPr="005050F0"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26E1F" w14:textId="77777777" w:rsidR="00C607FA" w:rsidRPr="005050F0" w:rsidRDefault="00C607FA" w:rsidP="00946685">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7582E" w14:textId="77777777" w:rsidR="00C607FA" w:rsidRPr="005050F0" w:rsidRDefault="00C607FA" w:rsidP="00946685">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EAA09" w14:textId="77777777" w:rsidR="00C607FA" w:rsidRPr="005050F0" w:rsidRDefault="00C607FA" w:rsidP="00946685">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E067D" w14:textId="77777777" w:rsidR="00C607FA" w:rsidRPr="005050F0" w:rsidRDefault="00C607FA" w:rsidP="00946685">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CFBE6EB" w14:textId="77777777" w:rsidR="00C607FA" w:rsidRPr="005050F0" w:rsidRDefault="00C607FA" w:rsidP="00946685">
            <w:pPr>
              <w:jc w:val="center"/>
              <w:rPr>
                <w:rFonts w:ascii="Arial" w:hAnsi="Arial" w:cs="Arial"/>
                <w:b/>
                <w:noProof/>
                <w:sz w:val="18"/>
                <w:szCs w:val="18"/>
              </w:rPr>
            </w:pPr>
          </w:p>
        </w:tc>
      </w:tr>
      <w:tr w:rsidR="00C607FA" w:rsidRPr="005050F0" w14:paraId="3E29845D"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56DDF3" w14:textId="77777777" w:rsidR="00C607FA" w:rsidRPr="005050F0"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D9642" w14:textId="77777777" w:rsidR="00C607FA" w:rsidRPr="005050F0" w:rsidRDefault="00C607FA" w:rsidP="00946685">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A39CA" w14:textId="77777777" w:rsidR="00C607FA" w:rsidRPr="005050F0" w:rsidRDefault="00C607FA" w:rsidP="00946685">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7F616" w14:textId="77777777" w:rsidR="00C607FA" w:rsidRPr="005050F0" w:rsidRDefault="00C607FA" w:rsidP="00946685">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A5ED" w14:textId="77777777" w:rsidR="00C607FA" w:rsidRPr="005050F0" w:rsidRDefault="00C607FA" w:rsidP="00946685">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123936" w14:textId="77777777" w:rsidR="00C607FA" w:rsidRPr="005050F0" w:rsidRDefault="00C607FA" w:rsidP="00946685">
            <w:pPr>
              <w:jc w:val="center"/>
              <w:rPr>
                <w:b/>
                <w:noProof/>
              </w:rPr>
            </w:pPr>
          </w:p>
        </w:tc>
      </w:tr>
      <w:tr w:rsidR="00C607FA" w:rsidRPr="005050F0" w14:paraId="68D557A0"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C7C305" w14:textId="77777777" w:rsidR="00C607FA" w:rsidRPr="005050F0"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916B7C" w14:textId="77777777" w:rsidR="00C607FA" w:rsidRPr="005050F0" w:rsidRDefault="00C607FA" w:rsidP="00946685">
            <w:pPr>
              <w:rPr>
                <w:noProof/>
                <w:lang w:eastAsia="ko-KR"/>
              </w:rPr>
            </w:pPr>
            <w:r w:rsidRPr="005050F0">
              <w:rPr>
                <w:noProof/>
              </w:rPr>
              <w:t>This leaf node indicates whether the MCPTT user is allowed to request a private call call-back</w:t>
            </w:r>
            <w:r w:rsidRPr="005050F0">
              <w:rPr>
                <w:noProof/>
                <w:lang w:eastAsia="ko-KR"/>
              </w:rPr>
              <w:t>.</w:t>
            </w:r>
          </w:p>
        </w:tc>
      </w:tr>
    </w:tbl>
    <w:p w14:paraId="5B8F7E53" w14:textId="77777777" w:rsidR="00C92851" w:rsidRPr="005050F0" w:rsidRDefault="00C92851" w:rsidP="00C92851">
      <w:pPr>
        <w:rPr>
          <w:noProof/>
        </w:rPr>
      </w:pPr>
    </w:p>
    <w:p w14:paraId="2AEE10E4" w14:textId="77777777" w:rsidR="00C607FA" w:rsidRPr="005050F0" w:rsidRDefault="00C607FA" w:rsidP="00C607FA">
      <w:pPr>
        <w:rPr>
          <w:noProof/>
          <w:lang w:eastAsia="ko-KR"/>
        </w:rPr>
      </w:pPr>
      <w:r w:rsidRPr="005050F0">
        <w:rPr>
          <w:noProof/>
        </w:rPr>
        <w:t>When set to "true" the MCPTT user is allowed to request a private call call-back</w:t>
      </w:r>
      <w:r w:rsidRPr="005050F0">
        <w:rPr>
          <w:noProof/>
          <w:lang w:eastAsia="ko-KR"/>
        </w:rPr>
        <w:t>.</w:t>
      </w:r>
    </w:p>
    <w:p w14:paraId="0A0AD366" w14:textId="77777777" w:rsidR="00C607FA" w:rsidRPr="005050F0" w:rsidRDefault="00C607FA" w:rsidP="00C607FA">
      <w:pPr>
        <w:rPr>
          <w:noProof/>
        </w:rPr>
      </w:pPr>
      <w:r w:rsidRPr="005050F0">
        <w:rPr>
          <w:noProof/>
        </w:rPr>
        <w:t>When set to "</w:t>
      </w:r>
      <w:r w:rsidRPr="005050F0">
        <w:rPr>
          <w:noProof/>
          <w:lang w:eastAsia="ko-KR"/>
        </w:rPr>
        <w:t>false</w:t>
      </w:r>
      <w:r w:rsidRPr="005050F0">
        <w:rPr>
          <w:noProof/>
        </w:rPr>
        <w:t>" the MCPTT user is not allowed to request a private call call-back.</w:t>
      </w:r>
    </w:p>
    <w:p w14:paraId="5C5C97FD" w14:textId="77777777" w:rsidR="00C607FA" w:rsidRPr="005050F0" w:rsidRDefault="00C607FA" w:rsidP="00C607FA">
      <w:pPr>
        <w:pStyle w:val="Heading3"/>
        <w:rPr>
          <w:noProof/>
          <w:lang w:eastAsia="ko-KR"/>
        </w:rPr>
      </w:pPr>
      <w:bookmarkStart w:id="813" w:name="_Toc4577495"/>
      <w:bookmarkStart w:id="814" w:name="_Toc27504090"/>
      <w:bookmarkStart w:id="815" w:name="_Toc27504878"/>
      <w:bookmarkStart w:id="816" w:name="_Toc27505662"/>
      <w:bookmarkStart w:id="817" w:name="_Toc27506446"/>
      <w:bookmarkStart w:id="818" w:name="_Toc176344362"/>
      <w:r w:rsidRPr="005050F0">
        <w:rPr>
          <w:noProof/>
        </w:rPr>
        <w:t>5.2.</w:t>
      </w:r>
      <w:r w:rsidRPr="005050F0">
        <w:rPr>
          <w:noProof/>
          <w:lang w:eastAsia="ko-KR"/>
        </w:rPr>
        <w:t>48Q</w:t>
      </w:r>
      <w:r w:rsidRPr="005050F0">
        <w:rPr>
          <w:noProof/>
        </w:rPr>
        <w:tab/>
        <w:t>/&lt;x&gt;/&lt;x&gt;/O</w:t>
      </w:r>
      <w:r w:rsidRPr="005050F0">
        <w:rPr>
          <w:noProof/>
          <w:lang w:eastAsia="ko-KR"/>
        </w:rPr>
        <w:t>n</w:t>
      </w:r>
      <w:r w:rsidRPr="005050F0">
        <w:rPr>
          <w:noProof/>
        </w:rPr>
        <w:t>Network/PrivateCall/Allowed</w:t>
      </w:r>
      <w:r w:rsidRPr="005050F0">
        <w:rPr>
          <w:noProof/>
          <w:lang w:eastAsia="ko-KR"/>
        </w:rPr>
        <w:t>CallBackCancelRequest</w:t>
      </w:r>
      <w:bookmarkEnd w:id="813"/>
      <w:bookmarkEnd w:id="814"/>
      <w:bookmarkEnd w:id="815"/>
      <w:bookmarkEnd w:id="816"/>
      <w:bookmarkEnd w:id="817"/>
      <w:bookmarkEnd w:id="818"/>
    </w:p>
    <w:p w14:paraId="673FBDFE" w14:textId="77777777" w:rsidR="00C607FA" w:rsidRPr="005050F0" w:rsidRDefault="00C607FA" w:rsidP="00C607FA">
      <w:pPr>
        <w:pStyle w:val="TH"/>
        <w:rPr>
          <w:bCs/>
          <w:noProof/>
          <w:lang w:eastAsia="ko-KR"/>
        </w:rPr>
      </w:pPr>
      <w:r w:rsidRPr="005050F0">
        <w:rPr>
          <w:bCs/>
          <w:noProof/>
        </w:rPr>
        <w:t>Table </w:t>
      </w:r>
      <w:r w:rsidRPr="005050F0">
        <w:rPr>
          <w:bCs/>
          <w:noProof/>
          <w:lang w:eastAsia="ko-KR"/>
        </w:rPr>
        <w:t>5</w:t>
      </w:r>
      <w:r w:rsidRPr="005050F0">
        <w:rPr>
          <w:bCs/>
          <w:noProof/>
        </w:rPr>
        <w:t>.2.</w:t>
      </w:r>
      <w:r w:rsidRPr="005050F0">
        <w:rPr>
          <w:bCs/>
          <w:noProof/>
          <w:lang w:eastAsia="ko-KR"/>
        </w:rPr>
        <w:t>48Q</w:t>
      </w:r>
      <w:r w:rsidRPr="005050F0">
        <w:rPr>
          <w:bCs/>
          <w:noProof/>
        </w:rPr>
        <w:t>.1: /&lt;x&gt;/</w:t>
      </w:r>
      <w:r w:rsidRPr="005050F0">
        <w:rPr>
          <w:bCs/>
          <w:noProof/>
          <w:lang w:eastAsia="ko-KR"/>
        </w:rPr>
        <w:t>&lt;x&gt;</w:t>
      </w:r>
      <w:r w:rsidRPr="005050F0">
        <w:rPr>
          <w:bCs/>
          <w:noProof/>
        </w:rPr>
        <w:t>/OnNetwork/PrivateCall/</w:t>
      </w:r>
      <w:r w:rsidRPr="005050F0">
        <w:rPr>
          <w:bCs/>
          <w:noProof/>
          <w:lang w:eastAsia="ko-KR"/>
        </w:rPr>
        <w:t>AllowedCallBackCancelRequest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5050F0" w14:paraId="30EE6E08"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368A77F" w14:textId="77777777" w:rsidR="00C607FA" w:rsidRPr="005050F0" w:rsidRDefault="00C607FA" w:rsidP="00946685">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PrivateCall/AllowedCallBackCancelRequest</w:t>
            </w:r>
          </w:p>
        </w:tc>
      </w:tr>
      <w:tr w:rsidR="00C607FA" w:rsidRPr="005050F0" w14:paraId="69B8EAAB"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FFF9E7" w14:textId="77777777" w:rsidR="00C607FA" w:rsidRPr="005050F0"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2FA53" w14:textId="77777777" w:rsidR="00C607FA" w:rsidRPr="005050F0" w:rsidRDefault="00C607FA" w:rsidP="00946685">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9E8BE" w14:textId="77777777" w:rsidR="00C607FA" w:rsidRPr="005050F0" w:rsidRDefault="00C607FA" w:rsidP="00946685">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8967" w14:textId="77777777" w:rsidR="00C607FA" w:rsidRPr="005050F0" w:rsidRDefault="00C607FA" w:rsidP="00946685">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E2017" w14:textId="77777777" w:rsidR="00C607FA" w:rsidRPr="005050F0" w:rsidRDefault="00C607FA" w:rsidP="00946685">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11ECDF" w14:textId="77777777" w:rsidR="00C607FA" w:rsidRPr="005050F0" w:rsidRDefault="00C607FA" w:rsidP="00946685">
            <w:pPr>
              <w:jc w:val="center"/>
              <w:rPr>
                <w:rFonts w:ascii="Arial" w:hAnsi="Arial" w:cs="Arial"/>
                <w:b/>
                <w:noProof/>
                <w:sz w:val="18"/>
                <w:szCs w:val="18"/>
              </w:rPr>
            </w:pPr>
          </w:p>
        </w:tc>
      </w:tr>
      <w:tr w:rsidR="00C607FA" w:rsidRPr="005050F0" w14:paraId="30E16B6C"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0FA325" w14:textId="77777777" w:rsidR="00C607FA" w:rsidRPr="005050F0"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2BA67" w14:textId="77777777" w:rsidR="00C607FA" w:rsidRPr="005050F0" w:rsidRDefault="00C607FA" w:rsidP="00946685">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5D3EB" w14:textId="77777777" w:rsidR="00C607FA" w:rsidRPr="005050F0" w:rsidRDefault="00C607FA" w:rsidP="00946685">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F9153" w14:textId="77777777" w:rsidR="00C607FA" w:rsidRPr="005050F0" w:rsidRDefault="00C607FA" w:rsidP="00946685">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6E469" w14:textId="77777777" w:rsidR="00C607FA" w:rsidRPr="005050F0" w:rsidRDefault="00C607FA" w:rsidP="00946685">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C256005" w14:textId="77777777" w:rsidR="00C607FA" w:rsidRPr="005050F0" w:rsidRDefault="00C607FA" w:rsidP="00946685">
            <w:pPr>
              <w:jc w:val="center"/>
              <w:rPr>
                <w:b/>
                <w:noProof/>
              </w:rPr>
            </w:pPr>
          </w:p>
        </w:tc>
      </w:tr>
      <w:tr w:rsidR="00C607FA" w:rsidRPr="005050F0" w14:paraId="2474555C"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E2CC46" w14:textId="77777777" w:rsidR="00C607FA" w:rsidRPr="005050F0"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C3828D" w14:textId="77777777" w:rsidR="00C607FA" w:rsidRPr="005050F0" w:rsidRDefault="00C607FA" w:rsidP="00946685">
            <w:pPr>
              <w:rPr>
                <w:noProof/>
                <w:lang w:eastAsia="ko-KR"/>
              </w:rPr>
            </w:pPr>
            <w:r w:rsidRPr="005050F0">
              <w:rPr>
                <w:noProof/>
              </w:rPr>
              <w:t>This leaf node indicates whether the MCPTT user is allowed to cancel an outstanding private call call-back request.</w:t>
            </w:r>
          </w:p>
        </w:tc>
      </w:tr>
    </w:tbl>
    <w:p w14:paraId="1DFB60BF" w14:textId="77777777" w:rsidR="00C92851" w:rsidRPr="005050F0" w:rsidRDefault="00C92851" w:rsidP="00C92851">
      <w:pPr>
        <w:rPr>
          <w:noProof/>
        </w:rPr>
      </w:pPr>
    </w:p>
    <w:p w14:paraId="4FBB4D50" w14:textId="77777777" w:rsidR="00C607FA" w:rsidRPr="005050F0" w:rsidRDefault="00C607FA" w:rsidP="00C607FA">
      <w:pPr>
        <w:rPr>
          <w:noProof/>
          <w:lang w:eastAsia="ko-KR"/>
        </w:rPr>
      </w:pPr>
      <w:r w:rsidRPr="005050F0">
        <w:rPr>
          <w:noProof/>
        </w:rPr>
        <w:t>When set to "true" the MCPTT user is allowed to cancel an outstanding private call call-back request.</w:t>
      </w:r>
    </w:p>
    <w:p w14:paraId="5F91CC4E" w14:textId="77777777" w:rsidR="00C607FA" w:rsidRPr="005050F0" w:rsidRDefault="00C607FA" w:rsidP="00C607FA">
      <w:pPr>
        <w:rPr>
          <w:noProof/>
          <w:lang w:eastAsia="ko-KR"/>
        </w:rPr>
      </w:pPr>
      <w:r w:rsidRPr="005050F0">
        <w:rPr>
          <w:noProof/>
        </w:rPr>
        <w:t>When set to "</w:t>
      </w:r>
      <w:r w:rsidRPr="005050F0">
        <w:rPr>
          <w:noProof/>
          <w:lang w:eastAsia="ko-KR"/>
        </w:rPr>
        <w:t>false</w:t>
      </w:r>
      <w:r w:rsidRPr="005050F0">
        <w:rPr>
          <w:noProof/>
        </w:rPr>
        <w:t>" the MCPTT user is not allowed to cancel an outstanding private call call-back request.</w:t>
      </w:r>
    </w:p>
    <w:p w14:paraId="7757A8CB" w14:textId="77777777" w:rsidR="003A20F9" w:rsidRPr="005050F0" w:rsidRDefault="003A20F9" w:rsidP="003A20F9">
      <w:pPr>
        <w:pStyle w:val="Heading3"/>
        <w:rPr>
          <w:noProof/>
          <w:lang w:eastAsia="ko-KR"/>
        </w:rPr>
      </w:pPr>
      <w:bookmarkStart w:id="819" w:name="_Toc4577496"/>
      <w:bookmarkStart w:id="820" w:name="_Toc27504091"/>
      <w:bookmarkStart w:id="821" w:name="_Toc27504879"/>
      <w:bookmarkStart w:id="822" w:name="_Toc27505663"/>
      <w:bookmarkStart w:id="823" w:name="_Toc27506447"/>
      <w:bookmarkStart w:id="824" w:name="_Toc176344363"/>
      <w:r w:rsidRPr="005050F0">
        <w:rPr>
          <w:noProof/>
        </w:rPr>
        <w:t>5.2.</w:t>
      </w:r>
      <w:r w:rsidRPr="005050F0">
        <w:rPr>
          <w:noProof/>
          <w:lang w:eastAsia="ko-KR"/>
        </w:rPr>
        <w:t>48R</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00F65D98" w:rsidRPr="005050F0">
        <w:rPr>
          <w:noProof/>
        </w:rPr>
        <w:br/>
      </w:r>
      <w:r w:rsidRPr="005050F0">
        <w:rPr>
          <w:noProof/>
        </w:rPr>
        <w:t>AllowedRemoteInitiatedAmbientListening</w:t>
      </w:r>
      <w:bookmarkEnd w:id="819"/>
      <w:bookmarkEnd w:id="820"/>
      <w:bookmarkEnd w:id="821"/>
      <w:bookmarkEnd w:id="822"/>
      <w:bookmarkEnd w:id="823"/>
      <w:bookmarkEnd w:id="824"/>
    </w:p>
    <w:p w14:paraId="78F3797D"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48R</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AllowedRemoteInitiatedAmbientListening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2B3F798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88B975"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PrivateCall/AllowedRemoteInitiatedAmbientListening</w:t>
            </w:r>
          </w:p>
        </w:tc>
      </w:tr>
      <w:tr w:rsidR="003A20F9" w:rsidRPr="005050F0" w14:paraId="1E1588A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25D01D"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DB87B"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B3F9F"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70D6"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96C74"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026625" w14:textId="77777777" w:rsidR="003A20F9" w:rsidRPr="005050F0" w:rsidRDefault="003A20F9" w:rsidP="003A70BF">
            <w:pPr>
              <w:jc w:val="center"/>
              <w:rPr>
                <w:rFonts w:ascii="Arial" w:hAnsi="Arial" w:cs="Arial"/>
                <w:b/>
                <w:noProof/>
                <w:sz w:val="18"/>
                <w:szCs w:val="18"/>
              </w:rPr>
            </w:pPr>
          </w:p>
        </w:tc>
      </w:tr>
      <w:tr w:rsidR="003A20F9" w:rsidRPr="005050F0" w14:paraId="3005AD9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279DF9"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41B3E"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605CC"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928B7"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BEADE"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5E2030" w14:textId="77777777" w:rsidR="003A20F9" w:rsidRPr="005050F0" w:rsidRDefault="003A20F9" w:rsidP="003A70BF">
            <w:pPr>
              <w:jc w:val="center"/>
              <w:rPr>
                <w:b/>
                <w:noProof/>
              </w:rPr>
            </w:pPr>
          </w:p>
        </w:tc>
      </w:tr>
      <w:tr w:rsidR="003A20F9" w:rsidRPr="005050F0" w14:paraId="19DBC24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E1B074"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B453B" w14:textId="77777777" w:rsidR="003A20F9" w:rsidRPr="005050F0" w:rsidRDefault="003A20F9" w:rsidP="003A70BF">
            <w:pPr>
              <w:rPr>
                <w:noProof/>
                <w:lang w:eastAsia="ko-KR"/>
              </w:rPr>
            </w:pPr>
            <w:r w:rsidRPr="005050F0">
              <w:rPr>
                <w:noProof/>
              </w:rPr>
              <w:t>This leaf node indicates whether the MCPTT user is allowed to request a remote initiated ambient listening call.</w:t>
            </w:r>
          </w:p>
        </w:tc>
      </w:tr>
    </w:tbl>
    <w:p w14:paraId="1EB8C91B" w14:textId="77777777" w:rsidR="00C92851" w:rsidRPr="005050F0" w:rsidRDefault="00C92851" w:rsidP="00C92851">
      <w:pPr>
        <w:rPr>
          <w:noProof/>
        </w:rPr>
      </w:pPr>
    </w:p>
    <w:p w14:paraId="3207C3D6" w14:textId="77777777" w:rsidR="003A20F9" w:rsidRPr="005050F0" w:rsidRDefault="003A20F9" w:rsidP="003A20F9">
      <w:pPr>
        <w:rPr>
          <w:noProof/>
          <w:lang w:eastAsia="ko-KR"/>
        </w:rPr>
      </w:pPr>
      <w:r w:rsidRPr="005050F0">
        <w:rPr>
          <w:noProof/>
        </w:rPr>
        <w:t>When set to "true" the MCPTT user is allowed to request a remote initiated ambient listening call</w:t>
      </w:r>
      <w:r w:rsidRPr="005050F0">
        <w:rPr>
          <w:noProof/>
          <w:lang w:eastAsia="ko-KR"/>
        </w:rPr>
        <w:t>.</w:t>
      </w:r>
    </w:p>
    <w:p w14:paraId="6EF0B6F7" w14:textId="77777777" w:rsidR="003A20F9" w:rsidRPr="005050F0" w:rsidRDefault="003A20F9" w:rsidP="003A20F9">
      <w:pPr>
        <w:rPr>
          <w:noProof/>
        </w:rPr>
      </w:pPr>
      <w:r w:rsidRPr="005050F0">
        <w:rPr>
          <w:noProof/>
        </w:rPr>
        <w:t>When set to "</w:t>
      </w:r>
      <w:r w:rsidRPr="005050F0">
        <w:rPr>
          <w:noProof/>
          <w:lang w:eastAsia="ko-KR"/>
        </w:rPr>
        <w:t>false</w:t>
      </w:r>
      <w:r w:rsidRPr="005050F0">
        <w:rPr>
          <w:noProof/>
        </w:rPr>
        <w:t>" the MCPTT user is not allowed to request a remote initiated ambient listening call.</w:t>
      </w:r>
    </w:p>
    <w:p w14:paraId="23A813D9" w14:textId="77777777" w:rsidR="003A20F9" w:rsidRPr="005050F0" w:rsidRDefault="003A20F9" w:rsidP="003A20F9">
      <w:pPr>
        <w:pStyle w:val="Heading3"/>
        <w:rPr>
          <w:noProof/>
          <w:lang w:eastAsia="ko-KR"/>
        </w:rPr>
      </w:pPr>
      <w:bookmarkStart w:id="825" w:name="_Toc4577497"/>
      <w:bookmarkStart w:id="826" w:name="_Toc27504092"/>
      <w:bookmarkStart w:id="827" w:name="_Toc27504880"/>
      <w:bookmarkStart w:id="828" w:name="_Toc27505664"/>
      <w:bookmarkStart w:id="829" w:name="_Toc27506448"/>
      <w:bookmarkStart w:id="830" w:name="_Toc176344364"/>
      <w:r w:rsidRPr="005050F0">
        <w:rPr>
          <w:noProof/>
        </w:rPr>
        <w:t>5.2.</w:t>
      </w:r>
      <w:r w:rsidRPr="005050F0">
        <w:rPr>
          <w:noProof/>
          <w:lang w:eastAsia="ko-KR"/>
        </w:rPr>
        <w:t>48S</w:t>
      </w:r>
      <w:r w:rsidRPr="005050F0">
        <w:rPr>
          <w:noProof/>
        </w:rPr>
        <w:tab/>
        <w:t>/&lt;x&gt;/&lt;x&gt;/O</w:t>
      </w:r>
      <w:r w:rsidRPr="005050F0">
        <w:rPr>
          <w:noProof/>
          <w:lang w:eastAsia="ko-KR"/>
        </w:rPr>
        <w:t>n</w:t>
      </w:r>
      <w:r w:rsidRPr="005050F0">
        <w:rPr>
          <w:noProof/>
        </w:rPr>
        <w:t>Network/PrivateCall/</w:t>
      </w:r>
      <w:r w:rsidR="00F65D98" w:rsidRPr="005050F0">
        <w:rPr>
          <w:noProof/>
        </w:rPr>
        <w:br/>
      </w:r>
      <w:r w:rsidRPr="005050F0">
        <w:rPr>
          <w:noProof/>
        </w:rPr>
        <w:t>AllowedLocallyInitiatedAmbientListening</w:t>
      </w:r>
      <w:bookmarkEnd w:id="825"/>
      <w:bookmarkEnd w:id="826"/>
      <w:bookmarkEnd w:id="827"/>
      <w:bookmarkEnd w:id="828"/>
      <w:bookmarkEnd w:id="829"/>
      <w:bookmarkEnd w:id="830"/>
    </w:p>
    <w:p w14:paraId="020E37E3" w14:textId="77777777" w:rsidR="003A20F9" w:rsidRPr="005050F0" w:rsidRDefault="003A20F9" w:rsidP="003A20F9">
      <w:pPr>
        <w:pStyle w:val="TH"/>
        <w:rPr>
          <w:bCs/>
          <w:noProof/>
          <w:lang w:eastAsia="ko-KR"/>
        </w:rPr>
      </w:pPr>
      <w:r w:rsidRPr="005050F0">
        <w:rPr>
          <w:bCs/>
          <w:noProof/>
        </w:rPr>
        <w:t>Table </w:t>
      </w:r>
      <w:r w:rsidRPr="005050F0">
        <w:rPr>
          <w:bCs/>
          <w:noProof/>
          <w:lang w:eastAsia="ko-KR"/>
        </w:rPr>
        <w:t>5</w:t>
      </w:r>
      <w:r w:rsidRPr="005050F0">
        <w:rPr>
          <w:bCs/>
          <w:noProof/>
        </w:rPr>
        <w:t>.2.</w:t>
      </w:r>
      <w:r w:rsidRPr="005050F0">
        <w:rPr>
          <w:bCs/>
          <w:noProof/>
          <w:lang w:eastAsia="ko-KR"/>
        </w:rPr>
        <w:t>48S</w:t>
      </w:r>
      <w:r w:rsidRPr="005050F0">
        <w:rPr>
          <w:bCs/>
          <w:noProof/>
        </w:rPr>
        <w:t>.1: /&lt;x&gt;/</w:t>
      </w:r>
      <w:r w:rsidRPr="005050F0">
        <w:rPr>
          <w:bCs/>
          <w:noProof/>
          <w:lang w:eastAsia="ko-KR"/>
        </w:rPr>
        <w:t>&lt;x&gt;</w:t>
      </w:r>
      <w:r w:rsidRPr="005050F0">
        <w:rPr>
          <w:bCs/>
          <w:noProof/>
        </w:rPr>
        <w:t>/OnNetwork/PrivateCall/</w:t>
      </w:r>
      <w:r w:rsidRPr="005050F0">
        <w:rPr>
          <w:bCs/>
          <w:noProof/>
          <w:lang w:eastAsia="ko-KR"/>
        </w:rPr>
        <w:t>AllowedLocallyInitiatedAmbientListening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1131210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82C0F3"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r w:rsidRPr="005050F0">
              <w:rPr>
                <w:bCs/>
                <w:noProof/>
                <w:lang w:eastAsia="ko-KR"/>
              </w:rPr>
              <w:t>AllowedLocallyInitiatedAmbientListening</w:t>
            </w:r>
          </w:p>
        </w:tc>
      </w:tr>
      <w:tr w:rsidR="003A20F9" w:rsidRPr="005050F0" w14:paraId="7952ABB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D69A8"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B1085"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5AAE2"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9A7F3"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CD4E4"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C010D6" w14:textId="77777777" w:rsidR="003A20F9" w:rsidRPr="005050F0" w:rsidRDefault="003A20F9" w:rsidP="003A70BF">
            <w:pPr>
              <w:jc w:val="center"/>
              <w:rPr>
                <w:rFonts w:ascii="Arial" w:hAnsi="Arial" w:cs="Arial"/>
                <w:b/>
                <w:noProof/>
                <w:sz w:val="18"/>
                <w:szCs w:val="18"/>
              </w:rPr>
            </w:pPr>
          </w:p>
        </w:tc>
      </w:tr>
      <w:tr w:rsidR="003A20F9" w:rsidRPr="005050F0" w14:paraId="6B8EB5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91B037"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22531"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A257"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5BFC5"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AAC14"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11847FF" w14:textId="77777777" w:rsidR="003A20F9" w:rsidRPr="005050F0" w:rsidRDefault="003A20F9" w:rsidP="003A70BF">
            <w:pPr>
              <w:jc w:val="center"/>
              <w:rPr>
                <w:b/>
                <w:noProof/>
              </w:rPr>
            </w:pPr>
          </w:p>
        </w:tc>
      </w:tr>
      <w:tr w:rsidR="003A20F9" w:rsidRPr="005050F0" w14:paraId="10622C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6EB35"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3A29CB" w14:textId="77777777" w:rsidR="003A20F9" w:rsidRPr="005050F0" w:rsidRDefault="003A20F9" w:rsidP="003A70BF">
            <w:pPr>
              <w:rPr>
                <w:noProof/>
                <w:lang w:eastAsia="ko-KR"/>
              </w:rPr>
            </w:pPr>
            <w:r w:rsidRPr="005050F0">
              <w:rPr>
                <w:noProof/>
              </w:rPr>
              <w:t>This leaf node indicates whether the MCPTT user is allowed to request a locally initiated ambient listening call.</w:t>
            </w:r>
          </w:p>
        </w:tc>
      </w:tr>
    </w:tbl>
    <w:p w14:paraId="2161AA28" w14:textId="77777777" w:rsidR="00C92851" w:rsidRPr="005050F0" w:rsidRDefault="00C92851" w:rsidP="00C92851">
      <w:pPr>
        <w:rPr>
          <w:noProof/>
        </w:rPr>
      </w:pPr>
    </w:p>
    <w:p w14:paraId="3AC98D42" w14:textId="77777777" w:rsidR="003A20F9" w:rsidRPr="005050F0" w:rsidRDefault="003A20F9" w:rsidP="003A20F9">
      <w:pPr>
        <w:rPr>
          <w:noProof/>
          <w:lang w:eastAsia="ko-KR"/>
        </w:rPr>
      </w:pPr>
      <w:r w:rsidRPr="005050F0">
        <w:rPr>
          <w:noProof/>
        </w:rPr>
        <w:t>When set to "true" the MCPTT user is allowed to request a locally initiated ambient listening call.</w:t>
      </w:r>
    </w:p>
    <w:p w14:paraId="613CF6D0" w14:textId="77777777" w:rsidR="003A20F9" w:rsidRPr="005050F0" w:rsidRDefault="003A20F9" w:rsidP="003A20F9">
      <w:pPr>
        <w:rPr>
          <w:noProof/>
          <w:lang w:eastAsia="ko-KR"/>
        </w:rPr>
      </w:pPr>
      <w:r w:rsidRPr="005050F0">
        <w:rPr>
          <w:noProof/>
        </w:rPr>
        <w:t>When set to "</w:t>
      </w:r>
      <w:r w:rsidRPr="005050F0">
        <w:rPr>
          <w:noProof/>
          <w:lang w:eastAsia="ko-KR"/>
        </w:rPr>
        <w:t>false</w:t>
      </w:r>
      <w:r w:rsidRPr="005050F0">
        <w:rPr>
          <w:noProof/>
        </w:rPr>
        <w:t>" the MCPTT user is not allowed to request a locally initiated ambient listening call.</w:t>
      </w:r>
    </w:p>
    <w:p w14:paraId="7AD58198" w14:textId="77777777" w:rsidR="003A20F9" w:rsidRPr="005050F0" w:rsidRDefault="003A20F9" w:rsidP="003A20F9">
      <w:pPr>
        <w:pStyle w:val="Heading3"/>
        <w:rPr>
          <w:noProof/>
          <w:lang w:eastAsia="ko-KR"/>
        </w:rPr>
      </w:pPr>
      <w:bookmarkStart w:id="831" w:name="_Toc4577498"/>
      <w:bookmarkStart w:id="832" w:name="_Toc27504093"/>
      <w:bookmarkStart w:id="833" w:name="_Toc27504881"/>
      <w:bookmarkStart w:id="834" w:name="_Toc27505665"/>
      <w:bookmarkStart w:id="835" w:name="_Toc27506449"/>
      <w:bookmarkStart w:id="836" w:name="_Toc176344365"/>
      <w:r w:rsidRPr="005050F0">
        <w:rPr>
          <w:noProof/>
        </w:rPr>
        <w:t>5.2.</w:t>
      </w:r>
      <w:r w:rsidRPr="005050F0">
        <w:rPr>
          <w:noProof/>
          <w:lang w:eastAsia="ko-KR"/>
        </w:rPr>
        <w:t>48T</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00F65D98" w:rsidRPr="005050F0">
        <w:rPr>
          <w:noProof/>
        </w:rPr>
        <w:br/>
      </w:r>
      <w:r w:rsidRPr="005050F0">
        <w:rPr>
          <w:noProof/>
        </w:rPr>
        <w:t>AllowedRequestFirstToAnswerCall</w:t>
      </w:r>
      <w:bookmarkEnd w:id="831"/>
      <w:bookmarkEnd w:id="832"/>
      <w:bookmarkEnd w:id="833"/>
      <w:bookmarkEnd w:id="834"/>
      <w:bookmarkEnd w:id="835"/>
      <w:bookmarkEnd w:id="836"/>
    </w:p>
    <w:p w14:paraId="6BD9A3F8"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48T</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Network/PrivateCall/AllowedRequestFirstToAnswerCall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650AC64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7455C3"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r w:rsidRPr="005050F0">
              <w:rPr>
                <w:noProof/>
              </w:rPr>
              <w:t>AllowedRequestFirstToAnswerCall</w:t>
            </w:r>
          </w:p>
        </w:tc>
      </w:tr>
      <w:tr w:rsidR="003A20F9" w:rsidRPr="005050F0" w14:paraId="118BE5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653A41"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8ACBF"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81320"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2704A"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AB387"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B62A92" w14:textId="77777777" w:rsidR="003A20F9" w:rsidRPr="005050F0" w:rsidRDefault="003A20F9" w:rsidP="003A70BF">
            <w:pPr>
              <w:jc w:val="center"/>
              <w:rPr>
                <w:rFonts w:ascii="Arial" w:hAnsi="Arial" w:cs="Arial"/>
                <w:b/>
                <w:noProof/>
                <w:sz w:val="18"/>
                <w:szCs w:val="18"/>
              </w:rPr>
            </w:pPr>
          </w:p>
        </w:tc>
      </w:tr>
      <w:tr w:rsidR="003A20F9" w:rsidRPr="005050F0" w14:paraId="0D57C1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ED5DE4"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7BEC2"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DE487"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4F6E5"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07FBD"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81599D" w14:textId="77777777" w:rsidR="003A20F9" w:rsidRPr="005050F0" w:rsidRDefault="003A20F9" w:rsidP="003A70BF">
            <w:pPr>
              <w:jc w:val="center"/>
              <w:rPr>
                <w:b/>
                <w:noProof/>
              </w:rPr>
            </w:pPr>
          </w:p>
        </w:tc>
      </w:tr>
      <w:tr w:rsidR="003A20F9" w:rsidRPr="005050F0" w14:paraId="0FB4491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AF4F9C"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8E147A" w14:textId="77777777" w:rsidR="003A20F9" w:rsidRPr="005050F0" w:rsidRDefault="003A20F9" w:rsidP="003A70BF">
            <w:pPr>
              <w:rPr>
                <w:noProof/>
                <w:lang w:eastAsia="ko-KR"/>
              </w:rPr>
            </w:pPr>
            <w:r w:rsidRPr="005050F0">
              <w:rPr>
                <w:noProof/>
              </w:rPr>
              <w:t>This leaf node indicates whether the MCPTT user is allowed to request a first to answer call.</w:t>
            </w:r>
          </w:p>
        </w:tc>
      </w:tr>
    </w:tbl>
    <w:p w14:paraId="1264B6BF" w14:textId="77777777" w:rsidR="00C92851" w:rsidRPr="005050F0" w:rsidRDefault="00C92851" w:rsidP="00C92851">
      <w:pPr>
        <w:rPr>
          <w:noProof/>
        </w:rPr>
      </w:pPr>
    </w:p>
    <w:p w14:paraId="3CC38A7D" w14:textId="77777777" w:rsidR="003A20F9" w:rsidRPr="005050F0" w:rsidRDefault="003A20F9" w:rsidP="003A20F9">
      <w:pPr>
        <w:rPr>
          <w:noProof/>
          <w:lang w:eastAsia="ko-KR"/>
        </w:rPr>
      </w:pPr>
      <w:r w:rsidRPr="005050F0">
        <w:rPr>
          <w:noProof/>
        </w:rPr>
        <w:t>When set to "true" the MCPTT user is allowed to request a first to answer call</w:t>
      </w:r>
      <w:r w:rsidRPr="005050F0">
        <w:rPr>
          <w:noProof/>
          <w:lang w:eastAsia="ko-KR"/>
        </w:rPr>
        <w:t>.</w:t>
      </w:r>
    </w:p>
    <w:p w14:paraId="34A4B3BB" w14:textId="77777777" w:rsidR="003A20F9" w:rsidRPr="005050F0" w:rsidRDefault="003A20F9" w:rsidP="003A20F9">
      <w:pPr>
        <w:rPr>
          <w:noProof/>
        </w:rPr>
      </w:pPr>
      <w:r w:rsidRPr="005050F0">
        <w:rPr>
          <w:noProof/>
        </w:rPr>
        <w:t>When set to "</w:t>
      </w:r>
      <w:r w:rsidRPr="005050F0">
        <w:rPr>
          <w:noProof/>
          <w:lang w:eastAsia="ko-KR"/>
        </w:rPr>
        <w:t>false</w:t>
      </w:r>
      <w:r w:rsidRPr="005050F0">
        <w:rPr>
          <w:noProof/>
        </w:rPr>
        <w:t>" the MCPTT user is not allowed to request a first to answer call.</w:t>
      </w:r>
    </w:p>
    <w:p w14:paraId="2D8FCA00" w14:textId="77777777" w:rsidR="003A20F9" w:rsidRPr="005050F0" w:rsidRDefault="003A20F9" w:rsidP="003A20F9">
      <w:pPr>
        <w:pStyle w:val="Heading3"/>
        <w:rPr>
          <w:noProof/>
          <w:lang w:eastAsia="ko-KR"/>
        </w:rPr>
      </w:pPr>
      <w:bookmarkStart w:id="837" w:name="_Toc4577499"/>
      <w:bookmarkStart w:id="838" w:name="_Toc27504094"/>
      <w:bookmarkStart w:id="839" w:name="_Toc27504882"/>
      <w:bookmarkStart w:id="840" w:name="_Toc27505666"/>
      <w:bookmarkStart w:id="841" w:name="_Toc27506450"/>
      <w:bookmarkStart w:id="842" w:name="_Toc176344366"/>
      <w:r w:rsidRPr="005050F0">
        <w:rPr>
          <w:noProof/>
        </w:rPr>
        <w:t>5.2.</w:t>
      </w:r>
      <w:r w:rsidRPr="005050F0">
        <w:rPr>
          <w:noProof/>
          <w:lang w:eastAsia="ko-KR"/>
        </w:rPr>
        <w:t>48U1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w:t>
      </w:r>
      <w:bookmarkEnd w:id="837"/>
      <w:bookmarkEnd w:id="838"/>
      <w:bookmarkEnd w:id="839"/>
      <w:bookmarkEnd w:id="840"/>
      <w:bookmarkEnd w:id="841"/>
      <w:bookmarkEnd w:id="842"/>
    </w:p>
    <w:p w14:paraId="00453D44"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31011F9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C1651"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w:t>
            </w:r>
          </w:p>
        </w:tc>
      </w:tr>
      <w:tr w:rsidR="003A20F9" w:rsidRPr="005050F0" w14:paraId="36D45F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26610B"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58D68"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A147"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DFA1B"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0CB6E"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690AE8" w14:textId="77777777" w:rsidR="003A20F9" w:rsidRPr="005050F0" w:rsidRDefault="003A20F9" w:rsidP="003A70BF">
            <w:pPr>
              <w:jc w:val="center"/>
              <w:rPr>
                <w:rFonts w:ascii="Arial" w:hAnsi="Arial" w:cs="Arial"/>
                <w:b/>
                <w:noProof/>
                <w:sz w:val="18"/>
                <w:szCs w:val="18"/>
              </w:rPr>
            </w:pPr>
          </w:p>
        </w:tc>
      </w:tr>
      <w:tr w:rsidR="003A20F9" w:rsidRPr="005050F0" w14:paraId="0435D45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55A16B"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E3094"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8C23"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EE38C" w14:textId="77777777" w:rsidR="003A20F9" w:rsidRPr="005050F0" w:rsidRDefault="003A20F9"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C3A9D"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318130" w14:textId="77777777" w:rsidR="003A20F9" w:rsidRPr="005050F0" w:rsidRDefault="003A20F9" w:rsidP="003A70BF">
            <w:pPr>
              <w:jc w:val="center"/>
              <w:rPr>
                <w:b/>
                <w:noProof/>
              </w:rPr>
            </w:pPr>
          </w:p>
        </w:tc>
      </w:tr>
      <w:tr w:rsidR="003A20F9" w:rsidRPr="005050F0" w14:paraId="61EBE7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201FDE"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7350B5"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the remote group selection configuration.</w:t>
            </w:r>
          </w:p>
        </w:tc>
      </w:tr>
    </w:tbl>
    <w:p w14:paraId="320BB983" w14:textId="77777777" w:rsidR="003A20F9" w:rsidRPr="005050F0" w:rsidRDefault="003A20F9" w:rsidP="003A20F9">
      <w:pPr>
        <w:rPr>
          <w:noProof/>
          <w:lang w:eastAsia="ko-KR"/>
        </w:rPr>
      </w:pPr>
    </w:p>
    <w:p w14:paraId="06D89DA0" w14:textId="77777777" w:rsidR="003A20F9" w:rsidRPr="005050F0" w:rsidRDefault="003A20F9" w:rsidP="003A20F9">
      <w:pPr>
        <w:pStyle w:val="Heading3"/>
        <w:rPr>
          <w:noProof/>
          <w:lang w:eastAsia="ko-KR"/>
        </w:rPr>
      </w:pPr>
      <w:bookmarkStart w:id="843" w:name="_Toc4577500"/>
      <w:bookmarkStart w:id="844" w:name="_Toc27504095"/>
      <w:bookmarkStart w:id="845" w:name="_Toc27504883"/>
      <w:bookmarkStart w:id="846" w:name="_Toc27505667"/>
      <w:bookmarkStart w:id="847" w:name="_Toc27506451"/>
      <w:bookmarkStart w:id="848" w:name="_Toc176344367"/>
      <w:r w:rsidRPr="005050F0">
        <w:rPr>
          <w:noProof/>
        </w:rPr>
        <w:t>5.2.</w:t>
      </w:r>
      <w:r w:rsidRPr="005050F0">
        <w:rPr>
          <w:noProof/>
          <w:lang w:eastAsia="ko-KR"/>
        </w:rPr>
        <w:t>48U2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w:t>
      </w:r>
      <w:bookmarkEnd w:id="843"/>
      <w:bookmarkEnd w:id="844"/>
      <w:bookmarkEnd w:id="845"/>
      <w:bookmarkEnd w:id="846"/>
      <w:bookmarkEnd w:id="847"/>
      <w:bookmarkEnd w:id="848"/>
    </w:p>
    <w:p w14:paraId="3F23BE18"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1915FAD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4076AF"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w:t>
            </w:r>
          </w:p>
        </w:tc>
      </w:tr>
      <w:tr w:rsidR="003A20F9" w:rsidRPr="005050F0" w14:paraId="5594A4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4570E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87953"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3C4C"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CEC9B"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DA43D"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B29F42" w14:textId="77777777" w:rsidR="003A20F9" w:rsidRPr="005050F0" w:rsidRDefault="003A20F9" w:rsidP="003A70BF">
            <w:pPr>
              <w:jc w:val="center"/>
              <w:rPr>
                <w:rFonts w:ascii="Arial" w:hAnsi="Arial" w:cs="Arial"/>
                <w:b/>
                <w:noProof/>
                <w:sz w:val="18"/>
                <w:szCs w:val="18"/>
              </w:rPr>
            </w:pPr>
          </w:p>
        </w:tc>
      </w:tr>
      <w:tr w:rsidR="003A20F9" w:rsidRPr="005050F0" w14:paraId="4CD838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26599"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0695D"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6D2E7" w14:textId="77777777" w:rsidR="003A20F9" w:rsidRPr="005050F0" w:rsidRDefault="003A20F9"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5B1A6" w14:textId="77777777" w:rsidR="003A20F9" w:rsidRPr="005050F0" w:rsidRDefault="003A20F9"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CFCF5"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0F9B4" w14:textId="77777777" w:rsidR="003A20F9" w:rsidRPr="005050F0" w:rsidRDefault="003A20F9" w:rsidP="003A70BF">
            <w:pPr>
              <w:jc w:val="center"/>
              <w:rPr>
                <w:b/>
                <w:noProof/>
              </w:rPr>
            </w:pPr>
          </w:p>
        </w:tc>
      </w:tr>
      <w:tr w:rsidR="003A20F9" w:rsidRPr="005050F0" w14:paraId="740D32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07ABC0"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549CB9"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one or more remote group selection configuration elements.</w:t>
            </w:r>
          </w:p>
        </w:tc>
      </w:tr>
    </w:tbl>
    <w:p w14:paraId="3969B5DA" w14:textId="77777777" w:rsidR="00C92851" w:rsidRPr="005050F0" w:rsidRDefault="00C92851" w:rsidP="00C92851">
      <w:pPr>
        <w:rPr>
          <w:noProof/>
        </w:rPr>
      </w:pPr>
      <w:bookmarkStart w:id="849" w:name="_Toc4577501"/>
      <w:bookmarkStart w:id="850" w:name="_Toc27504096"/>
      <w:bookmarkStart w:id="851" w:name="_Toc27504884"/>
      <w:bookmarkStart w:id="852" w:name="_Toc27505668"/>
      <w:bookmarkStart w:id="853" w:name="_Toc27506452"/>
    </w:p>
    <w:p w14:paraId="277250FA" w14:textId="77777777" w:rsidR="003A20F9" w:rsidRPr="005050F0" w:rsidRDefault="003A20F9" w:rsidP="003A20F9">
      <w:pPr>
        <w:pStyle w:val="Heading3"/>
        <w:rPr>
          <w:noProof/>
          <w:lang w:eastAsia="ko-KR"/>
        </w:rPr>
      </w:pPr>
      <w:bookmarkStart w:id="854" w:name="_Toc176344368"/>
      <w:r w:rsidRPr="005050F0">
        <w:rPr>
          <w:noProof/>
          <w:lang w:eastAsia="ko-KR"/>
        </w:rPr>
        <w:t>5</w:t>
      </w:r>
      <w:r w:rsidRPr="005050F0">
        <w:rPr>
          <w:noProof/>
        </w:rPr>
        <w:t>.2.48U</w:t>
      </w:r>
      <w:r w:rsidRPr="005050F0">
        <w:rPr>
          <w:noProof/>
          <w:lang w:eastAsia="ko-KR"/>
        </w:rPr>
        <w:t>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bookmarkEnd w:id="849"/>
      <w:bookmarkEnd w:id="850"/>
      <w:bookmarkEnd w:id="851"/>
      <w:bookmarkEnd w:id="852"/>
      <w:bookmarkEnd w:id="853"/>
      <w:bookmarkEnd w:id="854"/>
    </w:p>
    <w:p w14:paraId="6799460F"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69105F6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2192F9"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w:t>
            </w:r>
          </w:p>
        </w:tc>
      </w:tr>
      <w:tr w:rsidR="003A20F9" w:rsidRPr="005050F0" w14:paraId="4A598C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7EF1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B4F6A"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29974"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5F266"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10541"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34C0E" w14:textId="77777777" w:rsidR="003A20F9" w:rsidRPr="005050F0" w:rsidRDefault="003A20F9" w:rsidP="003A70BF">
            <w:pPr>
              <w:jc w:val="center"/>
              <w:rPr>
                <w:rFonts w:ascii="Arial" w:hAnsi="Arial" w:cs="Arial"/>
                <w:b/>
                <w:noProof/>
                <w:sz w:val="18"/>
                <w:szCs w:val="18"/>
              </w:rPr>
            </w:pPr>
          </w:p>
        </w:tc>
      </w:tr>
      <w:tr w:rsidR="003A20F9" w:rsidRPr="005050F0" w14:paraId="4C2D20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7C6F63"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A2905"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4688D"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BCADB" w14:textId="77777777" w:rsidR="003A20F9" w:rsidRPr="005050F0" w:rsidRDefault="003A20F9"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0108"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8E8910" w14:textId="77777777" w:rsidR="003A20F9" w:rsidRPr="005050F0" w:rsidRDefault="003A20F9" w:rsidP="003A70BF">
            <w:pPr>
              <w:jc w:val="center"/>
              <w:rPr>
                <w:b/>
                <w:noProof/>
              </w:rPr>
            </w:pPr>
          </w:p>
        </w:tc>
      </w:tr>
      <w:tr w:rsidR="003A20F9" w:rsidRPr="005050F0" w14:paraId="5C2425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17D22"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9A7916"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the details of the on-network MCPTT users whose selected MCPTT group is allowed to be remotely changed by the MCPTT user.</w:t>
            </w:r>
          </w:p>
        </w:tc>
      </w:tr>
    </w:tbl>
    <w:p w14:paraId="71AD1D76" w14:textId="77777777" w:rsidR="00C92851" w:rsidRPr="005050F0" w:rsidRDefault="00C92851" w:rsidP="00C92851">
      <w:pPr>
        <w:rPr>
          <w:noProof/>
        </w:rPr>
      </w:pPr>
      <w:bookmarkStart w:id="855" w:name="_Toc4577502"/>
      <w:bookmarkStart w:id="856" w:name="_Toc27504097"/>
      <w:bookmarkStart w:id="857" w:name="_Toc27504885"/>
      <w:bookmarkStart w:id="858" w:name="_Toc27505669"/>
      <w:bookmarkStart w:id="859" w:name="_Toc27506453"/>
    </w:p>
    <w:p w14:paraId="1950203F" w14:textId="77777777" w:rsidR="003A20F9" w:rsidRPr="005050F0" w:rsidRDefault="003A20F9" w:rsidP="003A20F9">
      <w:pPr>
        <w:pStyle w:val="Heading3"/>
        <w:rPr>
          <w:noProof/>
          <w:lang w:eastAsia="ko-KR"/>
        </w:rPr>
      </w:pPr>
      <w:bookmarkStart w:id="860" w:name="_Toc176344369"/>
      <w:r w:rsidRPr="005050F0">
        <w:rPr>
          <w:noProof/>
        </w:rPr>
        <w:lastRenderedPageBreak/>
        <w:t>5.2.</w:t>
      </w:r>
      <w:r w:rsidRPr="005050F0">
        <w:rPr>
          <w:noProof/>
          <w:lang w:eastAsia="ko-KR"/>
        </w:rPr>
        <w:t>48U4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r w:rsidR="00F65D98" w:rsidRPr="005050F0">
        <w:rPr>
          <w:noProof/>
        </w:rPr>
        <w:br/>
      </w:r>
      <w:r w:rsidRPr="005050F0">
        <w:rPr>
          <w:noProof/>
        </w:rPr>
        <w:t>MCPTTID</w:t>
      </w:r>
      <w:bookmarkEnd w:id="855"/>
      <w:bookmarkEnd w:id="856"/>
      <w:bookmarkEnd w:id="857"/>
      <w:bookmarkEnd w:id="858"/>
      <w:bookmarkEnd w:id="859"/>
      <w:bookmarkEnd w:id="860"/>
    </w:p>
    <w:p w14:paraId="31F1C56A"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64DD2D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2F33A6"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Network/RemoteGroupSelection/&lt;x&gt;/Entry/MCPTTID</w:t>
            </w:r>
          </w:p>
        </w:tc>
      </w:tr>
      <w:tr w:rsidR="003A20F9" w:rsidRPr="005050F0" w14:paraId="7E869CB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21C4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2D0C9"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0B3CB"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E477D"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970F5"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2F4C15" w14:textId="77777777" w:rsidR="003A20F9" w:rsidRPr="005050F0" w:rsidRDefault="003A20F9" w:rsidP="003A70BF">
            <w:pPr>
              <w:jc w:val="center"/>
              <w:rPr>
                <w:rFonts w:ascii="Arial" w:hAnsi="Arial" w:cs="Arial"/>
                <w:b/>
                <w:noProof/>
                <w:sz w:val="18"/>
                <w:szCs w:val="18"/>
              </w:rPr>
            </w:pPr>
          </w:p>
        </w:tc>
      </w:tr>
      <w:tr w:rsidR="003A20F9" w:rsidRPr="005050F0" w14:paraId="6BAC1E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37FA12"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13E4F"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03842"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B3AD4" w14:textId="77777777" w:rsidR="003A20F9" w:rsidRPr="005050F0" w:rsidRDefault="003A20F9"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CC4C9"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A630D4" w14:textId="77777777" w:rsidR="003A20F9" w:rsidRPr="005050F0" w:rsidRDefault="003A20F9" w:rsidP="003A70BF">
            <w:pPr>
              <w:jc w:val="center"/>
              <w:rPr>
                <w:b/>
                <w:noProof/>
              </w:rPr>
            </w:pPr>
          </w:p>
        </w:tc>
      </w:tr>
      <w:tr w:rsidR="003A20F9" w:rsidRPr="005050F0" w14:paraId="082152A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241DE3"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9B7698" w14:textId="77777777" w:rsidR="003A20F9" w:rsidRPr="005050F0" w:rsidRDefault="003A20F9" w:rsidP="003A70BF">
            <w:pPr>
              <w:rPr>
                <w:noProof/>
                <w:lang w:eastAsia="ko-KR"/>
              </w:rPr>
            </w:pPr>
            <w:r w:rsidRPr="005050F0">
              <w:rPr>
                <w:noProof/>
              </w:rPr>
              <w:t>This leaf node indicates a</w:t>
            </w:r>
            <w:r w:rsidRPr="005050F0">
              <w:rPr>
                <w:noProof/>
                <w:lang w:eastAsia="ko-KR"/>
              </w:rPr>
              <w:t xml:space="preserve"> </w:t>
            </w:r>
            <w:r w:rsidRPr="005050F0">
              <w:rPr>
                <w:noProof/>
              </w:rPr>
              <w:t>MCPTT I</w:t>
            </w:r>
            <w:r w:rsidRPr="005050F0">
              <w:rPr>
                <w:rFonts w:eastAsia="SimSun"/>
                <w:noProof/>
                <w:lang w:eastAsia="zh-CN"/>
              </w:rPr>
              <w:t>D</w:t>
            </w:r>
            <w:r w:rsidRPr="005050F0">
              <w:rPr>
                <w:noProof/>
                <w:lang w:eastAsia="ko-KR"/>
              </w:rPr>
              <w:t xml:space="preserve"> of an MCPTT user whose selected MCPTT group is allowed to be remotely changed by the MCPTT user.</w:t>
            </w:r>
          </w:p>
        </w:tc>
      </w:tr>
    </w:tbl>
    <w:p w14:paraId="016BA0D1" w14:textId="77777777" w:rsidR="00C92851" w:rsidRPr="005050F0" w:rsidRDefault="00C92851" w:rsidP="00C92851">
      <w:pPr>
        <w:rPr>
          <w:noProof/>
        </w:rPr>
      </w:pPr>
    </w:p>
    <w:p w14:paraId="1905197E" w14:textId="77777777" w:rsidR="003A20F9" w:rsidRPr="005050F0" w:rsidRDefault="003A20F9" w:rsidP="003A20F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3AFA6A7" w14:textId="77777777" w:rsidR="003A20F9" w:rsidRPr="005050F0" w:rsidRDefault="003A20F9" w:rsidP="003A20F9">
      <w:pPr>
        <w:pStyle w:val="Heading3"/>
        <w:rPr>
          <w:noProof/>
          <w:lang w:eastAsia="ko-KR"/>
        </w:rPr>
      </w:pPr>
      <w:bookmarkStart w:id="861" w:name="_Toc4577503"/>
      <w:bookmarkStart w:id="862" w:name="_Toc27504098"/>
      <w:bookmarkStart w:id="863" w:name="_Toc27504886"/>
      <w:bookmarkStart w:id="864" w:name="_Toc27505670"/>
      <w:bookmarkStart w:id="865" w:name="_Toc27506454"/>
      <w:bookmarkStart w:id="866" w:name="_Toc176344370"/>
      <w:r w:rsidRPr="005050F0">
        <w:rPr>
          <w:noProof/>
        </w:rPr>
        <w:t>5.2.</w:t>
      </w:r>
      <w:r w:rsidRPr="005050F0">
        <w:rPr>
          <w:noProof/>
          <w:lang w:eastAsia="ko-KR"/>
        </w:rPr>
        <w:t>48U5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Network/RemoteGroupSelection/&lt;x&gt;/Entry/</w:t>
      </w:r>
      <w:r w:rsidR="00F65D98" w:rsidRPr="005050F0">
        <w:rPr>
          <w:noProof/>
        </w:rPr>
        <w:br/>
      </w:r>
      <w:r w:rsidRPr="005050F0">
        <w:rPr>
          <w:noProof/>
        </w:rPr>
        <w:t>DisplayName</w:t>
      </w:r>
      <w:bookmarkEnd w:id="861"/>
      <w:bookmarkEnd w:id="862"/>
      <w:bookmarkEnd w:id="863"/>
      <w:bookmarkEnd w:id="864"/>
      <w:bookmarkEnd w:id="865"/>
      <w:bookmarkEnd w:id="866"/>
    </w:p>
    <w:p w14:paraId="34993CA2"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294873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B7DA8E"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Network/RemoteGroupSelection/&lt;x&gt;/Entry/DisplayName</w:t>
            </w:r>
          </w:p>
        </w:tc>
      </w:tr>
      <w:tr w:rsidR="003A20F9" w:rsidRPr="005050F0" w14:paraId="5723BCA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7AF74E"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E51FE"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C2AE7"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6D182"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05027"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BFBF8A" w14:textId="77777777" w:rsidR="003A20F9" w:rsidRPr="005050F0" w:rsidRDefault="003A20F9" w:rsidP="003A70BF">
            <w:pPr>
              <w:jc w:val="center"/>
              <w:rPr>
                <w:rFonts w:ascii="Arial" w:hAnsi="Arial" w:cs="Arial"/>
                <w:b/>
                <w:noProof/>
                <w:sz w:val="18"/>
                <w:szCs w:val="18"/>
              </w:rPr>
            </w:pPr>
          </w:p>
        </w:tc>
      </w:tr>
      <w:tr w:rsidR="003A20F9" w:rsidRPr="005050F0" w14:paraId="60B8A8D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09B40E"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D4A6A"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C895D"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B237" w14:textId="77777777" w:rsidR="003A20F9" w:rsidRPr="005050F0" w:rsidRDefault="003A20F9"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7C485"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AAE24E" w14:textId="77777777" w:rsidR="003A20F9" w:rsidRPr="005050F0" w:rsidRDefault="003A20F9" w:rsidP="003A70BF">
            <w:pPr>
              <w:jc w:val="center"/>
              <w:rPr>
                <w:b/>
                <w:noProof/>
              </w:rPr>
            </w:pPr>
          </w:p>
        </w:tc>
      </w:tr>
      <w:tr w:rsidR="003A20F9" w:rsidRPr="005050F0" w14:paraId="339E05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315C01"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A3526E" w14:textId="77777777" w:rsidR="003A20F9" w:rsidRPr="005050F0" w:rsidRDefault="003A20F9"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ID</w:t>
            </w:r>
            <w:r w:rsidRPr="005050F0">
              <w:rPr>
                <w:noProof/>
                <w:lang w:eastAsia="ko-KR"/>
              </w:rPr>
              <w:t xml:space="preserve"> of the MCPTT user.</w:t>
            </w:r>
          </w:p>
        </w:tc>
      </w:tr>
    </w:tbl>
    <w:p w14:paraId="50349B50" w14:textId="77777777" w:rsidR="00C92851" w:rsidRPr="005050F0" w:rsidRDefault="00C92851" w:rsidP="00C92851">
      <w:pPr>
        <w:rPr>
          <w:noProof/>
        </w:rPr>
      </w:pPr>
      <w:bookmarkStart w:id="867" w:name="_Toc4577504"/>
      <w:bookmarkStart w:id="868" w:name="_Toc27504099"/>
      <w:bookmarkStart w:id="869" w:name="_Toc27504887"/>
      <w:bookmarkStart w:id="870" w:name="_Toc27505671"/>
      <w:bookmarkStart w:id="871" w:name="_Toc27506455"/>
    </w:p>
    <w:p w14:paraId="0D3732DE" w14:textId="77777777" w:rsidR="003A20F9" w:rsidRPr="005050F0" w:rsidRDefault="003A20F9" w:rsidP="003A20F9">
      <w:pPr>
        <w:pStyle w:val="Heading3"/>
        <w:rPr>
          <w:noProof/>
          <w:lang w:eastAsia="ko-KR"/>
        </w:rPr>
      </w:pPr>
      <w:bookmarkStart w:id="872" w:name="_Toc176344371"/>
      <w:r w:rsidRPr="005050F0">
        <w:rPr>
          <w:noProof/>
        </w:rPr>
        <w:lastRenderedPageBreak/>
        <w:t>5.2.</w:t>
      </w:r>
      <w:r w:rsidRPr="005050F0">
        <w:rPr>
          <w:noProof/>
          <w:lang w:eastAsia="ko-KR"/>
        </w:rPr>
        <w:t>48V1</w:t>
      </w:r>
      <w:r w:rsidRPr="005050F0">
        <w:rPr>
          <w:noProof/>
        </w:rPr>
        <w:tab/>
      </w:r>
      <w:r w:rsidR="00A82F20" w:rsidRPr="00BE2E84">
        <w:t>Void</w:t>
      </w:r>
      <w:bookmarkEnd w:id="867"/>
      <w:bookmarkEnd w:id="868"/>
      <w:bookmarkEnd w:id="869"/>
      <w:bookmarkEnd w:id="870"/>
      <w:bookmarkEnd w:id="871"/>
      <w:bookmarkEnd w:id="872"/>
    </w:p>
    <w:p w14:paraId="19A72A38" w14:textId="77777777" w:rsidR="003A20F9" w:rsidRPr="005050F0" w:rsidRDefault="003A20F9" w:rsidP="003A20F9">
      <w:pPr>
        <w:pStyle w:val="Heading3"/>
        <w:rPr>
          <w:noProof/>
          <w:lang w:eastAsia="ko-KR"/>
        </w:rPr>
      </w:pPr>
      <w:bookmarkStart w:id="873" w:name="_Toc4577505"/>
      <w:bookmarkStart w:id="874" w:name="_Toc27504100"/>
      <w:bookmarkStart w:id="875" w:name="_Toc27504888"/>
      <w:bookmarkStart w:id="876" w:name="_Toc27505672"/>
      <w:bookmarkStart w:id="877" w:name="_Toc27506456"/>
      <w:bookmarkStart w:id="878" w:name="_Toc176344372"/>
      <w:r w:rsidRPr="005050F0">
        <w:rPr>
          <w:noProof/>
        </w:rPr>
        <w:t>5.2.</w:t>
      </w:r>
      <w:r w:rsidRPr="005050F0">
        <w:rPr>
          <w:noProof/>
          <w:lang w:eastAsia="ko-KR"/>
        </w:rPr>
        <w:t>48V2</w:t>
      </w:r>
      <w:r w:rsidRPr="005050F0">
        <w:rPr>
          <w:noProof/>
        </w:rPr>
        <w:tab/>
      </w:r>
      <w:r w:rsidR="00A82F20" w:rsidRPr="00BE2E84">
        <w:t>Void</w:t>
      </w:r>
      <w:bookmarkEnd w:id="873"/>
      <w:bookmarkEnd w:id="874"/>
      <w:bookmarkEnd w:id="875"/>
      <w:bookmarkEnd w:id="876"/>
      <w:bookmarkEnd w:id="877"/>
      <w:bookmarkEnd w:id="878"/>
    </w:p>
    <w:p w14:paraId="3D0B6955" w14:textId="77777777" w:rsidR="003A20F9" w:rsidRPr="005050F0" w:rsidRDefault="003A20F9" w:rsidP="003A20F9">
      <w:pPr>
        <w:pStyle w:val="Heading3"/>
        <w:rPr>
          <w:noProof/>
          <w:lang w:eastAsia="ko-KR"/>
        </w:rPr>
      </w:pPr>
      <w:bookmarkStart w:id="879" w:name="_Toc4577506"/>
      <w:bookmarkStart w:id="880" w:name="_Toc27504101"/>
      <w:bookmarkStart w:id="881" w:name="_Toc27504889"/>
      <w:bookmarkStart w:id="882" w:name="_Toc27505673"/>
      <w:bookmarkStart w:id="883" w:name="_Toc27506457"/>
      <w:bookmarkStart w:id="884" w:name="_Toc176344373"/>
      <w:r w:rsidRPr="005050F0">
        <w:rPr>
          <w:noProof/>
        </w:rPr>
        <w:t>5.2.</w:t>
      </w:r>
      <w:r w:rsidRPr="005050F0">
        <w:rPr>
          <w:noProof/>
          <w:lang w:eastAsia="ko-KR"/>
        </w:rPr>
        <w:t>48V3</w:t>
      </w:r>
      <w:r w:rsidRPr="005050F0">
        <w:rPr>
          <w:noProof/>
        </w:rPr>
        <w:tab/>
      </w:r>
      <w:r w:rsidR="00A82F20" w:rsidRPr="00BE2E84">
        <w:t>Void</w:t>
      </w:r>
      <w:bookmarkEnd w:id="879"/>
      <w:bookmarkEnd w:id="880"/>
      <w:bookmarkEnd w:id="881"/>
      <w:bookmarkEnd w:id="882"/>
      <w:bookmarkEnd w:id="883"/>
      <w:bookmarkEnd w:id="884"/>
    </w:p>
    <w:p w14:paraId="79D4A430" w14:textId="77777777" w:rsidR="003A20F9" w:rsidRPr="005050F0" w:rsidRDefault="003A20F9" w:rsidP="003A20F9">
      <w:pPr>
        <w:pStyle w:val="Heading3"/>
        <w:rPr>
          <w:noProof/>
          <w:lang w:eastAsia="ko-KR"/>
        </w:rPr>
      </w:pPr>
      <w:bookmarkStart w:id="885" w:name="_Toc4577507"/>
      <w:bookmarkStart w:id="886" w:name="_Toc27504102"/>
      <w:bookmarkStart w:id="887" w:name="_Toc27504890"/>
      <w:bookmarkStart w:id="888" w:name="_Toc27505674"/>
      <w:bookmarkStart w:id="889" w:name="_Toc27506458"/>
      <w:bookmarkStart w:id="890" w:name="_Toc176344374"/>
      <w:r w:rsidRPr="005050F0">
        <w:rPr>
          <w:noProof/>
        </w:rPr>
        <w:t>5.2.</w:t>
      </w:r>
      <w:r w:rsidRPr="005050F0">
        <w:rPr>
          <w:noProof/>
          <w:lang w:eastAsia="ko-KR"/>
        </w:rPr>
        <w:t>48V4</w:t>
      </w:r>
      <w:r w:rsidRPr="005050F0">
        <w:rPr>
          <w:noProof/>
        </w:rPr>
        <w:tab/>
      </w:r>
      <w:r w:rsidR="00A82F20" w:rsidRPr="00BE2E84">
        <w:t>Void</w:t>
      </w:r>
      <w:bookmarkEnd w:id="885"/>
      <w:bookmarkEnd w:id="886"/>
      <w:bookmarkEnd w:id="887"/>
      <w:bookmarkEnd w:id="888"/>
      <w:bookmarkEnd w:id="889"/>
      <w:bookmarkEnd w:id="890"/>
    </w:p>
    <w:p w14:paraId="6DABBC1F" w14:textId="77777777" w:rsidR="003A20F9" w:rsidRPr="005050F0" w:rsidRDefault="003A20F9" w:rsidP="003A20F9">
      <w:pPr>
        <w:pStyle w:val="Heading3"/>
        <w:rPr>
          <w:noProof/>
          <w:lang w:eastAsia="ko-KR"/>
        </w:rPr>
      </w:pPr>
      <w:bookmarkStart w:id="891" w:name="_Toc4577508"/>
      <w:bookmarkStart w:id="892" w:name="_Toc27504103"/>
      <w:bookmarkStart w:id="893" w:name="_Toc27504891"/>
      <w:bookmarkStart w:id="894" w:name="_Toc27505675"/>
      <w:bookmarkStart w:id="895" w:name="_Toc27506459"/>
      <w:bookmarkStart w:id="896" w:name="_Toc176344375"/>
      <w:r w:rsidRPr="005050F0">
        <w:rPr>
          <w:noProof/>
        </w:rPr>
        <w:t>5.2.</w:t>
      </w:r>
      <w:r w:rsidRPr="005050F0">
        <w:rPr>
          <w:noProof/>
          <w:lang w:eastAsia="ko-KR"/>
        </w:rPr>
        <w:t>48V5</w:t>
      </w:r>
      <w:r w:rsidRPr="005050F0">
        <w:rPr>
          <w:noProof/>
        </w:rPr>
        <w:tab/>
      </w:r>
      <w:r w:rsidR="00A82F20" w:rsidRPr="00BE2E84">
        <w:t>Void</w:t>
      </w:r>
      <w:bookmarkEnd w:id="891"/>
      <w:bookmarkEnd w:id="892"/>
      <w:bookmarkEnd w:id="893"/>
      <w:bookmarkEnd w:id="894"/>
      <w:bookmarkEnd w:id="895"/>
      <w:bookmarkEnd w:id="896"/>
    </w:p>
    <w:p w14:paraId="705CE6AC" w14:textId="77777777" w:rsidR="003A20F9" w:rsidRPr="005050F0" w:rsidRDefault="003A20F9" w:rsidP="003A20F9">
      <w:pPr>
        <w:pStyle w:val="Heading3"/>
        <w:rPr>
          <w:noProof/>
          <w:lang w:eastAsia="ko-KR"/>
        </w:rPr>
      </w:pPr>
      <w:bookmarkStart w:id="897" w:name="_Toc4577509"/>
      <w:bookmarkStart w:id="898" w:name="_Toc27504104"/>
      <w:bookmarkStart w:id="899" w:name="_Toc27504892"/>
      <w:bookmarkStart w:id="900" w:name="_Toc27505676"/>
      <w:bookmarkStart w:id="901" w:name="_Toc27506460"/>
      <w:bookmarkStart w:id="902" w:name="_Toc176344376"/>
      <w:r w:rsidRPr="005050F0">
        <w:rPr>
          <w:noProof/>
        </w:rPr>
        <w:t>5.2.</w:t>
      </w:r>
      <w:r w:rsidRPr="005050F0">
        <w:rPr>
          <w:noProof/>
          <w:lang w:eastAsia="ko-KR"/>
        </w:rPr>
        <w:t>48V6</w:t>
      </w:r>
      <w:r w:rsidR="00531171">
        <w:rPr>
          <w:noProof/>
          <w:lang w:eastAsia="ko-KR"/>
        </w:rPr>
        <w:tab/>
      </w:r>
      <w:r w:rsidR="00A82F20" w:rsidRPr="00BE2E84">
        <w:t>Void</w:t>
      </w:r>
      <w:bookmarkEnd w:id="897"/>
      <w:bookmarkEnd w:id="898"/>
      <w:bookmarkEnd w:id="899"/>
      <w:bookmarkEnd w:id="900"/>
      <w:bookmarkEnd w:id="901"/>
      <w:bookmarkEnd w:id="902"/>
    </w:p>
    <w:p w14:paraId="370A469A" w14:textId="77777777" w:rsidR="003A20F9" w:rsidRPr="005050F0" w:rsidRDefault="003A20F9" w:rsidP="003A20F9">
      <w:pPr>
        <w:pStyle w:val="Heading3"/>
        <w:rPr>
          <w:noProof/>
          <w:lang w:eastAsia="ko-KR"/>
        </w:rPr>
      </w:pPr>
      <w:bookmarkStart w:id="903" w:name="_Toc4577510"/>
      <w:bookmarkStart w:id="904" w:name="_Toc27504105"/>
      <w:bookmarkStart w:id="905" w:name="_Toc27504893"/>
      <w:bookmarkStart w:id="906" w:name="_Toc27505677"/>
      <w:bookmarkStart w:id="907" w:name="_Toc27506461"/>
      <w:bookmarkStart w:id="908" w:name="_Toc176344377"/>
      <w:r w:rsidRPr="005050F0">
        <w:rPr>
          <w:noProof/>
        </w:rPr>
        <w:t>5.2.</w:t>
      </w:r>
      <w:r w:rsidRPr="005050F0">
        <w:rPr>
          <w:noProof/>
          <w:lang w:eastAsia="ko-KR"/>
        </w:rPr>
        <w:t>48V7</w:t>
      </w:r>
      <w:r w:rsidR="004A3116" w:rsidRPr="005050F0">
        <w:rPr>
          <w:noProof/>
          <w:lang w:eastAsia="ko-KR"/>
        </w:rPr>
        <w:tab/>
      </w:r>
      <w:r w:rsidR="00A82F20" w:rsidRPr="00BE2E84">
        <w:t>Void</w:t>
      </w:r>
      <w:bookmarkEnd w:id="903"/>
      <w:bookmarkEnd w:id="904"/>
      <w:bookmarkEnd w:id="905"/>
      <w:bookmarkEnd w:id="906"/>
      <w:bookmarkEnd w:id="907"/>
      <w:bookmarkEnd w:id="908"/>
    </w:p>
    <w:p w14:paraId="20434E00" w14:textId="77777777" w:rsidR="003A20F9" w:rsidRPr="005050F0" w:rsidRDefault="003A20F9" w:rsidP="003A20F9">
      <w:pPr>
        <w:pStyle w:val="Heading3"/>
        <w:rPr>
          <w:noProof/>
          <w:lang w:eastAsia="ko-KR"/>
        </w:rPr>
      </w:pPr>
      <w:bookmarkStart w:id="909" w:name="_Toc4577511"/>
      <w:bookmarkStart w:id="910" w:name="_Toc27504106"/>
      <w:bookmarkStart w:id="911" w:name="_Toc27504894"/>
      <w:bookmarkStart w:id="912" w:name="_Toc27505678"/>
      <w:bookmarkStart w:id="913" w:name="_Toc27506462"/>
      <w:bookmarkStart w:id="914" w:name="_Toc176344378"/>
      <w:r w:rsidRPr="005050F0">
        <w:rPr>
          <w:noProof/>
        </w:rPr>
        <w:t>5.2.</w:t>
      </w:r>
      <w:r w:rsidRPr="005050F0">
        <w:rPr>
          <w:noProof/>
          <w:lang w:eastAsia="ko-KR"/>
        </w:rPr>
        <w:t>48V8</w:t>
      </w:r>
      <w:r w:rsidR="004A3116" w:rsidRPr="005050F0">
        <w:rPr>
          <w:noProof/>
          <w:lang w:eastAsia="ko-KR"/>
        </w:rPr>
        <w:tab/>
      </w:r>
      <w:r w:rsidR="00A82F20" w:rsidRPr="00BE2E84">
        <w:t>Void</w:t>
      </w:r>
      <w:bookmarkEnd w:id="909"/>
      <w:bookmarkEnd w:id="910"/>
      <w:bookmarkEnd w:id="911"/>
      <w:bookmarkEnd w:id="912"/>
      <w:bookmarkEnd w:id="913"/>
      <w:bookmarkEnd w:id="914"/>
    </w:p>
    <w:p w14:paraId="5114177D" w14:textId="77777777" w:rsidR="003A20F9" w:rsidRPr="005050F0" w:rsidRDefault="003A20F9" w:rsidP="003A20F9">
      <w:pPr>
        <w:pStyle w:val="Heading3"/>
        <w:rPr>
          <w:noProof/>
          <w:lang w:eastAsia="ko-KR"/>
        </w:rPr>
      </w:pPr>
      <w:bookmarkStart w:id="915" w:name="_Toc4577512"/>
      <w:bookmarkStart w:id="916" w:name="_Toc27504107"/>
      <w:bookmarkStart w:id="917" w:name="_Toc27504895"/>
      <w:bookmarkStart w:id="918" w:name="_Toc27505679"/>
      <w:bookmarkStart w:id="919" w:name="_Toc27506463"/>
      <w:bookmarkStart w:id="920" w:name="_Toc176344379"/>
      <w:r w:rsidRPr="005050F0">
        <w:rPr>
          <w:noProof/>
        </w:rPr>
        <w:t>5.2.</w:t>
      </w:r>
      <w:r w:rsidRPr="005050F0">
        <w:rPr>
          <w:noProof/>
          <w:lang w:eastAsia="ko-KR"/>
        </w:rPr>
        <w:t>48V9</w:t>
      </w:r>
      <w:r w:rsidRPr="005050F0">
        <w:rPr>
          <w:noProof/>
        </w:rPr>
        <w:tab/>
      </w:r>
      <w:r w:rsidR="00A82F20" w:rsidRPr="00BE2E84">
        <w:t>Void</w:t>
      </w:r>
      <w:bookmarkEnd w:id="915"/>
      <w:bookmarkEnd w:id="916"/>
      <w:bookmarkEnd w:id="917"/>
      <w:bookmarkEnd w:id="918"/>
      <w:bookmarkEnd w:id="919"/>
      <w:bookmarkEnd w:id="920"/>
    </w:p>
    <w:p w14:paraId="0AD5E6D0" w14:textId="77777777" w:rsidR="003F26BC" w:rsidRPr="005050F0" w:rsidRDefault="003F26BC" w:rsidP="003F26BC">
      <w:pPr>
        <w:pStyle w:val="Heading3"/>
        <w:rPr>
          <w:noProof/>
          <w:lang w:eastAsia="ko-KR"/>
        </w:rPr>
      </w:pPr>
      <w:bookmarkStart w:id="921" w:name="_Toc4577513"/>
      <w:bookmarkStart w:id="922" w:name="_Toc27504108"/>
      <w:bookmarkStart w:id="923" w:name="_Toc27504896"/>
      <w:bookmarkStart w:id="924" w:name="_Toc27505680"/>
      <w:bookmarkStart w:id="925" w:name="_Toc27506464"/>
      <w:bookmarkStart w:id="926" w:name="_Toc176344380"/>
      <w:r w:rsidRPr="005050F0">
        <w:rPr>
          <w:noProof/>
        </w:rPr>
        <w:t>5.2.</w:t>
      </w:r>
      <w:r w:rsidRPr="005050F0">
        <w:rPr>
          <w:noProof/>
          <w:lang w:eastAsia="ko-KR"/>
        </w:rPr>
        <w:t>48V10</w:t>
      </w:r>
      <w:r w:rsidR="004A3116" w:rsidRPr="005050F0">
        <w:rPr>
          <w:noProof/>
          <w:lang w:eastAsia="ko-KR"/>
        </w:rPr>
        <w:tab/>
      </w:r>
      <w:r w:rsidR="00A82F20" w:rsidRPr="00BE2E84">
        <w:t>Void</w:t>
      </w:r>
      <w:bookmarkEnd w:id="921"/>
      <w:bookmarkEnd w:id="922"/>
      <w:bookmarkEnd w:id="923"/>
      <w:bookmarkEnd w:id="924"/>
      <w:bookmarkEnd w:id="925"/>
      <w:bookmarkEnd w:id="926"/>
    </w:p>
    <w:p w14:paraId="4B046937" w14:textId="77777777" w:rsidR="003F26BC" w:rsidRPr="005050F0" w:rsidRDefault="003F26BC" w:rsidP="003F26BC">
      <w:pPr>
        <w:pStyle w:val="Heading3"/>
        <w:rPr>
          <w:noProof/>
          <w:lang w:eastAsia="ko-KR"/>
        </w:rPr>
      </w:pPr>
      <w:bookmarkStart w:id="927" w:name="_Toc4577514"/>
      <w:bookmarkStart w:id="928" w:name="_Toc27504109"/>
      <w:bookmarkStart w:id="929" w:name="_Toc27504897"/>
      <w:bookmarkStart w:id="930" w:name="_Toc27505681"/>
      <w:bookmarkStart w:id="931" w:name="_Toc27506465"/>
      <w:bookmarkStart w:id="932" w:name="_Toc176344381"/>
      <w:r w:rsidRPr="005050F0">
        <w:rPr>
          <w:noProof/>
        </w:rPr>
        <w:t>5.2.</w:t>
      </w:r>
      <w:r w:rsidRPr="005050F0">
        <w:rPr>
          <w:noProof/>
          <w:lang w:eastAsia="ko-KR"/>
        </w:rPr>
        <w:t>48V11</w:t>
      </w:r>
      <w:r w:rsidR="004A3116" w:rsidRPr="005050F0">
        <w:rPr>
          <w:noProof/>
          <w:lang w:eastAsia="ko-KR"/>
        </w:rPr>
        <w:tab/>
      </w:r>
      <w:r w:rsidR="00A82F20" w:rsidRPr="00BE2E84">
        <w:t>Void</w:t>
      </w:r>
      <w:bookmarkEnd w:id="927"/>
      <w:bookmarkEnd w:id="928"/>
      <w:bookmarkEnd w:id="929"/>
      <w:bookmarkEnd w:id="930"/>
      <w:bookmarkEnd w:id="931"/>
      <w:bookmarkEnd w:id="932"/>
    </w:p>
    <w:p w14:paraId="034550E8" w14:textId="77777777" w:rsidR="003F26BC" w:rsidRPr="005050F0" w:rsidRDefault="003F26BC" w:rsidP="003F26BC">
      <w:pPr>
        <w:pStyle w:val="Heading3"/>
        <w:rPr>
          <w:noProof/>
          <w:lang w:eastAsia="ko-KR"/>
        </w:rPr>
      </w:pPr>
      <w:bookmarkStart w:id="933" w:name="_Toc4577515"/>
      <w:bookmarkStart w:id="934" w:name="_Toc27504110"/>
      <w:bookmarkStart w:id="935" w:name="_Toc27504898"/>
      <w:bookmarkStart w:id="936" w:name="_Toc27505682"/>
      <w:bookmarkStart w:id="937" w:name="_Toc27506466"/>
      <w:bookmarkStart w:id="938" w:name="_Toc176344382"/>
      <w:r w:rsidRPr="005050F0">
        <w:rPr>
          <w:noProof/>
        </w:rPr>
        <w:t>5.2.</w:t>
      </w:r>
      <w:r w:rsidRPr="005050F0">
        <w:rPr>
          <w:noProof/>
          <w:lang w:eastAsia="ko-KR"/>
        </w:rPr>
        <w:t>48V12</w:t>
      </w:r>
      <w:r w:rsidR="004A3116" w:rsidRPr="005050F0">
        <w:rPr>
          <w:noProof/>
          <w:lang w:eastAsia="ko-KR"/>
        </w:rPr>
        <w:tab/>
      </w:r>
      <w:r w:rsidR="00A82F20" w:rsidRPr="00BE2E84">
        <w:t>Void</w:t>
      </w:r>
      <w:bookmarkEnd w:id="933"/>
      <w:bookmarkEnd w:id="934"/>
      <w:bookmarkEnd w:id="935"/>
      <w:bookmarkEnd w:id="936"/>
      <w:bookmarkEnd w:id="937"/>
      <w:bookmarkEnd w:id="938"/>
    </w:p>
    <w:p w14:paraId="153D734E" w14:textId="77777777" w:rsidR="003F26BC" w:rsidRPr="005050F0" w:rsidRDefault="003F26BC" w:rsidP="003F26BC">
      <w:pPr>
        <w:pStyle w:val="Heading3"/>
        <w:rPr>
          <w:noProof/>
          <w:lang w:eastAsia="ko-KR"/>
        </w:rPr>
      </w:pPr>
      <w:bookmarkStart w:id="939" w:name="_Toc4577516"/>
      <w:bookmarkStart w:id="940" w:name="_Toc27504111"/>
      <w:bookmarkStart w:id="941" w:name="_Toc27504899"/>
      <w:bookmarkStart w:id="942" w:name="_Toc27505683"/>
      <w:bookmarkStart w:id="943" w:name="_Toc27506467"/>
      <w:bookmarkStart w:id="944" w:name="_Toc176344383"/>
      <w:r w:rsidRPr="005050F0">
        <w:rPr>
          <w:noProof/>
        </w:rPr>
        <w:t>5.2.</w:t>
      </w:r>
      <w:r w:rsidRPr="005050F0">
        <w:rPr>
          <w:noProof/>
          <w:lang w:eastAsia="ko-KR"/>
        </w:rPr>
        <w:t>48V13</w:t>
      </w:r>
      <w:r w:rsidRPr="005050F0">
        <w:rPr>
          <w:noProof/>
        </w:rPr>
        <w:tab/>
      </w:r>
      <w:r w:rsidR="00A82F20" w:rsidRPr="00BE2E84">
        <w:t>Void</w:t>
      </w:r>
      <w:bookmarkEnd w:id="939"/>
      <w:bookmarkEnd w:id="940"/>
      <w:bookmarkEnd w:id="941"/>
      <w:bookmarkEnd w:id="942"/>
      <w:bookmarkEnd w:id="943"/>
      <w:bookmarkEnd w:id="944"/>
    </w:p>
    <w:p w14:paraId="717D3274" w14:textId="77777777" w:rsidR="00043BCC" w:rsidRPr="005050F0" w:rsidRDefault="00043BCC" w:rsidP="00043BCC">
      <w:pPr>
        <w:pStyle w:val="Heading3"/>
        <w:rPr>
          <w:noProof/>
          <w:lang w:eastAsia="ko-KR"/>
        </w:rPr>
      </w:pPr>
      <w:bookmarkStart w:id="945" w:name="_Toc4577517"/>
      <w:bookmarkStart w:id="946" w:name="_Toc27504112"/>
      <w:bookmarkStart w:id="947" w:name="_Toc27504900"/>
      <w:bookmarkStart w:id="948" w:name="_Toc27505684"/>
      <w:bookmarkStart w:id="949" w:name="_Toc27506468"/>
      <w:bookmarkStart w:id="950" w:name="_Toc176344384"/>
      <w:r w:rsidRPr="005050F0">
        <w:rPr>
          <w:noProof/>
        </w:rPr>
        <w:t>5.2.</w:t>
      </w:r>
      <w:r w:rsidRPr="005050F0">
        <w:rPr>
          <w:noProof/>
          <w:lang w:eastAsia="ko-KR"/>
        </w:rPr>
        <w:t>48V14</w:t>
      </w:r>
      <w:r w:rsidR="004A3116" w:rsidRPr="005050F0">
        <w:rPr>
          <w:noProof/>
          <w:lang w:eastAsia="ko-KR"/>
        </w:rPr>
        <w:tab/>
      </w:r>
      <w:r w:rsidR="00A82F20" w:rsidRPr="00BE2E84">
        <w:t>Void</w:t>
      </w:r>
      <w:bookmarkEnd w:id="945"/>
      <w:bookmarkEnd w:id="946"/>
      <w:bookmarkEnd w:id="947"/>
      <w:bookmarkEnd w:id="948"/>
      <w:bookmarkEnd w:id="949"/>
      <w:bookmarkEnd w:id="950"/>
    </w:p>
    <w:p w14:paraId="6B05890B" w14:textId="77777777" w:rsidR="00043BCC" w:rsidRPr="005050F0" w:rsidRDefault="00043BCC" w:rsidP="00043BCC">
      <w:pPr>
        <w:pStyle w:val="Heading3"/>
        <w:rPr>
          <w:noProof/>
          <w:lang w:eastAsia="ko-KR"/>
        </w:rPr>
      </w:pPr>
      <w:bookmarkStart w:id="951" w:name="_Toc4577518"/>
      <w:bookmarkStart w:id="952" w:name="_Toc27504113"/>
      <w:bookmarkStart w:id="953" w:name="_Toc27504901"/>
      <w:bookmarkStart w:id="954" w:name="_Toc27505685"/>
      <w:bookmarkStart w:id="955" w:name="_Toc27506469"/>
      <w:bookmarkStart w:id="956" w:name="_Toc176344385"/>
      <w:r w:rsidRPr="005050F0">
        <w:rPr>
          <w:noProof/>
        </w:rPr>
        <w:t>5.2.</w:t>
      </w:r>
      <w:r w:rsidRPr="005050F0">
        <w:rPr>
          <w:noProof/>
          <w:lang w:eastAsia="ko-KR"/>
        </w:rPr>
        <w:t>48V15</w:t>
      </w:r>
      <w:r w:rsidR="004A3116" w:rsidRPr="005050F0">
        <w:rPr>
          <w:noProof/>
          <w:lang w:eastAsia="ko-KR"/>
        </w:rPr>
        <w:tab/>
      </w:r>
      <w:r w:rsidR="00A82F20" w:rsidRPr="00BE2E84">
        <w:t>Void</w:t>
      </w:r>
      <w:bookmarkEnd w:id="951"/>
      <w:bookmarkEnd w:id="952"/>
      <w:bookmarkEnd w:id="953"/>
      <w:bookmarkEnd w:id="954"/>
      <w:bookmarkEnd w:id="955"/>
      <w:bookmarkEnd w:id="956"/>
    </w:p>
    <w:p w14:paraId="4E676368" w14:textId="77777777" w:rsidR="00043BCC" w:rsidRPr="005050F0" w:rsidRDefault="00043BCC" w:rsidP="00043BCC">
      <w:pPr>
        <w:pStyle w:val="Heading3"/>
        <w:rPr>
          <w:noProof/>
          <w:lang w:eastAsia="ko-KR"/>
        </w:rPr>
      </w:pPr>
      <w:bookmarkStart w:id="957" w:name="_Toc4577519"/>
      <w:bookmarkStart w:id="958" w:name="_Toc27504114"/>
      <w:bookmarkStart w:id="959" w:name="_Toc27504902"/>
      <w:bookmarkStart w:id="960" w:name="_Toc27505686"/>
      <w:bookmarkStart w:id="961" w:name="_Toc27506470"/>
      <w:bookmarkStart w:id="962" w:name="_Toc176344386"/>
      <w:r w:rsidRPr="005050F0">
        <w:rPr>
          <w:noProof/>
        </w:rPr>
        <w:t>5.2.</w:t>
      </w:r>
      <w:r w:rsidRPr="005050F0">
        <w:rPr>
          <w:noProof/>
          <w:lang w:eastAsia="ko-KR"/>
        </w:rPr>
        <w:t>48V16</w:t>
      </w:r>
      <w:r w:rsidR="009F0C9F" w:rsidRPr="005050F0">
        <w:rPr>
          <w:noProof/>
          <w:lang w:eastAsia="ko-KR"/>
        </w:rPr>
        <w:tab/>
      </w:r>
      <w:r w:rsidR="00A82F20" w:rsidRPr="00BE2E84">
        <w:t>Void</w:t>
      </w:r>
      <w:bookmarkEnd w:id="957"/>
      <w:bookmarkEnd w:id="958"/>
      <w:bookmarkEnd w:id="959"/>
      <w:bookmarkEnd w:id="960"/>
      <w:bookmarkEnd w:id="961"/>
      <w:bookmarkEnd w:id="962"/>
    </w:p>
    <w:p w14:paraId="6F5D62B9" w14:textId="77777777" w:rsidR="00043BCC" w:rsidRPr="005050F0" w:rsidRDefault="00043BCC" w:rsidP="00043BCC">
      <w:pPr>
        <w:pStyle w:val="Heading3"/>
        <w:rPr>
          <w:noProof/>
        </w:rPr>
      </w:pPr>
      <w:bookmarkStart w:id="963" w:name="_Toc4577520"/>
      <w:bookmarkStart w:id="964" w:name="_Toc27504115"/>
      <w:bookmarkStart w:id="965" w:name="_Toc27504903"/>
      <w:bookmarkStart w:id="966" w:name="_Toc27505687"/>
      <w:bookmarkStart w:id="967" w:name="_Toc27506471"/>
      <w:bookmarkStart w:id="968" w:name="_Toc176344387"/>
      <w:r w:rsidRPr="005050F0">
        <w:rPr>
          <w:noProof/>
          <w:lang w:eastAsia="ko-KR"/>
        </w:rPr>
        <w:t>5</w:t>
      </w:r>
      <w:r w:rsidRPr="005050F0">
        <w:rPr>
          <w:noProof/>
        </w:rPr>
        <w:t>.2.48V17</w:t>
      </w:r>
      <w:r w:rsidRPr="005050F0">
        <w:rPr>
          <w:noProof/>
        </w:rPr>
        <w:tab/>
      </w:r>
      <w:r w:rsidR="00A82F20" w:rsidRPr="00BE2E84">
        <w:t>Void</w:t>
      </w:r>
      <w:bookmarkEnd w:id="963"/>
      <w:bookmarkEnd w:id="964"/>
      <w:bookmarkEnd w:id="965"/>
      <w:bookmarkEnd w:id="966"/>
      <w:bookmarkEnd w:id="967"/>
      <w:bookmarkEnd w:id="968"/>
    </w:p>
    <w:p w14:paraId="6CA13A28" w14:textId="77777777" w:rsidR="00A560F4" w:rsidRPr="005050F0" w:rsidRDefault="00A560F4" w:rsidP="00A560F4">
      <w:pPr>
        <w:pStyle w:val="Heading3"/>
        <w:rPr>
          <w:noProof/>
          <w:lang w:eastAsia="ko-KR"/>
        </w:rPr>
      </w:pPr>
      <w:bookmarkStart w:id="969" w:name="_Toc4577521"/>
      <w:bookmarkStart w:id="970" w:name="_Toc27504116"/>
      <w:bookmarkStart w:id="971" w:name="_Toc27504904"/>
      <w:bookmarkStart w:id="972" w:name="_Toc27505688"/>
      <w:bookmarkStart w:id="973" w:name="_Toc27506472"/>
      <w:bookmarkStart w:id="974" w:name="_Toc176344388"/>
      <w:r w:rsidRPr="005050F0">
        <w:rPr>
          <w:noProof/>
        </w:rPr>
        <w:t>5.2.4</w:t>
      </w:r>
      <w:r w:rsidRPr="005050F0">
        <w:rPr>
          <w:noProof/>
          <w:lang w:eastAsia="ko-KR"/>
        </w:rPr>
        <w:t>9</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969"/>
      <w:bookmarkEnd w:id="970"/>
      <w:bookmarkEnd w:id="971"/>
      <w:bookmarkEnd w:id="972"/>
      <w:bookmarkEnd w:id="973"/>
      <w:bookmarkEnd w:id="974"/>
    </w:p>
    <w:p w14:paraId="0041008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F2303F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BEE9FA" w14:textId="77777777" w:rsidR="00A560F4" w:rsidRPr="005050F0" w:rsidRDefault="00A560F4" w:rsidP="00CF1FEB">
            <w:pPr>
              <w:rPr>
                <w:rFonts w:ascii="Arial" w:hAnsi="Arial" w:cs="Arial"/>
                <w:noProof/>
                <w:sz w:val="18"/>
                <w:szCs w:val="18"/>
              </w:rPr>
            </w:pPr>
            <w:r w:rsidRPr="005050F0">
              <w:rPr>
                <w:noProof/>
              </w:rPr>
              <w:t>&lt;x&gt;/OffNetwork</w:t>
            </w:r>
          </w:p>
        </w:tc>
      </w:tr>
      <w:tr w:rsidR="00A560F4" w:rsidRPr="005050F0" w14:paraId="37627D1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5C3BC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D1BDB"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251A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2B314"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CF071"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0E15D" w14:textId="77777777" w:rsidR="00A560F4" w:rsidRPr="005050F0" w:rsidRDefault="00A560F4" w:rsidP="00CF1FEB">
            <w:pPr>
              <w:jc w:val="center"/>
              <w:rPr>
                <w:rFonts w:ascii="Arial" w:hAnsi="Arial" w:cs="Arial"/>
                <w:b/>
                <w:noProof/>
                <w:sz w:val="18"/>
                <w:szCs w:val="18"/>
              </w:rPr>
            </w:pPr>
          </w:p>
        </w:tc>
      </w:tr>
      <w:tr w:rsidR="00A560F4" w:rsidRPr="005050F0" w14:paraId="03161F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666A3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5D86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12FA" w14:textId="77777777" w:rsidR="00A560F4" w:rsidRPr="005050F0" w:rsidRDefault="00A560F4" w:rsidP="00CF1FEB">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3BF89"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7C5E2"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EF4424" w14:textId="77777777" w:rsidR="00A560F4" w:rsidRPr="005050F0" w:rsidRDefault="00A560F4" w:rsidP="00CF1FEB">
            <w:pPr>
              <w:jc w:val="center"/>
              <w:rPr>
                <w:b/>
                <w:noProof/>
              </w:rPr>
            </w:pPr>
          </w:p>
        </w:tc>
      </w:tr>
      <w:tr w:rsidR="00A560F4" w:rsidRPr="005050F0" w14:paraId="4DFEE59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C3463F"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6AA314"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46BBA8D2" w14:textId="77777777" w:rsidR="00C92851" w:rsidRPr="005050F0" w:rsidRDefault="00C92851" w:rsidP="00C92851">
      <w:pPr>
        <w:rPr>
          <w:noProof/>
        </w:rPr>
      </w:pPr>
      <w:bookmarkStart w:id="975" w:name="_Toc4577522"/>
      <w:bookmarkStart w:id="976" w:name="_Toc27504117"/>
      <w:bookmarkStart w:id="977" w:name="_Toc27504905"/>
      <w:bookmarkStart w:id="978" w:name="_Toc27505689"/>
      <w:bookmarkStart w:id="979" w:name="_Toc27506473"/>
    </w:p>
    <w:p w14:paraId="2848606D" w14:textId="77777777" w:rsidR="00A560F4" w:rsidRPr="005050F0" w:rsidRDefault="00A560F4" w:rsidP="00A560F4">
      <w:pPr>
        <w:pStyle w:val="Heading3"/>
        <w:rPr>
          <w:noProof/>
          <w:lang w:eastAsia="ko-KR"/>
        </w:rPr>
      </w:pPr>
      <w:bookmarkStart w:id="980" w:name="_Toc176344389"/>
      <w:r w:rsidRPr="005050F0">
        <w:rPr>
          <w:noProof/>
        </w:rPr>
        <w:lastRenderedPageBreak/>
        <w:t>5.2.</w:t>
      </w:r>
      <w:r w:rsidRPr="005050F0">
        <w:rPr>
          <w:noProof/>
          <w:lang w:eastAsia="ko-KR"/>
        </w:rPr>
        <w:t>50</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975"/>
      <w:bookmarkEnd w:id="976"/>
      <w:bookmarkEnd w:id="977"/>
      <w:bookmarkEnd w:id="978"/>
      <w:bookmarkEnd w:id="979"/>
      <w:bookmarkEnd w:id="980"/>
    </w:p>
    <w:p w14:paraId="7BA7EACB"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03E17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E76C99" w14:textId="77777777" w:rsidR="00A560F4" w:rsidRPr="005050F0" w:rsidRDefault="00A560F4" w:rsidP="00CF1FEB">
            <w:pPr>
              <w:rPr>
                <w:rFonts w:ascii="Arial" w:hAnsi="Arial" w:cs="Arial"/>
                <w:noProof/>
                <w:sz w:val="18"/>
                <w:szCs w:val="18"/>
              </w:rPr>
            </w:pPr>
            <w:r w:rsidRPr="005050F0">
              <w:rPr>
                <w:noProof/>
              </w:rPr>
              <w:t>&lt;x&gt;/OffNetwork/Authorised</w:t>
            </w:r>
          </w:p>
        </w:tc>
      </w:tr>
      <w:tr w:rsidR="00A560F4" w:rsidRPr="005050F0" w14:paraId="4D73455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12B59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CDF76"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56C89"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A63B"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CC7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BB09CA" w14:textId="77777777" w:rsidR="00A560F4" w:rsidRPr="005050F0" w:rsidRDefault="00A560F4" w:rsidP="00CF1FEB">
            <w:pPr>
              <w:jc w:val="center"/>
              <w:rPr>
                <w:rFonts w:ascii="Arial" w:hAnsi="Arial" w:cs="Arial"/>
                <w:b/>
                <w:noProof/>
                <w:sz w:val="18"/>
                <w:szCs w:val="18"/>
              </w:rPr>
            </w:pPr>
          </w:p>
        </w:tc>
      </w:tr>
      <w:tr w:rsidR="00A560F4" w:rsidRPr="005050F0" w14:paraId="2EE11A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865A9"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E7AD"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A52C"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7436"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EC65"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C0C20B" w14:textId="77777777" w:rsidR="00A560F4" w:rsidRPr="005050F0" w:rsidRDefault="00A560F4" w:rsidP="00CF1FEB">
            <w:pPr>
              <w:jc w:val="center"/>
              <w:rPr>
                <w:b/>
                <w:noProof/>
              </w:rPr>
            </w:pPr>
          </w:p>
        </w:tc>
      </w:tr>
      <w:tr w:rsidR="00A560F4" w:rsidRPr="005050F0" w14:paraId="1BB4859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C85FC6"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0EE001"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7775DC2D" w14:textId="77777777" w:rsidR="00C92851" w:rsidRPr="005050F0" w:rsidRDefault="00C92851" w:rsidP="00C92851">
      <w:pPr>
        <w:rPr>
          <w:noProof/>
        </w:rPr>
      </w:pPr>
    </w:p>
    <w:p w14:paraId="7F8CA0E1"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authorised for off-network.</w:t>
      </w:r>
    </w:p>
    <w:p w14:paraId="5104E5BA"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for off-network </w:t>
      </w:r>
      <w:r w:rsidR="0027192B" w:rsidRPr="005050F0">
        <w:rPr>
          <w:noProof/>
          <w:lang w:eastAsia="ko-KR"/>
        </w:rPr>
        <w:t>operation</w:t>
      </w:r>
      <w:r w:rsidRPr="005050F0">
        <w:rPr>
          <w:noProof/>
          <w:lang w:eastAsia="ko-KR"/>
        </w:rPr>
        <w:t>.</w:t>
      </w:r>
    </w:p>
    <w:p w14:paraId="43EDF280" w14:textId="77777777" w:rsidR="00A560F4" w:rsidRPr="005050F0" w:rsidRDefault="00A560F4" w:rsidP="00A560F4">
      <w:pPr>
        <w:pStyle w:val="Heading3"/>
        <w:rPr>
          <w:noProof/>
          <w:lang w:eastAsia="ko-KR"/>
        </w:rPr>
      </w:pPr>
      <w:bookmarkStart w:id="981" w:name="_Toc4577523"/>
      <w:bookmarkStart w:id="982" w:name="_Toc27504118"/>
      <w:bookmarkStart w:id="983" w:name="_Toc27504906"/>
      <w:bookmarkStart w:id="984" w:name="_Toc27505690"/>
      <w:bookmarkStart w:id="985" w:name="_Toc27506474"/>
      <w:bookmarkStart w:id="986" w:name="_Toc176344390"/>
      <w:r w:rsidRPr="005050F0">
        <w:rPr>
          <w:noProof/>
        </w:rPr>
        <w:t>5.2.</w:t>
      </w:r>
      <w:r w:rsidRPr="005050F0">
        <w:rPr>
          <w:noProof/>
          <w:lang w:eastAsia="ko-KR"/>
        </w:rPr>
        <w:t>51</w:t>
      </w:r>
      <w:r w:rsidRPr="005050F0">
        <w:rPr>
          <w:noProof/>
        </w:rPr>
        <w:tab/>
        <w:t>/</w:t>
      </w:r>
      <w:r w:rsidRPr="005050F0">
        <w:rPr>
          <w:i/>
          <w:iCs/>
          <w:noProof/>
        </w:rPr>
        <w:t>&lt;x&gt;</w:t>
      </w:r>
      <w:r w:rsidRPr="005050F0">
        <w:rPr>
          <w:noProof/>
        </w:rPr>
        <w:t>/</w:t>
      </w:r>
      <w:r w:rsidRPr="005050F0">
        <w:rPr>
          <w:i/>
          <w:iCs/>
          <w:noProof/>
        </w:rPr>
        <w:t>&lt;x&gt;</w:t>
      </w:r>
      <w:r w:rsidRPr="005050F0">
        <w:rPr>
          <w:noProof/>
        </w:rPr>
        <w:t>/OffNetwork/MCPTTGroupInfo</w:t>
      </w:r>
      <w:bookmarkEnd w:id="981"/>
      <w:bookmarkEnd w:id="982"/>
      <w:bookmarkEnd w:id="983"/>
      <w:bookmarkEnd w:id="984"/>
      <w:bookmarkEnd w:id="985"/>
      <w:bookmarkEnd w:id="986"/>
    </w:p>
    <w:p w14:paraId="1A7D01DA"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51</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DB1AD8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BCCA82" w14:textId="77777777" w:rsidR="00A560F4" w:rsidRPr="005050F0" w:rsidRDefault="00A560F4" w:rsidP="00CF1FEB">
            <w:pPr>
              <w:rPr>
                <w:rFonts w:ascii="Arial" w:hAnsi="Arial" w:cs="Arial"/>
                <w:noProof/>
                <w:sz w:val="18"/>
                <w:szCs w:val="18"/>
              </w:rPr>
            </w:pPr>
            <w:r w:rsidRPr="005050F0">
              <w:rPr>
                <w:noProof/>
              </w:rPr>
              <w:t>&lt;x&gt;/OffNetwork/MCPTTGroupInfo</w:t>
            </w:r>
          </w:p>
        </w:tc>
      </w:tr>
      <w:tr w:rsidR="00A560F4" w:rsidRPr="005050F0" w14:paraId="17CCC15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5BC94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54E1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4D5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D8276"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29CCB"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35ECDE" w14:textId="77777777" w:rsidR="00A560F4" w:rsidRPr="005050F0" w:rsidRDefault="00A560F4" w:rsidP="00CF1FEB">
            <w:pPr>
              <w:jc w:val="center"/>
              <w:rPr>
                <w:rFonts w:ascii="Arial" w:hAnsi="Arial" w:cs="Arial"/>
                <w:b/>
                <w:noProof/>
                <w:sz w:val="18"/>
                <w:szCs w:val="18"/>
              </w:rPr>
            </w:pPr>
          </w:p>
        </w:tc>
      </w:tr>
      <w:tr w:rsidR="00A560F4" w:rsidRPr="005050F0" w14:paraId="325E206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20EA8A"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266C1"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CE3E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04DC5"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4363E"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119A6E" w14:textId="77777777" w:rsidR="00A560F4" w:rsidRPr="005050F0" w:rsidRDefault="00A560F4" w:rsidP="00CF1FEB">
            <w:pPr>
              <w:jc w:val="center"/>
              <w:rPr>
                <w:b/>
                <w:noProof/>
              </w:rPr>
            </w:pPr>
          </w:p>
        </w:tc>
      </w:tr>
      <w:tr w:rsidR="00A560F4" w:rsidRPr="005050F0" w14:paraId="7D46FFF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0D592B"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22B357"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is a placeholder for group information.</w:t>
            </w:r>
          </w:p>
        </w:tc>
      </w:tr>
    </w:tbl>
    <w:p w14:paraId="27D5E41F" w14:textId="77777777" w:rsidR="00C92851" w:rsidRPr="005050F0" w:rsidRDefault="00C92851" w:rsidP="00C92851">
      <w:pPr>
        <w:rPr>
          <w:noProof/>
        </w:rPr>
      </w:pPr>
      <w:bookmarkStart w:id="987" w:name="_Toc4577524"/>
      <w:bookmarkStart w:id="988" w:name="_Toc27504119"/>
      <w:bookmarkStart w:id="989" w:name="_Toc27504907"/>
      <w:bookmarkStart w:id="990" w:name="_Toc27505691"/>
      <w:bookmarkStart w:id="991" w:name="_Toc27506475"/>
    </w:p>
    <w:p w14:paraId="539D40D1" w14:textId="77777777" w:rsidR="00A560F4" w:rsidRPr="005050F0" w:rsidRDefault="00A560F4" w:rsidP="00A560F4">
      <w:pPr>
        <w:pStyle w:val="Heading3"/>
        <w:rPr>
          <w:noProof/>
          <w:lang w:eastAsia="ko-KR"/>
        </w:rPr>
      </w:pPr>
      <w:bookmarkStart w:id="992" w:name="_Toc176344391"/>
      <w:r w:rsidRPr="005050F0">
        <w:rPr>
          <w:noProof/>
        </w:rPr>
        <w:t>5.2.</w:t>
      </w:r>
      <w:r w:rsidRPr="005050F0">
        <w:rPr>
          <w:noProof/>
          <w:lang w:eastAsia="ko-KR"/>
        </w:rPr>
        <w:t>52</w:t>
      </w:r>
      <w:r w:rsidRPr="005050F0">
        <w:rPr>
          <w:noProof/>
        </w:rPr>
        <w:tab/>
        <w:t>/</w:t>
      </w:r>
      <w:r w:rsidRPr="005050F0">
        <w:rPr>
          <w:i/>
          <w:iCs/>
          <w:noProof/>
        </w:rPr>
        <w:t>&lt;x&gt;</w:t>
      </w:r>
      <w:r w:rsidRPr="005050F0">
        <w:rPr>
          <w:noProof/>
        </w:rPr>
        <w:t>/&lt;x&gt;/OffNetwork/MCPTTGroupInfo/&lt;x&gt;</w:t>
      </w:r>
      <w:bookmarkEnd w:id="987"/>
      <w:bookmarkEnd w:id="988"/>
      <w:bookmarkEnd w:id="989"/>
      <w:bookmarkEnd w:id="990"/>
      <w:bookmarkEnd w:id="991"/>
      <w:bookmarkEnd w:id="992"/>
    </w:p>
    <w:p w14:paraId="52CC7DAC"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2DDB9A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FE10F8" w14:textId="77777777" w:rsidR="00A560F4" w:rsidRPr="005050F0" w:rsidRDefault="00A560F4" w:rsidP="00CF1FEB">
            <w:pPr>
              <w:rPr>
                <w:rFonts w:ascii="Arial" w:hAnsi="Arial" w:cs="Arial"/>
                <w:noProof/>
                <w:sz w:val="18"/>
                <w:szCs w:val="18"/>
              </w:rPr>
            </w:pPr>
            <w:r w:rsidRPr="005050F0">
              <w:rPr>
                <w:noProof/>
              </w:rPr>
              <w:t>&lt;x&gt;/OffNetwork/MCPTTGroupInfo/&lt;x&gt;</w:t>
            </w:r>
          </w:p>
        </w:tc>
      </w:tr>
      <w:tr w:rsidR="00A560F4" w:rsidRPr="005050F0" w14:paraId="56F17BE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756E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D36FA"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2FFF8"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29D31"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4150"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074BBD" w14:textId="77777777" w:rsidR="00A560F4" w:rsidRPr="005050F0" w:rsidRDefault="00A560F4" w:rsidP="00CF1FEB">
            <w:pPr>
              <w:jc w:val="center"/>
              <w:rPr>
                <w:rFonts w:ascii="Arial" w:hAnsi="Arial" w:cs="Arial"/>
                <w:b/>
                <w:noProof/>
                <w:sz w:val="18"/>
                <w:szCs w:val="18"/>
              </w:rPr>
            </w:pPr>
          </w:p>
        </w:tc>
      </w:tr>
      <w:tr w:rsidR="00A560F4" w:rsidRPr="005050F0" w14:paraId="687CED5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2B6301"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1CA2B"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5C549" w14:textId="77777777" w:rsidR="00A560F4" w:rsidRPr="005050F0" w:rsidRDefault="00A560F4" w:rsidP="00CF1FEB">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E706A"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B65C1"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CB6F63" w14:textId="77777777" w:rsidR="00A560F4" w:rsidRPr="005050F0" w:rsidRDefault="00A560F4" w:rsidP="00CF1FEB">
            <w:pPr>
              <w:jc w:val="center"/>
              <w:rPr>
                <w:b/>
                <w:noProof/>
              </w:rPr>
            </w:pPr>
          </w:p>
        </w:tc>
      </w:tr>
      <w:tr w:rsidR="00A560F4" w:rsidRPr="005050F0" w14:paraId="53579FA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AB4F7F"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1589E4"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is a placeholder for one or more group information.</w:t>
            </w:r>
          </w:p>
        </w:tc>
      </w:tr>
    </w:tbl>
    <w:p w14:paraId="6393DF58" w14:textId="77777777" w:rsidR="00C92851" w:rsidRPr="005050F0" w:rsidRDefault="00C92851" w:rsidP="00C92851">
      <w:pPr>
        <w:rPr>
          <w:noProof/>
        </w:rPr>
      </w:pPr>
      <w:bookmarkStart w:id="993" w:name="_Toc4577525"/>
      <w:bookmarkStart w:id="994" w:name="_Toc27504120"/>
      <w:bookmarkStart w:id="995" w:name="_Toc27504908"/>
      <w:bookmarkStart w:id="996" w:name="_Toc27505692"/>
      <w:bookmarkStart w:id="997" w:name="_Toc27506476"/>
    </w:p>
    <w:p w14:paraId="3AEC1679" w14:textId="77777777" w:rsidR="0027192B" w:rsidRPr="005050F0" w:rsidRDefault="0027192B" w:rsidP="0027192B">
      <w:pPr>
        <w:pStyle w:val="Heading3"/>
        <w:rPr>
          <w:noProof/>
          <w:lang w:eastAsia="ko-KR"/>
        </w:rPr>
      </w:pPr>
      <w:bookmarkStart w:id="998" w:name="_Toc176344392"/>
      <w:r w:rsidRPr="005050F0">
        <w:rPr>
          <w:noProof/>
          <w:lang w:eastAsia="ko-KR"/>
        </w:rPr>
        <w:t>5</w:t>
      </w:r>
      <w:r w:rsidRPr="005050F0">
        <w:rPr>
          <w:noProof/>
        </w:rPr>
        <w:t>.2.52</w:t>
      </w:r>
      <w:r w:rsidRPr="005050F0">
        <w:rPr>
          <w:noProof/>
          <w:lang w:eastAsia="ko-KR"/>
        </w:rPr>
        <w:t>A</w:t>
      </w:r>
      <w:r w:rsidRPr="005050F0">
        <w:rPr>
          <w:noProof/>
        </w:rPr>
        <w:tab/>
        <w:t>/</w:t>
      </w:r>
      <w:r w:rsidRPr="005050F0">
        <w:rPr>
          <w:i/>
          <w:iCs/>
          <w:noProof/>
        </w:rPr>
        <w:t>&lt;x&gt;</w:t>
      </w:r>
      <w:r w:rsidRPr="005050F0">
        <w:rPr>
          <w:noProof/>
        </w:rPr>
        <w:t>/&lt;x&gt;/OffNetwork/MCPTTGroupInfo/&lt;x&gt;/Entry</w:t>
      </w:r>
      <w:bookmarkEnd w:id="993"/>
      <w:bookmarkEnd w:id="994"/>
      <w:bookmarkEnd w:id="995"/>
      <w:bookmarkEnd w:id="996"/>
      <w:bookmarkEnd w:id="997"/>
      <w:bookmarkEnd w:id="998"/>
    </w:p>
    <w:p w14:paraId="0E270231" w14:textId="77777777" w:rsidR="0027192B" w:rsidRPr="005050F0" w:rsidRDefault="0027192B" w:rsidP="0027192B">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52A</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5050F0" w14:paraId="52DC9DC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8BCA4D" w14:textId="77777777" w:rsidR="0027192B" w:rsidRPr="005050F0" w:rsidRDefault="0027192B" w:rsidP="00BB0493">
            <w:pPr>
              <w:rPr>
                <w:rFonts w:ascii="Arial" w:hAnsi="Arial" w:cs="Arial"/>
                <w:noProof/>
                <w:sz w:val="18"/>
                <w:szCs w:val="18"/>
              </w:rPr>
            </w:pPr>
            <w:r w:rsidRPr="005050F0">
              <w:rPr>
                <w:noProof/>
              </w:rPr>
              <w:t>&lt;x&gt;/OffNetwork/MCPTTGroupInfo/&lt;x&gt;/Entry</w:t>
            </w:r>
          </w:p>
        </w:tc>
      </w:tr>
      <w:tr w:rsidR="0027192B" w:rsidRPr="005050F0" w14:paraId="3176B65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9E934B" w14:textId="77777777" w:rsidR="0027192B" w:rsidRPr="005050F0"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58B94" w14:textId="77777777" w:rsidR="0027192B" w:rsidRPr="005050F0" w:rsidRDefault="0027192B"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84C76" w14:textId="77777777" w:rsidR="0027192B" w:rsidRPr="005050F0" w:rsidRDefault="0027192B"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A1E56" w14:textId="77777777" w:rsidR="0027192B" w:rsidRPr="005050F0" w:rsidRDefault="0027192B"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AC76B" w14:textId="77777777" w:rsidR="0027192B" w:rsidRPr="005050F0" w:rsidRDefault="0027192B"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A14F93" w14:textId="77777777" w:rsidR="0027192B" w:rsidRPr="005050F0" w:rsidRDefault="0027192B" w:rsidP="00BB0493">
            <w:pPr>
              <w:jc w:val="center"/>
              <w:rPr>
                <w:rFonts w:ascii="Arial" w:hAnsi="Arial" w:cs="Arial"/>
                <w:b/>
                <w:noProof/>
                <w:sz w:val="18"/>
                <w:szCs w:val="18"/>
              </w:rPr>
            </w:pPr>
          </w:p>
        </w:tc>
      </w:tr>
      <w:tr w:rsidR="0027192B" w:rsidRPr="005050F0" w14:paraId="6C7230C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DC581" w14:textId="77777777" w:rsidR="0027192B" w:rsidRPr="005050F0"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AB8D" w14:textId="77777777" w:rsidR="0027192B" w:rsidRPr="005050F0" w:rsidRDefault="0027192B"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F0DA" w14:textId="77777777" w:rsidR="0027192B" w:rsidRPr="005050F0" w:rsidRDefault="0027192B"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B09C" w14:textId="77777777" w:rsidR="0027192B" w:rsidRPr="005050F0" w:rsidRDefault="0027192B"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5392" w14:textId="77777777" w:rsidR="0027192B" w:rsidRPr="005050F0" w:rsidRDefault="0027192B"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BDEE78" w14:textId="77777777" w:rsidR="0027192B" w:rsidRPr="005050F0" w:rsidRDefault="0027192B" w:rsidP="00BB0493">
            <w:pPr>
              <w:jc w:val="center"/>
              <w:rPr>
                <w:b/>
                <w:noProof/>
              </w:rPr>
            </w:pPr>
          </w:p>
        </w:tc>
      </w:tr>
      <w:tr w:rsidR="0027192B" w:rsidRPr="005050F0" w14:paraId="09BAA46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C56109" w14:textId="77777777" w:rsidR="0027192B" w:rsidRPr="005050F0"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287919" w14:textId="77777777" w:rsidR="0027192B" w:rsidRPr="005050F0" w:rsidRDefault="0027192B" w:rsidP="00BB0493">
            <w:pPr>
              <w:rPr>
                <w:noProof/>
                <w:lang w:eastAsia="ko-KR"/>
              </w:rPr>
            </w:pPr>
            <w:r w:rsidRPr="005050F0">
              <w:rPr>
                <w:noProof/>
              </w:rPr>
              <w:t xml:space="preserve">This interior node </w:t>
            </w:r>
            <w:r w:rsidRPr="005050F0">
              <w:rPr>
                <w:noProof/>
                <w:lang w:eastAsia="ko-KR"/>
              </w:rPr>
              <w:t xml:space="preserve">is a placeholder for one or more off-network MCPTT groups </w:t>
            </w:r>
            <w:r w:rsidRPr="005050F0">
              <w:rPr>
                <w:rFonts w:cs="Arial"/>
                <w:noProof/>
                <w:szCs w:val="18"/>
              </w:rPr>
              <w:t>for use by an MCPTT user</w:t>
            </w:r>
            <w:r w:rsidRPr="005050F0">
              <w:rPr>
                <w:noProof/>
                <w:lang w:eastAsia="ko-KR"/>
              </w:rPr>
              <w:t>.</w:t>
            </w:r>
          </w:p>
        </w:tc>
      </w:tr>
    </w:tbl>
    <w:p w14:paraId="5841C1AF" w14:textId="77777777" w:rsidR="00C92851" w:rsidRPr="005050F0" w:rsidRDefault="00C92851" w:rsidP="00C92851">
      <w:pPr>
        <w:rPr>
          <w:noProof/>
        </w:rPr>
      </w:pPr>
      <w:bookmarkStart w:id="999" w:name="_Toc4577526"/>
      <w:bookmarkStart w:id="1000" w:name="_Toc27504121"/>
      <w:bookmarkStart w:id="1001" w:name="_Toc27504909"/>
      <w:bookmarkStart w:id="1002" w:name="_Toc27505693"/>
      <w:bookmarkStart w:id="1003" w:name="_Toc27506477"/>
    </w:p>
    <w:p w14:paraId="6DB02E3D" w14:textId="77777777" w:rsidR="00A560F4" w:rsidRPr="005050F0" w:rsidRDefault="00A560F4" w:rsidP="00A560F4">
      <w:pPr>
        <w:pStyle w:val="Heading3"/>
        <w:rPr>
          <w:noProof/>
          <w:lang w:eastAsia="ko-KR"/>
        </w:rPr>
      </w:pPr>
      <w:bookmarkStart w:id="1004" w:name="_Toc176344393"/>
      <w:r w:rsidRPr="005050F0">
        <w:rPr>
          <w:noProof/>
        </w:rPr>
        <w:t>5.2.</w:t>
      </w:r>
      <w:r w:rsidRPr="005050F0">
        <w:rPr>
          <w:noProof/>
          <w:lang w:eastAsia="ko-KR"/>
        </w:rPr>
        <w:t>53</w:t>
      </w:r>
      <w:r w:rsidRPr="005050F0">
        <w:rPr>
          <w:noProof/>
        </w:rPr>
        <w:tab/>
        <w:t>/</w:t>
      </w:r>
      <w:r w:rsidRPr="005050F0">
        <w:rPr>
          <w:i/>
          <w:iCs/>
          <w:noProof/>
        </w:rPr>
        <w:t>&lt;x&gt;</w:t>
      </w:r>
      <w:r w:rsidRPr="005050F0">
        <w:rPr>
          <w:noProof/>
        </w:rPr>
        <w:t>/&lt;x&gt;/OffNetwork/MCPTTGroupInfo/&lt;x&gt;/</w:t>
      </w:r>
      <w:r w:rsidR="0027192B" w:rsidRPr="005050F0">
        <w:rPr>
          <w:noProof/>
        </w:rPr>
        <w:t>Entry/</w:t>
      </w:r>
      <w:r w:rsidRPr="005050F0">
        <w:rPr>
          <w:noProof/>
        </w:rPr>
        <w:t>MCPTTGroupID</w:t>
      </w:r>
      <w:bookmarkEnd w:id="999"/>
      <w:bookmarkEnd w:id="1000"/>
      <w:bookmarkEnd w:id="1001"/>
      <w:bookmarkEnd w:id="1002"/>
      <w:bookmarkEnd w:id="1003"/>
      <w:bookmarkEnd w:id="1004"/>
    </w:p>
    <w:p w14:paraId="1AEAC7E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w:t>
      </w:r>
      <w:r w:rsidR="0027192B" w:rsidRPr="005050F0">
        <w:rPr>
          <w:noProof/>
        </w:rPr>
        <w:t>Entry/</w:t>
      </w:r>
      <w:r w:rsidRPr="005050F0">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8"/>
        <w:gridCol w:w="2272"/>
      </w:tblGrid>
      <w:tr w:rsidR="00A560F4" w:rsidRPr="005050F0" w14:paraId="202CC7AA" w14:textId="77777777" w:rsidTr="0027192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C04D359" w14:textId="77777777" w:rsidR="00A560F4" w:rsidRPr="005050F0" w:rsidRDefault="00A560F4" w:rsidP="00CF1FEB">
            <w:pPr>
              <w:rPr>
                <w:rFonts w:ascii="Arial" w:hAnsi="Arial" w:cs="Arial"/>
                <w:noProof/>
                <w:sz w:val="18"/>
                <w:szCs w:val="18"/>
              </w:rPr>
            </w:pPr>
            <w:r w:rsidRPr="005050F0">
              <w:rPr>
                <w:noProof/>
              </w:rPr>
              <w:t>&lt;x&gt;/OffNetwork/MCPTTGroupInfo/&lt;x&gt;/</w:t>
            </w:r>
            <w:r w:rsidR="0027192B" w:rsidRPr="005050F0">
              <w:rPr>
                <w:noProof/>
              </w:rPr>
              <w:t>Entry/</w:t>
            </w:r>
            <w:r w:rsidRPr="005050F0">
              <w:rPr>
                <w:noProof/>
              </w:rPr>
              <w:t>MCPTTGroupID</w:t>
            </w:r>
          </w:p>
        </w:tc>
      </w:tr>
      <w:tr w:rsidR="00A560F4" w:rsidRPr="005050F0" w14:paraId="54E593DF" w14:textId="77777777" w:rsidTr="0027192B">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70F47F6D" w14:textId="77777777" w:rsidR="00A560F4" w:rsidRPr="005050F0"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95B0D" w14:textId="77777777" w:rsidR="00A560F4" w:rsidRPr="005050F0" w:rsidRDefault="00A560F4" w:rsidP="00CF1FEB">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6F5A3" w14:textId="77777777" w:rsidR="00A560F4" w:rsidRPr="005050F0" w:rsidRDefault="00A560F4" w:rsidP="00CF1FEB">
            <w:pPr>
              <w:pStyle w:val="TAC"/>
              <w:rPr>
                <w:noProof/>
                <w:lang w:eastAsia="en-US"/>
              </w:rPr>
            </w:pPr>
            <w:r w:rsidRPr="005050F0">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A480E" w14:textId="77777777" w:rsidR="00A560F4" w:rsidRPr="005050F0" w:rsidRDefault="00A560F4" w:rsidP="00CF1FEB">
            <w:pPr>
              <w:pStyle w:val="TAC"/>
              <w:rPr>
                <w:noProof/>
                <w:lang w:eastAsia="en-US"/>
              </w:rPr>
            </w:pPr>
            <w:r w:rsidRPr="005050F0">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12C2" w14:textId="77777777" w:rsidR="00A560F4" w:rsidRPr="005050F0" w:rsidRDefault="00A560F4" w:rsidP="00CF1FEB">
            <w:pPr>
              <w:pStyle w:val="TAC"/>
              <w:rPr>
                <w:noProof/>
                <w:lang w:eastAsia="en-US"/>
              </w:rPr>
            </w:pPr>
            <w:r w:rsidRPr="005050F0">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07FB75DF" w14:textId="77777777" w:rsidR="00A560F4" w:rsidRPr="005050F0" w:rsidRDefault="00A560F4" w:rsidP="00CF1FEB">
            <w:pPr>
              <w:jc w:val="center"/>
              <w:rPr>
                <w:rFonts w:ascii="Arial" w:hAnsi="Arial" w:cs="Arial"/>
                <w:b/>
                <w:noProof/>
                <w:sz w:val="18"/>
                <w:szCs w:val="18"/>
              </w:rPr>
            </w:pPr>
          </w:p>
        </w:tc>
      </w:tr>
      <w:tr w:rsidR="00A560F4" w:rsidRPr="005050F0" w14:paraId="7E002293" w14:textId="77777777" w:rsidTr="0027192B">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0666C422" w14:textId="77777777" w:rsidR="00A560F4" w:rsidRPr="005050F0"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EF1F8" w14:textId="77777777" w:rsidR="00A560F4" w:rsidRPr="005050F0" w:rsidRDefault="0027192B" w:rsidP="00CF1FEB">
            <w:pPr>
              <w:pStyle w:val="TAC"/>
              <w:rPr>
                <w:noProof/>
                <w:lang w:eastAsia="en-US"/>
              </w:rPr>
            </w:pPr>
            <w:r w:rsidRPr="005050F0">
              <w:rPr>
                <w:noProof/>
                <w:lang w:eastAsia="en-US"/>
              </w:rPr>
              <w:t>Required</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5719D" w14:textId="77777777" w:rsidR="00A560F4" w:rsidRPr="005050F0" w:rsidRDefault="00A560F4" w:rsidP="00CF1FEB">
            <w:pPr>
              <w:pStyle w:val="TAC"/>
              <w:rPr>
                <w:noProof/>
                <w:lang w:eastAsia="en-US"/>
              </w:rPr>
            </w:pPr>
            <w:r w:rsidRPr="005050F0">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4688E" w14:textId="77777777" w:rsidR="00A560F4" w:rsidRPr="005050F0" w:rsidRDefault="0027192B" w:rsidP="00CF1FEB">
            <w:pPr>
              <w:pStyle w:val="TAC"/>
              <w:rPr>
                <w:noProof/>
                <w:lang w:eastAsia="en-US"/>
              </w:rPr>
            </w:pPr>
            <w:r w:rsidRPr="005050F0">
              <w:rPr>
                <w:noProof/>
                <w:lang w:eastAsia="en-US"/>
              </w:rPr>
              <w:t>int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BE53A" w14:textId="77777777" w:rsidR="00A560F4" w:rsidRPr="005050F0" w:rsidRDefault="00A560F4" w:rsidP="00CF1FEB">
            <w:pPr>
              <w:pStyle w:val="TAC"/>
              <w:rPr>
                <w:noProof/>
                <w:lang w:eastAsia="en-US"/>
              </w:rPr>
            </w:pPr>
            <w:r w:rsidRPr="005050F0">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7A35D382" w14:textId="77777777" w:rsidR="00A560F4" w:rsidRPr="005050F0" w:rsidRDefault="00A560F4" w:rsidP="00CF1FEB">
            <w:pPr>
              <w:jc w:val="center"/>
              <w:rPr>
                <w:b/>
                <w:noProof/>
              </w:rPr>
            </w:pPr>
          </w:p>
        </w:tc>
      </w:tr>
      <w:tr w:rsidR="00A560F4" w:rsidRPr="005050F0" w14:paraId="649FC1EA" w14:textId="77777777" w:rsidTr="0027192B">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663B6772" w14:textId="77777777" w:rsidR="00A560F4" w:rsidRPr="005050F0"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C7EF9" w14:textId="77777777" w:rsidR="00A560F4" w:rsidRPr="005050F0" w:rsidRDefault="00A560F4" w:rsidP="0027192B">
            <w:pPr>
              <w:rPr>
                <w:noProof/>
                <w:lang w:eastAsia="ko-KR"/>
              </w:rPr>
            </w:pPr>
            <w:r w:rsidRPr="005050F0">
              <w:rPr>
                <w:noProof/>
              </w:rPr>
              <w:t xml:space="preserve">This leaf node indicates </w:t>
            </w:r>
            <w:r w:rsidRPr="005050F0">
              <w:rPr>
                <w:noProof/>
                <w:lang w:eastAsia="ko-KR"/>
              </w:rPr>
              <w:t>a</w:t>
            </w:r>
            <w:r w:rsidR="0027192B" w:rsidRPr="005050F0">
              <w:rPr>
                <w:noProof/>
                <w:lang w:eastAsia="ko-KR"/>
              </w:rPr>
              <w:t>n</w:t>
            </w:r>
            <w:r w:rsidRPr="005050F0">
              <w:rPr>
                <w:noProof/>
                <w:lang w:eastAsia="ko-KR"/>
              </w:rPr>
              <w:t xml:space="preserve"> </w:t>
            </w:r>
            <w:r w:rsidRPr="005050F0">
              <w:rPr>
                <w:rFonts w:cs="Arial"/>
                <w:noProof/>
                <w:szCs w:val="18"/>
              </w:rPr>
              <w:t>off-network MCPTT group for use by an MCPTT user</w:t>
            </w:r>
            <w:r w:rsidRPr="005050F0">
              <w:rPr>
                <w:noProof/>
                <w:lang w:eastAsia="ko-KR"/>
              </w:rPr>
              <w:t>.</w:t>
            </w:r>
          </w:p>
        </w:tc>
      </w:tr>
    </w:tbl>
    <w:p w14:paraId="5FDF1555" w14:textId="77777777" w:rsidR="00C92851" w:rsidRPr="005050F0" w:rsidRDefault="00C92851" w:rsidP="00C92851">
      <w:pPr>
        <w:rPr>
          <w:noProof/>
        </w:rPr>
      </w:pPr>
      <w:bookmarkStart w:id="1005" w:name="_Toc4577527"/>
      <w:bookmarkStart w:id="1006" w:name="_Toc27504122"/>
      <w:bookmarkStart w:id="1007" w:name="_Toc27504910"/>
      <w:bookmarkStart w:id="1008" w:name="_Toc27505694"/>
      <w:bookmarkStart w:id="1009" w:name="_Toc27506478"/>
    </w:p>
    <w:p w14:paraId="0C424A3B" w14:textId="77777777" w:rsidR="0027192B" w:rsidRPr="005050F0" w:rsidRDefault="0027192B" w:rsidP="0027192B">
      <w:pPr>
        <w:pStyle w:val="Heading3"/>
        <w:rPr>
          <w:noProof/>
          <w:lang w:eastAsia="ko-KR"/>
        </w:rPr>
      </w:pPr>
      <w:bookmarkStart w:id="1010" w:name="_Toc176344394"/>
      <w:r w:rsidRPr="005050F0">
        <w:rPr>
          <w:noProof/>
        </w:rPr>
        <w:t>5.2.</w:t>
      </w:r>
      <w:r w:rsidRPr="005050F0">
        <w:rPr>
          <w:noProof/>
          <w:lang w:eastAsia="ko-KR"/>
        </w:rPr>
        <w:t>53A</w:t>
      </w:r>
      <w:r w:rsidRPr="005050F0">
        <w:rPr>
          <w:noProof/>
        </w:rPr>
        <w:tab/>
        <w:t>/</w:t>
      </w:r>
      <w:r w:rsidRPr="005050F0">
        <w:rPr>
          <w:i/>
          <w:iCs/>
          <w:noProof/>
        </w:rPr>
        <w:t>&lt;x&gt;</w:t>
      </w:r>
      <w:r w:rsidRPr="005050F0">
        <w:rPr>
          <w:noProof/>
        </w:rPr>
        <w:t>/</w:t>
      </w:r>
      <w:r w:rsidRPr="005050F0">
        <w:rPr>
          <w:i/>
          <w:iCs/>
          <w:noProof/>
        </w:rPr>
        <w:t>&lt;x&gt;</w:t>
      </w:r>
      <w:r w:rsidRPr="005050F0">
        <w:rPr>
          <w:noProof/>
        </w:rPr>
        <w:t>/OffNetwork/MCPTTGroupInfo/&lt;x&gt;/Entry/DisplayName</w:t>
      </w:r>
      <w:bookmarkEnd w:id="1005"/>
      <w:bookmarkEnd w:id="1006"/>
      <w:bookmarkEnd w:id="1007"/>
      <w:bookmarkEnd w:id="1008"/>
      <w:bookmarkEnd w:id="1009"/>
      <w:bookmarkEnd w:id="1010"/>
    </w:p>
    <w:p w14:paraId="66265F92" w14:textId="77777777" w:rsidR="0027192B" w:rsidRPr="005050F0" w:rsidRDefault="0027192B" w:rsidP="0027192B">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53A.</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5050F0" w14:paraId="0A49744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2D4F56" w14:textId="77777777" w:rsidR="0027192B" w:rsidRPr="005050F0" w:rsidRDefault="0027192B" w:rsidP="00BB0493">
            <w:pPr>
              <w:rPr>
                <w:rFonts w:ascii="Arial" w:hAnsi="Arial" w:cs="Arial"/>
                <w:noProof/>
                <w:sz w:val="18"/>
                <w:szCs w:val="18"/>
              </w:rPr>
            </w:pPr>
            <w:r w:rsidRPr="005050F0">
              <w:rPr>
                <w:noProof/>
              </w:rPr>
              <w:t>&lt;x&gt;/OffNetwork/MCPTTGroupInfo/&lt;x&gt;/Entry/DisplayName</w:t>
            </w:r>
          </w:p>
        </w:tc>
      </w:tr>
      <w:tr w:rsidR="0027192B" w:rsidRPr="005050F0" w14:paraId="1CC117B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FEA00F" w14:textId="77777777" w:rsidR="0027192B" w:rsidRPr="005050F0"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F383D" w14:textId="77777777" w:rsidR="0027192B" w:rsidRPr="005050F0" w:rsidRDefault="0027192B"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D5F5D" w14:textId="77777777" w:rsidR="0027192B" w:rsidRPr="005050F0" w:rsidRDefault="0027192B"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05F82" w14:textId="77777777" w:rsidR="0027192B" w:rsidRPr="005050F0" w:rsidRDefault="0027192B"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CC749" w14:textId="77777777" w:rsidR="0027192B" w:rsidRPr="005050F0" w:rsidRDefault="0027192B"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85F2D1" w14:textId="77777777" w:rsidR="0027192B" w:rsidRPr="005050F0" w:rsidRDefault="0027192B" w:rsidP="00BB0493">
            <w:pPr>
              <w:jc w:val="center"/>
              <w:rPr>
                <w:rFonts w:ascii="Arial" w:hAnsi="Arial" w:cs="Arial"/>
                <w:b/>
                <w:noProof/>
                <w:sz w:val="18"/>
                <w:szCs w:val="18"/>
              </w:rPr>
            </w:pPr>
          </w:p>
        </w:tc>
      </w:tr>
      <w:tr w:rsidR="0027192B" w:rsidRPr="005050F0" w14:paraId="3116027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B78E83" w14:textId="77777777" w:rsidR="0027192B" w:rsidRPr="005050F0"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318EC" w14:textId="77777777" w:rsidR="0027192B" w:rsidRPr="005050F0" w:rsidRDefault="0027192B"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FEDB4" w14:textId="77777777" w:rsidR="0027192B" w:rsidRPr="005050F0" w:rsidRDefault="0027192B"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ECF4E" w14:textId="77777777" w:rsidR="0027192B" w:rsidRPr="005050F0" w:rsidRDefault="0027192B"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3D707" w14:textId="77777777" w:rsidR="0027192B" w:rsidRPr="005050F0" w:rsidRDefault="0027192B"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4CEC67" w14:textId="77777777" w:rsidR="0027192B" w:rsidRPr="005050F0" w:rsidRDefault="0027192B" w:rsidP="00BB0493">
            <w:pPr>
              <w:jc w:val="center"/>
              <w:rPr>
                <w:b/>
                <w:noProof/>
              </w:rPr>
            </w:pPr>
          </w:p>
        </w:tc>
      </w:tr>
      <w:tr w:rsidR="0027192B" w:rsidRPr="005050F0" w14:paraId="73154E6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6A2B6F" w14:textId="77777777" w:rsidR="0027192B" w:rsidRPr="005050F0"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1119BD" w14:textId="77777777" w:rsidR="0027192B" w:rsidRPr="005050F0" w:rsidRDefault="0027192B"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represented by the MCPTT</w:t>
            </w:r>
            <w:r w:rsidRPr="005050F0">
              <w:rPr>
                <w:rFonts w:eastAsia="SimSun"/>
                <w:noProof/>
                <w:lang w:eastAsia="zh-CN"/>
              </w:rPr>
              <w:t xml:space="preserve"> group ID</w:t>
            </w:r>
            <w:r w:rsidRPr="005050F0">
              <w:rPr>
                <w:noProof/>
                <w:lang w:eastAsia="ko-KR"/>
              </w:rPr>
              <w:t>.</w:t>
            </w:r>
          </w:p>
        </w:tc>
      </w:tr>
    </w:tbl>
    <w:p w14:paraId="136D06EE" w14:textId="77777777" w:rsidR="0027192B" w:rsidRPr="005050F0" w:rsidRDefault="0027192B" w:rsidP="0027192B">
      <w:pPr>
        <w:rPr>
          <w:noProof/>
          <w:lang w:eastAsia="ko-KR"/>
        </w:rPr>
      </w:pPr>
    </w:p>
    <w:p w14:paraId="58AF9FB7" w14:textId="77777777" w:rsidR="002628ED" w:rsidRPr="00BE2E84" w:rsidRDefault="002628ED" w:rsidP="002628ED">
      <w:pPr>
        <w:pStyle w:val="Heading3"/>
        <w:rPr>
          <w:lang w:eastAsia="ko-KR"/>
        </w:rPr>
      </w:pPr>
      <w:bookmarkStart w:id="1011" w:name="_Toc176344395"/>
      <w:bookmarkStart w:id="1012" w:name="_Toc4577528"/>
      <w:bookmarkStart w:id="1013" w:name="_Toc27504123"/>
      <w:bookmarkStart w:id="1014" w:name="_Toc27504911"/>
      <w:bookmarkStart w:id="1015" w:name="_Toc27505695"/>
      <w:bookmarkStart w:id="1016" w:name="_Toc27506479"/>
      <w:r w:rsidRPr="00BE2E84">
        <w:t>5.2.</w:t>
      </w:r>
      <w:r w:rsidRPr="00BE2E84">
        <w:rPr>
          <w:lang w:eastAsia="ko-KR"/>
        </w:rPr>
        <w:t>53B</w:t>
      </w:r>
      <w:r w:rsidRPr="00BE2E84">
        <w:tab/>
        <w:t>/&lt;x&gt;/&lt;x&gt;/OffNetwork/MCPTTGroupInfo/&lt;x&gt;/Entry/</w:t>
      </w:r>
      <w:r w:rsidRPr="00BE2E84">
        <w:br/>
        <w:t>RelativePresentationPriority</w:t>
      </w:r>
      <w:bookmarkEnd w:id="1011"/>
    </w:p>
    <w:p w14:paraId="648F25B7" w14:textId="77777777" w:rsidR="002628ED" w:rsidRPr="00BE2E84" w:rsidRDefault="002628ED" w:rsidP="002628ED">
      <w:pPr>
        <w:pStyle w:val="TH"/>
        <w:rPr>
          <w:lang w:eastAsia="ko-KR"/>
        </w:rPr>
      </w:pPr>
      <w:r w:rsidRPr="00BE2E84">
        <w:t>Table 5.2.</w:t>
      </w:r>
      <w:r w:rsidRPr="00BE2E84">
        <w:rPr>
          <w:lang w:eastAsia="ko-KR"/>
        </w:rPr>
        <w:t>53B.1</w:t>
      </w:r>
      <w:r w:rsidRPr="00BE2E84">
        <w:t>: /&lt;x&gt;/&lt;x&gt;/OffNetwork/MCPTTGroupInfo/&lt;x&gt;/Entry/RelativePresentationPriority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628ED" w:rsidRPr="00BE2E84" w14:paraId="34712CD2" w14:textId="77777777" w:rsidTr="00124821">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62A6CF72" w14:textId="77777777" w:rsidR="002628ED" w:rsidRPr="00BE2E84" w:rsidRDefault="002628ED" w:rsidP="00124821">
            <w:pPr>
              <w:rPr>
                <w:rFonts w:ascii="Arial" w:hAnsi="Arial" w:cs="Arial"/>
                <w:sz w:val="18"/>
                <w:szCs w:val="18"/>
              </w:rPr>
            </w:pPr>
            <w:r w:rsidRPr="00BE2E84">
              <w:rPr>
                <w:i/>
                <w:iCs/>
              </w:rPr>
              <w:t>&lt;x&gt;</w:t>
            </w:r>
            <w:r w:rsidRPr="00BE2E84">
              <w:t>/OffNetwork/MCPTTGroupInfo/&lt;x&gt;/Entry/RelativePresentationPriority</w:t>
            </w:r>
          </w:p>
        </w:tc>
      </w:tr>
      <w:tr w:rsidR="002628ED" w:rsidRPr="00BE2E84" w14:paraId="7F2DF8A1" w14:textId="77777777" w:rsidTr="00124821">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74D1370C" w14:textId="77777777" w:rsidR="002628ED" w:rsidRPr="00BE2E84" w:rsidRDefault="002628ED" w:rsidP="00124821">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9C17F" w14:textId="77777777" w:rsidR="002628ED" w:rsidRPr="00BE2E84" w:rsidRDefault="002628ED" w:rsidP="00124821">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0DB9C" w14:textId="77777777" w:rsidR="002628ED" w:rsidRPr="00BE2E84" w:rsidRDefault="002628ED" w:rsidP="00124821">
            <w:pPr>
              <w:pStyle w:val="TAC"/>
            </w:pPr>
            <w:r w:rsidRPr="00BE2E84">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5CB89" w14:textId="77777777" w:rsidR="002628ED" w:rsidRPr="00BE2E84" w:rsidRDefault="002628ED" w:rsidP="00124821">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E14C6" w14:textId="77777777" w:rsidR="002628ED" w:rsidRPr="00BE2E84" w:rsidRDefault="002628ED" w:rsidP="00124821">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F7FA6C8" w14:textId="77777777" w:rsidR="002628ED" w:rsidRPr="00BE2E84" w:rsidRDefault="002628ED" w:rsidP="00124821">
            <w:pPr>
              <w:jc w:val="center"/>
              <w:rPr>
                <w:rFonts w:ascii="Arial" w:hAnsi="Arial" w:cs="Arial"/>
                <w:b/>
                <w:sz w:val="18"/>
                <w:szCs w:val="18"/>
              </w:rPr>
            </w:pPr>
          </w:p>
        </w:tc>
      </w:tr>
      <w:tr w:rsidR="002628ED" w:rsidRPr="00BE2E84" w14:paraId="2F79338C" w14:textId="77777777" w:rsidTr="00124821">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1A83E9D" w14:textId="77777777" w:rsidR="002628ED" w:rsidRPr="00BE2E84" w:rsidRDefault="002628ED" w:rsidP="00124821">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6C5E8" w14:textId="77777777" w:rsidR="002628ED" w:rsidRPr="00BE2E84" w:rsidRDefault="002628ED" w:rsidP="00124821">
            <w:pPr>
              <w:pStyle w:val="TAC"/>
            </w:pPr>
            <w:r w:rsidRPr="00BE2E84">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329F3" w14:textId="77777777" w:rsidR="002628ED" w:rsidRPr="00BE2E84" w:rsidRDefault="002628ED" w:rsidP="00124821">
            <w:pPr>
              <w:pStyle w:val="TAC"/>
            </w:pPr>
            <w:r w:rsidRPr="00BE2E84">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D32DB" w14:textId="77777777" w:rsidR="002628ED" w:rsidRPr="00BE2E84" w:rsidRDefault="002628ED" w:rsidP="00124821">
            <w:pPr>
              <w:pStyle w:val="TAC"/>
            </w:pPr>
            <w:r w:rsidRPr="00BE2E84">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4E4C2" w14:textId="77777777" w:rsidR="002628ED" w:rsidRPr="00BE2E84" w:rsidRDefault="002628ED" w:rsidP="00124821">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DD8C136" w14:textId="77777777" w:rsidR="002628ED" w:rsidRPr="00BE2E84" w:rsidRDefault="002628ED" w:rsidP="00124821">
            <w:pPr>
              <w:jc w:val="center"/>
              <w:rPr>
                <w:b/>
              </w:rPr>
            </w:pPr>
          </w:p>
        </w:tc>
      </w:tr>
      <w:tr w:rsidR="002628ED" w:rsidRPr="00BE2E84" w14:paraId="7A60D408" w14:textId="77777777" w:rsidTr="00124821">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57BB504F" w14:textId="77777777" w:rsidR="002628ED" w:rsidRPr="00BE2E84" w:rsidRDefault="002628ED" w:rsidP="00124821">
            <w:pPr>
              <w:jc w:val="center"/>
              <w:rPr>
                <w:b/>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04C75B" w14:textId="77777777" w:rsidR="002628ED" w:rsidRPr="00BE2E84" w:rsidRDefault="002628ED" w:rsidP="00124821">
            <w:pPr>
              <w:rPr>
                <w:lang w:eastAsia="ko-KR"/>
              </w:rPr>
            </w:pPr>
            <w:r w:rsidRPr="00BE2E84">
              <w:t>This leaf node indicates indicating the presentation priority of the off-network group for the MCPTT user relative to other off-network groups and off-network users</w:t>
            </w:r>
            <w:r w:rsidRPr="00BE2E84">
              <w:rPr>
                <w:lang w:eastAsia="ko-KR"/>
              </w:rPr>
              <w:t>.</w:t>
            </w:r>
          </w:p>
        </w:tc>
      </w:tr>
    </w:tbl>
    <w:p w14:paraId="6FB33F46" w14:textId="77777777" w:rsidR="002628ED" w:rsidRPr="00BE2E84" w:rsidRDefault="002628ED" w:rsidP="002628ED">
      <w:pPr>
        <w:rPr>
          <w:lang w:eastAsia="ko-KR"/>
        </w:rPr>
      </w:pPr>
    </w:p>
    <w:p w14:paraId="4A8F50BF" w14:textId="77777777" w:rsidR="002628ED" w:rsidRPr="00BE2E84" w:rsidRDefault="002628ED" w:rsidP="002628ED">
      <w:pPr>
        <w:pStyle w:val="B1"/>
      </w:pPr>
      <w:r w:rsidRPr="00BE2E84">
        <w:t>-</w:t>
      </w:r>
      <w:r w:rsidRPr="00BE2E84">
        <w:tab/>
        <w:t xml:space="preserve">Values: </w:t>
      </w:r>
      <w:r w:rsidRPr="00BE2E84">
        <w:rPr>
          <w:lang w:eastAsia="ko-KR"/>
        </w:rPr>
        <w:t>0-255</w:t>
      </w:r>
    </w:p>
    <w:p w14:paraId="77199403" w14:textId="77777777" w:rsidR="002628ED" w:rsidRPr="00BE2E84" w:rsidRDefault="002628ED" w:rsidP="002628ED">
      <w:pPr>
        <w:rPr>
          <w:lang w:eastAsia="ko-KR"/>
        </w:rPr>
      </w:pPr>
      <w:r w:rsidRPr="00BE2E84">
        <w:rPr>
          <w:lang w:eastAsia="ko-KR"/>
        </w:rPr>
        <w:t xml:space="preserve">The lowest </w:t>
      </w:r>
      <w:r w:rsidR="002E4D5E">
        <w:rPr>
          <w:noProof/>
        </w:rPr>
        <w:t>Relative</w:t>
      </w:r>
      <w:r w:rsidRPr="00BE2E84">
        <w:rPr>
          <w:lang w:eastAsia="ko-KR"/>
        </w:rPr>
        <w:t>PresentationPriority value shall be considered as the MCPTT group transaction having the lowest priority for presentation among other group MCPTT and one-to-one user transactions.</w:t>
      </w:r>
    </w:p>
    <w:p w14:paraId="2B50351F" w14:textId="77777777" w:rsidR="002628ED" w:rsidRPr="00BE2E84" w:rsidRDefault="002628ED" w:rsidP="002628ED">
      <w:pPr>
        <w:pStyle w:val="Heading3"/>
        <w:rPr>
          <w:lang w:eastAsia="ko-KR"/>
        </w:rPr>
      </w:pPr>
      <w:bookmarkStart w:id="1017" w:name="_Toc102077945"/>
      <w:bookmarkStart w:id="1018" w:name="_Toc176344396"/>
      <w:r w:rsidRPr="00BE2E84">
        <w:t>5.2.</w:t>
      </w:r>
      <w:r w:rsidRPr="00BE2E84">
        <w:rPr>
          <w:lang w:eastAsia="ko-KR"/>
        </w:rPr>
        <w:t>53</w:t>
      </w:r>
      <w:r>
        <w:rPr>
          <w:lang w:eastAsia="ko-KR"/>
        </w:rPr>
        <w:t>C</w:t>
      </w:r>
      <w:r w:rsidRPr="00BE2E84">
        <w:tab/>
        <w:t>/&lt;x&gt;/&lt;x&gt;/OffNetwork/MCPTTGroupInfo/&lt;x&gt;/Entry/GMSServID</w:t>
      </w:r>
      <w:bookmarkEnd w:id="1017"/>
      <w:bookmarkEnd w:id="1018"/>
    </w:p>
    <w:p w14:paraId="3F12ADD2"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C</w:t>
      </w:r>
      <w:r w:rsidRPr="00BE2E84">
        <w:t>.1: /&lt;x&gt;/</w:t>
      </w:r>
      <w:r w:rsidRPr="00BE2E84">
        <w:rPr>
          <w:lang w:eastAsia="ko-KR"/>
        </w:rPr>
        <w:t>&lt;x&gt;</w:t>
      </w:r>
      <w:r w:rsidRPr="00BE2E84">
        <w:t>/OffNetwork/MCPTTGroupInfo/&lt;x&gt;/Entry/GMSServID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6DA9A5F7"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A316AC" w14:textId="77777777" w:rsidR="002628ED" w:rsidRPr="00BE2E84" w:rsidRDefault="002628ED" w:rsidP="00124821">
            <w:pPr>
              <w:rPr>
                <w:rFonts w:ascii="Arial" w:hAnsi="Arial" w:cs="Arial"/>
                <w:sz w:val="18"/>
                <w:szCs w:val="18"/>
                <w:lang w:eastAsia="ko-KR"/>
              </w:rPr>
            </w:pPr>
            <w:r w:rsidRPr="00BE2E84">
              <w:t>&lt;x&gt;/OffNetwork/MCPTTGroupInfo/&lt;x&gt;/Entry/GMSServID</w:t>
            </w:r>
          </w:p>
        </w:tc>
      </w:tr>
      <w:tr w:rsidR="002628ED" w:rsidRPr="00BE2E84" w14:paraId="0D74AD73"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050DAA3"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053E3"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1FE8"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7C519"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244C"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6A7E1C" w14:textId="77777777" w:rsidR="002628ED" w:rsidRPr="00BE2E84" w:rsidRDefault="002628ED" w:rsidP="00124821">
            <w:pPr>
              <w:jc w:val="center"/>
              <w:rPr>
                <w:rFonts w:ascii="Arial" w:hAnsi="Arial" w:cs="Arial"/>
                <w:b/>
                <w:sz w:val="18"/>
                <w:szCs w:val="18"/>
              </w:rPr>
            </w:pPr>
          </w:p>
        </w:tc>
      </w:tr>
      <w:tr w:rsidR="002628ED" w:rsidRPr="00BE2E84" w14:paraId="67F2B22D"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2ECDDF"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CCD96"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CAB5"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86C15"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0B71"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DEAF2A" w14:textId="77777777" w:rsidR="002628ED" w:rsidRPr="00BE2E84" w:rsidRDefault="002628ED" w:rsidP="00124821">
            <w:pPr>
              <w:jc w:val="center"/>
              <w:rPr>
                <w:b/>
              </w:rPr>
            </w:pPr>
          </w:p>
        </w:tc>
      </w:tr>
      <w:tr w:rsidR="002628ED" w:rsidRPr="00BE2E84" w14:paraId="61CC9C11"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4AA52F8"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3DE023"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GMS owning a specific group contained in the </w:t>
            </w:r>
            <w:r w:rsidRPr="00BE2E84">
              <w:t xml:space="preserve">off-network </w:t>
            </w:r>
            <w:r w:rsidRPr="00BE2E84">
              <w:rPr>
                <w:lang w:eastAsia="ko-KR"/>
              </w:rPr>
              <w:t>MCPTTGroupList</w:t>
            </w:r>
            <w:r w:rsidRPr="00BE2E84">
              <w:t>.</w:t>
            </w:r>
          </w:p>
        </w:tc>
      </w:tr>
    </w:tbl>
    <w:p w14:paraId="018C3409" w14:textId="77777777" w:rsidR="002628ED" w:rsidRPr="00BE2E84" w:rsidRDefault="002628ED" w:rsidP="002628ED"/>
    <w:p w14:paraId="7AB4FA68" w14:textId="77777777" w:rsidR="002628ED" w:rsidRPr="00BE2E84" w:rsidRDefault="002628ED" w:rsidP="002628ED">
      <w:pPr>
        <w:pStyle w:val="Heading3"/>
        <w:rPr>
          <w:lang w:eastAsia="ko-KR"/>
        </w:rPr>
      </w:pPr>
      <w:bookmarkStart w:id="1019" w:name="_Toc102077946"/>
      <w:bookmarkStart w:id="1020" w:name="_Toc176344397"/>
      <w:r w:rsidRPr="00BE2E84">
        <w:t>5.2.</w:t>
      </w:r>
      <w:r w:rsidRPr="00BE2E84">
        <w:rPr>
          <w:lang w:eastAsia="ko-KR"/>
        </w:rPr>
        <w:t>53</w:t>
      </w:r>
      <w:r>
        <w:rPr>
          <w:lang w:eastAsia="ko-KR"/>
        </w:rPr>
        <w:t>D</w:t>
      </w:r>
      <w:r w:rsidRPr="00BE2E84">
        <w:tab/>
        <w:t>/&lt;x&gt;/&lt;x&gt;/OffNetwork/MCPTTGroupInfo/&lt;x&gt;/Entry/</w:t>
      </w:r>
      <w:r w:rsidRPr="00BE2E84">
        <w:br/>
        <w:t>IDMS</w:t>
      </w:r>
      <w:bookmarkEnd w:id="1019"/>
      <w:r>
        <w:t>TokenEndPoint</w:t>
      </w:r>
      <w:bookmarkEnd w:id="1020"/>
    </w:p>
    <w:p w14:paraId="0BF77061"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D</w:t>
      </w:r>
      <w:r w:rsidRPr="00BE2E84">
        <w:t>.1: /&lt;x&gt;/</w:t>
      </w:r>
      <w:r w:rsidRPr="00BE2E84">
        <w:rPr>
          <w:lang w:eastAsia="ko-KR"/>
        </w:rPr>
        <w:t>&lt;x&gt;</w:t>
      </w:r>
      <w:r w:rsidRPr="00BE2E84">
        <w:t>/OffNetwork/MCPTTGroupInfo/&lt;x&gt;/Entry/IDMS</w:t>
      </w:r>
      <w:r>
        <w:t>TokenEndPoint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246A1D72"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9EFD59" w14:textId="77777777" w:rsidR="002628ED" w:rsidRPr="00BE2E84" w:rsidRDefault="002628ED" w:rsidP="00124821">
            <w:pPr>
              <w:rPr>
                <w:rFonts w:ascii="Arial" w:hAnsi="Arial" w:cs="Arial"/>
                <w:sz w:val="18"/>
                <w:szCs w:val="18"/>
                <w:lang w:eastAsia="ko-KR"/>
              </w:rPr>
            </w:pPr>
            <w:r w:rsidRPr="00BE2E84">
              <w:t>&lt;x&gt;/OffNetwork/MCPTTGroupInfo/&lt;x&gt;/Entry/IDMS</w:t>
            </w:r>
            <w:r>
              <w:t>TokenEndPoint</w:t>
            </w:r>
          </w:p>
        </w:tc>
      </w:tr>
      <w:tr w:rsidR="002628ED" w:rsidRPr="00BE2E84" w14:paraId="5E790CB9"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5F8574A"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6030"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BF504"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383BA"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1585A"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67501B" w14:textId="77777777" w:rsidR="002628ED" w:rsidRPr="00BE2E84" w:rsidRDefault="002628ED" w:rsidP="00124821">
            <w:pPr>
              <w:jc w:val="center"/>
              <w:rPr>
                <w:rFonts w:ascii="Arial" w:hAnsi="Arial" w:cs="Arial"/>
                <w:b/>
                <w:sz w:val="18"/>
                <w:szCs w:val="18"/>
              </w:rPr>
            </w:pPr>
          </w:p>
        </w:tc>
      </w:tr>
      <w:tr w:rsidR="002628ED" w:rsidRPr="00BE2E84" w14:paraId="63FA76A4"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4EA0B24"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A608A"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6364B"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DC2DF"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9DDDF"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E18D67" w14:textId="77777777" w:rsidR="002628ED" w:rsidRPr="00BE2E84" w:rsidRDefault="002628ED" w:rsidP="00124821">
            <w:pPr>
              <w:jc w:val="center"/>
              <w:rPr>
                <w:b/>
              </w:rPr>
            </w:pPr>
          </w:p>
        </w:tc>
      </w:tr>
      <w:tr w:rsidR="002628ED" w:rsidRPr="00BE2E84" w14:paraId="7506C775"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AA663B2"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B6FA3"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IDMS token endpoint for a specific group contained in the </w:t>
            </w:r>
            <w:r w:rsidRPr="00BE2E84">
              <w:t xml:space="preserve">off-network </w:t>
            </w:r>
            <w:r w:rsidRPr="00BE2E84">
              <w:rPr>
                <w:lang w:eastAsia="ko-KR"/>
              </w:rPr>
              <w:t>MCPTTGroupList</w:t>
            </w:r>
            <w:r w:rsidRPr="00BE2E84">
              <w:t>. If the value is empty, the IDMS identities (IDMSAuthEndpoint and IDMSTokenEndpoint) present in the MCS UE initial configuration MO are used.</w:t>
            </w:r>
          </w:p>
        </w:tc>
      </w:tr>
    </w:tbl>
    <w:p w14:paraId="201ECE77" w14:textId="77777777" w:rsidR="002628ED" w:rsidRPr="00BE2E84" w:rsidRDefault="002628ED" w:rsidP="002628ED"/>
    <w:p w14:paraId="58E3618D" w14:textId="77777777" w:rsidR="002628ED" w:rsidRPr="00BE2E84" w:rsidRDefault="002628ED" w:rsidP="002628ED">
      <w:pPr>
        <w:pStyle w:val="Heading3"/>
        <w:rPr>
          <w:lang w:eastAsia="ko-KR"/>
        </w:rPr>
      </w:pPr>
      <w:bookmarkStart w:id="1021" w:name="_Toc102077947"/>
      <w:bookmarkStart w:id="1022" w:name="_Toc176344398"/>
      <w:r w:rsidRPr="00BE2E84">
        <w:lastRenderedPageBreak/>
        <w:t>5.2.</w:t>
      </w:r>
      <w:r w:rsidRPr="00BE2E84">
        <w:rPr>
          <w:lang w:eastAsia="ko-KR"/>
        </w:rPr>
        <w:t>53</w:t>
      </w:r>
      <w:r>
        <w:rPr>
          <w:lang w:eastAsia="ko-KR"/>
        </w:rPr>
        <w:t>E</w:t>
      </w:r>
      <w:r w:rsidRPr="00BE2E84">
        <w:tab/>
        <w:t>/&lt;x&gt;/&lt;x&gt;/OffNetwork/MCPTTGroupInfo/&lt;x&gt;/Entry/GroupKMSURI</w:t>
      </w:r>
      <w:bookmarkEnd w:id="1021"/>
      <w:bookmarkEnd w:id="1022"/>
    </w:p>
    <w:p w14:paraId="26225283"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E</w:t>
      </w:r>
      <w:r w:rsidRPr="00BE2E84">
        <w:t>.1: /&lt;x&gt;/</w:t>
      </w:r>
      <w:r w:rsidRPr="00BE2E84">
        <w:rPr>
          <w:lang w:eastAsia="ko-KR"/>
        </w:rPr>
        <w:t>&lt;x&gt;</w:t>
      </w:r>
      <w:r w:rsidRPr="00BE2E84">
        <w:t>/OffNetwork/MCPTTGroupInfo/&lt;x&gt;/Entry/GroupKMSURI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3D1E64D7"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441D6" w14:textId="77777777" w:rsidR="002628ED" w:rsidRPr="00BE2E84" w:rsidRDefault="002628ED" w:rsidP="00124821">
            <w:pPr>
              <w:rPr>
                <w:rFonts w:ascii="Arial" w:hAnsi="Arial" w:cs="Arial"/>
                <w:sz w:val="18"/>
                <w:szCs w:val="18"/>
                <w:lang w:eastAsia="ko-KR"/>
              </w:rPr>
            </w:pPr>
            <w:r w:rsidRPr="00BE2E84">
              <w:t>&lt;x&gt;/OffNetwork/MCPTTGroupInfo/&lt;x&gt;/Entry/GroupKMSURI</w:t>
            </w:r>
          </w:p>
        </w:tc>
      </w:tr>
      <w:tr w:rsidR="002628ED" w:rsidRPr="00BE2E84" w14:paraId="14E22850"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20F6B7D"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B7D04"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7DDCA"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47855"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92893"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86651F" w14:textId="77777777" w:rsidR="002628ED" w:rsidRPr="00BE2E84" w:rsidRDefault="002628ED" w:rsidP="00124821">
            <w:pPr>
              <w:jc w:val="center"/>
              <w:rPr>
                <w:rFonts w:ascii="Arial" w:hAnsi="Arial" w:cs="Arial"/>
                <w:b/>
                <w:sz w:val="18"/>
                <w:szCs w:val="18"/>
              </w:rPr>
            </w:pPr>
          </w:p>
        </w:tc>
      </w:tr>
      <w:tr w:rsidR="002628ED" w:rsidRPr="00BE2E84" w14:paraId="04412F4D"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313491"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A7EA8"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9E704"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08B8C"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666E2"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15AAAB" w14:textId="77777777" w:rsidR="002628ED" w:rsidRPr="00BE2E84" w:rsidRDefault="002628ED" w:rsidP="00124821">
            <w:pPr>
              <w:jc w:val="center"/>
              <w:rPr>
                <w:b/>
              </w:rPr>
            </w:pPr>
          </w:p>
        </w:tc>
      </w:tr>
      <w:tr w:rsidR="002628ED" w:rsidRPr="00BE2E84" w14:paraId="28ACA524"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3C053E5"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F5781"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w:t>
            </w:r>
            <w:r w:rsidRPr="00BE2E84">
              <w:t xml:space="preserve">KMS identity (URI) </w:t>
            </w:r>
            <w:r w:rsidRPr="00BE2E84">
              <w:rPr>
                <w:lang w:eastAsia="ko-KR"/>
              </w:rPr>
              <w:t xml:space="preserve">for a specific group contained in the </w:t>
            </w:r>
            <w:r w:rsidRPr="00BE2E84">
              <w:t xml:space="preserve">off-network </w:t>
            </w:r>
            <w:r w:rsidRPr="00BE2E84">
              <w:rPr>
                <w:lang w:eastAsia="ko-KR"/>
              </w:rPr>
              <w:t>MCPTTGroupList</w:t>
            </w:r>
            <w:r w:rsidRPr="00BE2E84">
              <w:t>. If the value is empty, the KMS identity (URI) (kms) present in the MCS UE initial configuration MO is used.</w:t>
            </w:r>
          </w:p>
        </w:tc>
      </w:tr>
    </w:tbl>
    <w:p w14:paraId="02480F2D" w14:textId="77777777" w:rsidR="002628ED" w:rsidRPr="00BE2E84" w:rsidRDefault="002628ED" w:rsidP="002628ED"/>
    <w:p w14:paraId="217AF48F" w14:textId="77777777" w:rsidR="00A560F4" w:rsidRPr="005050F0" w:rsidRDefault="00A560F4" w:rsidP="00A560F4">
      <w:pPr>
        <w:pStyle w:val="Heading3"/>
        <w:rPr>
          <w:noProof/>
          <w:lang w:eastAsia="ko-KR"/>
        </w:rPr>
      </w:pPr>
      <w:bookmarkStart w:id="1023" w:name="_Toc176344399"/>
      <w:r w:rsidRPr="005050F0">
        <w:rPr>
          <w:noProof/>
        </w:rPr>
        <w:t>5.2.</w:t>
      </w:r>
      <w:r w:rsidRPr="005050F0">
        <w:rPr>
          <w:noProof/>
          <w:lang w:eastAsia="ko-KR"/>
        </w:rPr>
        <w:t>54</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AllowedListen</w:t>
      </w:r>
      <w:bookmarkEnd w:id="1012"/>
      <w:bookmarkEnd w:id="1013"/>
      <w:bookmarkEnd w:id="1014"/>
      <w:bookmarkEnd w:id="1015"/>
      <w:bookmarkEnd w:id="1016"/>
      <w:bookmarkEnd w:id="1023"/>
    </w:p>
    <w:p w14:paraId="0504E92C"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AllowedListen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364DCE9A"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871F196" w14:textId="77777777" w:rsidR="00A560F4" w:rsidRPr="005050F0" w:rsidRDefault="00A560F4" w:rsidP="00CF1FEB">
            <w:pPr>
              <w:rPr>
                <w:rFonts w:ascii="Arial" w:hAnsi="Arial" w:cs="Arial"/>
                <w:noProof/>
                <w:sz w:val="18"/>
                <w:szCs w:val="18"/>
                <w:lang w:eastAsia="ko-KR"/>
              </w:rPr>
            </w:pPr>
            <w:r w:rsidRPr="005050F0">
              <w:rPr>
                <w:noProof/>
              </w:rPr>
              <w:t>&lt;x&gt;/OffNetwork/</w:t>
            </w:r>
            <w:r w:rsidRPr="005050F0">
              <w:rPr>
                <w:noProof/>
                <w:lang w:eastAsia="ko-KR"/>
              </w:rPr>
              <w:t>AllowedListen</w:t>
            </w:r>
          </w:p>
        </w:tc>
      </w:tr>
      <w:tr w:rsidR="00A560F4" w:rsidRPr="005050F0" w14:paraId="510E059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FBABE1"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DD0F3"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5B792"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025D9"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8A616"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B6872EE" w14:textId="77777777" w:rsidR="00A560F4" w:rsidRPr="005050F0" w:rsidRDefault="00A560F4" w:rsidP="00CF1FEB">
            <w:pPr>
              <w:jc w:val="center"/>
              <w:rPr>
                <w:rFonts w:ascii="Arial" w:hAnsi="Arial" w:cs="Arial"/>
                <w:b/>
                <w:noProof/>
                <w:sz w:val="18"/>
                <w:szCs w:val="18"/>
              </w:rPr>
            </w:pPr>
          </w:p>
        </w:tc>
      </w:tr>
      <w:tr w:rsidR="00A560F4" w:rsidRPr="005050F0" w14:paraId="78298FC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9C96D"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2455"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B7A2A"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A7A52"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36632"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044DCE" w14:textId="77777777" w:rsidR="00A560F4" w:rsidRPr="005050F0" w:rsidRDefault="00A560F4" w:rsidP="00CF1FEB">
            <w:pPr>
              <w:jc w:val="center"/>
              <w:rPr>
                <w:b/>
                <w:noProof/>
              </w:rPr>
            </w:pPr>
          </w:p>
        </w:tc>
      </w:tr>
      <w:tr w:rsidR="00A560F4" w:rsidRPr="005050F0" w14:paraId="7CAC002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EC5F9"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DD047"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whether the MCPTT user is allowed to listen both overriding and overri</w:t>
            </w:r>
            <w:r w:rsidR="00A3476C" w:rsidRPr="005050F0">
              <w:rPr>
                <w:noProof/>
                <w:lang w:eastAsia="ko-KR"/>
              </w:rPr>
              <w:t>d</w:t>
            </w:r>
            <w:r w:rsidRPr="005050F0">
              <w:rPr>
                <w:noProof/>
                <w:lang w:eastAsia="ko-KR"/>
              </w:rPr>
              <w:t>den.</w:t>
            </w:r>
          </w:p>
        </w:tc>
      </w:tr>
    </w:tbl>
    <w:p w14:paraId="6D8E68CD" w14:textId="77777777" w:rsidR="00C92851" w:rsidRPr="005050F0" w:rsidRDefault="00C92851" w:rsidP="00C92851">
      <w:pPr>
        <w:rPr>
          <w:noProof/>
        </w:rPr>
      </w:pPr>
    </w:p>
    <w:p w14:paraId="0B5766E7"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allowed to listen both overriding and overrid</w:t>
      </w:r>
      <w:r w:rsidR="00A3476C" w:rsidRPr="005050F0">
        <w:rPr>
          <w:noProof/>
          <w:lang w:eastAsia="ko-KR"/>
        </w:rPr>
        <w:t>d</w:t>
      </w:r>
      <w:r w:rsidRPr="005050F0">
        <w:rPr>
          <w:noProof/>
          <w:lang w:eastAsia="ko-KR"/>
        </w:rPr>
        <w:t>en.</w:t>
      </w:r>
    </w:p>
    <w:p w14:paraId="33136B15"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listen both overriding and overri</w:t>
      </w:r>
      <w:r w:rsidR="004D13C4" w:rsidRPr="005050F0">
        <w:rPr>
          <w:noProof/>
          <w:lang w:eastAsia="ko-KR"/>
        </w:rPr>
        <w:t>d</w:t>
      </w:r>
      <w:r w:rsidRPr="005050F0">
        <w:rPr>
          <w:noProof/>
          <w:lang w:eastAsia="ko-KR"/>
        </w:rPr>
        <w:t>den.</w:t>
      </w:r>
    </w:p>
    <w:p w14:paraId="0AFFE331" w14:textId="77777777" w:rsidR="00A560F4" w:rsidRPr="005050F0" w:rsidRDefault="00A560F4" w:rsidP="00A560F4">
      <w:pPr>
        <w:pStyle w:val="Heading3"/>
        <w:rPr>
          <w:noProof/>
          <w:lang w:eastAsia="ko-KR"/>
        </w:rPr>
      </w:pPr>
      <w:bookmarkStart w:id="1024" w:name="_Toc4577529"/>
      <w:bookmarkStart w:id="1025" w:name="_Toc27504124"/>
      <w:bookmarkStart w:id="1026" w:name="_Toc27504912"/>
      <w:bookmarkStart w:id="1027" w:name="_Toc27505696"/>
      <w:bookmarkStart w:id="1028" w:name="_Toc27506480"/>
      <w:bookmarkStart w:id="1029" w:name="_Toc176344400"/>
      <w:r w:rsidRPr="005050F0">
        <w:rPr>
          <w:noProof/>
        </w:rPr>
        <w:t>5.2.</w:t>
      </w:r>
      <w:r w:rsidRPr="005050F0">
        <w:rPr>
          <w:noProof/>
          <w:lang w:eastAsia="ko-KR"/>
        </w:rPr>
        <w:t>55</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AllowedTransmission</w:t>
      </w:r>
      <w:bookmarkEnd w:id="1024"/>
      <w:bookmarkEnd w:id="1025"/>
      <w:bookmarkEnd w:id="1026"/>
      <w:bookmarkEnd w:id="1027"/>
      <w:bookmarkEnd w:id="1028"/>
      <w:bookmarkEnd w:id="1029"/>
    </w:p>
    <w:p w14:paraId="15BB8B1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55</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3FAA10B8"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D4E034" w14:textId="77777777" w:rsidR="00A560F4" w:rsidRPr="005050F0" w:rsidRDefault="00A560F4" w:rsidP="00CF1FEB">
            <w:pPr>
              <w:rPr>
                <w:rFonts w:ascii="Arial" w:hAnsi="Arial" w:cs="Arial"/>
                <w:noProof/>
                <w:sz w:val="18"/>
                <w:szCs w:val="18"/>
                <w:lang w:eastAsia="ko-KR"/>
              </w:rPr>
            </w:pPr>
            <w:r w:rsidRPr="005050F0">
              <w:rPr>
                <w:noProof/>
              </w:rPr>
              <w:t>&lt;x&gt;/OffNetwork/</w:t>
            </w:r>
            <w:r w:rsidRPr="005050F0">
              <w:rPr>
                <w:noProof/>
                <w:lang w:eastAsia="ko-KR"/>
              </w:rPr>
              <w:t>AllowedTransmission</w:t>
            </w:r>
          </w:p>
        </w:tc>
      </w:tr>
      <w:tr w:rsidR="00A560F4" w:rsidRPr="005050F0" w14:paraId="4E91810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5036E9"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78134"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48BC6"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2E35A"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C4EC"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F74150" w14:textId="77777777" w:rsidR="00A560F4" w:rsidRPr="005050F0" w:rsidRDefault="00A560F4" w:rsidP="00CF1FEB">
            <w:pPr>
              <w:jc w:val="center"/>
              <w:rPr>
                <w:rFonts w:ascii="Arial" w:hAnsi="Arial" w:cs="Arial"/>
                <w:b/>
                <w:noProof/>
                <w:sz w:val="18"/>
                <w:szCs w:val="18"/>
              </w:rPr>
            </w:pPr>
          </w:p>
        </w:tc>
      </w:tr>
      <w:tr w:rsidR="00A560F4" w:rsidRPr="005050F0" w14:paraId="70DD0DC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0F3FF5"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57B1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0CA99"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918DC"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BA27C"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46564E8" w14:textId="77777777" w:rsidR="00A560F4" w:rsidRPr="005050F0" w:rsidRDefault="00A560F4" w:rsidP="00CF1FEB">
            <w:pPr>
              <w:jc w:val="center"/>
              <w:rPr>
                <w:b/>
                <w:noProof/>
              </w:rPr>
            </w:pPr>
          </w:p>
        </w:tc>
      </w:tr>
      <w:tr w:rsidR="00A560F4" w:rsidRPr="005050F0" w14:paraId="6C35A8F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661136"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AF2BF1"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whether the MCPTT user is allowed to transmit in case of override (overriding and/or overridden).</w:t>
            </w:r>
          </w:p>
        </w:tc>
      </w:tr>
    </w:tbl>
    <w:p w14:paraId="61A02BED" w14:textId="77777777" w:rsidR="00C92851" w:rsidRPr="005050F0" w:rsidRDefault="00C92851" w:rsidP="00C92851">
      <w:pPr>
        <w:rPr>
          <w:noProof/>
        </w:rPr>
      </w:pPr>
    </w:p>
    <w:p w14:paraId="58C20A6C"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allowed to transmit in case of override (overriding and/or overridden).</w:t>
      </w:r>
    </w:p>
    <w:p w14:paraId="2716BD95"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transmit in case of override (overriding and/or overridden).</w:t>
      </w:r>
    </w:p>
    <w:p w14:paraId="2E73C9A2" w14:textId="77777777" w:rsidR="00A560F4" w:rsidRPr="005050F0" w:rsidRDefault="00A560F4" w:rsidP="00A560F4">
      <w:pPr>
        <w:pStyle w:val="Heading3"/>
        <w:rPr>
          <w:noProof/>
          <w:lang w:eastAsia="ko-KR"/>
        </w:rPr>
      </w:pPr>
      <w:bookmarkStart w:id="1030" w:name="_Toc4577530"/>
      <w:bookmarkStart w:id="1031" w:name="_Toc27504125"/>
      <w:bookmarkStart w:id="1032" w:name="_Toc27504913"/>
      <w:bookmarkStart w:id="1033" w:name="_Toc27505697"/>
      <w:bookmarkStart w:id="1034" w:name="_Toc27506481"/>
      <w:bookmarkStart w:id="1035" w:name="_Toc176344401"/>
      <w:r w:rsidRPr="005050F0">
        <w:rPr>
          <w:noProof/>
        </w:rPr>
        <w:t>5.2.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/OffNetwork/EmergencyCallChange</w:t>
      </w:r>
      <w:bookmarkEnd w:id="1030"/>
      <w:bookmarkEnd w:id="1031"/>
      <w:bookmarkEnd w:id="1032"/>
      <w:bookmarkEnd w:id="1033"/>
      <w:bookmarkEnd w:id="1034"/>
      <w:bookmarkEnd w:id="1035"/>
    </w:p>
    <w:p w14:paraId="2B0B10CA"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41BA6A5A"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8FCD0E" w14:textId="77777777" w:rsidR="00A560F4" w:rsidRPr="005050F0" w:rsidRDefault="00A560F4" w:rsidP="00CF1FEB">
            <w:pPr>
              <w:rPr>
                <w:rFonts w:ascii="Arial" w:hAnsi="Arial" w:cs="Arial"/>
                <w:noProof/>
                <w:sz w:val="18"/>
                <w:szCs w:val="18"/>
              </w:rPr>
            </w:pPr>
            <w:r w:rsidRPr="005050F0">
              <w:rPr>
                <w:noProof/>
              </w:rPr>
              <w:t>&lt;x&gt;/OffNetwork/EmergencyCallChange</w:t>
            </w:r>
          </w:p>
        </w:tc>
      </w:tr>
      <w:tr w:rsidR="00A560F4" w:rsidRPr="005050F0" w14:paraId="08C2DB5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ED77D"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D934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6EAF9"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11B6F"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66E61"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255F38" w14:textId="77777777" w:rsidR="00A560F4" w:rsidRPr="005050F0" w:rsidRDefault="00A560F4" w:rsidP="00CF1FEB">
            <w:pPr>
              <w:jc w:val="center"/>
              <w:rPr>
                <w:rFonts w:ascii="Arial" w:hAnsi="Arial" w:cs="Arial"/>
                <w:b/>
                <w:noProof/>
                <w:sz w:val="18"/>
                <w:szCs w:val="18"/>
              </w:rPr>
            </w:pPr>
          </w:p>
        </w:tc>
      </w:tr>
      <w:tr w:rsidR="00A560F4" w:rsidRPr="005050F0" w14:paraId="1E66459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652C9D"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499E"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1049"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38AD9"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287DD"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830BBD" w14:textId="77777777" w:rsidR="00A560F4" w:rsidRPr="005050F0" w:rsidRDefault="00A560F4" w:rsidP="00CF1FEB">
            <w:pPr>
              <w:jc w:val="center"/>
              <w:rPr>
                <w:b/>
                <w:noProof/>
              </w:rPr>
            </w:pPr>
          </w:p>
        </w:tc>
      </w:tr>
      <w:tr w:rsidR="00A560F4" w:rsidRPr="005050F0" w14:paraId="16651BA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7F22A"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622652"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MCPTT </w:t>
            </w:r>
            <w:r w:rsidRPr="005050F0">
              <w:rPr>
                <w:noProof/>
              </w:rPr>
              <w:t>emergency group call</w:t>
            </w:r>
            <w:r w:rsidRPr="005050F0">
              <w:rPr>
                <w:noProof/>
                <w:lang w:eastAsia="ko-KR"/>
              </w:rPr>
              <w:t>.</w:t>
            </w:r>
          </w:p>
        </w:tc>
      </w:tr>
    </w:tbl>
    <w:p w14:paraId="3FE3169C" w14:textId="77777777" w:rsidR="00C92851" w:rsidRPr="005050F0" w:rsidRDefault="00C92851" w:rsidP="00C92851">
      <w:pPr>
        <w:rPr>
          <w:noProof/>
        </w:rPr>
      </w:pPr>
    </w:p>
    <w:p w14:paraId="05E72DF3"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MCPTT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10DA7D80"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MCPTT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290D5026" w14:textId="77777777" w:rsidR="00A560F4" w:rsidRPr="005050F0" w:rsidRDefault="00A560F4" w:rsidP="00A560F4">
      <w:pPr>
        <w:pStyle w:val="Heading3"/>
        <w:rPr>
          <w:noProof/>
          <w:lang w:eastAsia="ko-KR"/>
        </w:rPr>
      </w:pPr>
      <w:bookmarkStart w:id="1036" w:name="_Toc4577531"/>
      <w:bookmarkStart w:id="1037" w:name="_Toc27504126"/>
      <w:bookmarkStart w:id="1038" w:name="_Toc27504914"/>
      <w:bookmarkStart w:id="1039" w:name="_Toc27505698"/>
      <w:bookmarkStart w:id="1040" w:name="_Toc27506482"/>
      <w:bookmarkStart w:id="1041" w:name="_Toc176344402"/>
      <w:r w:rsidRPr="005050F0">
        <w:rPr>
          <w:noProof/>
        </w:rPr>
        <w:lastRenderedPageBreak/>
        <w:t>5.2.</w:t>
      </w:r>
      <w:r w:rsidRPr="005050F0">
        <w:rPr>
          <w:noProof/>
          <w:lang w:eastAsia="ko-KR"/>
        </w:rPr>
        <w:t>57</w:t>
      </w:r>
      <w:r w:rsidRPr="005050F0">
        <w:rPr>
          <w:noProof/>
        </w:rPr>
        <w:tab/>
        <w:t>/</w:t>
      </w:r>
      <w:r w:rsidRPr="005050F0">
        <w:rPr>
          <w:i/>
          <w:iCs/>
          <w:noProof/>
        </w:rPr>
        <w:t>&lt;x&gt;</w:t>
      </w:r>
      <w:r w:rsidRPr="005050F0">
        <w:rPr>
          <w:noProof/>
        </w:rPr>
        <w:t>/</w:t>
      </w:r>
      <w:r w:rsidRPr="005050F0">
        <w:rPr>
          <w:i/>
          <w:iCs/>
          <w:noProof/>
        </w:rPr>
        <w:t>&lt;x&gt;</w:t>
      </w:r>
      <w:r w:rsidRPr="005050F0">
        <w:rPr>
          <w:noProof/>
        </w:rPr>
        <w:t>/OffNetwork/ImminentPerilCallChange</w:t>
      </w:r>
      <w:bookmarkEnd w:id="1036"/>
      <w:bookmarkEnd w:id="1037"/>
      <w:bookmarkEnd w:id="1038"/>
      <w:bookmarkEnd w:id="1039"/>
      <w:bookmarkEnd w:id="1040"/>
      <w:bookmarkEnd w:id="1041"/>
    </w:p>
    <w:p w14:paraId="7EC8819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6DA2A09F"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1F879E" w14:textId="77777777" w:rsidR="00A560F4" w:rsidRPr="005050F0" w:rsidRDefault="00A560F4" w:rsidP="00CF1FEB">
            <w:pPr>
              <w:rPr>
                <w:rFonts w:ascii="Arial" w:hAnsi="Arial" w:cs="Arial"/>
                <w:noProof/>
                <w:sz w:val="18"/>
                <w:szCs w:val="18"/>
              </w:rPr>
            </w:pPr>
            <w:r w:rsidRPr="005050F0">
              <w:rPr>
                <w:noProof/>
              </w:rPr>
              <w:t>&lt;x&gt;/OffNetwork/ImminentPerilCallChange</w:t>
            </w:r>
          </w:p>
        </w:tc>
      </w:tr>
      <w:tr w:rsidR="00A560F4" w:rsidRPr="005050F0" w14:paraId="7CBC542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8E71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5B2B8"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62F7C"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87E98"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38D3"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59EBEB" w14:textId="77777777" w:rsidR="00A560F4" w:rsidRPr="005050F0" w:rsidRDefault="00A560F4" w:rsidP="00CF1FEB">
            <w:pPr>
              <w:jc w:val="center"/>
              <w:rPr>
                <w:rFonts w:ascii="Arial" w:hAnsi="Arial" w:cs="Arial"/>
                <w:b/>
                <w:noProof/>
                <w:sz w:val="18"/>
                <w:szCs w:val="18"/>
              </w:rPr>
            </w:pPr>
          </w:p>
        </w:tc>
      </w:tr>
      <w:tr w:rsidR="00A560F4" w:rsidRPr="005050F0" w14:paraId="541F6AA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689A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BD22B"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A70D2"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700C7" w14:textId="77777777" w:rsidR="00A560F4" w:rsidRPr="005050F0" w:rsidRDefault="0027192B" w:rsidP="00CF1FEB">
            <w:pPr>
              <w:pStyle w:val="TAC"/>
              <w:rPr>
                <w:noProof/>
                <w:lang w:eastAsia="en-US"/>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5BFFC"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92323C0" w14:textId="77777777" w:rsidR="00A560F4" w:rsidRPr="005050F0" w:rsidRDefault="00A560F4" w:rsidP="00CF1FEB">
            <w:pPr>
              <w:jc w:val="center"/>
              <w:rPr>
                <w:b/>
                <w:noProof/>
              </w:rPr>
            </w:pPr>
          </w:p>
        </w:tc>
      </w:tr>
      <w:tr w:rsidR="00A560F4" w:rsidRPr="005050F0" w14:paraId="4B0F44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4C0DF1"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FBF01"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MCPTT </w:t>
            </w:r>
            <w:r w:rsidRPr="005050F0">
              <w:rPr>
                <w:noProof/>
              </w:rPr>
              <w:t>imminent peril group call</w:t>
            </w:r>
            <w:r w:rsidRPr="005050F0">
              <w:rPr>
                <w:noProof/>
                <w:lang w:eastAsia="ko-KR"/>
              </w:rPr>
              <w:t>.</w:t>
            </w:r>
          </w:p>
        </w:tc>
      </w:tr>
    </w:tbl>
    <w:p w14:paraId="23CE8812" w14:textId="77777777" w:rsidR="00C92851" w:rsidRPr="005050F0" w:rsidRDefault="00C92851" w:rsidP="00C92851">
      <w:pPr>
        <w:rPr>
          <w:noProof/>
        </w:rPr>
      </w:pPr>
    </w:p>
    <w:p w14:paraId="4546E518"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MCPTT imminent peril group </w:t>
      </w:r>
      <w:r w:rsidRPr="005050F0">
        <w:rPr>
          <w:noProof/>
        </w:rPr>
        <w:t>call</w:t>
      </w:r>
      <w:r w:rsidRPr="005050F0">
        <w:rPr>
          <w:noProof/>
          <w:lang w:eastAsia="ko-KR"/>
        </w:rPr>
        <w:t>.</w:t>
      </w:r>
    </w:p>
    <w:p w14:paraId="4BCF994B"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MCPTT imminent peril group </w:t>
      </w:r>
      <w:r w:rsidRPr="005050F0">
        <w:rPr>
          <w:noProof/>
        </w:rPr>
        <w:t>call</w:t>
      </w:r>
      <w:r w:rsidRPr="005050F0">
        <w:rPr>
          <w:noProof/>
          <w:lang w:eastAsia="ko-KR"/>
        </w:rPr>
        <w:t>.</w:t>
      </w:r>
    </w:p>
    <w:p w14:paraId="7638A856" w14:textId="77777777" w:rsidR="00A560F4" w:rsidRPr="005050F0" w:rsidRDefault="00A560F4" w:rsidP="00A560F4">
      <w:pPr>
        <w:pStyle w:val="Heading3"/>
        <w:rPr>
          <w:noProof/>
          <w:lang w:eastAsia="ko-KR"/>
        </w:rPr>
      </w:pPr>
      <w:bookmarkStart w:id="1042" w:name="_Toc4577532"/>
      <w:bookmarkStart w:id="1043" w:name="_Toc27504127"/>
      <w:bookmarkStart w:id="1044" w:name="_Toc27504915"/>
      <w:bookmarkStart w:id="1045" w:name="_Toc27505699"/>
      <w:bookmarkStart w:id="1046" w:name="_Toc27506483"/>
      <w:bookmarkStart w:id="1047" w:name="_Toc176344403"/>
      <w:r w:rsidRPr="005050F0">
        <w:rPr>
          <w:noProof/>
        </w:rPr>
        <w:t>5.2.</w:t>
      </w:r>
      <w:r w:rsidRPr="005050F0">
        <w:rPr>
          <w:noProof/>
          <w:lang w:eastAsia="ko-KR"/>
        </w:rPr>
        <w:t>58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1042"/>
      <w:bookmarkEnd w:id="1043"/>
      <w:bookmarkEnd w:id="1044"/>
      <w:bookmarkEnd w:id="1045"/>
      <w:bookmarkEnd w:id="1046"/>
      <w:bookmarkEnd w:id="1047"/>
    </w:p>
    <w:p w14:paraId="769EE02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4F41DF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09399D" w14:textId="77777777" w:rsidR="00A560F4" w:rsidRPr="005050F0" w:rsidRDefault="00A560F4" w:rsidP="00CF1FEB">
            <w:pPr>
              <w:rPr>
                <w:rFonts w:ascii="Arial" w:hAnsi="Arial" w:cs="Arial"/>
                <w:noProof/>
                <w:sz w:val="18"/>
                <w:szCs w:val="18"/>
              </w:rPr>
            </w:pPr>
            <w:r w:rsidRPr="005050F0">
              <w:rPr>
                <w:noProof/>
              </w:rPr>
              <w:t>&lt;x&gt;/OffNetwork/</w:t>
            </w:r>
            <w:r w:rsidRPr="005050F0">
              <w:rPr>
                <w:noProof/>
                <w:lang w:eastAsia="ko-KR"/>
              </w:rPr>
              <w:t>UserInfoID</w:t>
            </w:r>
          </w:p>
        </w:tc>
      </w:tr>
      <w:tr w:rsidR="00A560F4" w:rsidRPr="005050F0" w14:paraId="2F58CC3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2E761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4C5F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7EE0"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266C"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8EF47"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903BF3" w14:textId="77777777" w:rsidR="00A560F4" w:rsidRPr="005050F0" w:rsidRDefault="00A560F4" w:rsidP="00CF1FEB">
            <w:pPr>
              <w:jc w:val="center"/>
              <w:rPr>
                <w:rFonts w:ascii="Arial" w:hAnsi="Arial" w:cs="Arial"/>
                <w:b/>
                <w:noProof/>
                <w:sz w:val="18"/>
                <w:szCs w:val="18"/>
              </w:rPr>
            </w:pPr>
          </w:p>
        </w:tc>
      </w:tr>
      <w:tr w:rsidR="00A560F4" w:rsidRPr="005050F0" w14:paraId="32006A1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9F4C3E"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CE6CE"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F1F1C"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970CD" w14:textId="77777777" w:rsidR="00A560F4" w:rsidRPr="005050F0" w:rsidRDefault="00A560F4"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95D6F"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C259EB" w14:textId="77777777" w:rsidR="00A560F4" w:rsidRPr="005050F0" w:rsidRDefault="00A560F4" w:rsidP="00CF1FEB">
            <w:pPr>
              <w:jc w:val="center"/>
              <w:rPr>
                <w:b/>
                <w:noProof/>
              </w:rPr>
            </w:pPr>
          </w:p>
        </w:tc>
      </w:tr>
      <w:tr w:rsidR="00A560F4" w:rsidRPr="005050F0" w14:paraId="120BB53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F3709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22D97" w14:textId="77777777" w:rsidR="00A560F4" w:rsidRPr="005050F0" w:rsidRDefault="00A560F4" w:rsidP="00CF1FEB">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63339F8" w14:textId="77777777" w:rsidR="00C92851" w:rsidRPr="005050F0" w:rsidRDefault="00C92851" w:rsidP="00C92851">
      <w:pPr>
        <w:rPr>
          <w:noProof/>
        </w:rPr>
      </w:pPr>
      <w:bookmarkStart w:id="1048" w:name="_Toc4577533"/>
      <w:bookmarkStart w:id="1049" w:name="_Toc27504128"/>
      <w:bookmarkStart w:id="1050" w:name="_Toc27504916"/>
      <w:bookmarkStart w:id="1051" w:name="_Toc27505700"/>
      <w:bookmarkStart w:id="1052" w:name="_Toc27506484"/>
    </w:p>
    <w:p w14:paraId="5643D421" w14:textId="77777777" w:rsidR="003F26BC" w:rsidRPr="005050F0" w:rsidRDefault="003F26BC" w:rsidP="003F26BC">
      <w:pPr>
        <w:pStyle w:val="Heading3"/>
        <w:rPr>
          <w:noProof/>
          <w:lang w:eastAsia="ko-KR"/>
        </w:rPr>
      </w:pPr>
      <w:bookmarkStart w:id="1053" w:name="_Toc176344404"/>
      <w:r w:rsidRPr="005050F0">
        <w:rPr>
          <w:noProof/>
        </w:rPr>
        <w:lastRenderedPageBreak/>
        <w:t>5.2.</w:t>
      </w:r>
      <w:r w:rsidRPr="005050F0">
        <w:rPr>
          <w:noProof/>
          <w:lang w:eastAsia="ko-KR"/>
        </w:rPr>
        <w:t>58A1</w:t>
      </w:r>
      <w:r w:rsidRPr="005050F0">
        <w:rPr>
          <w:noProof/>
        </w:rPr>
        <w:tab/>
      </w:r>
      <w:r w:rsidR="00765F55" w:rsidRPr="00BE2E84">
        <w:t>Void</w:t>
      </w:r>
      <w:bookmarkEnd w:id="1048"/>
      <w:bookmarkEnd w:id="1049"/>
      <w:bookmarkEnd w:id="1050"/>
      <w:bookmarkEnd w:id="1051"/>
      <w:bookmarkEnd w:id="1052"/>
      <w:bookmarkEnd w:id="1053"/>
    </w:p>
    <w:p w14:paraId="032DEB8E" w14:textId="77777777" w:rsidR="003F26BC" w:rsidRPr="005050F0" w:rsidRDefault="003F26BC" w:rsidP="003F26BC">
      <w:pPr>
        <w:pStyle w:val="Heading3"/>
        <w:rPr>
          <w:noProof/>
          <w:lang w:eastAsia="ko-KR"/>
        </w:rPr>
      </w:pPr>
      <w:bookmarkStart w:id="1054" w:name="_Toc4577534"/>
      <w:bookmarkStart w:id="1055" w:name="_Toc27504129"/>
      <w:bookmarkStart w:id="1056" w:name="_Toc27504917"/>
      <w:bookmarkStart w:id="1057" w:name="_Toc27505701"/>
      <w:bookmarkStart w:id="1058" w:name="_Toc27506485"/>
      <w:bookmarkStart w:id="1059" w:name="_Toc176344405"/>
      <w:r w:rsidRPr="005050F0">
        <w:rPr>
          <w:noProof/>
        </w:rPr>
        <w:t>5.2.</w:t>
      </w:r>
      <w:r w:rsidRPr="005050F0">
        <w:rPr>
          <w:noProof/>
          <w:lang w:eastAsia="ko-KR"/>
        </w:rPr>
        <w:t>58A2</w:t>
      </w:r>
      <w:r w:rsidRPr="005050F0">
        <w:rPr>
          <w:noProof/>
        </w:rPr>
        <w:tab/>
      </w:r>
      <w:r w:rsidR="00765F55" w:rsidRPr="00BE2E84">
        <w:t>Void</w:t>
      </w:r>
      <w:bookmarkEnd w:id="1054"/>
      <w:bookmarkEnd w:id="1055"/>
      <w:bookmarkEnd w:id="1056"/>
      <w:bookmarkEnd w:id="1057"/>
      <w:bookmarkEnd w:id="1058"/>
      <w:bookmarkEnd w:id="1059"/>
    </w:p>
    <w:p w14:paraId="13B259D7" w14:textId="77777777" w:rsidR="003F26BC" w:rsidRPr="005050F0" w:rsidRDefault="003F26BC" w:rsidP="003F26BC">
      <w:pPr>
        <w:pStyle w:val="Heading3"/>
        <w:rPr>
          <w:noProof/>
          <w:lang w:eastAsia="ko-KR"/>
        </w:rPr>
      </w:pPr>
      <w:bookmarkStart w:id="1060" w:name="_Toc4577535"/>
      <w:bookmarkStart w:id="1061" w:name="_Toc27504130"/>
      <w:bookmarkStart w:id="1062" w:name="_Toc27504918"/>
      <w:bookmarkStart w:id="1063" w:name="_Toc27505702"/>
      <w:bookmarkStart w:id="1064" w:name="_Toc27506486"/>
      <w:bookmarkStart w:id="1065" w:name="_Toc176344406"/>
      <w:r w:rsidRPr="005050F0">
        <w:rPr>
          <w:noProof/>
        </w:rPr>
        <w:t>5.2.</w:t>
      </w:r>
      <w:r w:rsidRPr="005050F0">
        <w:rPr>
          <w:noProof/>
          <w:lang w:eastAsia="ko-KR"/>
        </w:rPr>
        <w:t>58A3</w:t>
      </w:r>
      <w:r w:rsidRPr="005050F0">
        <w:rPr>
          <w:noProof/>
        </w:rPr>
        <w:tab/>
      </w:r>
      <w:r w:rsidR="00765F55" w:rsidRPr="00BE2E84">
        <w:t>Void</w:t>
      </w:r>
      <w:bookmarkEnd w:id="1060"/>
      <w:bookmarkEnd w:id="1061"/>
      <w:bookmarkEnd w:id="1062"/>
      <w:bookmarkEnd w:id="1063"/>
      <w:bookmarkEnd w:id="1064"/>
      <w:bookmarkEnd w:id="1065"/>
    </w:p>
    <w:p w14:paraId="3C2D49E0" w14:textId="77777777" w:rsidR="003F26BC" w:rsidRPr="005050F0" w:rsidRDefault="003F26BC" w:rsidP="003F26BC">
      <w:pPr>
        <w:pStyle w:val="Heading3"/>
        <w:rPr>
          <w:noProof/>
          <w:lang w:eastAsia="ko-KR"/>
        </w:rPr>
      </w:pPr>
      <w:bookmarkStart w:id="1066" w:name="_Toc4577536"/>
      <w:bookmarkStart w:id="1067" w:name="_Toc27504131"/>
      <w:bookmarkStart w:id="1068" w:name="_Toc27504919"/>
      <w:bookmarkStart w:id="1069" w:name="_Toc27505703"/>
      <w:bookmarkStart w:id="1070" w:name="_Toc27506487"/>
      <w:bookmarkStart w:id="1071" w:name="_Toc176344407"/>
      <w:r w:rsidRPr="005050F0">
        <w:rPr>
          <w:noProof/>
        </w:rPr>
        <w:t>5.2.</w:t>
      </w:r>
      <w:r w:rsidRPr="005050F0">
        <w:rPr>
          <w:noProof/>
          <w:lang w:eastAsia="ko-KR"/>
        </w:rPr>
        <w:t>58A4</w:t>
      </w:r>
      <w:r w:rsidRPr="005050F0">
        <w:rPr>
          <w:noProof/>
        </w:rPr>
        <w:tab/>
      </w:r>
      <w:r w:rsidR="00765F55" w:rsidRPr="00BE2E84">
        <w:t>Void</w:t>
      </w:r>
      <w:bookmarkEnd w:id="1066"/>
      <w:bookmarkEnd w:id="1067"/>
      <w:bookmarkEnd w:id="1068"/>
      <w:bookmarkEnd w:id="1069"/>
      <w:bookmarkEnd w:id="1070"/>
      <w:bookmarkEnd w:id="1071"/>
    </w:p>
    <w:p w14:paraId="3077ECC5" w14:textId="77777777" w:rsidR="003F26BC" w:rsidRPr="005050F0" w:rsidRDefault="003F26BC" w:rsidP="003F26BC">
      <w:pPr>
        <w:pStyle w:val="Heading3"/>
        <w:rPr>
          <w:noProof/>
          <w:lang w:eastAsia="ko-KR"/>
        </w:rPr>
      </w:pPr>
      <w:bookmarkStart w:id="1072" w:name="_Toc4577537"/>
      <w:bookmarkStart w:id="1073" w:name="_Toc27504132"/>
      <w:bookmarkStart w:id="1074" w:name="_Toc27504920"/>
      <w:bookmarkStart w:id="1075" w:name="_Toc27505704"/>
      <w:bookmarkStart w:id="1076" w:name="_Toc27506488"/>
      <w:bookmarkStart w:id="1077" w:name="_Toc176344408"/>
      <w:r w:rsidRPr="005050F0">
        <w:rPr>
          <w:noProof/>
        </w:rPr>
        <w:t>5.2.</w:t>
      </w:r>
      <w:r w:rsidRPr="005050F0">
        <w:rPr>
          <w:noProof/>
          <w:lang w:eastAsia="ko-KR"/>
        </w:rPr>
        <w:t>58A5</w:t>
      </w:r>
      <w:r w:rsidRPr="005050F0">
        <w:rPr>
          <w:noProof/>
        </w:rPr>
        <w:tab/>
      </w:r>
      <w:r w:rsidR="00765F55" w:rsidRPr="00BE2E84">
        <w:t>Void</w:t>
      </w:r>
      <w:bookmarkEnd w:id="1072"/>
      <w:bookmarkEnd w:id="1073"/>
      <w:bookmarkEnd w:id="1074"/>
      <w:bookmarkEnd w:id="1075"/>
      <w:bookmarkEnd w:id="1076"/>
      <w:bookmarkEnd w:id="1077"/>
    </w:p>
    <w:p w14:paraId="03C3059B" w14:textId="77777777" w:rsidR="003F26BC" w:rsidRPr="005050F0" w:rsidRDefault="003F26BC" w:rsidP="003F26BC">
      <w:pPr>
        <w:pStyle w:val="Heading3"/>
        <w:rPr>
          <w:noProof/>
          <w:lang w:eastAsia="ko-KR"/>
        </w:rPr>
      </w:pPr>
      <w:bookmarkStart w:id="1078" w:name="_Toc4577538"/>
      <w:bookmarkStart w:id="1079" w:name="_Toc27504133"/>
      <w:bookmarkStart w:id="1080" w:name="_Toc27504921"/>
      <w:bookmarkStart w:id="1081" w:name="_Toc27505705"/>
      <w:bookmarkStart w:id="1082" w:name="_Toc27506489"/>
      <w:bookmarkStart w:id="1083" w:name="_Toc176344409"/>
      <w:r w:rsidRPr="005050F0">
        <w:rPr>
          <w:noProof/>
        </w:rPr>
        <w:t>5.2.</w:t>
      </w:r>
      <w:r w:rsidRPr="005050F0">
        <w:rPr>
          <w:noProof/>
          <w:lang w:eastAsia="ko-KR"/>
        </w:rPr>
        <w:t>58A6</w:t>
      </w:r>
      <w:r w:rsidR="009F0C9F" w:rsidRPr="005050F0">
        <w:rPr>
          <w:noProof/>
          <w:lang w:eastAsia="ko-KR"/>
        </w:rPr>
        <w:tab/>
      </w:r>
      <w:r w:rsidR="00765F55" w:rsidRPr="00BE2E84">
        <w:t>Void</w:t>
      </w:r>
      <w:bookmarkEnd w:id="1078"/>
      <w:bookmarkEnd w:id="1079"/>
      <w:bookmarkEnd w:id="1080"/>
      <w:bookmarkEnd w:id="1081"/>
      <w:bookmarkEnd w:id="1082"/>
      <w:bookmarkEnd w:id="1083"/>
    </w:p>
    <w:p w14:paraId="6BBABC16" w14:textId="77777777" w:rsidR="003F26BC" w:rsidRPr="005050F0" w:rsidRDefault="003F26BC" w:rsidP="003F26BC">
      <w:pPr>
        <w:pStyle w:val="Heading3"/>
        <w:rPr>
          <w:noProof/>
          <w:lang w:eastAsia="ko-KR"/>
        </w:rPr>
      </w:pPr>
      <w:bookmarkStart w:id="1084" w:name="_Toc4577539"/>
      <w:bookmarkStart w:id="1085" w:name="_Toc27504134"/>
      <w:bookmarkStart w:id="1086" w:name="_Toc27504922"/>
      <w:bookmarkStart w:id="1087" w:name="_Toc27505706"/>
      <w:bookmarkStart w:id="1088" w:name="_Toc27506490"/>
      <w:bookmarkStart w:id="1089" w:name="_Toc176344410"/>
      <w:r w:rsidRPr="005050F0">
        <w:rPr>
          <w:noProof/>
        </w:rPr>
        <w:t>5.2.</w:t>
      </w:r>
      <w:r w:rsidRPr="005050F0">
        <w:rPr>
          <w:noProof/>
          <w:lang w:eastAsia="ko-KR"/>
        </w:rPr>
        <w:t>58A7</w:t>
      </w:r>
      <w:r w:rsidR="009F0C9F" w:rsidRPr="005050F0">
        <w:rPr>
          <w:noProof/>
          <w:lang w:eastAsia="ko-KR"/>
        </w:rPr>
        <w:tab/>
      </w:r>
      <w:r w:rsidR="00765F55" w:rsidRPr="00BE2E84">
        <w:t>Void</w:t>
      </w:r>
      <w:bookmarkEnd w:id="1084"/>
      <w:bookmarkEnd w:id="1085"/>
      <w:bookmarkEnd w:id="1086"/>
      <w:bookmarkEnd w:id="1087"/>
      <w:bookmarkEnd w:id="1088"/>
      <w:bookmarkEnd w:id="1089"/>
    </w:p>
    <w:p w14:paraId="75CE7B58" w14:textId="77777777" w:rsidR="003F26BC" w:rsidRPr="005050F0" w:rsidRDefault="003F26BC" w:rsidP="003F26BC">
      <w:pPr>
        <w:pStyle w:val="Heading3"/>
        <w:rPr>
          <w:noProof/>
          <w:lang w:eastAsia="ko-KR"/>
        </w:rPr>
      </w:pPr>
      <w:bookmarkStart w:id="1090" w:name="_Toc4577540"/>
      <w:bookmarkStart w:id="1091" w:name="_Toc27504135"/>
      <w:bookmarkStart w:id="1092" w:name="_Toc27504923"/>
      <w:bookmarkStart w:id="1093" w:name="_Toc27505707"/>
      <w:bookmarkStart w:id="1094" w:name="_Toc27506491"/>
      <w:bookmarkStart w:id="1095" w:name="_Toc176344411"/>
      <w:r w:rsidRPr="005050F0">
        <w:rPr>
          <w:noProof/>
        </w:rPr>
        <w:t>5.2.</w:t>
      </w:r>
      <w:r w:rsidRPr="005050F0">
        <w:rPr>
          <w:noProof/>
          <w:lang w:eastAsia="ko-KR"/>
        </w:rPr>
        <w:t>58A8</w:t>
      </w:r>
      <w:r w:rsidR="009F0C9F" w:rsidRPr="005050F0">
        <w:rPr>
          <w:noProof/>
          <w:lang w:eastAsia="ko-KR"/>
        </w:rPr>
        <w:tab/>
      </w:r>
      <w:r w:rsidR="00765F55" w:rsidRPr="00BE2E84">
        <w:t>Void</w:t>
      </w:r>
      <w:bookmarkEnd w:id="1090"/>
      <w:bookmarkEnd w:id="1091"/>
      <w:bookmarkEnd w:id="1092"/>
      <w:bookmarkEnd w:id="1093"/>
      <w:bookmarkEnd w:id="1094"/>
      <w:bookmarkEnd w:id="1095"/>
    </w:p>
    <w:p w14:paraId="0D5ED9C8" w14:textId="77777777" w:rsidR="003F26BC" w:rsidRPr="005050F0" w:rsidRDefault="003F26BC" w:rsidP="003F26BC">
      <w:pPr>
        <w:pStyle w:val="Heading3"/>
        <w:rPr>
          <w:noProof/>
          <w:lang w:eastAsia="ko-KR"/>
        </w:rPr>
      </w:pPr>
      <w:bookmarkStart w:id="1096" w:name="_Toc4577541"/>
      <w:bookmarkStart w:id="1097" w:name="_Toc27504136"/>
      <w:bookmarkStart w:id="1098" w:name="_Toc27504924"/>
      <w:bookmarkStart w:id="1099" w:name="_Toc27505708"/>
      <w:bookmarkStart w:id="1100" w:name="_Toc27506492"/>
      <w:bookmarkStart w:id="1101" w:name="_Toc176344412"/>
      <w:r w:rsidRPr="005050F0">
        <w:rPr>
          <w:noProof/>
        </w:rPr>
        <w:t>5.2.</w:t>
      </w:r>
      <w:r w:rsidRPr="005050F0">
        <w:rPr>
          <w:noProof/>
          <w:lang w:eastAsia="ko-KR"/>
        </w:rPr>
        <w:t>58A9</w:t>
      </w:r>
      <w:r w:rsidRPr="005050F0">
        <w:rPr>
          <w:noProof/>
        </w:rPr>
        <w:tab/>
      </w:r>
      <w:r w:rsidR="00765F55" w:rsidRPr="00BE2E84">
        <w:t>Void</w:t>
      </w:r>
      <w:bookmarkEnd w:id="1096"/>
      <w:bookmarkEnd w:id="1097"/>
      <w:bookmarkEnd w:id="1098"/>
      <w:bookmarkEnd w:id="1099"/>
      <w:bookmarkEnd w:id="1100"/>
      <w:bookmarkEnd w:id="1101"/>
    </w:p>
    <w:p w14:paraId="0AD5760C" w14:textId="77777777" w:rsidR="003F26BC" w:rsidRPr="005050F0" w:rsidRDefault="003F26BC" w:rsidP="003F26BC">
      <w:pPr>
        <w:pStyle w:val="Heading3"/>
        <w:rPr>
          <w:noProof/>
          <w:lang w:eastAsia="ko-KR"/>
        </w:rPr>
      </w:pPr>
      <w:bookmarkStart w:id="1102" w:name="_Toc4577542"/>
      <w:bookmarkStart w:id="1103" w:name="_Toc27504137"/>
      <w:bookmarkStart w:id="1104" w:name="_Toc27504925"/>
      <w:bookmarkStart w:id="1105" w:name="_Toc27505709"/>
      <w:bookmarkStart w:id="1106" w:name="_Toc27506493"/>
      <w:bookmarkStart w:id="1107" w:name="_Toc176344413"/>
      <w:r w:rsidRPr="005050F0">
        <w:rPr>
          <w:noProof/>
        </w:rPr>
        <w:t>5.2.</w:t>
      </w:r>
      <w:r w:rsidRPr="005050F0">
        <w:rPr>
          <w:noProof/>
          <w:lang w:eastAsia="ko-KR"/>
        </w:rPr>
        <w:t>58A10</w:t>
      </w:r>
      <w:r w:rsidR="009F0C9F" w:rsidRPr="005050F0">
        <w:rPr>
          <w:noProof/>
          <w:lang w:eastAsia="ko-KR"/>
        </w:rPr>
        <w:tab/>
      </w:r>
      <w:r w:rsidR="00765F55" w:rsidRPr="00BE2E84">
        <w:t>Void</w:t>
      </w:r>
      <w:bookmarkEnd w:id="1102"/>
      <w:bookmarkEnd w:id="1103"/>
      <w:bookmarkEnd w:id="1104"/>
      <w:bookmarkEnd w:id="1105"/>
      <w:bookmarkEnd w:id="1106"/>
      <w:bookmarkEnd w:id="1107"/>
    </w:p>
    <w:p w14:paraId="3A1E5A2A" w14:textId="77777777" w:rsidR="003F26BC" w:rsidRPr="005050F0" w:rsidRDefault="003F26BC" w:rsidP="003F26BC">
      <w:pPr>
        <w:pStyle w:val="Heading3"/>
        <w:rPr>
          <w:noProof/>
          <w:lang w:eastAsia="ko-KR"/>
        </w:rPr>
      </w:pPr>
      <w:bookmarkStart w:id="1108" w:name="_Toc4577543"/>
      <w:bookmarkStart w:id="1109" w:name="_Toc27504138"/>
      <w:bookmarkStart w:id="1110" w:name="_Toc27504926"/>
      <w:bookmarkStart w:id="1111" w:name="_Toc27505710"/>
      <w:bookmarkStart w:id="1112" w:name="_Toc27506494"/>
      <w:bookmarkStart w:id="1113" w:name="_Toc176344414"/>
      <w:r w:rsidRPr="005050F0">
        <w:rPr>
          <w:noProof/>
        </w:rPr>
        <w:t>5.2.</w:t>
      </w:r>
      <w:r w:rsidRPr="005050F0">
        <w:rPr>
          <w:noProof/>
          <w:lang w:eastAsia="ko-KR"/>
        </w:rPr>
        <w:t>58A11</w:t>
      </w:r>
      <w:r w:rsidR="009F0C9F" w:rsidRPr="005050F0">
        <w:rPr>
          <w:noProof/>
          <w:lang w:eastAsia="ko-KR"/>
        </w:rPr>
        <w:tab/>
      </w:r>
      <w:r w:rsidR="00765F55" w:rsidRPr="00BE2E84">
        <w:t>Void</w:t>
      </w:r>
      <w:bookmarkEnd w:id="1108"/>
      <w:bookmarkEnd w:id="1109"/>
      <w:bookmarkEnd w:id="1110"/>
      <w:bookmarkEnd w:id="1111"/>
      <w:bookmarkEnd w:id="1112"/>
      <w:bookmarkEnd w:id="1113"/>
    </w:p>
    <w:p w14:paraId="3975D2C0" w14:textId="77777777" w:rsidR="003F26BC" w:rsidRPr="005050F0" w:rsidRDefault="003F26BC" w:rsidP="003F26BC">
      <w:pPr>
        <w:pStyle w:val="Heading3"/>
        <w:rPr>
          <w:noProof/>
          <w:lang w:eastAsia="ko-KR"/>
        </w:rPr>
      </w:pPr>
      <w:bookmarkStart w:id="1114" w:name="_Toc4577544"/>
      <w:bookmarkStart w:id="1115" w:name="_Toc27504139"/>
      <w:bookmarkStart w:id="1116" w:name="_Toc27504927"/>
      <w:bookmarkStart w:id="1117" w:name="_Toc27505711"/>
      <w:bookmarkStart w:id="1118" w:name="_Toc27506495"/>
      <w:bookmarkStart w:id="1119" w:name="_Toc176344415"/>
      <w:r w:rsidRPr="005050F0">
        <w:rPr>
          <w:noProof/>
        </w:rPr>
        <w:t>5.2.</w:t>
      </w:r>
      <w:r w:rsidRPr="005050F0">
        <w:rPr>
          <w:noProof/>
          <w:lang w:eastAsia="ko-KR"/>
        </w:rPr>
        <w:t>58A12</w:t>
      </w:r>
      <w:r w:rsidR="009F0C9F" w:rsidRPr="005050F0">
        <w:rPr>
          <w:noProof/>
          <w:lang w:eastAsia="ko-KR"/>
        </w:rPr>
        <w:tab/>
      </w:r>
      <w:r w:rsidR="00765F55" w:rsidRPr="00BE2E84">
        <w:t>Void</w:t>
      </w:r>
      <w:bookmarkEnd w:id="1114"/>
      <w:bookmarkEnd w:id="1115"/>
      <w:bookmarkEnd w:id="1116"/>
      <w:bookmarkEnd w:id="1117"/>
      <w:bookmarkEnd w:id="1118"/>
      <w:bookmarkEnd w:id="1119"/>
    </w:p>
    <w:p w14:paraId="7822F340" w14:textId="77777777" w:rsidR="003F26BC" w:rsidRPr="005050F0" w:rsidRDefault="003F26BC" w:rsidP="003F26BC">
      <w:pPr>
        <w:pStyle w:val="Heading3"/>
        <w:rPr>
          <w:noProof/>
          <w:lang w:eastAsia="ko-KR"/>
        </w:rPr>
      </w:pPr>
      <w:bookmarkStart w:id="1120" w:name="_Toc4577545"/>
      <w:bookmarkStart w:id="1121" w:name="_Toc27504140"/>
      <w:bookmarkStart w:id="1122" w:name="_Toc27504928"/>
      <w:bookmarkStart w:id="1123" w:name="_Toc27505712"/>
      <w:bookmarkStart w:id="1124" w:name="_Toc27506496"/>
      <w:bookmarkStart w:id="1125" w:name="_Toc176344416"/>
      <w:r w:rsidRPr="005050F0">
        <w:rPr>
          <w:noProof/>
        </w:rPr>
        <w:t>5.2.</w:t>
      </w:r>
      <w:r w:rsidRPr="005050F0">
        <w:rPr>
          <w:noProof/>
          <w:lang w:eastAsia="ko-KR"/>
        </w:rPr>
        <w:t>58A13</w:t>
      </w:r>
      <w:r w:rsidRPr="005050F0">
        <w:rPr>
          <w:noProof/>
        </w:rPr>
        <w:tab/>
      </w:r>
      <w:r w:rsidR="00765F55" w:rsidRPr="00BE2E84">
        <w:t>Void</w:t>
      </w:r>
      <w:bookmarkEnd w:id="1120"/>
      <w:bookmarkEnd w:id="1121"/>
      <w:bookmarkEnd w:id="1122"/>
      <w:bookmarkEnd w:id="1123"/>
      <w:bookmarkEnd w:id="1124"/>
      <w:bookmarkEnd w:id="1125"/>
    </w:p>
    <w:p w14:paraId="6FDAE6D7" w14:textId="77777777" w:rsidR="00043BCC" w:rsidRPr="005050F0" w:rsidRDefault="00043BCC" w:rsidP="00043BCC">
      <w:pPr>
        <w:pStyle w:val="Heading3"/>
        <w:rPr>
          <w:noProof/>
          <w:lang w:eastAsia="ko-KR"/>
        </w:rPr>
      </w:pPr>
      <w:bookmarkStart w:id="1126" w:name="_Toc4577546"/>
      <w:bookmarkStart w:id="1127" w:name="_Toc27504141"/>
      <w:bookmarkStart w:id="1128" w:name="_Toc27504929"/>
      <w:bookmarkStart w:id="1129" w:name="_Toc27505713"/>
      <w:bookmarkStart w:id="1130" w:name="_Toc27506497"/>
      <w:bookmarkStart w:id="1131" w:name="_Toc176344417"/>
      <w:r w:rsidRPr="005050F0">
        <w:rPr>
          <w:noProof/>
        </w:rPr>
        <w:t>5.2.</w:t>
      </w:r>
      <w:r w:rsidRPr="005050F0">
        <w:rPr>
          <w:noProof/>
          <w:lang w:eastAsia="ko-KR"/>
        </w:rPr>
        <w:t>58A14</w:t>
      </w:r>
      <w:r w:rsidR="009F0C9F" w:rsidRPr="005050F0">
        <w:rPr>
          <w:noProof/>
          <w:lang w:eastAsia="ko-KR"/>
        </w:rPr>
        <w:tab/>
      </w:r>
      <w:r w:rsidR="00765F55" w:rsidRPr="00BE2E84">
        <w:t>Void</w:t>
      </w:r>
      <w:bookmarkEnd w:id="1126"/>
      <w:bookmarkEnd w:id="1127"/>
      <w:bookmarkEnd w:id="1128"/>
      <w:bookmarkEnd w:id="1129"/>
      <w:bookmarkEnd w:id="1130"/>
      <w:bookmarkEnd w:id="1131"/>
    </w:p>
    <w:p w14:paraId="3BD6CB67" w14:textId="77777777" w:rsidR="00043BCC" w:rsidRPr="005050F0" w:rsidRDefault="00043BCC" w:rsidP="00043BCC">
      <w:pPr>
        <w:pStyle w:val="Heading3"/>
        <w:rPr>
          <w:noProof/>
          <w:lang w:eastAsia="ko-KR"/>
        </w:rPr>
      </w:pPr>
      <w:bookmarkStart w:id="1132" w:name="_Toc4577547"/>
      <w:bookmarkStart w:id="1133" w:name="_Toc27504142"/>
      <w:bookmarkStart w:id="1134" w:name="_Toc27504930"/>
      <w:bookmarkStart w:id="1135" w:name="_Toc27505714"/>
      <w:bookmarkStart w:id="1136" w:name="_Toc27506498"/>
      <w:bookmarkStart w:id="1137" w:name="_Toc176344418"/>
      <w:r w:rsidRPr="005050F0">
        <w:rPr>
          <w:noProof/>
        </w:rPr>
        <w:t>5.2.</w:t>
      </w:r>
      <w:r w:rsidRPr="005050F0">
        <w:rPr>
          <w:noProof/>
          <w:lang w:eastAsia="ko-KR"/>
        </w:rPr>
        <w:t>58A15</w:t>
      </w:r>
      <w:r w:rsidR="009F0C9F" w:rsidRPr="005050F0">
        <w:rPr>
          <w:noProof/>
          <w:lang w:eastAsia="ko-KR"/>
        </w:rPr>
        <w:tab/>
      </w:r>
      <w:r w:rsidR="00765F55" w:rsidRPr="00BE2E84">
        <w:t>Void</w:t>
      </w:r>
      <w:bookmarkEnd w:id="1132"/>
      <w:bookmarkEnd w:id="1133"/>
      <w:bookmarkEnd w:id="1134"/>
      <w:bookmarkEnd w:id="1135"/>
      <w:bookmarkEnd w:id="1136"/>
      <w:bookmarkEnd w:id="1137"/>
    </w:p>
    <w:p w14:paraId="3A460DA7" w14:textId="77777777" w:rsidR="00043BCC" w:rsidRPr="005050F0" w:rsidRDefault="00043BCC" w:rsidP="00043BCC">
      <w:pPr>
        <w:pStyle w:val="Heading3"/>
        <w:rPr>
          <w:noProof/>
          <w:lang w:eastAsia="ko-KR"/>
        </w:rPr>
      </w:pPr>
      <w:bookmarkStart w:id="1138" w:name="_Toc4577548"/>
      <w:bookmarkStart w:id="1139" w:name="_Toc27504143"/>
      <w:bookmarkStart w:id="1140" w:name="_Toc27504931"/>
      <w:bookmarkStart w:id="1141" w:name="_Toc27505715"/>
      <w:bookmarkStart w:id="1142" w:name="_Toc27506499"/>
      <w:bookmarkStart w:id="1143" w:name="_Toc176344419"/>
      <w:r w:rsidRPr="005050F0">
        <w:rPr>
          <w:noProof/>
        </w:rPr>
        <w:t>5.2.</w:t>
      </w:r>
      <w:r w:rsidRPr="005050F0">
        <w:rPr>
          <w:noProof/>
          <w:lang w:eastAsia="ko-KR"/>
        </w:rPr>
        <w:t>58A16</w:t>
      </w:r>
      <w:r w:rsidR="009F0C9F" w:rsidRPr="005050F0">
        <w:rPr>
          <w:noProof/>
          <w:lang w:eastAsia="ko-KR"/>
        </w:rPr>
        <w:tab/>
      </w:r>
      <w:r w:rsidR="00765F55" w:rsidRPr="00BE2E84">
        <w:t>Void</w:t>
      </w:r>
      <w:bookmarkEnd w:id="1138"/>
      <w:bookmarkEnd w:id="1139"/>
      <w:bookmarkEnd w:id="1140"/>
      <w:bookmarkEnd w:id="1141"/>
      <w:bookmarkEnd w:id="1142"/>
      <w:bookmarkEnd w:id="1143"/>
    </w:p>
    <w:p w14:paraId="2C869457" w14:textId="77777777" w:rsidR="00043BCC" w:rsidRPr="005050F0" w:rsidRDefault="00043BCC" w:rsidP="00043BCC">
      <w:pPr>
        <w:pStyle w:val="Heading3"/>
        <w:rPr>
          <w:noProof/>
        </w:rPr>
      </w:pPr>
      <w:bookmarkStart w:id="1144" w:name="_Toc4577549"/>
      <w:bookmarkStart w:id="1145" w:name="_Toc27504144"/>
      <w:bookmarkStart w:id="1146" w:name="_Toc27504932"/>
      <w:bookmarkStart w:id="1147" w:name="_Toc27505716"/>
      <w:bookmarkStart w:id="1148" w:name="_Toc27506500"/>
      <w:bookmarkStart w:id="1149" w:name="_Toc176344420"/>
      <w:r w:rsidRPr="005050F0">
        <w:rPr>
          <w:noProof/>
        </w:rPr>
        <w:t>5.2.58A17</w:t>
      </w:r>
      <w:r w:rsidRPr="005050F0">
        <w:rPr>
          <w:noProof/>
        </w:rPr>
        <w:tab/>
      </w:r>
      <w:r w:rsidR="00765F55" w:rsidRPr="00BE2E84">
        <w:t>Void</w:t>
      </w:r>
      <w:bookmarkEnd w:id="1144"/>
      <w:bookmarkEnd w:id="1145"/>
      <w:bookmarkEnd w:id="1146"/>
      <w:bookmarkEnd w:id="1147"/>
      <w:bookmarkEnd w:id="1148"/>
      <w:bookmarkEnd w:id="1149"/>
    </w:p>
    <w:p w14:paraId="41F58AD2" w14:textId="77777777" w:rsidR="00A560F4" w:rsidRPr="005050F0" w:rsidRDefault="00A560F4" w:rsidP="00A560F4">
      <w:pPr>
        <w:pStyle w:val="Heading3"/>
        <w:rPr>
          <w:noProof/>
          <w:lang w:eastAsia="ko-KR"/>
        </w:rPr>
      </w:pPr>
      <w:bookmarkStart w:id="1150" w:name="_Toc4577550"/>
      <w:bookmarkStart w:id="1151" w:name="_Toc27504145"/>
      <w:bookmarkStart w:id="1152" w:name="_Toc27504933"/>
      <w:bookmarkStart w:id="1153" w:name="_Toc27505717"/>
      <w:bookmarkStart w:id="1154" w:name="_Toc27506501"/>
      <w:bookmarkStart w:id="1155" w:name="_Toc176344421"/>
      <w:r w:rsidRPr="005050F0">
        <w:rPr>
          <w:noProof/>
        </w:rPr>
        <w:t>5.2.5</w:t>
      </w:r>
      <w:r w:rsidRPr="005050F0">
        <w:rPr>
          <w:noProof/>
          <w:lang w:eastAsia="ko-KR"/>
        </w:rPr>
        <w:t>9</w:t>
      </w:r>
      <w:r w:rsidRPr="005050F0">
        <w:rPr>
          <w:noProof/>
        </w:rPr>
        <w:tab/>
        <w:t>/</w:t>
      </w:r>
      <w:r w:rsidRPr="005050F0">
        <w:rPr>
          <w:i/>
          <w:iCs/>
          <w:noProof/>
        </w:rPr>
        <w:t>&lt;x&gt;</w:t>
      </w:r>
      <w:r w:rsidRPr="005050F0">
        <w:rPr>
          <w:noProof/>
        </w:rPr>
        <w:t>/Status</w:t>
      </w:r>
      <w:bookmarkEnd w:id="1150"/>
      <w:bookmarkEnd w:id="1151"/>
      <w:bookmarkEnd w:id="1152"/>
      <w:bookmarkEnd w:id="1153"/>
      <w:bookmarkEnd w:id="1154"/>
      <w:bookmarkEnd w:id="1155"/>
    </w:p>
    <w:p w14:paraId="03DB837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59</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9E0E35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502D27" w14:textId="77777777" w:rsidR="00A560F4" w:rsidRPr="005050F0" w:rsidRDefault="00A560F4" w:rsidP="00CF1FEB">
            <w:pPr>
              <w:rPr>
                <w:rFonts w:ascii="Arial" w:hAnsi="Arial" w:cs="Arial"/>
                <w:noProof/>
                <w:sz w:val="18"/>
                <w:szCs w:val="18"/>
              </w:rPr>
            </w:pPr>
            <w:r w:rsidRPr="005050F0">
              <w:rPr>
                <w:noProof/>
              </w:rPr>
              <w:t>Status</w:t>
            </w:r>
          </w:p>
        </w:tc>
      </w:tr>
      <w:tr w:rsidR="00A560F4" w:rsidRPr="005050F0" w14:paraId="4BD360E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7F81D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3DB5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3273F"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57905"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0AC8D"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888140" w14:textId="77777777" w:rsidR="00A560F4" w:rsidRPr="005050F0" w:rsidRDefault="00A560F4" w:rsidP="00CF1FEB">
            <w:pPr>
              <w:jc w:val="center"/>
              <w:rPr>
                <w:rFonts w:ascii="Arial" w:hAnsi="Arial" w:cs="Arial"/>
                <w:b/>
                <w:noProof/>
                <w:sz w:val="18"/>
                <w:szCs w:val="18"/>
              </w:rPr>
            </w:pPr>
          </w:p>
        </w:tc>
      </w:tr>
      <w:tr w:rsidR="00A560F4" w:rsidRPr="005050F0" w14:paraId="1066BA4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3919B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6A3B" w14:textId="77777777" w:rsidR="00A560F4" w:rsidRPr="005050F0" w:rsidRDefault="0027192B" w:rsidP="00CF1FEB">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430B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1A81"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B6C8E"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004512" w14:textId="77777777" w:rsidR="00A560F4" w:rsidRPr="005050F0" w:rsidRDefault="00A560F4" w:rsidP="00CF1FEB">
            <w:pPr>
              <w:jc w:val="center"/>
              <w:rPr>
                <w:b/>
                <w:noProof/>
              </w:rPr>
            </w:pPr>
          </w:p>
        </w:tc>
      </w:tr>
      <w:tr w:rsidR="00A560F4" w:rsidRPr="005050F0" w14:paraId="0F2604C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05F1FD"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2164D5" w14:textId="77777777" w:rsidR="00A560F4" w:rsidRPr="005050F0" w:rsidRDefault="00A560F4" w:rsidP="00CF1FEB">
            <w:pPr>
              <w:rPr>
                <w:noProof/>
                <w:lang w:eastAsia="ko-KR"/>
              </w:rPr>
            </w:pPr>
            <w:r w:rsidRPr="005050F0">
              <w:rPr>
                <w:noProof/>
              </w:rPr>
              <w:t xml:space="preserve">This leaf node indicates </w:t>
            </w:r>
            <w:r w:rsidR="0027192B" w:rsidRPr="005050F0">
              <w:rPr>
                <w:noProof/>
              </w:rPr>
              <w:t>whether this</w:t>
            </w:r>
            <w:r w:rsidRPr="005050F0">
              <w:rPr>
                <w:noProof/>
              </w:rPr>
              <w:t xml:space="preserve"> MCPTT </w:t>
            </w:r>
            <w:r w:rsidRPr="005050F0">
              <w:rPr>
                <w:noProof/>
                <w:lang w:eastAsia="ko-KR"/>
              </w:rPr>
              <w:t>u</w:t>
            </w:r>
            <w:r w:rsidRPr="005050F0">
              <w:rPr>
                <w:noProof/>
              </w:rPr>
              <w:t>ser profile</w:t>
            </w:r>
            <w:r w:rsidR="0027192B" w:rsidRPr="005050F0">
              <w:rPr>
                <w:noProof/>
                <w:lang w:eastAsia="ko-KR"/>
              </w:rPr>
              <w:t xml:space="preserve"> </w:t>
            </w:r>
            <w:r w:rsidR="0027192B" w:rsidRPr="005050F0">
              <w:rPr>
                <w:noProof/>
              </w:rPr>
              <w:t>is enabled or disabled</w:t>
            </w:r>
            <w:r w:rsidRPr="005050F0">
              <w:rPr>
                <w:noProof/>
                <w:lang w:eastAsia="ko-KR"/>
              </w:rPr>
              <w:t>.</w:t>
            </w:r>
          </w:p>
        </w:tc>
      </w:tr>
    </w:tbl>
    <w:p w14:paraId="40918E52" w14:textId="77777777" w:rsidR="00C92851" w:rsidRPr="005050F0" w:rsidRDefault="00C92851" w:rsidP="00C92851">
      <w:pPr>
        <w:rPr>
          <w:noProof/>
        </w:rPr>
      </w:pPr>
    </w:p>
    <w:p w14:paraId="2B0DC5B1" w14:textId="77777777" w:rsidR="00A560F4" w:rsidRPr="005050F0" w:rsidRDefault="00A560F4" w:rsidP="00A560F4">
      <w:pPr>
        <w:rPr>
          <w:noProof/>
          <w:lang w:eastAsia="ko-KR"/>
        </w:rPr>
      </w:pPr>
      <w:r w:rsidRPr="005050F0">
        <w:rPr>
          <w:noProof/>
        </w:rPr>
        <w:t xml:space="preserve">When set to "true" </w:t>
      </w:r>
      <w:r w:rsidR="0027192B" w:rsidRPr="005050F0">
        <w:rPr>
          <w:noProof/>
        </w:rPr>
        <w:t>this</w:t>
      </w:r>
      <w:r w:rsidR="0027192B" w:rsidRPr="005050F0" w:rsidDel="00026741">
        <w:rPr>
          <w:noProof/>
          <w:lang w:eastAsia="ko-KR"/>
        </w:rPr>
        <w:t xml:space="preserve"> </w:t>
      </w:r>
      <w:r w:rsidRPr="005050F0">
        <w:rPr>
          <w:noProof/>
        </w:rPr>
        <w:t xml:space="preserve">MCPTT </w:t>
      </w:r>
      <w:r w:rsidRPr="005050F0">
        <w:rPr>
          <w:noProof/>
          <w:lang w:eastAsia="ko-KR"/>
        </w:rPr>
        <w:t>u</w:t>
      </w:r>
      <w:r w:rsidRPr="005050F0">
        <w:rPr>
          <w:noProof/>
        </w:rPr>
        <w:t xml:space="preserve">ser </w:t>
      </w:r>
      <w:r w:rsidRPr="005050F0">
        <w:rPr>
          <w:noProof/>
          <w:lang w:eastAsia="ko-KR"/>
        </w:rPr>
        <w:t>p</w:t>
      </w:r>
      <w:r w:rsidRPr="005050F0">
        <w:rPr>
          <w:noProof/>
        </w:rPr>
        <w:t>rofile</w:t>
      </w:r>
      <w:r w:rsidR="0027192B" w:rsidRPr="005050F0">
        <w:rPr>
          <w:noProof/>
        </w:rPr>
        <w:t xml:space="preserve"> is enabled</w:t>
      </w:r>
      <w:r w:rsidRPr="005050F0">
        <w:rPr>
          <w:noProof/>
          <w:lang w:eastAsia="ko-KR"/>
        </w:rPr>
        <w:t>.</w:t>
      </w:r>
    </w:p>
    <w:p w14:paraId="4A65F257"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0027192B" w:rsidRPr="005050F0">
        <w:rPr>
          <w:noProof/>
        </w:rPr>
        <w:t>this</w:t>
      </w:r>
      <w:r w:rsidRPr="005050F0">
        <w:rPr>
          <w:noProof/>
        </w:rPr>
        <w:t xml:space="preserve"> MCPTT </w:t>
      </w:r>
      <w:r w:rsidRPr="005050F0">
        <w:rPr>
          <w:noProof/>
          <w:lang w:eastAsia="ko-KR"/>
        </w:rPr>
        <w:t>u</w:t>
      </w:r>
      <w:r w:rsidRPr="005050F0">
        <w:rPr>
          <w:noProof/>
        </w:rPr>
        <w:t xml:space="preserve">ser </w:t>
      </w:r>
      <w:r w:rsidRPr="005050F0">
        <w:rPr>
          <w:noProof/>
          <w:lang w:eastAsia="ko-KR"/>
        </w:rPr>
        <w:t>p</w:t>
      </w:r>
      <w:r w:rsidRPr="005050F0">
        <w:rPr>
          <w:noProof/>
        </w:rPr>
        <w:t>rofile</w:t>
      </w:r>
      <w:r w:rsidR="0027192B" w:rsidRPr="005050F0">
        <w:rPr>
          <w:noProof/>
        </w:rPr>
        <w:t xml:space="preserve"> is disabled</w:t>
      </w:r>
      <w:r w:rsidRPr="005050F0">
        <w:rPr>
          <w:noProof/>
          <w:lang w:eastAsia="ko-KR"/>
        </w:rPr>
        <w:t>.</w:t>
      </w:r>
    </w:p>
    <w:p w14:paraId="440EC1AE" w14:textId="77777777" w:rsidR="002F484D" w:rsidRPr="005050F0" w:rsidRDefault="002F484D" w:rsidP="002F484D">
      <w:pPr>
        <w:pStyle w:val="Heading1"/>
        <w:tabs>
          <w:tab w:val="right" w:pos="9630"/>
        </w:tabs>
        <w:rPr>
          <w:noProof/>
          <w:lang w:eastAsia="ko-KR"/>
        </w:rPr>
      </w:pPr>
      <w:bookmarkStart w:id="1156" w:name="_Toc4577551"/>
      <w:bookmarkStart w:id="1157" w:name="_Toc27504146"/>
      <w:bookmarkStart w:id="1158" w:name="_Toc27504934"/>
      <w:bookmarkStart w:id="1159" w:name="_Toc27505718"/>
      <w:bookmarkStart w:id="1160" w:name="_Toc27506502"/>
      <w:bookmarkStart w:id="1161" w:name="_Toc176344422"/>
      <w:bookmarkEnd w:id="191"/>
      <w:r w:rsidRPr="005050F0">
        <w:rPr>
          <w:noProof/>
          <w:lang w:eastAsia="ko-KR"/>
        </w:rPr>
        <w:lastRenderedPageBreak/>
        <w:t>6</w:t>
      </w:r>
      <w:r w:rsidRPr="005050F0">
        <w:rPr>
          <w:noProof/>
        </w:rPr>
        <w:tab/>
        <w:t>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MO</w:t>
      </w:r>
      <w:bookmarkEnd w:id="1156"/>
      <w:bookmarkEnd w:id="1157"/>
      <w:bookmarkEnd w:id="1158"/>
      <w:bookmarkEnd w:id="1159"/>
      <w:bookmarkEnd w:id="1160"/>
      <w:bookmarkEnd w:id="1161"/>
    </w:p>
    <w:p w14:paraId="05291465" w14:textId="77777777" w:rsidR="002F484D" w:rsidRPr="005050F0" w:rsidRDefault="002F484D" w:rsidP="002F484D">
      <w:pPr>
        <w:pStyle w:val="Heading2"/>
        <w:rPr>
          <w:noProof/>
        </w:rPr>
      </w:pPr>
      <w:bookmarkStart w:id="1162" w:name="_Toc4577552"/>
      <w:bookmarkStart w:id="1163" w:name="_Toc27504147"/>
      <w:bookmarkStart w:id="1164" w:name="_Toc27504935"/>
      <w:bookmarkStart w:id="1165" w:name="_Toc27505719"/>
      <w:bookmarkStart w:id="1166" w:name="_Toc27506503"/>
      <w:bookmarkStart w:id="1167" w:name="_Toc176344423"/>
      <w:r w:rsidRPr="005050F0">
        <w:rPr>
          <w:noProof/>
          <w:lang w:eastAsia="ko-KR"/>
        </w:rPr>
        <w:t>6</w:t>
      </w:r>
      <w:r w:rsidRPr="005050F0">
        <w:rPr>
          <w:noProof/>
        </w:rPr>
        <w:t>.1</w:t>
      </w:r>
      <w:r w:rsidRPr="005050F0">
        <w:rPr>
          <w:noProof/>
        </w:rPr>
        <w:tab/>
        <w:t>General</w:t>
      </w:r>
      <w:bookmarkEnd w:id="1162"/>
      <w:bookmarkEnd w:id="1163"/>
      <w:bookmarkEnd w:id="1164"/>
      <w:bookmarkEnd w:id="1165"/>
      <w:bookmarkEnd w:id="1166"/>
      <w:bookmarkEnd w:id="1167"/>
    </w:p>
    <w:p w14:paraId="1400148D" w14:textId="77777777" w:rsidR="002F484D" w:rsidRPr="005050F0" w:rsidRDefault="002F484D" w:rsidP="002F484D">
      <w:pPr>
        <w:rPr>
          <w:noProof/>
          <w:lang w:eastAsia="ko-KR"/>
        </w:rPr>
      </w:pPr>
      <w:r w:rsidRPr="005050F0">
        <w:rPr>
          <w:noProof/>
        </w:rPr>
        <w:t>The 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 xml:space="preserve">Management Object (MO) is used to configure </w:t>
      </w:r>
      <w:r w:rsidRPr="005050F0">
        <w:rPr>
          <w:noProof/>
          <w:lang w:eastAsia="ko-KR"/>
        </w:rPr>
        <w:t xml:space="preserve">the </w:t>
      </w:r>
      <w:r w:rsidR="006507BF" w:rsidRPr="005050F0">
        <w:rPr>
          <w:noProof/>
        </w:rPr>
        <w:t xml:space="preserve">MCS </w:t>
      </w:r>
      <w:r w:rsidRPr="005050F0">
        <w:rPr>
          <w:noProof/>
        </w:rPr>
        <w:t xml:space="preserve">Client behaviour for the </w:t>
      </w:r>
      <w:r w:rsidRPr="005050F0">
        <w:rPr>
          <w:noProof/>
          <w:lang w:eastAsia="ko-KR"/>
        </w:rPr>
        <w:t xml:space="preserve">on-network or off-network </w:t>
      </w:r>
      <w:r w:rsidR="006507BF" w:rsidRPr="005050F0">
        <w:rPr>
          <w:noProof/>
        </w:rPr>
        <w:t>MC s</w:t>
      </w:r>
      <w:r w:rsidRPr="005050F0">
        <w:rPr>
          <w:noProof/>
        </w:rPr>
        <w:t>ervice</w:t>
      </w:r>
      <w:r w:rsidR="006507BF" w:rsidRPr="005050F0">
        <w:rPr>
          <w:noProof/>
        </w:rPr>
        <w:t>s</w:t>
      </w:r>
      <w:r w:rsidRPr="005050F0">
        <w:rPr>
          <w:noProof/>
        </w:rPr>
        <w:t>.</w:t>
      </w:r>
      <w:r w:rsidRPr="005050F0">
        <w:rPr>
          <w:noProof/>
          <w:lang w:eastAsia="ko-KR"/>
        </w:rPr>
        <w:t xml:space="preserve"> T</w:t>
      </w:r>
      <w:r w:rsidRPr="005050F0">
        <w:rPr>
          <w:noProof/>
        </w:rPr>
        <w:t xml:space="preserve">he </w:t>
      </w:r>
      <w:r w:rsidR="006507BF" w:rsidRPr="005050F0">
        <w:rPr>
          <w:noProof/>
          <w:lang w:eastAsia="ko-KR"/>
        </w:rPr>
        <w:t xml:space="preserve">MCS </w:t>
      </w:r>
      <w:r w:rsidRPr="005050F0">
        <w:rPr>
          <w:noProof/>
          <w:lang w:eastAsia="ko-KR"/>
        </w:rPr>
        <w:t>group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62211EFE" w14:textId="77777777" w:rsidR="006507BF" w:rsidRPr="005050F0" w:rsidRDefault="006507BF" w:rsidP="006507BF">
      <w:pPr>
        <w:pStyle w:val="NO"/>
        <w:rPr>
          <w:noProof/>
        </w:rPr>
      </w:pPr>
      <w:r w:rsidRPr="005050F0">
        <w:rPr>
          <w:noProof/>
        </w:rPr>
        <w:t>NOTE:</w:t>
      </w:r>
      <w:r w:rsidRPr="005050F0">
        <w:rPr>
          <w:noProof/>
        </w:rPr>
        <w:tab/>
        <w:t xml:space="preserve">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w:t>
      </w:r>
      <w:r w:rsidR="00CD22F8" w:rsidRPr="005050F0">
        <w:rPr>
          <w:noProof/>
        </w:rPr>
        <w:t>clause</w:t>
      </w:r>
      <w:r w:rsidRPr="005050F0">
        <w:rPr>
          <w:noProof/>
        </w:rPr>
        <w:t>s that follow, it is made clear what aspects are specific to MCPTT and what aspects are specific to all MC services. MCData specific elements are contained under "MCData" nodes. MCVideo specific elements are contained under "MCVideo" nodes.</w:t>
      </w:r>
    </w:p>
    <w:p w14:paraId="2BAED1D6"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-group-configuration</w:t>
      </w:r>
      <w:r w:rsidRPr="005050F0">
        <w:rPr>
          <w:noProof/>
        </w:rPr>
        <w:t>:1.0.</w:t>
      </w:r>
    </w:p>
    <w:p w14:paraId="6CB4D73B"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70B1E020"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w:t>
      </w:r>
      <w:r w:rsidR="006507BF" w:rsidRPr="005050F0">
        <w:rPr>
          <w:noProof/>
        </w:rPr>
        <w:t xml:space="preserve">MCS </w:t>
      </w:r>
      <w:r w:rsidRPr="005050F0">
        <w:rPr>
          <w:noProof/>
          <w:lang w:eastAsia="ko-KR"/>
        </w:rPr>
        <w:t xml:space="preserve">group configuration </w:t>
      </w:r>
      <w:r w:rsidRPr="005050F0">
        <w:rPr>
          <w:noProof/>
        </w:rPr>
        <w:t>MO.</w:t>
      </w:r>
    </w:p>
    <w:p w14:paraId="72F028D4" w14:textId="77777777" w:rsidR="002F484D" w:rsidRPr="005050F0" w:rsidRDefault="002F484D" w:rsidP="002F484D">
      <w:pPr>
        <w:rPr>
          <w:noProof/>
        </w:rPr>
      </w:pPr>
      <w:r w:rsidRPr="005050F0">
        <w:rPr>
          <w:noProof/>
        </w:rPr>
        <w:t>The following nodes and leaf objects are possible under the 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node as described in figure </w:t>
      </w:r>
      <w:r w:rsidRPr="005050F0">
        <w:rPr>
          <w:noProof/>
          <w:lang w:eastAsia="ko-KR"/>
        </w:rPr>
        <w:t>6.1.</w:t>
      </w:r>
      <w:r w:rsidRPr="005050F0">
        <w:rPr>
          <w:noProof/>
        </w:rPr>
        <w:t>1</w:t>
      </w:r>
      <w:r w:rsidR="009A26DB">
        <w:rPr>
          <w:noProof/>
        </w:rPr>
        <w:t>.</w:t>
      </w:r>
    </w:p>
    <w:p w14:paraId="025B3AF1" w14:textId="77777777" w:rsidR="002F484D" w:rsidRPr="005050F0" w:rsidRDefault="006507BF" w:rsidP="002F484D">
      <w:pPr>
        <w:pStyle w:val="TH"/>
        <w:rPr>
          <w:noProof/>
        </w:rPr>
      </w:pPr>
      <w:r w:rsidRPr="005050F0">
        <w:rPr>
          <w:noProof/>
        </w:rPr>
        <w:object w:dxaOrig="9132" w:dyaOrig="16289" w14:anchorId="262856A1">
          <v:shape id="_x0000_i1030" type="#_x0000_t75" style="width:400.7pt;height:689.95pt" o:ole="">
            <v:imagedata r:id="rId17" o:title=""/>
          </v:shape>
          <o:OLEObject Type="Embed" ProgID="Visio.Drawing.11" ShapeID="_x0000_i1030" DrawAspect="Content" ObjectID="_1786972212" r:id="rId18"/>
        </w:object>
      </w:r>
    </w:p>
    <w:p w14:paraId="00F0CEA6" w14:textId="77777777" w:rsidR="002F484D" w:rsidRPr="005050F0" w:rsidRDefault="002F484D" w:rsidP="002F484D">
      <w:pPr>
        <w:pStyle w:val="TF"/>
        <w:rPr>
          <w:noProof/>
        </w:rPr>
      </w:pPr>
      <w:r w:rsidRPr="005050F0">
        <w:rPr>
          <w:noProof/>
        </w:rPr>
        <w:t>Figure </w:t>
      </w:r>
      <w:r w:rsidRPr="005050F0">
        <w:rPr>
          <w:noProof/>
          <w:lang w:eastAsia="ko-KR"/>
        </w:rPr>
        <w:t>6.1.</w:t>
      </w:r>
      <w:r w:rsidRPr="005050F0">
        <w:rPr>
          <w:noProof/>
        </w:rPr>
        <w:t>1: The MC</w:t>
      </w:r>
      <w:r w:rsidR="006507BF" w:rsidRPr="005050F0">
        <w:rPr>
          <w:noProof/>
        </w:rPr>
        <w:t>S</w:t>
      </w:r>
      <w:r w:rsidRPr="005050F0">
        <w:rPr>
          <w:noProof/>
        </w:rPr>
        <w:t xml:space="preserve"> </w:t>
      </w:r>
      <w:r w:rsidRPr="005050F0">
        <w:rPr>
          <w:noProof/>
          <w:lang w:eastAsia="ko-KR"/>
        </w:rPr>
        <w:t>group configuration MO</w:t>
      </w:r>
      <w:r w:rsidR="006507BF" w:rsidRPr="005050F0">
        <w:rPr>
          <w:noProof/>
          <w:lang w:eastAsia="ko-KR"/>
        </w:rPr>
        <w:t xml:space="preserve"> (1 of 5)</w:t>
      </w:r>
    </w:p>
    <w:p w14:paraId="31347865" w14:textId="77777777" w:rsidR="006507BF" w:rsidRPr="005050F0" w:rsidRDefault="0061347A" w:rsidP="00A42984">
      <w:pPr>
        <w:pStyle w:val="TH"/>
        <w:rPr>
          <w:noProof/>
        </w:rPr>
      </w:pPr>
      <w:r w:rsidRPr="005050F0">
        <w:rPr>
          <w:noProof/>
        </w:rPr>
        <w:object w:dxaOrig="6984" w:dyaOrig="6432" w14:anchorId="74902478">
          <v:shape id="_x0000_i1031" type="#_x0000_t75" style="width:349.35pt;height:321.8pt" o:ole="">
            <v:imagedata r:id="rId19" o:title=""/>
          </v:shape>
          <o:OLEObject Type="Embed" ProgID="Visio.Drawing.11" ShapeID="_x0000_i1031" DrawAspect="Content" ObjectID="_1786972213" r:id="rId20"/>
        </w:object>
      </w:r>
    </w:p>
    <w:p w14:paraId="44FB8D1B"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2: The MCS </w:t>
      </w:r>
      <w:r w:rsidRPr="005050F0">
        <w:rPr>
          <w:noProof/>
          <w:lang w:eastAsia="ko-KR"/>
        </w:rPr>
        <w:t>group configuration MO (2 of 5)</w:t>
      </w:r>
    </w:p>
    <w:p w14:paraId="01612A61" w14:textId="77777777" w:rsidR="006507BF" w:rsidRPr="005050F0" w:rsidRDefault="006507BF" w:rsidP="00A42984">
      <w:pPr>
        <w:pStyle w:val="TH"/>
        <w:rPr>
          <w:noProof/>
        </w:rPr>
      </w:pPr>
      <w:r w:rsidRPr="005050F0">
        <w:rPr>
          <w:noProof/>
        </w:rPr>
        <w:object w:dxaOrig="7649" w:dyaOrig="5930" w14:anchorId="58D40275">
          <v:shape id="_x0000_i1032" type="#_x0000_t75" style="width:382.55pt;height:296.15pt" o:ole="">
            <v:imagedata r:id="rId21" o:title=""/>
          </v:shape>
          <o:OLEObject Type="Embed" ProgID="Visio.Drawing.11" ShapeID="_x0000_i1032" DrawAspect="Content" ObjectID="_1786972214" r:id="rId22"/>
        </w:object>
      </w:r>
    </w:p>
    <w:p w14:paraId="07A373B4"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3: The MCS </w:t>
      </w:r>
      <w:r w:rsidRPr="005050F0">
        <w:rPr>
          <w:noProof/>
          <w:lang w:eastAsia="ko-KR"/>
        </w:rPr>
        <w:t>group configuration MO (3 of 5)</w:t>
      </w:r>
    </w:p>
    <w:p w14:paraId="249A772B" w14:textId="77777777" w:rsidR="006507BF" w:rsidRPr="005050F0" w:rsidRDefault="006507BF" w:rsidP="00A42984">
      <w:pPr>
        <w:pStyle w:val="TH"/>
        <w:rPr>
          <w:noProof/>
          <w:lang w:eastAsia="ko-KR"/>
        </w:rPr>
      </w:pPr>
      <w:r w:rsidRPr="005050F0">
        <w:rPr>
          <w:noProof/>
        </w:rPr>
        <w:object w:dxaOrig="6960" w:dyaOrig="912" w14:anchorId="586F2DE0">
          <v:shape id="_x0000_i1033" type="#_x0000_t75" style="width:348.1pt;height:45.7pt" o:ole="">
            <v:imagedata r:id="rId23" o:title=""/>
          </v:shape>
          <o:OLEObject Type="Embed" ProgID="Visio.Drawing.11" ShapeID="_x0000_i1033" DrawAspect="Content" ObjectID="_1786972215" r:id="rId24"/>
        </w:object>
      </w:r>
    </w:p>
    <w:p w14:paraId="54DA6321"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4: The MCS </w:t>
      </w:r>
      <w:r w:rsidRPr="005050F0">
        <w:rPr>
          <w:noProof/>
          <w:lang w:eastAsia="ko-KR"/>
        </w:rPr>
        <w:t>group configuration MO (4 of 5)</w:t>
      </w:r>
    </w:p>
    <w:p w14:paraId="5919DB84" w14:textId="77777777" w:rsidR="006507BF" w:rsidRPr="005050F0" w:rsidRDefault="00872A5E" w:rsidP="00A42984">
      <w:pPr>
        <w:pStyle w:val="TH"/>
        <w:rPr>
          <w:noProof/>
        </w:rPr>
      </w:pPr>
      <w:r w:rsidRPr="005050F0">
        <w:rPr>
          <w:noProof/>
        </w:rPr>
        <w:object w:dxaOrig="8707" w:dyaOrig="4761" w14:anchorId="3C3FCF61">
          <v:shape id="_x0000_i1034" type="#_x0000_t75" style="width:435.15pt;height:237.9pt" o:ole="">
            <v:imagedata r:id="rId25" o:title=""/>
          </v:shape>
          <o:OLEObject Type="Embed" ProgID="Visio.Drawing.11" ShapeID="_x0000_i1034" DrawAspect="Content" ObjectID="_1786972216" r:id="rId26"/>
        </w:object>
      </w:r>
    </w:p>
    <w:p w14:paraId="5007361D"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5: The MCS </w:t>
      </w:r>
      <w:r w:rsidRPr="005050F0">
        <w:rPr>
          <w:noProof/>
          <w:lang w:eastAsia="ko-KR"/>
        </w:rPr>
        <w:t>group configuration MO (5 of 5)</w:t>
      </w:r>
    </w:p>
    <w:p w14:paraId="3FB3C43C" w14:textId="77777777" w:rsidR="002F484D" w:rsidRPr="005050F0" w:rsidRDefault="002F484D" w:rsidP="002F484D">
      <w:pPr>
        <w:pStyle w:val="Heading2"/>
        <w:rPr>
          <w:noProof/>
        </w:rPr>
      </w:pPr>
      <w:bookmarkStart w:id="1168" w:name="_Toc4577553"/>
      <w:bookmarkStart w:id="1169" w:name="_Toc27504148"/>
      <w:bookmarkStart w:id="1170" w:name="_Toc27504936"/>
      <w:bookmarkStart w:id="1171" w:name="_Toc27505720"/>
      <w:bookmarkStart w:id="1172" w:name="_Toc27506504"/>
      <w:bookmarkStart w:id="1173" w:name="_Toc176344424"/>
      <w:r w:rsidRPr="005050F0">
        <w:rPr>
          <w:noProof/>
          <w:lang w:eastAsia="ko-KR"/>
        </w:rPr>
        <w:t>6</w:t>
      </w:r>
      <w:r w:rsidRPr="005050F0">
        <w:rPr>
          <w:noProof/>
        </w:rPr>
        <w:t>.</w:t>
      </w:r>
      <w:r w:rsidRPr="005050F0">
        <w:rPr>
          <w:noProof/>
          <w:lang w:eastAsia="ko-KR"/>
        </w:rPr>
        <w:t>2</w:t>
      </w:r>
      <w:r w:rsidRPr="005050F0">
        <w:rPr>
          <w:noProof/>
        </w:rPr>
        <w:tab/>
      </w:r>
      <w:r w:rsidR="006507BF" w:rsidRPr="005050F0">
        <w:rPr>
          <w:noProof/>
          <w:lang w:eastAsia="ko-KR"/>
        </w:rPr>
        <w:t xml:space="preserve">MCS </w:t>
      </w:r>
      <w:r w:rsidRPr="005050F0">
        <w:rPr>
          <w:noProof/>
          <w:lang w:eastAsia="ko-KR"/>
        </w:rPr>
        <w:t>group configuration MO parameters</w:t>
      </w:r>
      <w:bookmarkEnd w:id="1168"/>
      <w:bookmarkEnd w:id="1169"/>
      <w:bookmarkEnd w:id="1170"/>
      <w:bookmarkEnd w:id="1171"/>
      <w:bookmarkEnd w:id="1172"/>
      <w:bookmarkEnd w:id="1173"/>
    </w:p>
    <w:p w14:paraId="6E7C197F" w14:textId="77777777" w:rsidR="002F484D" w:rsidRPr="005050F0" w:rsidRDefault="002F484D" w:rsidP="002F484D">
      <w:pPr>
        <w:pStyle w:val="Heading3"/>
        <w:rPr>
          <w:noProof/>
        </w:rPr>
      </w:pPr>
      <w:bookmarkStart w:id="1174" w:name="_Toc4577554"/>
      <w:bookmarkStart w:id="1175" w:name="_Toc27504149"/>
      <w:bookmarkStart w:id="1176" w:name="_Toc27504937"/>
      <w:bookmarkStart w:id="1177" w:name="_Toc27505721"/>
      <w:bookmarkStart w:id="1178" w:name="_Toc27506505"/>
      <w:bookmarkStart w:id="1179" w:name="_Toc176344425"/>
      <w:r w:rsidRPr="005050F0">
        <w:rPr>
          <w:noProof/>
          <w:lang w:eastAsia="ko-KR"/>
        </w:rPr>
        <w:t>6</w:t>
      </w:r>
      <w:r w:rsidRPr="005050F0">
        <w:rPr>
          <w:noProof/>
        </w:rPr>
        <w:t>.</w:t>
      </w:r>
      <w:r w:rsidRPr="005050F0">
        <w:rPr>
          <w:noProof/>
          <w:lang w:eastAsia="ko-KR"/>
        </w:rPr>
        <w:t>2.</w:t>
      </w:r>
      <w:r w:rsidRPr="005050F0">
        <w:rPr>
          <w:noProof/>
        </w:rPr>
        <w:t>1</w:t>
      </w:r>
      <w:r w:rsidRPr="005050F0">
        <w:rPr>
          <w:noProof/>
        </w:rPr>
        <w:tab/>
        <w:t>General</w:t>
      </w:r>
      <w:bookmarkEnd w:id="1174"/>
      <w:bookmarkEnd w:id="1175"/>
      <w:bookmarkEnd w:id="1176"/>
      <w:bookmarkEnd w:id="1177"/>
      <w:bookmarkEnd w:id="1178"/>
      <w:bookmarkEnd w:id="1179"/>
    </w:p>
    <w:p w14:paraId="29EB05F7" w14:textId="77777777" w:rsidR="002F484D" w:rsidRPr="005050F0" w:rsidRDefault="002F484D" w:rsidP="002F484D">
      <w:pPr>
        <w:rPr>
          <w:noProof/>
          <w:lang w:eastAsia="ko-KR"/>
        </w:rPr>
      </w:pPr>
      <w:r w:rsidRPr="005050F0">
        <w:rPr>
          <w:noProof/>
        </w:rPr>
        <w:t xml:space="preserve">This clause describes the parameters for the </w:t>
      </w:r>
      <w:r w:rsidR="006507BF" w:rsidRPr="005050F0">
        <w:rPr>
          <w:noProof/>
        </w:rPr>
        <w:t xml:space="preserve">MCS </w:t>
      </w:r>
      <w:r w:rsidRPr="005050F0">
        <w:rPr>
          <w:noProof/>
          <w:lang w:eastAsia="ko-KR"/>
        </w:rPr>
        <w:t>group configuration</w:t>
      </w:r>
      <w:r w:rsidRPr="005050F0">
        <w:rPr>
          <w:noProof/>
        </w:rPr>
        <w:t xml:space="preserve"> Management Object (MO).</w:t>
      </w:r>
    </w:p>
    <w:p w14:paraId="38508CB4" w14:textId="77777777" w:rsidR="002F484D" w:rsidRPr="005050F0" w:rsidRDefault="002F484D" w:rsidP="002F484D">
      <w:pPr>
        <w:pStyle w:val="Heading3"/>
        <w:rPr>
          <w:i/>
          <w:iCs/>
          <w:noProof/>
          <w:lang w:eastAsia="ko-KR"/>
        </w:rPr>
      </w:pPr>
      <w:bookmarkStart w:id="1180" w:name="_Toc4577555"/>
      <w:bookmarkStart w:id="1181" w:name="_Toc27504150"/>
      <w:bookmarkStart w:id="1182" w:name="_Toc27504938"/>
      <w:bookmarkStart w:id="1183" w:name="_Toc27505722"/>
      <w:bookmarkStart w:id="1184" w:name="_Toc27506506"/>
      <w:bookmarkStart w:id="1185" w:name="_Toc176344426"/>
      <w:r w:rsidRPr="005050F0">
        <w:rPr>
          <w:noProof/>
          <w:lang w:eastAsia="ko-KR"/>
        </w:rPr>
        <w:t>6.2.2</w:t>
      </w:r>
      <w:r w:rsidRPr="005050F0">
        <w:rPr>
          <w:noProof/>
        </w:rPr>
        <w:tab/>
        <w:t xml:space="preserve">Node: </w:t>
      </w:r>
      <w:r w:rsidRPr="005050F0">
        <w:rPr>
          <w:i/>
          <w:iCs/>
          <w:noProof/>
        </w:rPr>
        <w:t>&lt;x&gt;</w:t>
      </w:r>
      <w:bookmarkEnd w:id="1180"/>
      <w:bookmarkEnd w:id="1181"/>
      <w:bookmarkEnd w:id="1182"/>
      <w:bookmarkEnd w:id="1183"/>
      <w:bookmarkEnd w:id="1184"/>
      <w:bookmarkEnd w:id="1185"/>
    </w:p>
    <w:p w14:paraId="0532A3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5FBB18C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AA70EE"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A5EFA1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B34F1C"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BF76"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3E6FC"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3893"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2FF3"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C0613C" w14:textId="77777777" w:rsidR="002F484D" w:rsidRPr="005050F0" w:rsidRDefault="002F484D" w:rsidP="00B93C96">
            <w:pPr>
              <w:jc w:val="center"/>
              <w:rPr>
                <w:rFonts w:ascii="Arial" w:hAnsi="Arial" w:cs="Arial"/>
                <w:b/>
                <w:noProof/>
                <w:sz w:val="18"/>
                <w:szCs w:val="18"/>
              </w:rPr>
            </w:pPr>
          </w:p>
        </w:tc>
      </w:tr>
      <w:tr w:rsidR="002F484D" w:rsidRPr="005050F0" w14:paraId="7BEE0CFF"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8ADF0AB"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AA8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A1301"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7EC25"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B3F06"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DDC57C" w14:textId="77777777" w:rsidR="002F484D" w:rsidRPr="005050F0" w:rsidRDefault="002F484D" w:rsidP="00B93C96">
            <w:pPr>
              <w:jc w:val="center"/>
              <w:rPr>
                <w:b/>
                <w:noProof/>
              </w:rPr>
            </w:pPr>
          </w:p>
        </w:tc>
      </w:tr>
      <w:tr w:rsidR="002F484D" w:rsidRPr="005050F0" w14:paraId="3BB30F5C"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6758280"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1C700C" w14:textId="77777777" w:rsidR="002F484D" w:rsidRPr="005050F0" w:rsidRDefault="002F484D" w:rsidP="00B93C96">
            <w:pPr>
              <w:rPr>
                <w:noProof/>
              </w:rPr>
            </w:pPr>
            <w:r w:rsidRPr="005050F0">
              <w:rPr>
                <w:noProof/>
              </w:rPr>
              <w:t xml:space="preserve">This interior node acts as a placeholder for the </w:t>
            </w:r>
            <w:r w:rsidR="006507BF" w:rsidRPr="005050F0">
              <w:rPr>
                <w:noProof/>
              </w:rPr>
              <w:t xml:space="preserve">MCS </w:t>
            </w:r>
            <w:r w:rsidRPr="005050F0">
              <w:rPr>
                <w:noProof/>
                <w:lang w:eastAsia="ko-KR"/>
              </w:rPr>
              <w:t xml:space="preserve">group configuration </w:t>
            </w:r>
            <w:r w:rsidRPr="005050F0">
              <w:rPr>
                <w:noProof/>
              </w:rPr>
              <w:t>Management Object (MO).</w:t>
            </w:r>
          </w:p>
          <w:p w14:paraId="7F034676" w14:textId="77777777" w:rsidR="002F484D" w:rsidRPr="005050F0" w:rsidRDefault="002F484D" w:rsidP="00B93C96">
            <w:pPr>
              <w:rPr>
                <w:noProof/>
              </w:rPr>
            </w:pPr>
            <w:r w:rsidRPr="005050F0">
              <w:rPr>
                <w:noProof/>
              </w:rPr>
              <w:t xml:space="preserve">For the </w:t>
            </w:r>
            <w:r w:rsidR="006507BF" w:rsidRPr="005050F0">
              <w:rPr>
                <w:noProof/>
              </w:rPr>
              <w:t xml:space="preserve">MCS </w:t>
            </w:r>
            <w:r w:rsidRPr="005050F0">
              <w:rPr>
                <w:noProof/>
                <w:lang w:eastAsia="ko-KR"/>
              </w:rPr>
              <w:t>group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-group configuration</w:t>
            </w:r>
            <w:r w:rsidRPr="005050F0">
              <w:rPr>
                <w:noProof/>
              </w:rPr>
              <w:t>:1.0"</w:t>
            </w:r>
          </w:p>
        </w:tc>
      </w:tr>
    </w:tbl>
    <w:p w14:paraId="5F6104E0" w14:textId="77777777" w:rsidR="0037370E" w:rsidRPr="005050F0" w:rsidRDefault="0037370E" w:rsidP="0037370E">
      <w:pPr>
        <w:rPr>
          <w:noProof/>
        </w:rPr>
      </w:pPr>
    </w:p>
    <w:p w14:paraId="2804F804" w14:textId="77777777" w:rsidR="002F484D" w:rsidRPr="005050F0" w:rsidRDefault="002F484D" w:rsidP="002F484D">
      <w:pPr>
        <w:pStyle w:val="B1"/>
        <w:rPr>
          <w:noProof/>
        </w:rPr>
      </w:pPr>
      <w:r w:rsidRPr="005050F0">
        <w:rPr>
          <w:noProof/>
        </w:rPr>
        <w:t>-</w:t>
      </w:r>
      <w:r w:rsidRPr="005050F0">
        <w:rPr>
          <w:noProof/>
        </w:rPr>
        <w:tab/>
        <w:t>Values: N/A</w:t>
      </w:r>
    </w:p>
    <w:p w14:paraId="61AB87D8" w14:textId="77777777" w:rsidR="002F484D" w:rsidRPr="005050F0" w:rsidRDefault="002F484D" w:rsidP="002F484D">
      <w:pPr>
        <w:pStyle w:val="Heading3"/>
        <w:rPr>
          <w:noProof/>
          <w:lang w:eastAsia="ko-KR"/>
        </w:rPr>
      </w:pPr>
      <w:bookmarkStart w:id="1186" w:name="_Toc4577556"/>
      <w:bookmarkStart w:id="1187" w:name="_Toc27504151"/>
      <w:bookmarkStart w:id="1188" w:name="_Toc27504939"/>
      <w:bookmarkStart w:id="1189" w:name="_Toc27505723"/>
      <w:bookmarkStart w:id="1190" w:name="_Toc27506507"/>
      <w:bookmarkStart w:id="1191" w:name="_Toc176344427"/>
      <w:r w:rsidRPr="005050F0">
        <w:rPr>
          <w:noProof/>
          <w:lang w:eastAsia="ko-KR"/>
        </w:rPr>
        <w:t>6</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1186"/>
      <w:bookmarkEnd w:id="1187"/>
      <w:bookmarkEnd w:id="1188"/>
      <w:bookmarkEnd w:id="1189"/>
      <w:bookmarkEnd w:id="1190"/>
      <w:bookmarkEnd w:id="1191"/>
    </w:p>
    <w:p w14:paraId="0C8753DF"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7E7422B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A942CA"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4FEBE23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580F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0F7D0"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FEB57"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16FC"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AC18"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630F9CB" w14:textId="77777777" w:rsidR="002F484D" w:rsidRPr="005050F0" w:rsidRDefault="002F484D" w:rsidP="00B93C96">
            <w:pPr>
              <w:jc w:val="center"/>
              <w:rPr>
                <w:rFonts w:ascii="Arial" w:hAnsi="Arial" w:cs="Arial"/>
                <w:b/>
                <w:noProof/>
                <w:sz w:val="18"/>
                <w:szCs w:val="18"/>
              </w:rPr>
            </w:pPr>
          </w:p>
        </w:tc>
      </w:tr>
      <w:tr w:rsidR="002F484D" w:rsidRPr="005050F0" w14:paraId="133F1A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279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59AC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0CBCB"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7075C"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21B60"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41329A" w14:textId="77777777" w:rsidR="002F484D" w:rsidRPr="005050F0" w:rsidRDefault="002F484D" w:rsidP="00B93C96">
            <w:pPr>
              <w:jc w:val="center"/>
              <w:rPr>
                <w:b/>
                <w:noProof/>
              </w:rPr>
            </w:pPr>
          </w:p>
        </w:tc>
      </w:tr>
      <w:tr w:rsidR="002F484D" w:rsidRPr="005050F0" w14:paraId="7132C11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DC478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B1DB30" w14:textId="77777777" w:rsidR="002F484D" w:rsidRPr="005050F0" w:rsidRDefault="002F484D" w:rsidP="00B93C96">
            <w:pPr>
              <w:rPr>
                <w:noProof/>
              </w:rPr>
            </w:pPr>
            <w:r w:rsidRPr="005050F0">
              <w:rPr>
                <w:noProof/>
              </w:rPr>
              <w:t xml:space="preserve">The Name leaf is a name for the </w:t>
            </w:r>
            <w:r w:rsidR="006507BF" w:rsidRPr="005050F0">
              <w:rPr>
                <w:noProof/>
              </w:rPr>
              <w:t xml:space="preserve">MCS </w:t>
            </w:r>
            <w:r w:rsidRPr="005050F0">
              <w:rPr>
                <w:noProof/>
              </w:rPr>
              <w:t>group configuration settings.</w:t>
            </w:r>
          </w:p>
        </w:tc>
      </w:tr>
    </w:tbl>
    <w:p w14:paraId="4326648D" w14:textId="77777777" w:rsidR="0037370E" w:rsidRPr="005050F0" w:rsidRDefault="0037370E" w:rsidP="0037370E">
      <w:pPr>
        <w:rPr>
          <w:noProof/>
        </w:rPr>
      </w:pPr>
    </w:p>
    <w:p w14:paraId="32EC3CEE" w14:textId="77777777" w:rsidR="002F484D" w:rsidRPr="005050F0" w:rsidRDefault="002F484D" w:rsidP="002F484D">
      <w:pPr>
        <w:pStyle w:val="B1"/>
        <w:rPr>
          <w:noProof/>
        </w:rPr>
      </w:pPr>
      <w:r w:rsidRPr="005050F0">
        <w:rPr>
          <w:noProof/>
        </w:rPr>
        <w:t>-</w:t>
      </w:r>
      <w:r w:rsidRPr="005050F0">
        <w:rPr>
          <w:noProof/>
        </w:rPr>
        <w:tab/>
        <w:t>Values: &lt;User displayable name&gt;</w:t>
      </w:r>
    </w:p>
    <w:p w14:paraId="2BEA49C8" w14:textId="77777777" w:rsidR="002F484D" w:rsidRPr="005050F0" w:rsidRDefault="002F484D" w:rsidP="002F484D">
      <w:pPr>
        <w:pStyle w:val="Heading3"/>
        <w:rPr>
          <w:noProof/>
          <w:lang w:eastAsia="ko-KR"/>
        </w:rPr>
      </w:pPr>
      <w:bookmarkStart w:id="1192" w:name="_Toc4577557"/>
      <w:bookmarkStart w:id="1193" w:name="_Toc27504152"/>
      <w:bookmarkStart w:id="1194" w:name="_Toc27504940"/>
      <w:bookmarkStart w:id="1195" w:name="_Toc27505724"/>
      <w:bookmarkStart w:id="1196" w:name="_Toc27506508"/>
      <w:bookmarkStart w:id="1197" w:name="_Toc176344428"/>
      <w:r w:rsidRPr="005050F0">
        <w:rPr>
          <w:noProof/>
          <w:lang w:eastAsia="ko-KR"/>
        </w:rPr>
        <w:t>6.2</w:t>
      </w:r>
      <w:r w:rsidRPr="005050F0">
        <w:rPr>
          <w:noProof/>
        </w:rPr>
        <w:t>.4</w:t>
      </w:r>
      <w:r w:rsidRPr="005050F0">
        <w:rPr>
          <w:noProof/>
        </w:rPr>
        <w:tab/>
        <w:t>/</w:t>
      </w:r>
      <w:r w:rsidRPr="005050F0">
        <w:rPr>
          <w:i/>
          <w:iCs/>
          <w:noProof/>
        </w:rPr>
        <w:t>&lt;x&gt;</w:t>
      </w:r>
      <w:r w:rsidRPr="005050F0">
        <w:rPr>
          <w:noProof/>
        </w:rPr>
        <w:t>/Ext/</w:t>
      </w:r>
      <w:bookmarkEnd w:id="1192"/>
      <w:bookmarkEnd w:id="1193"/>
      <w:bookmarkEnd w:id="1194"/>
      <w:bookmarkEnd w:id="1195"/>
      <w:bookmarkEnd w:id="1196"/>
      <w:bookmarkEnd w:id="1197"/>
    </w:p>
    <w:p w14:paraId="561D56E5"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6D04B3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9B75D8"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303C11E3"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865A775"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61B6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7225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CC26A"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B2471"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191C4E9" w14:textId="77777777" w:rsidR="002F484D" w:rsidRPr="005050F0" w:rsidRDefault="002F484D" w:rsidP="00B93C96">
            <w:pPr>
              <w:jc w:val="center"/>
              <w:rPr>
                <w:rFonts w:ascii="Arial" w:hAnsi="Arial" w:cs="Arial"/>
                <w:b/>
                <w:noProof/>
                <w:sz w:val="18"/>
                <w:szCs w:val="18"/>
              </w:rPr>
            </w:pPr>
          </w:p>
        </w:tc>
      </w:tr>
      <w:tr w:rsidR="002F484D" w:rsidRPr="005050F0" w14:paraId="504BD08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B86F2E1"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6B2B"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C2AC3"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14205"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EA916"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07980B8" w14:textId="77777777" w:rsidR="002F484D" w:rsidRPr="005050F0" w:rsidRDefault="002F484D" w:rsidP="00B93C96">
            <w:pPr>
              <w:jc w:val="center"/>
              <w:rPr>
                <w:b/>
                <w:noProof/>
              </w:rPr>
            </w:pPr>
          </w:p>
        </w:tc>
      </w:tr>
      <w:tr w:rsidR="002F484D" w:rsidRPr="005050F0" w14:paraId="2A7092F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78AF7E1"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5419D9" w14:textId="77777777" w:rsidR="002F484D" w:rsidRPr="005050F0" w:rsidRDefault="002F484D" w:rsidP="00B93C96">
            <w:pPr>
              <w:rPr>
                <w:noProof/>
              </w:rPr>
            </w:pPr>
            <w:r w:rsidRPr="005050F0">
              <w:rPr>
                <w:noProof/>
              </w:rPr>
              <w:t xml:space="preserve">The Ext is an interior node for where the vendor specific information about the </w:t>
            </w:r>
            <w:r w:rsidR="006507BF" w:rsidRPr="005050F0">
              <w:rPr>
                <w:noProof/>
              </w:rPr>
              <w:t>MCS</w:t>
            </w:r>
            <w:r w:rsidRPr="005050F0">
              <w:rPr>
                <w:noProof/>
              </w:rPr>
              <w:t>group configuration MO is being placed.</w:t>
            </w:r>
          </w:p>
        </w:tc>
      </w:tr>
    </w:tbl>
    <w:p w14:paraId="3BC3E92C" w14:textId="77777777" w:rsidR="0037370E" w:rsidRPr="005050F0" w:rsidRDefault="0037370E" w:rsidP="0037370E">
      <w:pPr>
        <w:rPr>
          <w:noProof/>
        </w:rPr>
      </w:pPr>
    </w:p>
    <w:p w14:paraId="65D52116"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C633C9B" w14:textId="77777777" w:rsidR="002F484D" w:rsidRPr="005050F0" w:rsidRDefault="002F484D" w:rsidP="002F484D">
      <w:pPr>
        <w:pStyle w:val="B1"/>
        <w:rPr>
          <w:noProof/>
          <w:lang w:eastAsia="ko-KR"/>
        </w:rPr>
      </w:pPr>
      <w:r w:rsidRPr="005050F0">
        <w:rPr>
          <w:noProof/>
        </w:rPr>
        <w:t>-</w:t>
      </w:r>
      <w:r w:rsidRPr="005050F0">
        <w:rPr>
          <w:noProof/>
        </w:rPr>
        <w:tab/>
        <w:t>Values: N/A</w:t>
      </w:r>
    </w:p>
    <w:p w14:paraId="4618EA90" w14:textId="77777777" w:rsidR="002F484D" w:rsidRPr="005050F0" w:rsidRDefault="002F484D" w:rsidP="002F484D">
      <w:pPr>
        <w:pStyle w:val="Heading3"/>
        <w:rPr>
          <w:noProof/>
          <w:lang w:eastAsia="ko-KR"/>
        </w:rPr>
      </w:pPr>
      <w:bookmarkStart w:id="1198" w:name="_Toc4577558"/>
      <w:bookmarkStart w:id="1199" w:name="_Toc27504153"/>
      <w:bookmarkStart w:id="1200" w:name="_Toc27504941"/>
      <w:bookmarkStart w:id="1201" w:name="_Toc27505725"/>
      <w:bookmarkStart w:id="1202" w:name="_Toc27506509"/>
      <w:bookmarkStart w:id="1203" w:name="_Toc176344429"/>
      <w:r w:rsidRPr="005050F0">
        <w:rPr>
          <w:noProof/>
          <w:lang w:eastAsia="ko-KR"/>
        </w:rPr>
        <w:t>6.2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1198"/>
      <w:bookmarkEnd w:id="1199"/>
      <w:bookmarkEnd w:id="1200"/>
      <w:bookmarkEnd w:id="1201"/>
      <w:bookmarkEnd w:id="1202"/>
      <w:bookmarkEnd w:id="1203"/>
    </w:p>
    <w:p w14:paraId="44EB718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7588D88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6E1784"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53D926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7880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9B45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7E12B"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6029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F32A0"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160C0C" w14:textId="77777777" w:rsidR="002F484D" w:rsidRPr="005050F0" w:rsidRDefault="002F484D" w:rsidP="00B93C96">
            <w:pPr>
              <w:jc w:val="center"/>
              <w:rPr>
                <w:rFonts w:ascii="Arial" w:hAnsi="Arial" w:cs="Arial"/>
                <w:b/>
                <w:noProof/>
                <w:sz w:val="18"/>
                <w:szCs w:val="18"/>
              </w:rPr>
            </w:pPr>
          </w:p>
        </w:tc>
      </w:tr>
      <w:tr w:rsidR="002F484D" w:rsidRPr="005050F0" w14:paraId="694286A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97124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0F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52FB8" w14:textId="77777777" w:rsidR="002F484D" w:rsidRPr="005050F0" w:rsidRDefault="002F484D" w:rsidP="00B93C96">
            <w:pPr>
              <w:pStyle w:val="TAC"/>
              <w:rPr>
                <w:noProof/>
                <w:lang w:eastAsia="en-US"/>
              </w:rPr>
            </w:pPr>
            <w:r w:rsidRPr="005050F0">
              <w:rPr>
                <w:noProof/>
                <w:lang w:eastAsia="en-US"/>
              </w:rPr>
              <w:t>ZeroOrMore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49915"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1A268"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203949" w14:textId="77777777" w:rsidR="002F484D" w:rsidRPr="005050F0" w:rsidRDefault="002F484D" w:rsidP="00B93C96">
            <w:pPr>
              <w:jc w:val="center"/>
              <w:rPr>
                <w:b/>
                <w:noProof/>
              </w:rPr>
            </w:pPr>
          </w:p>
        </w:tc>
      </w:tr>
      <w:tr w:rsidR="002F484D" w:rsidRPr="005050F0" w14:paraId="60B7FC1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33918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39781"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0D4DE79A" w14:textId="77777777" w:rsidR="0037370E" w:rsidRPr="005050F0" w:rsidRDefault="0037370E" w:rsidP="0037370E">
      <w:pPr>
        <w:rPr>
          <w:noProof/>
        </w:rPr>
      </w:pPr>
      <w:bookmarkStart w:id="1204" w:name="_Toc4577559"/>
      <w:bookmarkStart w:id="1205" w:name="_Toc27504154"/>
      <w:bookmarkStart w:id="1206" w:name="_Toc27504942"/>
      <w:bookmarkStart w:id="1207" w:name="_Toc27505726"/>
      <w:bookmarkStart w:id="1208" w:name="_Toc27506510"/>
    </w:p>
    <w:p w14:paraId="00BAC71B" w14:textId="77777777" w:rsidR="002F484D" w:rsidRPr="005050F0" w:rsidRDefault="002F484D" w:rsidP="002F484D">
      <w:pPr>
        <w:pStyle w:val="Heading3"/>
        <w:rPr>
          <w:noProof/>
          <w:lang w:eastAsia="ko-KR"/>
        </w:rPr>
      </w:pPr>
      <w:bookmarkStart w:id="1209" w:name="_Toc176344430"/>
      <w:r w:rsidRPr="005050F0">
        <w:rPr>
          <w:noProof/>
        </w:rPr>
        <w:t>6.2.6</w:t>
      </w:r>
      <w:r w:rsidRPr="005050F0">
        <w:rPr>
          <w:noProof/>
        </w:rPr>
        <w:tab/>
        <w:t>/</w:t>
      </w:r>
      <w:r w:rsidRPr="005050F0">
        <w:rPr>
          <w:i/>
          <w:iCs/>
          <w:noProof/>
        </w:rPr>
        <w:t>&lt;x&gt;</w:t>
      </w:r>
      <w:r w:rsidRPr="005050F0">
        <w:rPr>
          <w:noProof/>
        </w:rPr>
        <w:t>/&lt;x&gt;/Common</w:t>
      </w:r>
      <w:bookmarkEnd w:id="1204"/>
      <w:bookmarkEnd w:id="1205"/>
      <w:bookmarkEnd w:id="1206"/>
      <w:bookmarkEnd w:id="1207"/>
      <w:bookmarkEnd w:id="1208"/>
      <w:bookmarkEnd w:id="1209"/>
    </w:p>
    <w:p w14:paraId="18750737"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62819B2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A2897E" w14:textId="77777777" w:rsidR="002F484D" w:rsidRPr="005050F0" w:rsidRDefault="002F484D" w:rsidP="00B93C96">
            <w:pPr>
              <w:rPr>
                <w:rFonts w:ascii="Arial" w:hAnsi="Arial" w:cs="Arial"/>
                <w:noProof/>
                <w:sz w:val="18"/>
                <w:szCs w:val="18"/>
              </w:rPr>
            </w:pPr>
            <w:r w:rsidRPr="005050F0">
              <w:rPr>
                <w:noProof/>
              </w:rPr>
              <w:t>&lt;x&gt;/Common</w:t>
            </w:r>
          </w:p>
        </w:tc>
      </w:tr>
      <w:tr w:rsidR="002F484D" w:rsidRPr="005050F0" w14:paraId="4C6AC27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2ADAD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A37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0419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18E1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48D01"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921CE1" w14:textId="77777777" w:rsidR="002F484D" w:rsidRPr="005050F0" w:rsidRDefault="002F484D" w:rsidP="00B93C96">
            <w:pPr>
              <w:jc w:val="center"/>
              <w:rPr>
                <w:rFonts w:ascii="Arial" w:hAnsi="Arial" w:cs="Arial"/>
                <w:b/>
                <w:noProof/>
                <w:sz w:val="18"/>
                <w:szCs w:val="18"/>
              </w:rPr>
            </w:pPr>
          </w:p>
        </w:tc>
      </w:tr>
      <w:tr w:rsidR="002F484D" w:rsidRPr="005050F0" w14:paraId="1F79AA3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B2800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68CF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ECAC"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64F9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803CF"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B6FFA1" w14:textId="77777777" w:rsidR="002F484D" w:rsidRPr="005050F0" w:rsidRDefault="002F484D" w:rsidP="00B93C96">
            <w:pPr>
              <w:jc w:val="center"/>
              <w:rPr>
                <w:b/>
                <w:noProof/>
              </w:rPr>
            </w:pPr>
          </w:p>
        </w:tc>
      </w:tr>
      <w:tr w:rsidR="002F484D" w:rsidRPr="005050F0" w14:paraId="383F3B0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83DB05"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761CE4"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6CC79005" w14:textId="77777777" w:rsidR="0037370E" w:rsidRPr="005050F0" w:rsidRDefault="0037370E" w:rsidP="0037370E">
      <w:pPr>
        <w:rPr>
          <w:noProof/>
        </w:rPr>
      </w:pPr>
      <w:bookmarkStart w:id="1210" w:name="_Toc4577560"/>
      <w:bookmarkStart w:id="1211" w:name="_Toc27504155"/>
      <w:bookmarkStart w:id="1212" w:name="_Toc27504943"/>
      <w:bookmarkStart w:id="1213" w:name="_Toc27505727"/>
      <w:bookmarkStart w:id="1214" w:name="_Toc27506511"/>
    </w:p>
    <w:p w14:paraId="3EECF6EB" w14:textId="77777777" w:rsidR="002F484D" w:rsidRPr="005050F0" w:rsidRDefault="002F484D" w:rsidP="002F484D">
      <w:pPr>
        <w:pStyle w:val="Heading3"/>
        <w:rPr>
          <w:noProof/>
          <w:lang w:eastAsia="ko-KR"/>
        </w:rPr>
      </w:pPr>
      <w:bookmarkStart w:id="1215" w:name="_Toc176344431"/>
      <w:r w:rsidRPr="005050F0">
        <w:rPr>
          <w:noProof/>
        </w:rPr>
        <w:t>6.2.7</w:t>
      </w:r>
      <w:r w:rsidRPr="005050F0">
        <w:rPr>
          <w:noProof/>
        </w:rPr>
        <w:tab/>
        <w:t>/</w:t>
      </w:r>
      <w:r w:rsidRPr="005050F0">
        <w:rPr>
          <w:i/>
          <w:iCs/>
          <w:noProof/>
        </w:rPr>
        <w:t>&lt;x&gt;</w:t>
      </w:r>
      <w:r w:rsidRPr="005050F0">
        <w:rPr>
          <w:noProof/>
        </w:rPr>
        <w:t>/&lt;x&gt;/Common/MCPTTGroupID</w:t>
      </w:r>
      <w:bookmarkEnd w:id="1210"/>
      <w:bookmarkEnd w:id="1211"/>
      <w:bookmarkEnd w:id="1212"/>
      <w:bookmarkEnd w:id="1213"/>
      <w:bookmarkEnd w:id="1214"/>
      <w:bookmarkEnd w:id="1215"/>
    </w:p>
    <w:p w14:paraId="23C96CD1"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w:t>
      </w:r>
      <w:r w:rsidRPr="005050F0">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4947FC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60406E" w14:textId="77777777" w:rsidR="002F484D" w:rsidRPr="005050F0" w:rsidRDefault="002F484D" w:rsidP="00B93C96">
            <w:pPr>
              <w:rPr>
                <w:rFonts w:ascii="Arial" w:hAnsi="Arial" w:cs="Arial"/>
                <w:noProof/>
                <w:sz w:val="18"/>
                <w:szCs w:val="18"/>
              </w:rPr>
            </w:pPr>
            <w:r w:rsidRPr="005050F0">
              <w:rPr>
                <w:noProof/>
              </w:rPr>
              <w:t>&lt;x&gt;/Common/MCPTTGroupID</w:t>
            </w:r>
          </w:p>
        </w:tc>
      </w:tr>
      <w:tr w:rsidR="002F484D" w:rsidRPr="005050F0" w14:paraId="40F81F8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F6912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BF37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7013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608D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485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D94351" w14:textId="77777777" w:rsidR="002F484D" w:rsidRPr="005050F0" w:rsidRDefault="002F484D" w:rsidP="00B93C96">
            <w:pPr>
              <w:jc w:val="center"/>
              <w:rPr>
                <w:rFonts w:ascii="Arial" w:hAnsi="Arial" w:cs="Arial"/>
                <w:b/>
                <w:noProof/>
                <w:sz w:val="18"/>
                <w:szCs w:val="18"/>
              </w:rPr>
            </w:pPr>
          </w:p>
        </w:tc>
      </w:tr>
      <w:tr w:rsidR="002F484D" w:rsidRPr="005050F0" w14:paraId="6B3489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DE16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DB73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B722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83270"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3E9D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CE1626" w14:textId="77777777" w:rsidR="002F484D" w:rsidRPr="005050F0" w:rsidRDefault="002F484D" w:rsidP="00B93C96">
            <w:pPr>
              <w:jc w:val="center"/>
              <w:rPr>
                <w:b/>
                <w:noProof/>
              </w:rPr>
            </w:pPr>
          </w:p>
        </w:tc>
      </w:tr>
      <w:tr w:rsidR="002F484D" w:rsidRPr="005050F0" w14:paraId="11A8824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7D318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E18B4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rPr>
              <w:t xml:space="preserve">MCS </w:t>
            </w:r>
            <w:r w:rsidRPr="005050F0">
              <w:rPr>
                <w:noProof/>
              </w:rPr>
              <w:t xml:space="preserve">group </w:t>
            </w:r>
            <w:r w:rsidRPr="005050F0">
              <w:rPr>
                <w:rFonts w:eastAsia="SimSun"/>
                <w:noProof/>
                <w:lang w:eastAsia="zh-CN"/>
              </w:rPr>
              <w:t>ID</w:t>
            </w:r>
            <w:r w:rsidRPr="005050F0">
              <w:rPr>
                <w:noProof/>
                <w:lang w:eastAsia="ko-KR"/>
              </w:rPr>
              <w:t>.</w:t>
            </w:r>
          </w:p>
        </w:tc>
      </w:tr>
    </w:tbl>
    <w:p w14:paraId="089A97B7" w14:textId="77777777" w:rsidR="0037370E" w:rsidRPr="005050F0" w:rsidRDefault="0037370E" w:rsidP="0037370E">
      <w:pPr>
        <w:rPr>
          <w:noProof/>
        </w:rPr>
      </w:pPr>
    </w:p>
    <w:p w14:paraId="2DBB0A9E"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B931FA5"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5631EB62" w14:textId="77777777" w:rsidR="002F484D" w:rsidRPr="005050F0" w:rsidRDefault="002F484D" w:rsidP="002F484D">
      <w:pPr>
        <w:pStyle w:val="Heading3"/>
        <w:rPr>
          <w:noProof/>
          <w:lang w:eastAsia="ko-KR"/>
        </w:rPr>
      </w:pPr>
      <w:bookmarkStart w:id="1216" w:name="_Toc4577561"/>
      <w:bookmarkStart w:id="1217" w:name="_Toc27504156"/>
      <w:bookmarkStart w:id="1218" w:name="_Toc27504944"/>
      <w:bookmarkStart w:id="1219" w:name="_Toc27505728"/>
      <w:bookmarkStart w:id="1220" w:name="_Toc27506512"/>
      <w:bookmarkStart w:id="1221" w:name="_Toc176344432"/>
      <w:r w:rsidRPr="005050F0">
        <w:rPr>
          <w:noProof/>
        </w:rPr>
        <w:t>6.2.8</w:t>
      </w:r>
      <w:r w:rsidRPr="005050F0">
        <w:rPr>
          <w:noProof/>
        </w:rPr>
        <w:tab/>
        <w:t>/</w:t>
      </w:r>
      <w:r w:rsidRPr="005050F0">
        <w:rPr>
          <w:i/>
          <w:iCs/>
          <w:noProof/>
        </w:rPr>
        <w:t>&lt;x&gt;</w:t>
      </w:r>
      <w:r w:rsidRPr="005050F0">
        <w:rPr>
          <w:noProof/>
        </w:rPr>
        <w:t>/&lt;x&gt;/Common/MCPTTGroupAlias</w:t>
      </w:r>
      <w:bookmarkEnd w:id="1216"/>
      <w:bookmarkEnd w:id="1217"/>
      <w:bookmarkEnd w:id="1218"/>
      <w:bookmarkEnd w:id="1219"/>
      <w:bookmarkEnd w:id="1220"/>
      <w:bookmarkEnd w:id="1221"/>
    </w:p>
    <w:p w14:paraId="542004E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351A90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695794" w14:textId="77777777" w:rsidR="002F484D" w:rsidRPr="005050F0" w:rsidRDefault="002F484D" w:rsidP="00B93C96">
            <w:pPr>
              <w:rPr>
                <w:rFonts w:ascii="Arial" w:hAnsi="Arial" w:cs="Arial"/>
                <w:noProof/>
                <w:sz w:val="18"/>
                <w:szCs w:val="18"/>
              </w:rPr>
            </w:pPr>
            <w:r w:rsidRPr="005050F0">
              <w:rPr>
                <w:noProof/>
              </w:rPr>
              <w:t>&lt;x&gt;/Common/MCPTTGroupAlias</w:t>
            </w:r>
          </w:p>
        </w:tc>
      </w:tr>
      <w:tr w:rsidR="002F484D" w:rsidRPr="005050F0" w14:paraId="63A930A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CF1AE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91A0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DBF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B162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EA3D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CFA993" w14:textId="77777777" w:rsidR="002F484D" w:rsidRPr="005050F0" w:rsidRDefault="002F484D" w:rsidP="00B93C96">
            <w:pPr>
              <w:jc w:val="center"/>
              <w:rPr>
                <w:rFonts w:ascii="Arial" w:hAnsi="Arial" w:cs="Arial"/>
                <w:b/>
                <w:noProof/>
                <w:sz w:val="18"/>
                <w:szCs w:val="18"/>
              </w:rPr>
            </w:pPr>
          </w:p>
        </w:tc>
      </w:tr>
      <w:tr w:rsidR="002F484D" w:rsidRPr="005050F0" w14:paraId="657E600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BCAF7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3590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BD07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A2EEA" w14:textId="77777777" w:rsidR="002F484D" w:rsidRPr="005050F0" w:rsidRDefault="00C607FA" w:rsidP="00B93C96">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6A93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976805" w14:textId="77777777" w:rsidR="002F484D" w:rsidRPr="005050F0" w:rsidRDefault="002F484D" w:rsidP="00B93C96">
            <w:pPr>
              <w:jc w:val="center"/>
              <w:rPr>
                <w:b/>
                <w:noProof/>
              </w:rPr>
            </w:pPr>
          </w:p>
        </w:tc>
      </w:tr>
      <w:tr w:rsidR="002F484D" w:rsidRPr="005050F0" w14:paraId="22D97F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35FE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73282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lang w:eastAsia="ko-KR"/>
              </w:rPr>
              <w:t xml:space="preserve">MCS </w:t>
            </w:r>
            <w:r w:rsidRPr="005050F0">
              <w:rPr>
                <w:noProof/>
                <w:lang w:eastAsia="ko-KR"/>
              </w:rPr>
              <w:t>g</w:t>
            </w:r>
            <w:r w:rsidRPr="005050F0">
              <w:rPr>
                <w:noProof/>
              </w:rPr>
              <w:t xml:space="preserve">roup </w:t>
            </w:r>
            <w:r w:rsidRPr="005050F0">
              <w:rPr>
                <w:noProof/>
                <w:lang w:eastAsia="ko-KR"/>
              </w:rPr>
              <w:t>a</w:t>
            </w:r>
            <w:r w:rsidRPr="005050F0">
              <w:rPr>
                <w:noProof/>
              </w:rPr>
              <w:t>lias</w:t>
            </w:r>
            <w:r w:rsidRPr="005050F0">
              <w:rPr>
                <w:noProof/>
                <w:lang w:eastAsia="ko-KR"/>
              </w:rPr>
              <w:t>.</w:t>
            </w:r>
          </w:p>
        </w:tc>
      </w:tr>
    </w:tbl>
    <w:p w14:paraId="0CFA1EE4" w14:textId="77777777" w:rsidR="0037370E" w:rsidRPr="005050F0" w:rsidRDefault="0037370E" w:rsidP="0037370E">
      <w:pPr>
        <w:rPr>
          <w:noProof/>
        </w:rPr>
      </w:pPr>
    </w:p>
    <w:p w14:paraId="727FBD55" w14:textId="77777777" w:rsidR="002F484D" w:rsidRPr="005050F0" w:rsidRDefault="002F484D" w:rsidP="002F484D">
      <w:pPr>
        <w:rPr>
          <w:noProof/>
          <w:lang w:eastAsia="ko-KR"/>
        </w:rPr>
      </w:pPr>
      <w:r w:rsidRPr="005050F0">
        <w:rPr>
          <w:noProof/>
          <w:lang w:eastAsia="ko-KR"/>
        </w:rPr>
        <w:t xml:space="preserve">The value is </w:t>
      </w:r>
      <w:r w:rsidRPr="005050F0">
        <w:rPr>
          <w:noProof/>
        </w:rPr>
        <w:t>a &lt;display-name&gt; element specified in OMA OMA-TS-XDM_Group-V1_1 [</w:t>
      </w:r>
      <w:r w:rsidRPr="005050F0">
        <w:rPr>
          <w:noProof/>
          <w:lang w:eastAsia="ko-KR"/>
        </w:rPr>
        <w:t>4</w:t>
      </w:r>
      <w:r w:rsidRPr="005050F0">
        <w:rPr>
          <w:noProof/>
        </w:rPr>
        <w:t>]</w:t>
      </w:r>
      <w:r w:rsidRPr="005050F0">
        <w:rPr>
          <w:noProof/>
          <w:lang w:eastAsia="ko-KR"/>
        </w:rPr>
        <w:t>.</w:t>
      </w:r>
    </w:p>
    <w:p w14:paraId="298F6209"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7CB0CC5B" w14:textId="77777777" w:rsidR="002F484D" w:rsidRPr="005050F0" w:rsidRDefault="002F484D" w:rsidP="002F484D">
      <w:pPr>
        <w:pStyle w:val="Heading3"/>
        <w:rPr>
          <w:noProof/>
          <w:lang w:eastAsia="ko-KR"/>
        </w:rPr>
      </w:pPr>
      <w:bookmarkStart w:id="1222" w:name="_Toc4577562"/>
      <w:bookmarkStart w:id="1223" w:name="_Toc27504157"/>
      <w:bookmarkStart w:id="1224" w:name="_Toc27504945"/>
      <w:bookmarkStart w:id="1225" w:name="_Toc27505729"/>
      <w:bookmarkStart w:id="1226" w:name="_Toc27506513"/>
      <w:bookmarkStart w:id="1227" w:name="_Toc176344433"/>
      <w:r w:rsidRPr="005050F0">
        <w:rPr>
          <w:noProof/>
        </w:rPr>
        <w:t>6.2.9</w:t>
      </w:r>
      <w:r w:rsidRPr="005050F0">
        <w:rPr>
          <w:noProof/>
        </w:rPr>
        <w:tab/>
        <w:t>/</w:t>
      </w:r>
      <w:r w:rsidRPr="005050F0">
        <w:rPr>
          <w:i/>
          <w:iCs/>
          <w:noProof/>
        </w:rPr>
        <w:t>&lt;x&gt;</w:t>
      </w:r>
      <w:r w:rsidRPr="005050F0">
        <w:rPr>
          <w:noProof/>
        </w:rPr>
        <w:t>/&lt;x&gt;/Common/MCPTTGroupMemberList</w:t>
      </w:r>
      <w:bookmarkEnd w:id="1222"/>
      <w:bookmarkEnd w:id="1223"/>
      <w:bookmarkEnd w:id="1224"/>
      <w:bookmarkEnd w:id="1225"/>
      <w:bookmarkEnd w:id="1226"/>
      <w:bookmarkEnd w:id="1227"/>
    </w:p>
    <w:p w14:paraId="259CBE2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2F7FB1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3720F5" w14:textId="77777777" w:rsidR="002F484D" w:rsidRPr="005050F0" w:rsidRDefault="002F484D" w:rsidP="00B93C96">
            <w:pPr>
              <w:rPr>
                <w:rFonts w:ascii="Arial" w:hAnsi="Arial" w:cs="Arial"/>
                <w:noProof/>
                <w:sz w:val="18"/>
                <w:szCs w:val="18"/>
              </w:rPr>
            </w:pPr>
            <w:r w:rsidRPr="005050F0">
              <w:rPr>
                <w:noProof/>
              </w:rPr>
              <w:t>&lt;x&gt;/Common/MCPTTGroupMemberList</w:t>
            </w:r>
          </w:p>
        </w:tc>
      </w:tr>
      <w:tr w:rsidR="002F484D" w:rsidRPr="005050F0" w14:paraId="1877854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699CD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3CAD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A4E7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FE37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6690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91E99" w14:textId="77777777" w:rsidR="002F484D" w:rsidRPr="005050F0" w:rsidRDefault="002F484D" w:rsidP="00B93C96">
            <w:pPr>
              <w:jc w:val="center"/>
              <w:rPr>
                <w:rFonts w:ascii="Arial" w:hAnsi="Arial" w:cs="Arial"/>
                <w:b/>
                <w:noProof/>
                <w:sz w:val="18"/>
                <w:szCs w:val="18"/>
              </w:rPr>
            </w:pPr>
          </w:p>
        </w:tc>
      </w:tr>
      <w:tr w:rsidR="002F484D" w:rsidRPr="005050F0" w14:paraId="61E4A8E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401F3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ABD4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C120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C6A1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ED32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86DD4D" w14:textId="77777777" w:rsidR="002F484D" w:rsidRPr="005050F0" w:rsidRDefault="002F484D" w:rsidP="00B93C96">
            <w:pPr>
              <w:jc w:val="center"/>
              <w:rPr>
                <w:b/>
                <w:noProof/>
              </w:rPr>
            </w:pPr>
          </w:p>
        </w:tc>
      </w:tr>
      <w:tr w:rsidR="002F484D" w:rsidRPr="005050F0" w14:paraId="6A96D1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30FFF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D849E0"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a list of </w:t>
            </w:r>
            <w:r w:rsidR="006507BF" w:rsidRPr="005050F0">
              <w:rPr>
                <w:noProof/>
                <w:lang w:eastAsia="ko-KR"/>
              </w:rPr>
              <w:t xml:space="preserve">MCS </w:t>
            </w:r>
            <w:r w:rsidRPr="005050F0">
              <w:rPr>
                <w:noProof/>
                <w:lang w:eastAsia="ko-KR"/>
              </w:rPr>
              <w:t>group members (group membership information).</w:t>
            </w:r>
          </w:p>
        </w:tc>
      </w:tr>
    </w:tbl>
    <w:p w14:paraId="36E15553" w14:textId="77777777" w:rsidR="0037370E" w:rsidRPr="005050F0" w:rsidRDefault="0037370E" w:rsidP="0037370E">
      <w:pPr>
        <w:rPr>
          <w:noProof/>
        </w:rPr>
      </w:pPr>
    </w:p>
    <w:p w14:paraId="7D931A6E"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0F69E088" w14:textId="77777777" w:rsidR="002F484D" w:rsidRPr="005050F0" w:rsidRDefault="002F484D" w:rsidP="002F484D">
      <w:pPr>
        <w:pStyle w:val="Heading3"/>
        <w:rPr>
          <w:noProof/>
          <w:lang w:eastAsia="ko-KR"/>
        </w:rPr>
      </w:pPr>
      <w:bookmarkStart w:id="1228" w:name="_Toc4577563"/>
      <w:bookmarkStart w:id="1229" w:name="_Toc27504158"/>
      <w:bookmarkStart w:id="1230" w:name="_Toc27504946"/>
      <w:bookmarkStart w:id="1231" w:name="_Toc27505730"/>
      <w:bookmarkStart w:id="1232" w:name="_Toc27506514"/>
      <w:bookmarkStart w:id="1233" w:name="_Toc176344434"/>
      <w:r w:rsidRPr="005050F0">
        <w:rPr>
          <w:noProof/>
        </w:rPr>
        <w:t>6.2.10</w:t>
      </w:r>
      <w:r w:rsidRPr="005050F0">
        <w:rPr>
          <w:noProof/>
        </w:rPr>
        <w:tab/>
        <w:t>/</w:t>
      </w:r>
      <w:r w:rsidRPr="005050F0">
        <w:rPr>
          <w:i/>
          <w:iCs/>
          <w:noProof/>
        </w:rPr>
        <w:t>&lt;x&gt;</w:t>
      </w:r>
      <w:r w:rsidRPr="005050F0">
        <w:rPr>
          <w:noProof/>
        </w:rPr>
        <w:t>/&lt;x&gt;/Common/MCPTTGroupMemberList/&lt;x&gt;</w:t>
      </w:r>
      <w:bookmarkEnd w:id="1228"/>
      <w:bookmarkEnd w:id="1229"/>
      <w:bookmarkEnd w:id="1230"/>
      <w:bookmarkEnd w:id="1231"/>
      <w:bookmarkEnd w:id="1232"/>
      <w:bookmarkEnd w:id="1233"/>
    </w:p>
    <w:p w14:paraId="6BD76A8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F3176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1F259F" w14:textId="77777777" w:rsidR="002F484D" w:rsidRPr="005050F0" w:rsidRDefault="002F484D" w:rsidP="00B93C96">
            <w:pPr>
              <w:rPr>
                <w:rFonts w:ascii="Arial" w:hAnsi="Arial" w:cs="Arial"/>
                <w:noProof/>
                <w:sz w:val="18"/>
                <w:szCs w:val="18"/>
              </w:rPr>
            </w:pPr>
            <w:r w:rsidRPr="005050F0">
              <w:rPr>
                <w:noProof/>
              </w:rPr>
              <w:t>&lt;x&gt;/Common/MCPTTGroupMemberList/&lt;x&gt;</w:t>
            </w:r>
          </w:p>
        </w:tc>
      </w:tr>
      <w:tr w:rsidR="002F484D" w:rsidRPr="005050F0" w14:paraId="771334C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D5D80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D904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5113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25CD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1B47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F466A8" w14:textId="77777777" w:rsidR="002F484D" w:rsidRPr="005050F0" w:rsidRDefault="002F484D" w:rsidP="00B93C96">
            <w:pPr>
              <w:jc w:val="center"/>
              <w:rPr>
                <w:rFonts w:ascii="Arial" w:hAnsi="Arial" w:cs="Arial"/>
                <w:b/>
                <w:noProof/>
                <w:sz w:val="18"/>
                <w:szCs w:val="18"/>
              </w:rPr>
            </w:pPr>
          </w:p>
        </w:tc>
      </w:tr>
      <w:tr w:rsidR="002F484D" w:rsidRPr="005050F0" w14:paraId="540838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DD09A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8A85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9C19"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72F0A"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4892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F1E3E" w14:textId="77777777" w:rsidR="002F484D" w:rsidRPr="005050F0" w:rsidRDefault="002F484D" w:rsidP="00B93C96">
            <w:pPr>
              <w:jc w:val="center"/>
              <w:rPr>
                <w:b/>
                <w:noProof/>
              </w:rPr>
            </w:pPr>
          </w:p>
        </w:tc>
      </w:tr>
      <w:tr w:rsidR="002F484D" w:rsidRPr="005050F0" w14:paraId="142DBF0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78935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B9ACF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one or more list(s) of </w:t>
            </w:r>
            <w:r w:rsidR="006507BF" w:rsidRPr="005050F0">
              <w:rPr>
                <w:noProof/>
                <w:lang w:eastAsia="ko-KR"/>
              </w:rPr>
              <w:t xml:space="preserve">MCS </w:t>
            </w:r>
            <w:r w:rsidRPr="005050F0">
              <w:rPr>
                <w:noProof/>
                <w:lang w:eastAsia="ko-KR"/>
              </w:rPr>
              <w:t>group members.</w:t>
            </w:r>
          </w:p>
        </w:tc>
      </w:tr>
    </w:tbl>
    <w:p w14:paraId="3A06189B" w14:textId="77777777" w:rsidR="0037370E" w:rsidRPr="005050F0" w:rsidRDefault="0037370E" w:rsidP="0037370E">
      <w:pPr>
        <w:rPr>
          <w:noProof/>
        </w:rPr>
      </w:pPr>
    </w:p>
    <w:p w14:paraId="16EABA78"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6003DFF" w14:textId="77777777" w:rsidR="002F484D" w:rsidRPr="005050F0" w:rsidRDefault="002F484D" w:rsidP="002F484D">
      <w:pPr>
        <w:pStyle w:val="Heading3"/>
        <w:rPr>
          <w:noProof/>
          <w:lang w:eastAsia="ko-KR"/>
        </w:rPr>
      </w:pPr>
      <w:bookmarkStart w:id="1234" w:name="_Toc4577564"/>
      <w:bookmarkStart w:id="1235" w:name="_Toc27504159"/>
      <w:bookmarkStart w:id="1236" w:name="_Toc27504947"/>
      <w:bookmarkStart w:id="1237" w:name="_Toc27505731"/>
      <w:bookmarkStart w:id="1238" w:name="_Toc27506515"/>
      <w:bookmarkStart w:id="1239" w:name="_Toc176344435"/>
      <w:r w:rsidRPr="005050F0">
        <w:rPr>
          <w:noProof/>
        </w:rPr>
        <w:t>6.2.11</w:t>
      </w:r>
      <w:r w:rsidRPr="005050F0">
        <w:rPr>
          <w:noProof/>
        </w:rPr>
        <w:tab/>
        <w:t>/</w:t>
      </w:r>
      <w:r w:rsidRPr="005050F0">
        <w:rPr>
          <w:i/>
          <w:iCs/>
          <w:noProof/>
        </w:rPr>
        <w:t>&lt;x&gt;</w:t>
      </w:r>
      <w:r w:rsidRPr="005050F0">
        <w:rPr>
          <w:noProof/>
        </w:rPr>
        <w:t>/&lt;x&gt;/Common/MCPTTGroupMemberList/&lt;x&gt;/MCPTTID</w:t>
      </w:r>
      <w:bookmarkEnd w:id="1234"/>
      <w:bookmarkEnd w:id="1235"/>
      <w:bookmarkEnd w:id="1236"/>
      <w:bookmarkEnd w:id="1237"/>
      <w:bookmarkEnd w:id="1238"/>
      <w:bookmarkEnd w:id="1239"/>
    </w:p>
    <w:p w14:paraId="1257468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9A1B8A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38F87D" w14:textId="77777777" w:rsidR="002F484D" w:rsidRPr="005050F0" w:rsidRDefault="002F484D" w:rsidP="00B93C96">
            <w:pPr>
              <w:rPr>
                <w:rFonts w:ascii="Arial" w:hAnsi="Arial" w:cs="Arial"/>
                <w:noProof/>
                <w:sz w:val="18"/>
                <w:szCs w:val="18"/>
              </w:rPr>
            </w:pPr>
            <w:r w:rsidRPr="005050F0">
              <w:rPr>
                <w:noProof/>
              </w:rPr>
              <w:t>&lt;x&gt;/Common/MCPTTGroupMemberList/&lt;x&gt;/MCPTTID</w:t>
            </w:r>
          </w:p>
        </w:tc>
      </w:tr>
      <w:tr w:rsidR="002F484D" w:rsidRPr="005050F0" w14:paraId="09F8CFF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52E4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CB38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F3CA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600A"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C13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F30AF9" w14:textId="77777777" w:rsidR="002F484D" w:rsidRPr="005050F0" w:rsidRDefault="002F484D" w:rsidP="00B93C96">
            <w:pPr>
              <w:jc w:val="center"/>
              <w:rPr>
                <w:rFonts w:ascii="Arial" w:hAnsi="Arial" w:cs="Arial"/>
                <w:b/>
                <w:noProof/>
                <w:sz w:val="18"/>
                <w:szCs w:val="18"/>
              </w:rPr>
            </w:pPr>
          </w:p>
        </w:tc>
      </w:tr>
      <w:tr w:rsidR="002F484D" w:rsidRPr="005050F0" w14:paraId="22675CB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F2AF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553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F30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EE5D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3B5C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918350" w14:textId="77777777" w:rsidR="002F484D" w:rsidRPr="005050F0" w:rsidRDefault="002F484D" w:rsidP="00B93C96">
            <w:pPr>
              <w:jc w:val="center"/>
              <w:rPr>
                <w:b/>
                <w:noProof/>
              </w:rPr>
            </w:pPr>
          </w:p>
        </w:tc>
      </w:tr>
      <w:tr w:rsidR="002F484D" w:rsidRPr="005050F0" w14:paraId="46301AA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5DC63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9A94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an </w:t>
            </w:r>
            <w:r w:rsidR="006507BF" w:rsidRPr="005050F0">
              <w:rPr>
                <w:noProof/>
                <w:lang w:eastAsia="ko-KR"/>
              </w:rPr>
              <w:t xml:space="preserve">MCS </w:t>
            </w:r>
            <w:r w:rsidRPr="005050F0">
              <w:rPr>
                <w:noProof/>
                <w:lang w:eastAsia="ko-KR"/>
              </w:rPr>
              <w:t>user identity (MC</w:t>
            </w:r>
            <w:r w:rsidR="006507BF" w:rsidRPr="005050F0">
              <w:rPr>
                <w:noProof/>
                <w:lang w:eastAsia="ko-KR"/>
              </w:rPr>
              <w:t xml:space="preserve"> Service </w:t>
            </w:r>
            <w:r w:rsidRPr="005050F0">
              <w:rPr>
                <w:noProof/>
                <w:lang w:eastAsia="ko-KR"/>
              </w:rPr>
              <w:t xml:space="preserve">ID) which </w:t>
            </w:r>
            <w:r w:rsidRPr="005050F0">
              <w:rPr>
                <w:noProof/>
              </w:rPr>
              <w:t xml:space="preserve">is a globally unique identifier within the MC service that represents the </w:t>
            </w:r>
            <w:r w:rsidR="006507BF" w:rsidRPr="005050F0">
              <w:rPr>
                <w:noProof/>
              </w:rPr>
              <w:t xml:space="preserve">MCS </w:t>
            </w:r>
            <w:r w:rsidRPr="005050F0">
              <w:rPr>
                <w:noProof/>
              </w:rPr>
              <w:t>user</w:t>
            </w:r>
            <w:r w:rsidRPr="005050F0">
              <w:rPr>
                <w:noProof/>
                <w:lang w:eastAsia="ko-KR"/>
              </w:rPr>
              <w:t>.</w:t>
            </w:r>
          </w:p>
        </w:tc>
      </w:tr>
    </w:tbl>
    <w:p w14:paraId="3E7C51CA" w14:textId="77777777" w:rsidR="0037370E" w:rsidRPr="005050F0" w:rsidRDefault="0037370E" w:rsidP="0037370E">
      <w:pPr>
        <w:rPr>
          <w:noProof/>
        </w:rPr>
      </w:pPr>
    </w:p>
    <w:p w14:paraId="425A7E49" w14:textId="77777777" w:rsidR="002F484D" w:rsidRPr="005050F0" w:rsidRDefault="002F484D" w:rsidP="002F484D">
      <w:pPr>
        <w:rPr>
          <w:noProof/>
          <w:lang w:eastAsia="ko-KR"/>
        </w:rPr>
      </w:pPr>
      <w:r w:rsidRPr="005050F0">
        <w:rPr>
          <w:noProof/>
        </w:rPr>
        <w:lastRenderedPageBreak/>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4AB906F"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64D0CAF6" w14:textId="77777777" w:rsidR="002F484D" w:rsidRPr="005050F0" w:rsidRDefault="002F484D" w:rsidP="002F484D">
      <w:pPr>
        <w:pStyle w:val="Heading3"/>
        <w:rPr>
          <w:noProof/>
          <w:lang w:eastAsia="ko-KR"/>
        </w:rPr>
      </w:pPr>
      <w:bookmarkStart w:id="1240" w:name="_Toc4577565"/>
      <w:bookmarkStart w:id="1241" w:name="_Toc27504160"/>
      <w:bookmarkStart w:id="1242" w:name="_Toc27504948"/>
      <w:bookmarkStart w:id="1243" w:name="_Toc27505732"/>
      <w:bookmarkStart w:id="1244" w:name="_Toc27506516"/>
      <w:bookmarkStart w:id="1245" w:name="_Toc176344436"/>
      <w:r w:rsidRPr="005050F0">
        <w:rPr>
          <w:noProof/>
        </w:rPr>
        <w:t>6.2.12</w:t>
      </w:r>
      <w:r w:rsidRPr="005050F0">
        <w:rPr>
          <w:noProof/>
        </w:rPr>
        <w:tab/>
        <w:t>/</w:t>
      </w:r>
      <w:r w:rsidRPr="005050F0">
        <w:rPr>
          <w:i/>
          <w:iCs/>
          <w:noProof/>
        </w:rPr>
        <w:t>&lt;x&gt;</w:t>
      </w:r>
      <w:r w:rsidRPr="005050F0">
        <w:rPr>
          <w:noProof/>
        </w:rPr>
        <w:t>/&lt;x&gt;/Common/MCPTTGroupMemberList/&lt;x&gt;/UserPriority</w:t>
      </w:r>
      <w:bookmarkEnd w:id="1240"/>
      <w:bookmarkEnd w:id="1241"/>
      <w:bookmarkEnd w:id="1242"/>
      <w:bookmarkEnd w:id="1243"/>
      <w:bookmarkEnd w:id="1244"/>
      <w:bookmarkEnd w:id="1245"/>
    </w:p>
    <w:p w14:paraId="39073B0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/Common/MCPTTGroupMemberList/&lt;x&gt;/UserPriority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79B052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6F3D99" w14:textId="77777777" w:rsidR="002F484D" w:rsidRPr="005050F0" w:rsidRDefault="002F484D" w:rsidP="00B93C96">
            <w:pPr>
              <w:rPr>
                <w:rFonts w:ascii="Arial" w:hAnsi="Arial" w:cs="Arial"/>
                <w:noProof/>
                <w:sz w:val="18"/>
                <w:szCs w:val="18"/>
              </w:rPr>
            </w:pPr>
            <w:r w:rsidRPr="005050F0">
              <w:rPr>
                <w:noProof/>
              </w:rPr>
              <w:t>&lt;x&gt;/Common/MCPTTGroupMemberList/&lt;x&gt;/UserPriority</w:t>
            </w:r>
          </w:p>
        </w:tc>
      </w:tr>
      <w:tr w:rsidR="002F484D" w:rsidRPr="005050F0" w14:paraId="063EB19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26D1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FA17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1F5C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7E2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4E0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9EFBB" w14:textId="77777777" w:rsidR="002F484D" w:rsidRPr="005050F0" w:rsidRDefault="002F484D" w:rsidP="00B93C96">
            <w:pPr>
              <w:jc w:val="center"/>
              <w:rPr>
                <w:rFonts w:ascii="Arial" w:hAnsi="Arial" w:cs="Arial"/>
                <w:b/>
                <w:noProof/>
                <w:sz w:val="18"/>
                <w:szCs w:val="18"/>
              </w:rPr>
            </w:pPr>
          </w:p>
        </w:tc>
      </w:tr>
      <w:tr w:rsidR="002F484D" w:rsidRPr="005050F0" w14:paraId="1E4522F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F29A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E7A1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E663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4767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0AFC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C55B1D" w14:textId="77777777" w:rsidR="002F484D" w:rsidRPr="005050F0" w:rsidRDefault="002F484D" w:rsidP="00B93C96">
            <w:pPr>
              <w:jc w:val="center"/>
              <w:rPr>
                <w:b/>
                <w:noProof/>
              </w:rPr>
            </w:pPr>
          </w:p>
        </w:tc>
      </w:tr>
      <w:tr w:rsidR="002F484D" w:rsidRPr="005050F0" w14:paraId="2FB3502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5AC60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6CD1A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u</w:t>
            </w:r>
            <w:r w:rsidRPr="005050F0">
              <w:rPr>
                <w:noProof/>
                <w:lang w:eastAsia="zh-CN"/>
              </w:rPr>
              <w:t>ser priority for the group</w:t>
            </w:r>
            <w:r w:rsidRPr="005050F0">
              <w:rPr>
                <w:noProof/>
                <w:lang w:eastAsia="ko-KR"/>
              </w:rPr>
              <w:t>.</w:t>
            </w:r>
          </w:p>
        </w:tc>
      </w:tr>
    </w:tbl>
    <w:p w14:paraId="0D16BE6A" w14:textId="77777777" w:rsidR="0037370E" w:rsidRPr="005050F0" w:rsidRDefault="0037370E" w:rsidP="0037370E">
      <w:pPr>
        <w:rPr>
          <w:noProof/>
        </w:rPr>
      </w:pPr>
    </w:p>
    <w:p w14:paraId="3C939E9B" w14:textId="77777777" w:rsidR="006507BF" w:rsidRPr="005050F0" w:rsidRDefault="002F484D" w:rsidP="006507BF">
      <w:pPr>
        <w:tabs>
          <w:tab w:val="left" w:pos="6946"/>
        </w:tabs>
        <w:rPr>
          <w:noProof/>
          <w:lang w:eastAsia="ko-KR"/>
        </w:rPr>
      </w:pPr>
      <w:r w:rsidRPr="005050F0">
        <w:rPr>
          <w:noProof/>
        </w:rPr>
        <w:t xml:space="preserve">The </w:t>
      </w:r>
      <w:r w:rsidRPr="005050F0">
        <w:rPr>
          <w:noProof/>
          <w:lang w:eastAsia="ko-KR"/>
        </w:rPr>
        <w:t xml:space="preserve">value is </w:t>
      </w:r>
      <w:r w:rsidRPr="005050F0">
        <w:rPr>
          <w:noProof/>
        </w:rPr>
        <w:t>a &lt;</w:t>
      </w:r>
      <w:r w:rsidRPr="005050F0">
        <w:rPr>
          <w:noProof/>
          <w:lang w:eastAsia="ko-KR"/>
        </w:rPr>
        <w:t>user-priority</w:t>
      </w:r>
      <w:r w:rsidRPr="005050F0">
        <w:rPr>
          <w:noProof/>
        </w:rPr>
        <w:t>&gt; element specified in 3GPP TS 24.</w:t>
      </w:r>
      <w:r w:rsidR="00180923" w:rsidRPr="005050F0">
        <w:rPr>
          <w:noProof/>
          <w:lang w:eastAsia="ko-KR"/>
        </w:rPr>
        <w:t>481</w:t>
      </w:r>
      <w:r w:rsidR="00E1513B" w:rsidRPr="005050F0">
        <w:rPr>
          <w:noProof/>
        </w:rPr>
        <w:t> [</w:t>
      </w:r>
      <w:r w:rsidR="00E1513B" w:rsidRPr="005050F0">
        <w:rPr>
          <w:noProof/>
          <w:lang w:eastAsia="ko-KR"/>
        </w:rPr>
        <w:t>9</w:t>
      </w:r>
      <w:r w:rsidR="00E1513B" w:rsidRPr="005050F0">
        <w:rPr>
          <w:noProof/>
        </w:rPr>
        <w:t>]</w:t>
      </w:r>
      <w:r w:rsidRPr="005050F0">
        <w:rPr>
          <w:noProof/>
          <w:lang w:eastAsia="ko-KR"/>
        </w:rPr>
        <w:t xml:space="preserve"> </w:t>
      </w:r>
      <w:r w:rsidR="00CD22F8" w:rsidRPr="005050F0">
        <w:rPr>
          <w:noProof/>
        </w:rPr>
        <w:t>clause</w:t>
      </w:r>
      <w:r w:rsidRPr="005050F0">
        <w:rPr>
          <w:noProof/>
        </w:rPr>
        <w:t> </w:t>
      </w:r>
      <w:r w:rsidRPr="005050F0">
        <w:rPr>
          <w:rFonts w:eastAsia="SimSun"/>
          <w:noProof/>
        </w:rPr>
        <w:t>7.</w:t>
      </w:r>
      <w:r w:rsidR="005D4608" w:rsidRPr="005050F0">
        <w:rPr>
          <w:noProof/>
          <w:lang w:eastAsia="ko-KR"/>
        </w:rPr>
        <w:t>2</w:t>
      </w:r>
      <w:r w:rsidRPr="005050F0">
        <w:rPr>
          <w:rFonts w:eastAsia="SimSun"/>
          <w:noProof/>
        </w:rPr>
        <w:t>.4.2</w:t>
      </w:r>
      <w:r w:rsidRPr="005050F0">
        <w:rPr>
          <w:noProof/>
          <w:lang w:eastAsia="ko-KR"/>
        </w:rPr>
        <w:t>.</w:t>
      </w:r>
    </w:p>
    <w:p w14:paraId="06387FB2" w14:textId="77777777" w:rsidR="002F484D"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0878BE8" w14:textId="77777777" w:rsidR="002F484D" w:rsidRPr="005050F0" w:rsidRDefault="002F484D" w:rsidP="002F484D">
      <w:pPr>
        <w:pStyle w:val="Heading3"/>
        <w:rPr>
          <w:noProof/>
          <w:lang w:eastAsia="ko-KR"/>
        </w:rPr>
      </w:pPr>
      <w:bookmarkStart w:id="1246" w:name="_Toc4577566"/>
      <w:bookmarkStart w:id="1247" w:name="_Toc27504161"/>
      <w:bookmarkStart w:id="1248" w:name="_Toc27504949"/>
      <w:bookmarkStart w:id="1249" w:name="_Toc27505733"/>
      <w:bookmarkStart w:id="1250" w:name="_Toc27506517"/>
      <w:bookmarkStart w:id="1251" w:name="_Toc176344437"/>
      <w:r w:rsidRPr="005050F0">
        <w:rPr>
          <w:noProof/>
          <w:lang w:eastAsia="ko-KR"/>
        </w:rPr>
        <w:t>6.2</w:t>
      </w:r>
      <w:r w:rsidRPr="005050F0">
        <w:rPr>
          <w:noProof/>
        </w:rPr>
        <w:t>.</w:t>
      </w:r>
      <w:r w:rsidRPr="005050F0">
        <w:rPr>
          <w:noProof/>
          <w:lang w:eastAsia="ko-KR"/>
        </w:rPr>
        <w:t>13</w:t>
      </w:r>
      <w:r w:rsidRPr="005050F0">
        <w:rPr>
          <w:noProof/>
        </w:rPr>
        <w:tab/>
        <w:t>/</w:t>
      </w:r>
      <w:r w:rsidRPr="005050F0">
        <w:rPr>
          <w:i/>
          <w:iCs/>
          <w:noProof/>
        </w:rPr>
        <w:t>&lt;x&gt;</w:t>
      </w:r>
      <w:r w:rsidRPr="005050F0">
        <w:rPr>
          <w:noProof/>
        </w:rPr>
        <w:t>/&lt;x&gt;/</w:t>
      </w:r>
      <w:r w:rsidRPr="005050F0">
        <w:rPr>
          <w:noProof/>
          <w:lang w:eastAsia="ko-KR"/>
        </w:rPr>
        <w:t>Common/MCPTTGroupMemberList/&lt;x&gt;/ParticipantType</w:t>
      </w:r>
      <w:bookmarkEnd w:id="1246"/>
      <w:bookmarkEnd w:id="1247"/>
      <w:bookmarkEnd w:id="1248"/>
      <w:bookmarkEnd w:id="1249"/>
      <w:bookmarkEnd w:id="1250"/>
      <w:bookmarkEnd w:id="1251"/>
    </w:p>
    <w:p w14:paraId="2B0F1E9F"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D3930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167D58" w14:textId="77777777" w:rsidR="002F484D" w:rsidRPr="005050F0" w:rsidRDefault="002F484D" w:rsidP="00B93C96">
            <w:pPr>
              <w:rPr>
                <w:rFonts w:ascii="Arial" w:hAnsi="Arial" w:cs="Arial"/>
                <w:noProof/>
                <w:sz w:val="18"/>
                <w:szCs w:val="18"/>
              </w:rPr>
            </w:pPr>
            <w:r w:rsidRPr="005050F0">
              <w:rPr>
                <w:noProof/>
              </w:rPr>
              <w:t>&lt;x&gt;/Common/MCPTTGroupMemberList/&lt;x&gt;/ParticpantType</w:t>
            </w:r>
          </w:p>
        </w:tc>
      </w:tr>
      <w:tr w:rsidR="002F484D" w:rsidRPr="005050F0" w14:paraId="77EBFEC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BC495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6414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252B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63A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75BA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3DDAD" w14:textId="77777777" w:rsidR="002F484D" w:rsidRPr="005050F0" w:rsidRDefault="002F484D" w:rsidP="00B93C96">
            <w:pPr>
              <w:jc w:val="center"/>
              <w:rPr>
                <w:rFonts w:ascii="Arial" w:hAnsi="Arial" w:cs="Arial"/>
                <w:b/>
                <w:noProof/>
                <w:sz w:val="18"/>
                <w:szCs w:val="18"/>
              </w:rPr>
            </w:pPr>
          </w:p>
        </w:tc>
      </w:tr>
      <w:tr w:rsidR="002F484D" w:rsidRPr="005050F0" w14:paraId="4D4E1E3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901D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852C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C3C3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ECBFD"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4AA1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BDED86" w14:textId="77777777" w:rsidR="002F484D" w:rsidRPr="005050F0" w:rsidRDefault="002F484D" w:rsidP="00B93C96">
            <w:pPr>
              <w:jc w:val="center"/>
              <w:rPr>
                <w:b/>
                <w:noProof/>
              </w:rPr>
            </w:pPr>
          </w:p>
        </w:tc>
      </w:tr>
      <w:tr w:rsidR="002F484D" w:rsidRPr="005050F0" w14:paraId="01120A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EA43F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3DB9E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participant type for the group.</w:t>
            </w:r>
          </w:p>
        </w:tc>
      </w:tr>
    </w:tbl>
    <w:p w14:paraId="2C267E7E" w14:textId="77777777" w:rsidR="0037370E" w:rsidRPr="005050F0" w:rsidRDefault="0037370E" w:rsidP="0037370E">
      <w:pPr>
        <w:rPr>
          <w:noProof/>
        </w:rPr>
      </w:pPr>
    </w:p>
    <w:p w14:paraId="5BCF7686" w14:textId="77777777" w:rsidR="002F484D" w:rsidRPr="005050F0" w:rsidRDefault="002F484D" w:rsidP="002F484D">
      <w:pPr>
        <w:rPr>
          <w:noProof/>
          <w:lang w:eastAsia="ko-KR"/>
        </w:rPr>
      </w:pPr>
      <w:r w:rsidRPr="005050F0">
        <w:rPr>
          <w:rFonts w:eastAsia="SimSun"/>
          <w:noProof/>
          <w:lang w:eastAsia="zh-CN"/>
        </w:rPr>
        <w:t xml:space="preserve">The </w:t>
      </w:r>
      <w:r w:rsidRPr="005050F0">
        <w:rPr>
          <w:noProof/>
          <w:lang w:eastAsia="ko-KR"/>
        </w:rPr>
        <w:t>P</w:t>
      </w:r>
      <w:r w:rsidRPr="005050F0">
        <w:rPr>
          <w:rFonts w:eastAsia="SimSun"/>
          <w:noProof/>
          <w:lang w:eastAsia="zh-CN"/>
        </w:rPr>
        <w:t>artic</w:t>
      </w:r>
      <w:r w:rsidR="006507BF" w:rsidRPr="005050F0">
        <w:rPr>
          <w:rFonts w:eastAsia="SimSun"/>
          <w:noProof/>
          <w:lang w:eastAsia="zh-CN"/>
        </w:rPr>
        <w:t>i</w:t>
      </w:r>
      <w:r w:rsidRPr="005050F0">
        <w:rPr>
          <w:rFonts w:eastAsia="SimSun"/>
          <w:noProof/>
          <w:lang w:eastAsia="zh-CN"/>
        </w:rPr>
        <w:t>pant</w:t>
      </w:r>
      <w:r w:rsidRPr="005050F0">
        <w:rPr>
          <w:noProof/>
          <w:lang w:eastAsia="ko-KR"/>
        </w:rPr>
        <w:t>T</w:t>
      </w:r>
      <w:r w:rsidRPr="005050F0">
        <w:rPr>
          <w:rFonts w:eastAsia="SimSun"/>
          <w:noProof/>
          <w:lang w:eastAsia="zh-CN"/>
        </w:rPr>
        <w:t>ype values are defined and configured by the Mission Critical Organisation (e.g.</w:t>
      </w:r>
      <w:r w:rsidRPr="005050F0">
        <w:rPr>
          <w:noProof/>
        </w:rPr>
        <w:t xml:space="preserve">first responder, second responder, dispatcher, dispatch supervisor, </w:t>
      </w:r>
      <w:r w:rsidR="006507BF" w:rsidRPr="005050F0">
        <w:rPr>
          <w:noProof/>
        </w:rPr>
        <w:t xml:space="preserve">MCS </w:t>
      </w:r>
      <w:r w:rsidRPr="005050F0">
        <w:rPr>
          <w:noProof/>
        </w:rPr>
        <w:t>administrator)</w:t>
      </w:r>
      <w:r w:rsidRPr="005050F0">
        <w:rPr>
          <w:noProof/>
          <w:lang w:eastAsia="ko-KR"/>
        </w:rPr>
        <w:t>.</w:t>
      </w:r>
    </w:p>
    <w:p w14:paraId="4102D459"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4993E70" w14:textId="77777777" w:rsidR="002F484D" w:rsidRPr="005050F0" w:rsidRDefault="002F484D" w:rsidP="002F484D">
      <w:pPr>
        <w:pStyle w:val="Heading3"/>
        <w:rPr>
          <w:noProof/>
          <w:lang w:eastAsia="ko-KR"/>
        </w:rPr>
      </w:pPr>
      <w:bookmarkStart w:id="1252" w:name="_Toc4577567"/>
      <w:bookmarkStart w:id="1253" w:name="_Toc27504162"/>
      <w:bookmarkStart w:id="1254" w:name="_Toc27504950"/>
      <w:bookmarkStart w:id="1255" w:name="_Toc27505734"/>
      <w:bookmarkStart w:id="1256" w:name="_Toc27506518"/>
      <w:bookmarkStart w:id="1257" w:name="_Toc176344438"/>
      <w:r w:rsidRPr="005050F0">
        <w:rPr>
          <w:noProof/>
        </w:rPr>
        <w:t>6.2.</w:t>
      </w:r>
      <w:r w:rsidRPr="005050F0">
        <w:rPr>
          <w:noProof/>
          <w:lang w:eastAsia="ko-KR"/>
        </w:rPr>
        <w:t>14</w:t>
      </w:r>
      <w:r w:rsidRPr="005050F0">
        <w:rPr>
          <w:noProof/>
        </w:rPr>
        <w:tab/>
      </w:r>
      <w:r w:rsidR="009B73D8" w:rsidRPr="005050F0">
        <w:rPr>
          <w:noProof/>
          <w:lang w:eastAsia="ko-KR"/>
        </w:rPr>
        <w:t>Void</w:t>
      </w:r>
      <w:bookmarkEnd w:id="1252"/>
      <w:bookmarkEnd w:id="1253"/>
      <w:bookmarkEnd w:id="1254"/>
      <w:bookmarkEnd w:id="1255"/>
      <w:bookmarkEnd w:id="1256"/>
      <w:bookmarkEnd w:id="1257"/>
    </w:p>
    <w:p w14:paraId="25FD1BF1" w14:textId="77777777" w:rsidR="002F484D" w:rsidRPr="005050F0" w:rsidRDefault="002F484D" w:rsidP="002F484D">
      <w:pPr>
        <w:pStyle w:val="Heading3"/>
        <w:rPr>
          <w:noProof/>
          <w:lang w:eastAsia="ko-KR"/>
        </w:rPr>
      </w:pPr>
      <w:bookmarkStart w:id="1258" w:name="_Toc4577568"/>
      <w:bookmarkStart w:id="1259" w:name="_Toc27504163"/>
      <w:bookmarkStart w:id="1260" w:name="_Toc27504951"/>
      <w:bookmarkStart w:id="1261" w:name="_Toc27505735"/>
      <w:bookmarkStart w:id="1262" w:name="_Toc27506519"/>
      <w:bookmarkStart w:id="1263" w:name="_Toc176344439"/>
      <w:r w:rsidRPr="005050F0">
        <w:rPr>
          <w:noProof/>
        </w:rPr>
        <w:t>6.2.1</w:t>
      </w:r>
      <w:r w:rsidRPr="005050F0">
        <w:rPr>
          <w:noProof/>
          <w:lang w:eastAsia="ko-KR"/>
        </w:rPr>
        <w:t>5</w:t>
      </w:r>
      <w:r w:rsidRPr="005050F0">
        <w:rPr>
          <w:noProof/>
        </w:rPr>
        <w:tab/>
        <w:t>/</w:t>
      </w:r>
      <w:r w:rsidRPr="005050F0">
        <w:rPr>
          <w:i/>
          <w:iCs/>
          <w:noProof/>
        </w:rPr>
        <w:t>&lt;x&gt;</w:t>
      </w:r>
      <w:r w:rsidRPr="005050F0">
        <w:rPr>
          <w:noProof/>
        </w:rPr>
        <w:t>/&lt;x&gt;/Common/MCPTTGroupOwner</w:t>
      </w:r>
      <w:bookmarkEnd w:id="1258"/>
      <w:bookmarkEnd w:id="1259"/>
      <w:bookmarkEnd w:id="1260"/>
      <w:bookmarkEnd w:id="1261"/>
      <w:bookmarkEnd w:id="1262"/>
      <w:bookmarkEnd w:id="1263"/>
    </w:p>
    <w:p w14:paraId="7A25AA7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/Common/MCPTTGroupOwner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CF8DC3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088C3E" w14:textId="77777777" w:rsidR="002F484D" w:rsidRPr="005050F0" w:rsidRDefault="002F484D" w:rsidP="00B93C96">
            <w:pPr>
              <w:rPr>
                <w:rFonts w:ascii="Arial" w:hAnsi="Arial" w:cs="Arial"/>
                <w:noProof/>
                <w:sz w:val="18"/>
                <w:szCs w:val="18"/>
              </w:rPr>
            </w:pPr>
            <w:r w:rsidRPr="005050F0">
              <w:rPr>
                <w:noProof/>
              </w:rPr>
              <w:t>&lt;x&gt;/Common/MCPTTGroupOwner</w:t>
            </w:r>
          </w:p>
        </w:tc>
      </w:tr>
      <w:tr w:rsidR="002F484D" w:rsidRPr="005050F0" w14:paraId="4FBCBCF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263FC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A1F9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AE3A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D85C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19E4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B1B6C0" w14:textId="77777777" w:rsidR="002F484D" w:rsidRPr="005050F0" w:rsidRDefault="002F484D" w:rsidP="00B93C96">
            <w:pPr>
              <w:jc w:val="center"/>
              <w:rPr>
                <w:rFonts w:ascii="Arial" w:hAnsi="Arial" w:cs="Arial"/>
                <w:b/>
                <w:noProof/>
                <w:sz w:val="18"/>
                <w:szCs w:val="18"/>
              </w:rPr>
            </w:pPr>
          </w:p>
        </w:tc>
      </w:tr>
      <w:tr w:rsidR="002F484D" w:rsidRPr="005050F0" w14:paraId="44EFEC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AB1C9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3944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D65E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C1D07"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2468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193AC1" w14:textId="77777777" w:rsidR="002F484D" w:rsidRPr="005050F0" w:rsidRDefault="002F484D" w:rsidP="00B93C96">
            <w:pPr>
              <w:jc w:val="center"/>
              <w:rPr>
                <w:b/>
                <w:noProof/>
              </w:rPr>
            </w:pPr>
          </w:p>
        </w:tc>
      </w:tr>
      <w:tr w:rsidR="002F484D" w:rsidRPr="005050F0" w14:paraId="02109A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4D3A0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72B9B" w14:textId="77777777" w:rsidR="002F484D" w:rsidRPr="005050F0" w:rsidRDefault="002F484D" w:rsidP="00100AAB">
            <w:pPr>
              <w:rPr>
                <w:noProof/>
                <w:lang w:eastAsia="ko-KR"/>
              </w:rPr>
            </w:pPr>
            <w:r w:rsidRPr="005050F0">
              <w:rPr>
                <w:noProof/>
              </w:rPr>
              <w:t xml:space="preserve">This leaf node indicates </w:t>
            </w:r>
            <w:r w:rsidRPr="005050F0">
              <w:rPr>
                <w:noProof/>
                <w:lang w:eastAsia="ko-KR"/>
              </w:rPr>
              <w:t>the g</w:t>
            </w:r>
            <w:r w:rsidRPr="005050F0">
              <w:rPr>
                <w:noProof/>
              </w:rPr>
              <w:t>roup</w:t>
            </w:r>
            <w:r w:rsidR="00CD22F8" w:rsidRPr="005050F0">
              <w:rPr>
                <w:noProof/>
              </w:rPr>
              <w:t>'</w:t>
            </w:r>
            <w:r w:rsidRPr="005050F0">
              <w:rPr>
                <w:noProof/>
              </w:rPr>
              <w:t>s owner</w:t>
            </w:r>
            <w:r w:rsidR="0042013C" w:rsidRPr="005050F0">
              <w:rPr>
                <w:noProof/>
                <w:lang w:eastAsia="ko-KR"/>
              </w:rPr>
              <w:t xml:space="preserve"> (Mission Critical Organi</w:t>
            </w:r>
            <w:r w:rsidR="00100AAB" w:rsidRPr="005050F0">
              <w:rPr>
                <w:noProof/>
                <w:lang w:eastAsia="ko-KR"/>
              </w:rPr>
              <w:t>s</w:t>
            </w:r>
            <w:r w:rsidR="0042013C" w:rsidRPr="005050F0">
              <w:rPr>
                <w:noProof/>
                <w:lang w:eastAsia="ko-KR"/>
              </w:rPr>
              <w:t>ation)</w:t>
            </w:r>
            <w:r w:rsidRPr="005050F0">
              <w:rPr>
                <w:noProof/>
                <w:lang w:eastAsia="ko-KR"/>
              </w:rPr>
              <w:t>.</w:t>
            </w:r>
          </w:p>
        </w:tc>
      </w:tr>
    </w:tbl>
    <w:p w14:paraId="520C74A3" w14:textId="77777777" w:rsidR="0037370E" w:rsidRPr="005050F0" w:rsidRDefault="0037370E" w:rsidP="0037370E">
      <w:pPr>
        <w:rPr>
          <w:noProof/>
        </w:rPr>
      </w:pPr>
    </w:p>
    <w:p w14:paraId="42E36B5B"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99A603F" w14:textId="77777777" w:rsidR="002F484D" w:rsidRPr="005050F0" w:rsidRDefault="002F484D" w:rsidP="002F484D">
      <w:pPr>
        <w:pStyle w:val="Heading3"/>
        <w:rPr>
          <w:noProof/>
          <w:lang w:eastAsia="ko-KR"/>
        </w:rPr>
      </w:pPr>
      <w:bookmarkStart w:id="1264" w:name="_Toc4577569"/>
      <w:bookmarkStart w:id="1265" w:name="_Toc27504164"/>
      <w:bookmarkStart w:id="1266" w:name="_Toc27504952"/>
      <w:bookmarkStart w:id="1267" w:name="_Toc27505736"/>
      <w:bookmarkStart w:id="1268" w:name="_Toc27506520"/>
      <w:bookmarkStart w:id="1269" w:name="_Toc176344440"/>
      <w:r w:rsidRPr="005050F0">
        <w:rPr>
          <w:noProof/>
        </w:rPr>
        <w:t>6.2.1</w:t>
      </w:r>
      <w:r w:rsidRPr="005050F0">
        <w:rPr>
          <w:noProof/>
          <w:lang w:eastAsia="ko-KR"/>
        </w:rPr>
        <w:t>6</w:t>
      </w:r>
      <w:r w:rsidRPr="005050F0">
        <w:rPr>
          <w:noProof/>
        </w:rPr>
        <w:tab/>
        <w:t>/</w:t>
      </w:r>
      <w:r w:rsidRPr="005050F0">
        <w:rPr>
          <w:i/>
          <w:iCs/>
          <w:noProof/>
        </w:rPr>
        <w:t>&lt;x&gt;</w:t>
      </w:r>
      <w:r w:rsidRPr="005050F0">
        <w:rPr>
          <w:noProof/>
        </w:rPr>
        <w:t>/&lt;x&gt;/Common/PreferredVoiceCodec</w:t>
      </w:r>
      <w:bookmarkEnd w:id="1264"/>
      <w:bookmarkEnd w:id="1265"/>
      <w:bookmarkEnd w:id="1266"/>
      <w:bookmarkEnd w:id="1267"/>
      <w:bookmarkEnd w:id="1268"/>
      <w:bookmarkEnd w:id="1269"/>
    </w:p>
    <w:p w14:paraId="226B10B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/Common/PreferredVoiceCodec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3D8E2D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6D801F" w14:textId="77777777" w:rsidR="002F484D" w:rsidRPr="005050F0" w:rsidRDefault="002F484D" w:rsidP="00B93C96">
            <w:pPr>
              <w:rPr>
                <w:rFonts w:ascii="Arial" w:hAnsi="Arial" w:cs="Arial"/>
                <w:noProof/>
                <w:sz w:val="18"/>
                <w:szCs w:val="18"/>
              </w:rPr>
            </w:pPr>
            <w:r w:rsidRPr="005050F0">
              <w:rPr>
                <w:noProof/>
              </w:rPr>
              <w:t>&lt;x&gt;/Common/PreferredVoiceCodec</w:t>
            </w:r>
          </w:p>
        </w:tc>
      </w:tr>
      <w:tr w:rsidR="002F484D" w:rsidRPr="005050F0" w14:paraId="6B2A22A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3AAE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F250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B78D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66C7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DCF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CC0D61" w14:textId="77777777" w:rsidR="002F484D" w:rsidRPr="005050F0" w:rsidRDefault="002F484D" w:rsidP="00B93C96">
            <w:pPr>
              <w:jc w:val="center"/>
              <w:rPr>
                <w:rFonts w:ascii="Arial" w:hAnsi="Arial" w:cs="Arial"/>
                <w:b/>
                <w:noProof/>
                <w:sz w:val="18"/>
                <w:szCs w:val="18"/>
              </w:rPr>
            </w:pPr>
          </w:p>
        </w:tc>
      </w:tr>
      <w:tr w:rsidR="002F484D" w:rsidRPr="005050F0" w14:paraId="6033853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0F1A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2A2E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0439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E0998" w14:textId="77777777" w:rsidR="002F484D" w:rsidRPr="005050F0" w:rsidRDefault="007E21B7" w:rsidP="007E21B7">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2CAF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00DEF" w14:textId="77777777" w:rsidR="002F484D" w:rsidRPr="005050F0" w:rsidRDefault="002F484D" w:rsidP="00B93C96">
            <w:pPr>
              <w:jc w:val="center"/>
              <w:rPr>
                <w:b/>
                <w:noProof/>
              </w:rPr>
            </w:pPr>
          </w:p>
        </w:tc>
      </w:tr>
      <w:tr w:rsidR="002F484D" w:rsidRPr="005050F0" w14:paraId="2DFBC2A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8B089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D47E3C" w14:textId="77777777" w:rsidR="002F484D" w:rsidRPr="005050F0" w:rsidRDefault="000662BE"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lang w:eastAsia="ko-KR"/>
              </w:rPr>
              <w:t xml:space="preserve">MCPTT </w:t>
            </w:r>
            <w:r w:rsidRPr="005050F0">
              <w:rPr>
                <w:noProof/>
                <w:lang w:eastAsia="ko-KR"/>
              </w:rPr>
              <w:t>p</w:t>
            </w:r>
            <w:r w:rsidRPr="005050F0">
              <w:rPr>
                <w:noProof/>
              </w:rPr>
              <w:t xml:space="preserve">referred voice codec for </w:t>
            </w:r>
            <w:r w:rsidRPr="005050F0">
              <w:rPr>
                <w:noProof/>
                <w:lang w:eastAsia="ko-KR"/>
              </w:rPr>
              <w:t xml:space="preserve">an </w:t>
            </w:r>
            <w:r w:rsidR="006507BF" w:rsidRPr="005050F0">
              <w:rPr>
                <w:noProof/>
              </w:rPr>
              <w:t xml:space="preserve">MCS </w:t>
            </w:r>
            <w:r w:rsidRPr="005050F0">
              <w:rPr>
                <w:noProof/>
              </w:rPr>
              <w:t>group</w:t>
            </w:r>
            <w:r w:rsidR="002F484D" w:rsidRPr="005050F0">
              <w:rPr>
                <w:noProof/>
                <w:lang w:eastAsia="ko-KR"/>
              </w:rPr>
              <w:t>.</w:t>
            </w:r>
          </w:p>
        </w:tc>
      </w:tr>
    </w:tbl>
    <w:p w14:paraId="2E674813" w14:textId="77777777" w:rsidR="0037370E" w:rsidRPr="005050F0" w:rsidRDefault="0037370E" w:rsidP="0037370E">
      <w:pPr>
        <w:rPr>
          <w:noProof/>
        </w:rPr>
      </w:pPr>
    </w:p>
    <w:p w14:paraId="4B44DEB6" w14:textId="77777777" w:rsidR="000662BE" w:rsidRPr="005050F0" w:rsidRDefault="000662BE" w:rsidP="000662BE">
      <w:pPr>
        <w:rPr>
          <w:noProof/>
          <w:lang w:eastAsia="ko-KR"/>
        </w:rPr>
      </w:pPr>
      <w:r w:rsidRPr="005050F0">
        <w:rPr>
          <w:rFonts w:eastAsia="SimSun"/>
          <w:noProof/>
          <w:lang w:eastAsia="zh-CN"/>
        </w:rPr>
        <w:t xml:space="preserve">The value of </w:t>
      </w:r>
      <w:r w:rsidRPr="005050F0">
        <w:rPr>
          <w:noProof/>
          <w:lang w:eastAsia="ko-KR"/>
        </w:rPr>
        <w:t xml:space="preserve">the preferred voice codec is a RTP payload format name </w:t>
      </w:r>
      <w:r w:rsidRPr="005050F0">
        <w:rPr>
          <w:noProof/>
        </w:rPr>
        <w:t xml:space="preserve">specified in </w:t>
      </w:r>
      <w:r w:rsidRPr="005050F0">
        <w:rPr>
          <w:noProof/>
          <w:lang w:eastAsia="zh-CN"/>
        </w:rPr>
        <w:t>IETF RFC 4</w:t>
      </w:r>
      <w:r w:rsidRPr="005050F0">
        <w:rPr>
          <w:noProof/>
          <w:lang w:eastAsia="ko-KR"/>
        </w:rPr>
        <w:t>566</w:t>
      </w:r>
      <w:r w:rsidRPr="005050F0">
        <w:rPr>
          <w:noProof/>
          <w:lang w:eastAsia="zh-CN"/>
        </w:rPr>
        <w:t> [</w:t>
      </w:r>
      <w:r w:rsidRPr="005050F0">
        <w:rPr>
          <w:noProof/>
          <w:lang w:eastAsia="ko-KR"/>
        </w:rPr>
        <w:t>13].</w:t>
      </w:r>
    </w:p>
    <w:p w14:paraId="2C20D5D8"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02B87E43" w14:textId="77777777" w:rsidR="00F270BE" w:rsidRPr="005050F0" w:rsidRDefault="00F270BE" w:rsidP="00F270BE">
      <w:pPr>
        <w:pStyle w:val="Heading3"/>
        <w:rPr>
          <w:noProof/>
          <w:lang w:eastAsia="ko-KR"/>
        </w:rPr>
      </w:pPr>
      <w:bookmarkStart w:id="1270" w:name="_Toc4577570"/>
      <w:bookmarkStart w:id="1271" w:name="_Toc27504165"/>
      <w:bookmarkStart w:id="1272" w:name="_Toc27504953"/>
      <w:bookmarkStart w:id="1273" w:name="_Toc27505737"/>
      <w:bookmarkStart w:id="1274" w:name="_Toc27506521"/>
      <w:bookmarkStart w:id="1275" w:name="_Toc176344441"/>
      <w:r w:rsidRPr="005050F0">
        <w:rPr>
          <w:noProof/>
        </w:rPr>
        <w:t>6.2.</w:t>
      </w:r>
      <w:r w:rsidRPr="005050F0">
        <w:rPr>
          <w:noProof/>
          <w:lang w:eastAsia="ko-KR"/>
        </w:rPr>
        <w:t>17</w:t>
      </w:r>
      <w:r w:rsidRPr="005050F0">
        <w:rPr>
          <w:noProof/>
        </w:rPr>
        <w:tab/>
        <w:t>/</w:t>
      </w:r>
      <w:r w:rsidRPr="005050F0">
        <w:rPr>
          <w:i/>
          <w:iCs/>
          <w:noProof/>
        </w:rPr>
        <w:t>&lt;x&gt;</w:t>
      </w:r>
      <w:r w:rsidRPr="005050F0">
        <w:rPr>
          <w:noProof/>
        </w:rPr>
        <w:t>/&lt;x&gt;/Common/MCPTTGroupLevel</w:t>
      </w:r>
      <w:bookmarkEnd w:id="1270"/>
      <w:bookmarkEnd w:id="1271"/>
      <w:bookmarkEnd w:id="1272"/>
      <w:bookmarkEnd w:id="1273"/>
      <w:bookmarkEnd w:id="1274"/>
      <w:bookmarkEnd w:id="1275"/>
    </w:p>
    <w:p w14:paraId="7AD08C0E"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050DF00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99EC60" w14:textId="77777777" w:rsidR="00F270BE" w:rsidRPr="005050F0" w:rsidRDefault="00F270BE" w:rsidP="00CF1FEB">
            <w:pPr>
              <w:rPr>
                <w:rFonts w:ascii="Arial" w:hAnsi="Arial" w:cs="Arial"/>
                <w:noProof/>
                <w:sz w:val="18"/>
                <w:szCs w:val="18"/>
              </w:rPr>
            </w:pPr>
            <w:r w:rsidRPr="005050F0">
              <w:rPr>
                <w:noProof/>
              </w:rPr>
              <w:t>&lt;x&gt;/Common/MCPTTGroupLevel</w:t>
            </w:r>
          </w:p>
        </w:tc>
      </w:tr>
      <w:tr w:rsidR="00F270BE" w:rsidRPr="005050F0" w14:paraId="0C4F943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DE528"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CF43D"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2B7A7"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7D4C"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C1BA"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7AC74" w14:textId="77777777" w:rsidR="00F270BE" w:rsidRPr="005050F0" w:rsidRDefault="00F270BE" w:rsidP="00CF1FEB">
            <w:pPr>
              <w:jc w:val="center"/>
              <w:rPr>
                <w:rFonts w:ascii="Arial" w:hAnsi="Arial" w:cs="Arial"/>
                <w:b/>
                <w:noProof/>
                <w:sz w:val="18"/>
                <w:szCs w:val="18"/>
              </w:rPr>
            </w:pPr>
          </w:p>
        </w:tc>
      </w:tr>
      <w:tr w:rsidR="00F270BE" w:rsidRPr="005050F0" w14:paraId="4A8E658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6C78B"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2021B"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77AC9"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E349A" w14:textId="77777777" w:rsidR="00F270BE" w:rsidRPr="005050F0" w:rsidRDefault="00F270BE"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4F201"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4E627" w14:textId="77777777" w:rsidR="00F270BE" w:rsidRPr="005050F0" w:rsidRDefault="00F270BE" w:rsidP="00CF1FEB">
            <w:pPr>
              <w:jc w:val="center"/>
              <w:rPr>
                <w:b/>
                <w:noProof/>
              </w:rPr>
            </w:pPr>
          </w:p>
        </w:tc>
      </w:tr>
      <w:tr w:rsidR="00F270BE" w:rsidRPr="005050F0" w14:paraId="3AF5013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DA7D9B"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183AC" w14:textId="77777777" w:rsidR="00F270BE" w:rsidRPr="005050F0" w:rsidRDefault="00F270BE" w:rsidP="00CF1FEB">
            <w:pPr>
              <w:rPr>
                <w:noProof/>
                <w:lang w:eastAsia="ko-KR"/>
              </w:rPr>
            </w:pPr>
            <w:r w:rsidRPr="005050F0">
              <w:rPr>
                <w:noProof/>
              </w:rPr>
              <w:t xml:space="preserve">This leaf node indicates </w:t>
            </w:r>
            <w:r w:rsidRPr="005050F0">
              <w:rPr>
                <w:noProof/>
                <w:lang w:eastAsia="ko-KR"/>
              </w:rPr>
              <w:t>the l</w:t>
            </w:r>
            <w:r w:rsidRPr="005050F0">
              <w:rPr>
                <w:noProof/>
                <w:lang w:eastAsia="zh-CN"/>
              </w:rPr>
              <w:t xml:space="preserve">evel within </w:t>
            </w:r>
            <w:r w:rsidRPr="005050F0">
              <w:rPr>
                <w:noProof/>
                <w:lang w:eastAsia="ko-KR"/>
              </w:rPr>
              <w:t xml:space="preserve">a </w:t>
            </w:r>
            <w:r w:rsidRPr="005050F0">
              <w:rPr>
                <w:noProof/>
                <w:lang w:eastAsia="zh-CN"/>
              </w:rPr>
              <w:t>group hierarchy</w:t>
            </w:r>
            <w:r w:rsidRPr="005050F0">
              <w:rPr>
                <w:noProof/>
                <w:lang w:eastAsia="ko-KR"/>
              </w:rPr>
              <w:t xml:space="preserve"> </w:t>
            </w:r>
            <w:r w:rsidRPr="005050F0">
              <w:rPr>
                <w:noProof/>
                <w:lang w:eastAsia="zh-CN"/>
              </w:rPr>
              <w:t>(only applicable for group-broadcast group)</w:t>
            </w:r>
            <w:r w:rsidRPr="005050F0">
              <w:rPr>
                <w:noProof/>
                <w:lang w:eastAsia="ko-KR"/>
              </w:rPr>
              <w:t>.</w:t>
            </w:r>
          </w:p>
        </w:tc>
      </w:tr>
    </w:tbl>
    <w:p w14:paraId="643CDA32" w14:textId="77777777" w:rsidR="0037370E" w:rsidRPr="005050F0" w:rsidRDefault="0037370E" w:rsidP="0037370E">
      <w:pPr>
        <w:rPr>
          <w:noProof/>
        </w:rPr>
      </w:pPr>
    </w:p>
    <w:p w14:paraId="0D8BACA0" w14:textId="77777777" w:rsidR="00F270BE" w:rsidRPr="005050F0" w:rsidRDefault="00F270BE" w:rsidP="00F270BE">
      <w:pPr>
        <w:pStyle w:val="B1"/>
        <w:rPr>
          <w:noProof/>
        </w:rPr>
      </w:pPr>
      <w:r w:rsidRPr="005050F0">
        <w:rPr>
          <w:noProof/>
        </w:rPr>
        <w:t>-</w:t>
      </w:r>
      <w:r w:rsidRPr="005050F0">
        <w:rPr>
          <w:noProof/>
        </w:rPr>
        <w:tab/>
        <w:t xml:space="preserve">Values: </w:t>
      </w:r>
      <w:r w:rsidRPr="005050F0">
        <w:rPr>
          <w:noProof/>
          <w:lang w:eastAsia="ko-KR"/>
        </w:rPr>
        <w:t>0-255</w:t>
      </w:r>
    </w:p>
    <w:p w14:paraId="426A1E49" w14:textId="77777777" w:rsidR="006507BF" w:rsidRPr="005050F0" w:rsidRDefault="00F270BE" w:rsidP="006507BF">
      <w:pPr>
        <w:rPr>
          <w:noProof/>
          <w:lang w:eastAsia="ko-KR"/>
        </w:rPr>
      </w:pPr>
      <w:r w:rsidRPr="005050F0">
        <w:rPr>
          <w:noProof/>
          <w:lang w:eastAsia="ko-KR"/>
        </w:rPr>
        <w:t>The group-broadcast group with the lowest MCPTTGroupLevel value shall be considered as the group-broadcast group having the lowest level among the groups.</w:t>
      </w:r>
    </w:p>
    <w:p w14:paraId="7C18BE24" w14:textId="77777777" w:rsidR="00F270BE"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5C43734C" w14:textId="77777777" w:rsidR="00F270BE" w:rsidRPr="005050F0" w:rsidRDefault="00F270BE" w:rsidP="00F270BE">
      <w:pPr>
        <w:pStyle w:val="Heading3"/>
        <w:rPr>
          <w:noProof/>
          <w:lang w:eastAsia="ko-KR"/>
        </w:rPr>
      </w:pPr>
      <w:bookmarkStart w:id="1276" w:name="_Toc4577571"/>
      <w:bookmarkStart w:id="1277" w:name="_Toc27504166"/>
      <w:bookmarkStart w:id="1278" w:name="_Toc27504954"/>
      <w:bookmarkStart w:id="1279" w:name="_Toc27505738"/>
      <w:bookmarkStart w:id="1280" w:name="_Toc27506522"/>
      <w:bookmarkStart w:id="1281" w:name="_Toc176344442"/>
      <w:r w:rsidRPr="005050F0">
        <w:rPr>
          <w:noProof/>
        </w:rPr>
        <w:t>6.2.</w:t>
      </w:r>
      <w:r w:rsidRPr="005050F0">
        <w:rPr>
          <w:noProof/>
          <w:lang w:eastAsia="ko-KR"/>
        </w:rPr>
        <w:t>18</w:t>
      </w:r>
      <w:r w:rsidRPr="005050F0">
        <w:rPr>
          <w:noProof/>
        </w:rPr>
        <w:tab/>
        <w:t>/</w:t>
      </w:r>
      <w:r w:rsidRPr="005050F0">
        <w:rPr>
          <w:i/>
          <w:iCs/>
          <w:noProof/>
        </w:rPr>
        <w:t>&lt;x&gt;</w:t>
      </w:r>
      <w:r w:rsidRPr="005050F0">
        <w:rPr>
          <w:noProof/>
        </w:rPr>
        <w:t>/&lt;x&gt;/Common/UserLevel</w:t>
      </w:r>
      <w:bookmarkEnd w:id="1276"/>
      <w:bookmarkEnd w:id="1277"/>
      <w:bookmarkEnd w:id="1278"/>
      <w:bookmarkEnd w:id="1279"/>
      <w:bookmarkEnd w:id="1280"/>
      <w:bookmarkEnd w:id="1281"/>
    </w:p>
    <w:p w14:paraId="22AB0D24"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5918ED7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3F273" w14:textId="77777777" w:rsidR="00F270BE" w:rsidRPr="005050F0" w:rsidRDefault="00F270BE" w:rsidP="00CF1FEB">
            <w:pPr>
              <w:rPr>
                <w:rFonts w:ascii="Arial" w:hAnsi="Arial" w:cs="Arial"/>
                <w:noProof/>
                <w:sz w:val="18"/>
                <w:szCs w:val="18"/>
              </w:rPr>
            </w:pPr>
            <w:r w:rsidRPr="005050F0">
              <w:rPr>
                <w:noProof/>
              </w:rPr>
              <w:t>&lt;x&gt;/Common/UserLevel</w:t>
            </w:r>
          </w:p>
        </w:tc>
      </w:tr>
      <w:tr w:rsidR="00F270BE" w:rsidRPr="005050F0" w14:paraId="080D6F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5B815E"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ECC63"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3D89F"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9F965"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162EC"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6CB94D" w14:textId="77777777" w:rsidR="00F270BE" w:rsidRPr="005050F0" w:rsidRDefault="00F270BE" w:rsidP="00CF1FEB">
            <w:pPr>
              <w:jc w:val="center"/>
              <w:rPr>
                <w:rFonts w:ascii="Arial" w:hAnsi="Arial" w:cs="Arial"/>
                <w:b/>
                <w:noProof/>
                <w:sz w:val="18"/>
                <w:szCs w:val="18"/>
              </w:rPr>
            </w:pPr>
          </w:p>
        </w:tc>
      </w:tr>
      <w:tr w:rsidR="00F270BE" w:rsidRPr="005050F0" w14:paraId="08EC0CA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D9BB9"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BA9C7"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CF928"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F4069" w14:textId="77777777" w:rsidR="00F270BE" w:rsidRPr="005050F0" w:rsidRDefault="00F270BE"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6C905"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EAAC98" w14:textId="77777777" w:rsidR="00F270BE" w:rsidRPr="005050F0" w:rsidRDefault="00F270BE" w:rsidP="00CF1FEB">
            <w:pPr>
              <w:jc w:val="center"/>
              <w:rPr>
                <w:b/>
                <w:noProof/>
              </w:rPr>
            </w:pPr>
          </w:p>
        </w:tc>
      </w:tr>
      <w:tr w:rsidR="00F270BE" w:rsidRPr="005050F0" w14:paraId="4E91E87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AE1671"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9FDA98" w14:textId="77777777" w:rsidR="00F270BE" w:rsidRPr="005050F0" w:rsidRDefault="00F270BE" w:rsidP="00CF1FEB">
            <w:pPr>
              <w:rPr>
                <w:noProof/>
                <w:lang w:eastAsia="ko-KR"/>
              </w:rPr>
            </w:pPr>
            <w:r w:rsidRPr="005050F0">
              <w:rPr>
                <w:noProof/>
              </w:rPr>
              <w:t xml:space="preserve">This leaf node indicates </w:t>
            </w:r>
            <w:r w:rsidRPr="005050F0">
              <w:rPr>
                <w:noProof/>
                <w:lang w:eastAsia="ko-KR"/>
              </w:rPr>
              <w:t>the l</w:t>
            </w:r>
            <w:r w:rsidRPr="005050F0">
              <w:rPr>
                <w:noProof/>
                <w:lang w:eastAsia="zh-CN"/>
              </w:rPr>
              <w:t>evel within user hierarchy (only applicable for user-broadcast group)</w:t>
            </w:r>
            <w:r w:rsidRPr="005050F0">
              <w:rPr>
                <w:noProof/>
                <w:lang w:eastAsia="ko-KR"/>
              </w:rPr>
              <w:t>.</w:t>
            </w:r>
          </w:p>
        </w:tc>
      </w:tr>
    </w:tbl>
    <w:p w14:paraId="4E90D322" w14:textId="77777777" w:rsidR="0037370E" w:rsidRPr="005050F0" w:rsidRDefault="0037370E" w:rsidP="0037370E">
      <w:pPr>
        <w:rPr>
          <w:noProof/>
        </w:rPr>
      </w:pPr>
    </w:p>
    <w:p w14:paraId="2500A362" w14:textId="77777777" w:rsidR="006507BF" w:rsidRPr="005050F0" w:rsidRDefault="00F270BE" w:rsidP="006507BF">
      <w:pPr>
        <w:rPr>
          <w:noProof/>
          <w:lang w:eastAsia="ko-KR"/>
        </w:rPr>
      </w:pPr>
      <w:r w:rsidRPr="005050F0">
        <w:rPr>
          <w:noProof/>
          <w:lang w:eastAsia="ko-KR"/>
        </w:rPr>
        <w:t>The user-broadcast group with the lowest UserLevel value shall be considered as the user-broadcast group having the lowest level among the groups.</w:t>
      </w:r>
    </w:p>
    <w:p w14:paraId="2488ACE3" w14:textId="77777777" w:rsidR="00F270BE"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A5D427A" w14:textId="77777777" w:rsidR="00F270BE" w:rsidRPr="005050F0" w:rsidRDefault="00F270BE" w:rsidP="00F270BE">
      <w:pPr>
        <w:pStyle w:val="Heading3"/>
        <w:rPr>
          <w:noProof/>
          <w:lang w:eastAsia="ko-KR"/>
        </w:rPr>
      </w:pPr>
      <w:bookmarkStart w:id="1282" w:name="_Toc4577572"/>
      <w:bookmarkStart w:id="1283" w:name="_Toc27504167"/>
      <w:bookmarkStart w:id="1284" w:name="_Toc27504955"/>
      <w:bookmarkStart w:id="1285" w:name="_Toc27505739"/>
      <w:bookmarkStart w:id="1286" w:name="_Toc27506523"/>
      <w:bookmarkStart w:id="1287" w:name="_Toc176344443"/>
      <w:r w:rsidRPr="005050F0">
        <w:rPr>
          <w:noProof/>
        </w:rPr>
        <w:t>6.2.</w:t>
      </w:r>
      <w:r w:rsidRPr="005050F0">
        <w:rPr>
          <w:noProof/>
          <w:lang w:eastAsia="ko-KR"/>
        </w:rPr>
        <w:t>19</w:t>
      </w:r>
      <w:r w:rsidRPr="005050F0">
        <w:rPr>
          <w:noProof/>
        </w:rPr>
        <w:tab/>
        <w:t>/</w:t>
      </w:r>
      <w:r w:rsidRPr="005050F0">
        <w:rPr>
          <w:i/>
          <w:iCs/>
          <w:noProof/>
        </w:rPr>
        <w:t>&lt;x&gt;</w:t>
      </w:r>
      <w:r w:rsidRPr="005050F0">
        <w:rPr>
          <w:noProof/>
        </w:rPr>
        <w:t>/&lt;x&gt;/Common/AllowedEmergencyCall</w:t>
      </w:r>
      <w:bookmarkEnd w:id="1282"/>
      <w:bookmarkEnd w:id="1283"/>
      <w:bookmarkEnd w:id="1284"/>
      <w:bookmarkEnd w:id="1285"/>
      <w:bookmarkEnd w:id="1286"/>
      <w:bookmarkEnd w:id="1287"/>
    </w:p>
    <w:p w14:paraId="56CC1D22"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160B4EA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8680E2" w14:textId="77777777" w:rsidR="00F270BE" w:rsidRPr="005050F0" w:rsidRDefault="00F270BE" w:rsidP="00CF1FEB">
            <w:pPr>
              <w:rPr>
                <w:rFonts w:ascii="Arial" w:hAnsi="Arial" w:cs="Arial"/>
                <w:noProof/>
                <w:sz w:val="18"/>
                <w:szCs w:val="18"/>
              </w:rPr>
            </w:pPr>
            <w:r w:rsidRPr="005050F0">
              <w:rPr>
                <w:noProof/>
              </w:rPr>
              <w:t>&lt;x&gt;/Common/AllowedEmergencyCall</w:t>
            </w:r>
          </w:p>
        </w:tc>
      </w:tr>
      <w:tr w:rsidR="00F270BE" w:rsidRPr="005050F0" w14:paraId="7E564F5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D4E330"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C7AB5"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5C87"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67AAB"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C9A81"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04365" w14:textId="77777777" w:rsidR="00F270BE" w:rsidRPr="005050F0" w:rsidRDefault="00F270BE" w:rsidP="00CF1FEB">
            <w:pPr>
              <w:jc w:val="center"/>
              <w:rPr>
                <w:rFonts w:ascii="Arial" w:hAnsi="Arial" w:cs="Arial"/>
                <w:b/>
                <w:noProof/>
                <w:sz w:val="18"/>
                <w:szCs w:val="18"/>
              </w:rPr>
            </w:pPr>
          </w:p>
        </w:tc>
      </w:tr>
      <w:tr w:rsidR="00F270BE" w:rsidRPr="005050F0" w14:paraId="0C2AB1A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E6152"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860EE"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B51A5"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EFD8"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9278E"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7F569E" w14:textId="77777777" w:rsidR="00F270BE" w:rsidRPr="005050F0" w:rsidRDefault="00F270BE" w:rsidP="00CF1FEB">
            <w:pPr>
              <w:jc w:val="center"/>
              <w:rPr>
                <w:b/>
                <w:noProof/>
              </w:rPr>
            </w:pPr>
          </w:p>
        </w:tc>
      </w:tr>
      <w:tr w:rsidR="00F270BE" w:rsidRPr="005050F0" w14:paraId="0D93F8D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F4896"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C07D4E" w14:textId="77777777" w:rsidR="00F270BE" w:rsidRPr="005050F0" w:rsidRDefault="00F270BE" w:rsidP="00CF1FEB">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an MCPTT </w:t>
            </w:r>
            <w:r w:rsidRPr="005050F0">
              <w:rPr>
                <w:rFonts w:eastAsia="SimSun"/>
                <w:noProof/>
                <w:lang w:eastAsia="zh-CN"/>
              </w:rPr>
              <w:t xml:space="preserve">emergency group call is permitted 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00BF4D32" w14:textId="77777777" w:rsidR="0037370E" w:rsidRPr="005050F0" w:rsidRDefault="0037370E" w:rsidP="0037370E">
      <w:pPr>
        <w:rPr>
          <w:noProof/>
        </w:rPr>
      </w:pPr>
    </w:p>
    <w:p w14:paraId="460123E5"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emergency group call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4CAF2E4"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emergency group call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8D4ECF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4B92CAC4" w14:textId="77777777" w:rsidR="00F270BE" w:rsidRPr="005050F0" w:rsidRDefault="00F270BE" w:rsidP="00F270BE">
      <w:pPr>
        <w:pStyle w:val="Heading3"/>
        <w:rPr>
          <w:noProof/>
          <w:lang w:eastAsia="ko-KR"/>
        </w:rPr>
      </w:pPr>
      <w:bookmarkStart w:id="1288" w:name="_Toc4577573"/>
      <w:bookmarkStart w:id="1289" w:name="_Toc27504168"/>
      <w:bookmarkStart w:id="1290" w:name="_Toc27504956"/>
      <w:bookmarkStart w:id="1291" w:name="_Toc27505740"/>
      <w:bookmarkStart w:id="1292" w:name="_Toc27506524"/>
      <w:bookmarkStart w:id="1293" w:name="_Toc176344444"/>
      <w:r w:rsidRPr="005050F0">
        <w:rPr>
          <w:noProof/>
        </w:rPr>
        <w:lastRenderedPageBreak/>
        <w:t>6.2.2</w:t>
      </w:r>
      <w:r w:rsidRPr="005050F0">
        <w:rPr>
          <w:noProof/>
          <w:lang w:eastAsia="ko-KR"/>
        </w:rPr>
        <w:t>0</w:t>
      </w:r>
      <w:r w:rsidRPr="005050F0">
        <w:rPr>
          <w:noProof/>
        </w:rPr>
        <w:tab/>
        <w:t>/</w:t>
      </w:r>
      <w:r w:rsidRPr="005050F0">
        <w:rPr>
          <w:i/>
          <w:iCs/>
          <w:noProof/>
        </w:rPr>
        <w:t>&lt;x&gt;</w:t>
      </w:r>
      <w:r w:rsidRPr="005050F0">
        <w:rPr>
          <w:noProof/>
        </w:rPr>
        <w:t>/&lt;x&gt;/Common/AllowedImminentPerilCall</w:t>
      </w:r>
      <w:bookmarkEnd w:id="1288"/>
      <w:bookmarkEnd w:id="1289"/>
      <w:bookmarkEnd w:id="1290"/>
      <w:bookmarkEnd w:id="1291"/>
      <w:bookmarkEnd w:id="1292"/>
      <w:bookmarkEnd w:id="1293"/>
    </w:p>
    <w:p w14:paraId="5979ACA6"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7C9E9BD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E14847" w14:textId="77777777" w:rsidR="00F270BE" w:rsidRPr="005050F0" w:rsidRDefault="00F270BE" w:rsidP="00CF1FEB">
            <w:pPr>
              <w:rPr>
                <w:rFonts w:ascii="Arial" w:hAnsi="Arial" w:cs="Arial"/>
                <w:noProof/>
                <w:sz w:val="18"/>
                <w:szCs w:val="18"/>
              </w:rPr>
            </w:pPr>
            <w:r w:rsidRPr="005050F0">
              <w:rPr>
                <w:noProof/>
              </w:rPr>
              <w:t>&lt;x&gt;/Common/AllowedImminentPerilCall</w:t>
            </w:r>
          </w:p>
        </w:tc>
      </w:tr>
      <w:tr w:rsidR="00F270BE" w:rsidRPr="005050F0" w14:paraId="31153EE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CC7A76"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30378"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8DD26"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8CA60"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8C154"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DA87A" w14:textId="77777777" w:rsidR="00F270BE" w:rsidRPr="005050F0" w:rsidRDefault="00F270BE" w:rsidP="00CF1FEB">
            <w:pPr>
              <w:jc w:val="center"/>
              <w:rPr>
                <w:rFonts w:ascii="Arial" w:hAnsi="Arial" w:cs="Arial"/>
                <w:b/>
                <w:noProof/>
                <w:sz w:val="18"/>
                <w:szCs w:val="18"/>
              </w:rPr>
            </w:pPr>
          </w:p>
        </w:tc>
      </w:tr>
      <w:tr w:rsidR="00F270BE" w:rsidRPr="005050F0" w14:paraId="4625657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1B74BF"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A7FC8"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DE92"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B4263"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E7E0C"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E66108" w14:textId="77777777" w:rsidR="00F270BE" w:rsidRPr="005050F0" w:rsidRDefault="00F270BE" w:rsidP="00CF1FEB">
            <w:pPr>
              <w:jc w:val="center"/>
              <w:rPr>
                <w:b/>
                <w:noProof/>
              </w:rPr>
            </w:pPr>
          </w:p>
        </w:tc>
      </w:tr>
      <w:tr w:rsidR="00F270BE" w:rsidRPr="005050F0" w14:paraId="573DCF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B28636"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D38263" w14:textId="77777777" w:rsidR="00F270BE" w:rsidRPr="005050F0" w:rsidRDefault="00F270BE" w:rsidP="006507BF">
            <w:pPr>
              <w:rPr>
                <w:noProof/>
                <w:lang w:eastAsia="ko-KR"/>
              </w:rPr>
            </w:pPr>
            <w:r w:rsidRPr="005050F0">
              <w:rPr>
                <w:noProof/>
              </w:rPr>
              <w:t xml:space="preserve">This </w:t>
            </w:r>
            <w:r w:rsidR="00130051" w:rsidRPr="005050F0">
              <w:rPr>
                <w:noProof/>
                <w:lang w:eastAsia="ko-KR"/>
              </w:rPr>
              <w:t>leaf</w:t>
            </w:r>
            <w:r w:rsidRPr="005050F0">
              <w:rPr>
                <w:noProof/>
              </w:rPr>
              <w:t xml:space="preserve"> node </w:t>
            </w:r>
            <w:r w:rsidRPr="005050F0">
              <w:rPr>
                <w:noProof/>
                <w:lang w:eastAsia="ko-KR"/>
              </w:rPr>
              <w:t xml:space="preserve">indicates </w:t>
            </w:r>
            <w:r w:rsidRPr="005050F0">
              <w:rPr>
                <w:rFonts w:eastAsia="SimSun"/>
                <w:noProof/>
                <w:lang w:eastAsia="zh-CN"/>
              </w:rPr>
              <w:t xml:space="preserve">whether </w:t>
            </w:r>
            <w:r w:rsidRPr="005050F0">
              <w:rPr>
                <w:noProof/>
                <w:lang w:eastAsia="ko-KR"/>
              </w:rPr>
              <w:t xml:space="preserve">an MCPTT </w:t>
            </w:r>
            <w:r w:rsidRPr="005050F0">
              <w:rPr>
                <w:rFonts w:eastAsia="SimSun"/>
                <w:noProof/>
                <w:lang w:eastAsia="zh-CN"/>
              </w:rPr>
              <w:t>imminent peril group call is permitted on the MC</w:t>
            </w:r>
            <w:r w:rsidR="006507BF" w:rsidRPr="005050F0">
              <w:rPr>
                <w:rFonts w:eastAsia="SimSun"/>
                <w:noProof/>
                <w:lang w:eastAsia="zh-CN"/>
              </w:rPr>
              <w:t>S</w:t>
            </w:r>
            <w:r w:rsidRPr="005050F0">
              <w:rPr>
                <w:rFonts w:eastAsia="SimSun"/>
                <w:noProof/>
                <w:lang w:eastAsia="zh-CN"/>
              </w:rPr>
              <w:t xml:space="preserve"> group</w:t>
            </w:r>
            <w:r w:rsidRPr="005050F0">
              <w:rPr>
                <w:noProof/>
                <w:lang w:eastAsia="ko-KR"/>
              </w:rPr>
              <w:t>.</w:t>
            </w:r>
          </w:p>
        </w:tc>
      </w:tr>
    </w:tbl>
    <w:p w14:paraId="7948A328" w14:textId="77777777" w:rsidR="0037370E" w:rsidRPr="005050F0" w:rsidRDefault="0037370E" w:rsidP="0037370E">
      <w:pPr>
        <w:rPr>
          <w:noProof/>
        </w:rPr>
      </w:pPr>
    </w:p>
    <w:p w14:paraId="72A83236"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imminent peril group call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99B250C"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imminent peril group call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0FE918B3"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7C654E9C" w14:textId="77777777" w:rsidR="00F270BE" w:rsidRPr="005050F0" w:rsidRDefault="00F270BE" w:rsidP="00F270BE">
      <w:pPr>
        <w:pStyle w:val="Heading3"/>
        <w:rPr>
          <w:noProof/>
          <w:lang w:eastAsia="ko-KR"/>
        </w:rPr>
      </w:pPr>
      <w:bookmarkStart w:id="1294" w:name="_Toc4577574"/>
      <w:bookmarkStart w:id="1295" w:name="_Toc27504169"/>
      <w:bookmarkStart w:id="1296" w:name="_Toc27504957"/>
      <w:bookmarkStart w:id="1297" w:name="_Toc27505741"/>
      <w:bookmarkStart w:id="1298" w:name="_Toc27506525"/>
      <w:bookmarkStart w:id="1299" w:name="_Toc176344445"/>
      <w:r w:rsidRPr="005050F0">
        <w:rPr>
          <w:noProof/>
        </w:rPr>
        <w:t>6.2.2</w:t>
      </w:r>
      <w:r w:rsidRPr="005050F0">
        <w:rPr>
          <w:noProof/>
          <w:lang w:eastAsia="ko-KR"/>
        </w:rPr>
        <w:t>1</w:t>
      </w:r>
      <w:r w:rsidRPr="005050F0">
        <w:rPr>
          <w:noProof/>
        </w:rPr>
        <w:tab/>
        <w:t>/</w:t>
      </w:r>
      <w:r w:rsidRPr="005050F0">
        <w:rPr>
          <w:i/>
          <w:iCs/>
          <w:noProof/>
        </w:rPr>
        <w:t>&lt;x&gt;</w:t>
      </w:r>
      <w:r w:rsidRPr="005050F0">
        <w:rPr>
          <w:noProof/>
        </w:rPr>
        <w:t>/&lt;x&gt;/Common/AllowedEmergencyAlert</w:t>
      </w:r>
      <w:bookmarkEnd w:id="1294"/>
      <w:bookmarkEnd w:id="1295"/>
      <w:bookmarkEnd w:id="1296"/>
      <w:bookmarkEnd w:id="1297"/>
      <w:bookmarkEnd w:id="1298"/>
      <w:bookmarkEnd w:id="1299"/>
    </w:p>
    <w:p w14:paraId="5585B0BB"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3269779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D9CBBB" w14:textId="77777777" w:rsidR="00F270BE" w:rsidRPr="005050F0" w:rsidRDefault="00F270BE" w:rsidP="00CF1FEB">
            <w:pPr>
              <w:rPr>
                <w:rFonts w:ascii="Arial" w:hAnsi="Arial" w:cs="Arial"/>
                <w:noProof/>
                <w:sz w:val="18"/>
                <w:szCs w:val="18"/>
              </w:rPr>
            </w:pPr>
            <w:r w:rsidRPr="005050F0">
              <w:rPr>
                <w:noProof/>
              </w:rPr>
              <w:t>&lt;x&gt;/Common/AllowedEmergencyAlert</w:t>
            </w:r>
          </w:p>
        </w:tc>
      </w:tr>
      <w:tr w:rsidR="00F270BE" w:rsidRPr="005050F0" w14:paraId="57DF571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1D873E"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A0F84"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22B6C"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89A71"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98A1C"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E442B1" w14:textId="77777777" w:rsidR="00F270BE" w:rsidRPr="005050F0" w:rsidRDefault="00F270BE" w:rsidP="00CF1FEB">
            <w:pPr>
              <w:jc w:val="center"/>
              <w:rPr>
                <w:rFonts w:ascii="Arial" w:hAnsi="Arial" w:cs="Arial"/>
                <w:b/>
                <w:noProof/>
                <w:sz w:val="18"/>
                <w:szCs w:val="18"/>
              </w:rPr>
            </w:pPr>
          </w:p>
        </w:tc>
      </w:tr>
      <w:tr w:rsidR="00F270BE" w:rsidRPr="005050F0" w14:paraId="4EB8E3A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1C0E0E"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F1A0"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945FE"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EE3F5"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C212C"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15DD2" w14:textId="77777777" w:rsidR="00F270BE" w:rsidRPr="005050F0" w:rsidRDefault="00F270BE" w:rsidP="00CF1FEB">
            <w:pPr>
              <w:jc w:val="center"/>
              <w:rPr>
                <w:b/>
                <w:noProof/>
              </w:rPr>
            </w:pPr>
          </w:p>
        </w:tc>
      </w:tr>
      <w:tr w:rsidR="00F270BE" w:rsidRPr="005050F0" w14:paraId="5C97B53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03725D"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471FB1" w14:textId="77777777" w:rsidR="00F270BE" w:rsidRPr="005050F0" w:rsidRDefault="00F270BE" w:rsidP="006507BF">
            <w:pPr>
              <w:rPr>
                <w:noProof/>
                <w:lang w:eastAsia="ko-KR"/>
              </w:rPr>
            </w:pPr>
            <w:r w:rsidRPr="005050F0">
              <w:rPr>
                <w:noProof/>
              </w:rPr>
              <w:t xml:space="preserve">This leaf node indicates </w:t>
            </w:r>
            <w:r w:rsidRPr="005050F0">
              <w:rPr>
                <w:noProof/>
                <w:lang w:eastAsia="zh-CN"/>
              </w:rPr>
              <w:t xml:space="preserve">whether </w:t>
            </w:r>
            <w:r w:rsidRPr="005050F0">
              <w:rPr>
                <w:noProof/>
                <w:lang w:eastAsia="ko-KR"/>
              </w:rPr>
              <w:t xml:space="preserve">an MCPTT </w:t>
            </w:r>
            <w:r w:rsidRPr="005050F0">
              <w:rPr>
                <w:noProof/>
                <w:lang w:eastAsia="zh-CN"/>
              </w:rPr>
              <w:t>emergency alert is possible on the MC</w:t>
            </w:r>
            <w:r w:rsidR="006507BF" w:rsidRPr="005050F0">
              <w:rPr>
                <w:noProof/>
                <w:lang w:eastAsia="zh-CN"/>
              </w:rPr>
              <w:t>S</w:t>
            </w:r>
            <w:r w:rsidRPr="005050F0">
              <w:rPr>
                <w:noProof/>
                <w:lang w:eastAsia="zh-CN"/>
              </w:rPr>
              <w:t xml:space="preserve"> group</w:t>
            </w:r>
            <w:r w:rsidRPr="005050F0">
              <w:rPr>
                <w:noProof/>
                <w:lang w:eastAsia="ko-KR"/>
              </w:rPr>
              <w:t>.</w:t>
            </w:r>
          </w:p>
        </w:tc>
      </w:tr>
    </w:tbl>
    <w:p w14:paraId="430F2E95" w14:textId="77777777" w:rsidR="0037370E" w:rsidRPr="005050F0" w:rsidRDefault="0037370E" w:rsidP="0037370E">
      <w:pPr>
        <w:rPr>
          <w:noProof/>
        </w:rPr>
      </w:pPr>
    </w:p>
    <w:p w14:paraId="387AE7CA"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emergency alert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5E1B0C2B"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emergency alert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4EAEBB0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for specific for MCPTT.</w:t>
      </w:r>
    </w:p>
    <w:p w14:paraId="204969CA" w14:textId="77777777" w:rsidR="00F270BE" w:rsidRPr="005050F0" w:rsidRDefault="00F270BE" w:rsidP="00F270BE">
      <w:pPr>
        <w:pStyle w:val="Heading3"/>
        <w:rPr>
          <w:noProof/>
          <w:lang w:eastAsia="ko-KR"/>
        </w:rPr>
      </w:pPr>
      <w:bookmarkStart w:id="1300" w:name="_Toc4577575"/>
      <w:bookmarkStart w:id="1301" w:name="_Toc27504170"/>
      <w:bookmarkStart w:id="1302" w:name="_Toc27504958"/>
      <w:bookmarkStart w:id="1303" w:name="_Toc27505742"/>
      <w:bookmarkStart w:id="1304" w:name="_Toc27506526"/>
      <w:bookmarkStart w:id="1305" w:name="_Toc176344446"/>
      <w:r w:rsidRPr="005050F0">
        <w:rPr>
          <w:noProof/>
        </w:rPr>
        <w:t>6.2.2</w:t>
      </w:r>
      <w:r w:rsidRPr="005050F0">
        <w:rPr>
          <w:noProof/>
          <w:lang w:eastAsia="ko-KR"/>
        </w:rPr>
        <w:t>2</w:t>
      </w:r>
      <w:r w:rsidRPr="005050F0">
        <w:rPr>
          <w:noProof/>
        </w:rPr>
        <w:tab/>
        <w:t>/</w:t>
      </w:r>
      <w:r w:rsidRPr="005050F0">
        <w:rPr>
          <w:i/>
          <w:iCs/>
          <w:noProof/>
        </w:rPr>
        <w:t>&lt;x&gt;</w:t>
      </w:r>
      <w:r w:rsidRPr="005050F0">
        <w:rPr>
          <w:noProof/>
        </w:rPr>
        <w:t>/&lt;x&gt;/Common/</w:t>
      </w:r>
      <w:r w:rsidRPr="005050F0">
        <w:rPr>
          <w:noProof/>
          <w:lang w:eastAsia="ko-KR"/>
        </w:rPr>
        <w:t>MediaProtection</w:t>
      </w:r>
      <w:r w:rsidR="003A20F9" w:rsidRPr="005050F0">
        <w:rPr>
          <w:noProof/>
          <w:lang w:eastAsia="ko-KR"/>
        </w:rPr>
        <w:t>Required</w:t>
      </w:r>
      <w:bookmarkEnd w:id="1300"/>
      <w:bookmarkEnd w:id="1301"/>
      <w:bookmarkEnd w:id="1302"/>
      <w:bookmarkEnd w:id="1303"/>
      <w:bookmarkEnd w:id="1304"/>
      <w:bookmarkEnd w:id="1305"/>
    </w:p>
    <w:p w14:paraId="3B6C1BFC"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Common/MediaProtection</w:t>
      </w:r>
      <w:r w:rsidR="003A20F9" w:rsidRPr="005050F0">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1E07135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7A75D4" w14:textId="77777777" w:rsidR="00F270BE" w:rsidRPr="005050F0" w:rsidRDefault="00F270BE" w:rsidP="00CF1FEB">
            <w:pPr>
              <w:rPr>
                <w:rFonts w:ascii="Arial" w:hAnsi="Arial" w:cs="Arial"/>
                <w:noProof/>
                <w:sz w:val="18"/>
                <w:szCs w:val="18"/>
              </w:rPr>
            </w:pPr>
            <w:r w:rsidRPr="005050F0">
              <w:rPr>
                <w:noProof/>
              </w:rPr>
              <w:t>&lt;x&gt;/Common/</w:t>
            </w:r>
            <w:r w:rsidRPr="005050F0">
              <w:rPr>
                <w:noProof/>
                <w:lang w:eastAsia="ko-KR"/>
              </w:rPr>
              <w:t>MediaProtection</w:t>
            </w:r>
            <w:r w:rsidR="003A20F9" w:rsidRPr="005050F0">
              <w:rPr>
                <w:noProof/>
                <w:lang w:eastAsia="ko-KR"/>
              </w:rPr>
              <w:t>Required</w:t>
            </w:r>
          </w:p>
        </w:tc>
      </w:tr>
      <w:tr w:rsidR="00F270BE" w:rsidRPr="005050F0" w14:paraId="0CA0915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DDBD5"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2B15"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A104"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9EEDF"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DA15F"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A4BAD7" w14:textId="77777777" w:rsidR="00F270BE" w:rsidRPr="005050F0" w:rsidRDefault="00F270BE" w:rsidP="00CF1FEB">
            <w:pPr>
              <w:jc w:val="center"/>
              <w:rPr>
                <w:rFonts w:ascii="Arial" w:hAnsi="Arial" w:cs="Arial"/>
                <w:b/>
                <w:noProof/>
                <w:sz w:val="18"/>
                <w:szCs w:val="18"/>
              </w:rPr>
            </w:pPr>
          </w:p>
        </w:tc>
      </w:tr>
      <w:tr w:rsidR="00F270BE" w:rsidRPr="005050F0" w14:paraId="7985C95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56CAA"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65B00"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DCD0A"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FE1C2"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4A33F"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78493" w14:textId="77777777" w:rsidR="00F270BE" w:rsidRPr="005050F0" w:rsidRDefault="00F270BE" w:rsidP="00CF1FEB">
            <w:pPr>
              <w:jc w:val="center"/>
              <w:rPr>
                <w:b/>
                <w:noProof/>
              </w:rPr>
            </w:pPr>
          </w:p>
        </w:tc>
      </w:tr>
      <w:tr w:rsidR="00F270BE" w:rsidRPr="005050F0" w14:paraId="6219E5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8971C3"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DDFC03" w14:textId="77777777" w:rsidR="00F270BE" w:rsidRPr="005050F0" w:rsidRDefault="00F270BE" w:rsidP="006507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 xml:space="preserve">confidentiality and integrity of </w:t>
            </w:r>
            <w:r w:rsidR="006507BF" w:rsidRPr="005050F0">
              <w:rPr>
                <w:noProof/>
              </w:rPr>
              <w:t xml:space="preserve">MCPTT </w:t>
            </w:r>
            <w:r w:rsidRPr="005050F0">
              <w:rPr>
                <w:noProof/>
              </w:rPr>
              <w:t>media</w:t>
            </w:r>
            <w:r w:rsidRPr="005050F0">
              <w:rPr>
                <w:rFonts w:eastAsia="SimSun"/>
                <w:noProof/>
                <w:lang w:eastAsia="zh-CN"/>
              </w:rPr>
              <w:t xml:space="preserve"> is </w:t>
            </w:r>
            <w:r w:rsidR="003A20F9" w:rsidRPr="005050F0">
              <w:rPr>
                <w:rFonts w:eastAsia="SimSun"/>
                <w:noProof/>
                <w:lang w:eastAsia="zh-CN"/>
              </w:rPr>
              <w:t xml:space="preserve">required </w:t>
            </w:r>
            <w:r w:rsidRPr="005050F0">
              <w:rPr>
                <w:rFonts w:eastAsia="SimSun"/>
                <w:noProof/>
                <w:lang w:eastAsia="zh-CN"/>
              </w:rPr>
              <w:t xml:space="preserve">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1683FE8A" w14:textId="77777777" w:rsidR="0037370E" w:rsidRPr="005050F0" w:rsidRDefault="0037370E" w:rsidP="0037370E">
      <w:pPr>
        <w:rPr>
          <w:noProof/>
        </w:rPr>
      </w:pPr>
    </w:p>
    <w:p w14:paraId="60C8A97B" w14:textId="77777777" w:rsidR="00F270BE" w:rsidRPr="005050F0" w:rsidRDefault="00F270BE" w:rsidP="00F270BE">
      <w:pPr>
        <w:rPr>
          <w:noProof/>
          <w:lang w:eastAsia="ko-KR"/>
        </w:rPr>
      </w:pPr>
      <w:r w:rsidRPr="005050F0">
        <w:rPr>
          <w:noProof/>
        </w:rPr>
        <w:t>When set to "true" confidentiality and integrity of media</w:t>
      </w:r>
      <w:r w:rsidRPr="005050F0">
        <w:rPr>
          <w:rFonts w:eastAsia="SimSun"/>
          <w:noProof/>
          <w:lang w:eastAsia="zh-CN"/>
        </w:rPr>
        <w:t xml:space="preserve"> is </w:t>
      </w:r>
      <w:r w:rsidR="003A20F9" w:rsidRPr="005050F0">
        <w:rPr>
          <w:noProof/>
          <w:lang w:eastAsia="ko-KR"/>
        </w:rPr>
        <w:t xml:space="preserve">required </w:t>
      </w:r>
      <w:r w:rsidRPr="005050F0">
        <w:rPr>
          <w:rFonts w:eastAsia="SimSun"/>
          <w:noProof/>
          <w:lang w:eastAsia="zh-CN"/>
        </w:rPr>
        <w:t>on the group</w:t>
      </w:r>
      <w:r w:rsidRPr="005050F0">
        <w:rPr>
          <w:noProof/>
          <w:lang w:eastAsia="ko-KR"/>
        </w:rPr>
        <w:t>.</w:t>
      </w:r>
    </w:p>
    <w:p w14:paraId="0D1ABA1D"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confidentiality and integrity of media</w:t>
      </w:r>
      <w:r w:rsidRPr="005050F0">
        <w:rPr>
          <w:rFonts w:eastAsia="SimSun"/>
          <w:noProof/>
          <w:lang w:eastAsia="zh-CN"/>
        </w:rPr>
        <w:t xml:space="preserve"> is </w:t>
      </w:r>
      <w:r w:rsidRPr="005050F0">
        <w:rPr>
          <w:noProof/>
          <w:lang w:eastAsia="ko-KR"/>
        </w:rPr>
        <w:t xml:space="preserve">not </w:t>
      </w:r>
      <w:r w:rsidR="003A20F9" w:rsidRPr="005050F0">
        <w:rPr>
          <w:noProof/>
          <w:lang w:eastAsia="ko-KR"/>
        </w:rPr>
        <w:t xml:space="preserve">required </w:t>
      </w:r>
      <w:r w:rsidRPr="005050F0">
        <w:rPr>
          <w:rFonts w:eastAsia="SimSun"/>
          <w:noProof/>
          <w:lang w:eastAsia="zh-CN"/>
        </w:rPr>
        <w:t>on the group</w:t>
      </w:r>
      <w:r w:rsidRPr="005050F0">
        <w:rPr>
          <w:noProof/>
          <w:lang w:eastAsia="ko-KR"/>
        </w:rPr>
        <w:t>.</w:t>
      </w:r>
    </w:p>
    <w:p w14:paraId="5562A9A0" w14:textId="77777777" w:rsidR="00F270BE" w:rsidRPr="005050F0" w:rsidRDefault="00F270BE" w:rsidP="00F270BE">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451236B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6C9F148" w14:textId="77777777" w:rsidR="00F270BE" w:rsidRPr="005050F0" w:rsidRDefault="00F270BE" w:rsidP="00F270BE">
      <w:pPr>
        <w:pStyle w:val="Heading3"/>
        <w:rPr>
          <w:noProof/>
          <w:lang w:eastAsia="ko-KR"/>
        </w:rPr>
      </w:pPr>
      <w:bookmarkStart w:id="1306" w:name="_Toc4577576"/>
      <w:bookmarkStart w:id="1307" w:name="_Toc27504171"/>
      <w:bookmarkStart w:id="1308" w:name="_Toc27504959"/>
      <w:bookmarkStart w:id="1309" w:name="_Toc27505743"/>
      <w:bookmarkStart w:id="1310" w:name="_Toc27506527"/>
      <w:bookmarkStart w:id="1311" w:name="_Toc176344447"/>
      <w:r w:rsidRPr="005050F0">
        <w:rPr>
          <w:noProof/>
        </w:rPr>
        <w:t>6.2.2</w:t>
      </w:r>
      <w:r w:rsidRPr="005050F0">
        <w:rPr>
          <w:noProof/>
          <w:lang w:eastAsia="ko-KR"/>
        </w:rPr>
        <w:t>3</w:t>
      </w:r>
      <w:r w:rsidRPr="005050F0">
        <w:rPr>
          <w:noProof/>
        </w:rPr>
        <w:tab/>
        <w:t>/</w:t>
      </w:r>
      <w:r w:rsidRPr="005050F0">
        <w:rPr>
          <w:i/>
          <w:iCs/>
          <w:noProof/>
        </w:rPr>
        <w:t>&lt;x&gt;</w:t>
      </w:r>
      <w:r w:rsidRPr="005050F0">
        <w:rPr>
          <w:noProof/>
        </w:rPr>
        <w:t>/&lt;x&gt;/Common/</w:t>
      </w:r>
      <w:r w:rsidRPr="005050F0">
        <w:rPr>
          <w:noProof/>
          <w:lang w:eastAsia="ko-KR"/>
        </w:rPr>
        <w:t>FloorControlProtection</w:t>
      </w:r>
      <w:r w:rsidR="003A20F9" w:rsidRPr="005050F0">
        <w:rPr>
          <w:noProof/>
          <w:lang w:eastAsia="ko-KR"/>
        </w:rPr>
        <w:t>Required</w:t>
      </w:r>
      <w:bookmarkEnd w:id="1306"/>
      <w:bookmarkEnd w:id="1307"/>
      <w:bookmarkEnd w:id="1308"/>
      <w:bookmarkEnd w:id="1309"/>
      <w:bookmarkEnd w:id="1310"/>
      <w:bookmarkEnd w:id="1311"/>
    </w:p>
    <w:p w14:paraId="6C3A3916"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FloorControlProtection</w:t>
      </w:r>
      <w:r w:rsidR="003A20F9" w:rsidRPr="005050F0">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54A6F4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ACEA58" w14:textId="77777777" w:rsidR="00F270BE" w:rsidRPr="005050F0" w:rsidRDefault="00F270BE" w:rsidP="00CF1FEB">
            <w:pPr>
              <w:rPr>
                <w:rFonts w:ascii="Arial" w:hAnsi="Arial" w:cs="Arial"/>
                <w:noProof/>
                <w:sz w:val="18"/>
                <w:szCs w:val="18"/>
              </w:rPr>
            </w:pPr>
            <w:r w:rsidRPr="005050F0">
              <w:rPr>
                <w:noProof/>
              </w:rPr>
              <w:t>&lt;x&gt;/Common/</w:t>
            </w:r>
            <w:r w:rsidRPr="005050F0">
              <w:rPr>
                <w:noProof/>
                <w:lang w:eastAsia="ko-KR"/>
              </w:rPr>
              <w:t>FloorControlProtection</w:t>
            </w:r>
            <w:r w:rsidR="003A20F9" w:rsidRPr="005050F0">
              <w:rPr>
                <w:noProof/>
                <w:lang w:eastAsia="ko-KR"/>
              </w:rPr>
              <w:t>Required</w:t>
            </w:r>
          </w:p>
        </w:tc>
      </w:tr>
      <w:tr w:rsidR="00F270BE" w:rsidRPr="005050F0" w14:paraId="6BAE466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FBFE39"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49784"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6F61"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EC092"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E5CD5"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C2F45" w14:textId="77777777" w:rsidR="00F270BE" w:rsidRPr="005050F0" w:rsidRDefault="00F270BE" w:rsidP="00CF1FEB">
            <w:pPr>
              <w:jc w:val="center"/>
              <w:rPr>
                <w:rFonts w:ascii="Arial" w:hAnsi="Arial" w:cs="Arial"/>
                <w:b/>
                <w:noProof/>
                <w:sz w:val="18"/>
                <w:szCs w:val="18"/>
              </w:rPr>
            </w:pPr>
          </w:p>
        </w:tc>
      </w:tr>
      <w:tr w:rsidR="00F270BE" w:rsidRPr="005050F0" w14:paraId="0E34854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CEC8B0"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5CC7E"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05B1"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E4453"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FE2A4"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669A27" w14:textId="77777777" w:rsidR="00F270BE" w:rsidRPr="005050F0" w:rsidRDefault="00F270BE" w:rsidP="00CF1FEB">
            <w:pPr>
              <w:jc w:val="center"/>
              <w:rPr>
                <w:b/>
                <w:noProof/>
              </w:rPr>
            </w:pPr>
          </w:p>
        </w:tc>
      </w:tr>
      <w:tr w:rsidR="00F270BE" w:rsidRPr="005050F0" w14:paraId="3AC38C8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EA276D"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F73546" w14:textId="77777777" w:rsidR="00F270BE" w:rsidRPr="005050F0" w:rsidRDefault="00F270BE" w:rsidP="006507BF">
            <w:pPr>
              <w:rPr>
                <w:noProof/>
                <w:lang w:eastAsia="ko-KR"/>
              </w:rPr>
            </w:pPr>
            <w:r w:rsidRPr="005050F0">
              <w:rPr>
                <w:noProof/>
              </w:rPr>
              <w:t xml:space="preserve">This interior node </w:t>
            </w:r>
            <w:r w:rsidRPr="005050F0">
              <w:rPr>
                <w:noProof/>
                <w:lang w:eastAsia="ko-KR"/>
              </w:rPr>
              <w:t xml:space="preserve">indicates </w:t>
            </w:r>
            <w:r w:rsidRPr="005050F0">
              <w:rPr>
                <w:rFonts w:eastAsia="SimSun"/>
                <w:noProof/>
                <w:lang w:eastAsia="zh-CN"/>
              </w:rPr>
              <w:t xml:space="preserve">whether </w:t>
            </w:r>
            <w:r w:rsidRPr="005050F0">
              <w:rPr>
                <w:noProof/>
              </w:rPr>
              <w:t xml:space="preserve">confidentiality and integrity of </w:t>
            </w:r>
            <w:r w:rsidR="006507BF" w:rsidRPr="005050F0">
              <w:rPr>
                <w:noProof/>
              </w:rPr>
              <w:t xml:space="preserve">MCPTT </w:t>
            </w:r>
            <w:r w:rsidRPr="005050F0">
              <w:rPr>
                <w:noProof/>
                <w:lang w:eastAsia="ko-KR"/>
              </w:rPr>
              <w:t>floor control signalling</w:t>
            </w:r>
            <w:r w:rsidRPr="005050F0">
              <w:rPr>
                <w:rFonts w:eastAsia="SimSun"/>
                <w:noProof/>
                <w:lang w:eastAsia="zh-CN"/>
              </w:rPr>
              <w:t xml:space="preserve"> is </w:t>
            </w:r>
            <w:r w:rsidR="003A20F9" w:rsidRPr="005050F0">
              <w:rPr>
                <w:rFonts w:eastAsia="SimSun"/>
                <w:noProof/>
                <w:lang w:eastAsia="zh-CN"/>
              </w:rPr>
              <w:t xml:space="preserve">required </w:t>
            </w:r>
            <w:r w:rsidRPr="005050F0">
              <w:rPr>
                <w:rFonts w:eastAsia="SimSun"/>
                <w:noProof/>
                <w:lang w:eastAsia="zh-CN"/>
              </w:rPr>
              <w:t xml:space="preserve">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7AF2150A" w14:textId="77777777" w:rsidR="0037370E" w:rsidRPr="005050F0" w:rsidRDefault="0037370E" w:rsidP="0037370E">
      <w:pPr>
        <w:rPr>
          <w:noProof/>
        </w:rPr>
      </w:pPr>
    </w:p>
    <w:p w14:paraId="341E1B37" w14:textId="77777777" w:rsidR="00F270BE" w:rsidRPr="005050F0" w:rsidRDefault="00F270BE" w:rsidP="00F270BE">
      <w:pPr>
        <w:rPr>
          <w:noProof/>
          <w:lang w:eastAsia="ko-KR"/>
        </w:rPr>
      </w:pPr>
      <w:r w:rsidRPr="005050F0">
        <w:rPr>
          <w:noProof/>
        </w:rPr>
        <w:t xml:space="preserve">When set to "true" confidentiality and integrity of </w:t>
      </w:r>
      <w:r w:rsidRPr="005050F0">
        <w:rPr>
          <w:noProof/>
          <w:lang w:eastAsia="ko-KR"/>
        </w:rPr>
        <w:t>floor control signalling</w:t>
      </w:r>
      <w:r w:rsidRPr="005050F0">
        <w:rPr>
          <w:rFonts w:eastAsia="SimSun"/>
          <w:noProof/>
          <w:lang w:eastAsia="zh-CN"/>
        </w:rPr>
        <w:t xml:space="preserve"> is </w:t>
      </w:r>
      <w:r w:rsidR="003A20F9" w:rsidRPr="005050F0">
        <w:rPr>
          <w:rFonts w:eastAsia="SimSun"/>
          <w:noProof/>
          <w:lang w:eastAsia="zh-CN"/>
        </w:rPr>
        <w:t>required</w:t>
      </w:r>
      <w:r w:rsidRPr="005050F0">
        <w:rPr>
          <w:rFonts w:eastAsia="SimSun"/>
          <w:noProof/>
          <w:lang w:eastAsia="zh-CN"/>
        </w:rPr>
        <w:t>on the group</w:t>
      </w:r>
      <w:r w:rsidRPr="005050F0">
        <w:rPr>
          <w:noProof/>
          <w:lang w:eastAsia="ko-KR"/>
        </w:rPr>
        <w:t>.</w:t>
      </w:r>
    </w:p>
    <w:p w14:paraId="0206ED1E"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confidentiality and integrity of </w:t>
      </w:r>
      <w:r w:rsidRPr="005050F0">
        <w:rPr>
          <w:noProof/>
          <w:lang w:eastAsia="ko-KR"/>
        </w:rPr>
        <w:t xml:space="preserve">floor control signalling </w:t>
      </w:r>
      <w:r w:rsidRPr="005050F0">
        <w:rPr>
          <w:rFonts w:eastAsia="SimSun"/>
          <w:noProof/>
          <w:lang w:eastAsia="zh-CN"/>
        </w:rPr>
        <w:t xml:space="preserve">is </w:t>
      </w:r>
      <w:r w:rsidRPr="005050F0">
        <w:rPr>
          <w:noProof/>
          <w:lang w:eastAsia="ko-KR"/>
        </w:rPr>
        <w:t xml:space="preserve">not </w:t>
      </w:r>
      <w:r w:rsidR="003A20F9" w:rsidRPr="005050F0">
        <w:rPr>
          <w:rFonts w:eastAsia="SimSun"/>
          <w:noProof/>
          <w:lang w:eastAsia="zh-CN"/>
        </w:rPr>
        <w:t>required</w:t>
      </w:r>
      <w:r w:rsidRPr="005050F0">
        <w:rPr>
          <w:rFonts w:eastAsia="SimSun"/>
          <w:noProof/>
          <w:lang w:eastAsia="zh-CN"/>
        </w:rPr>
        <w:t>on the group</w:t>
      </w:r>
      <w:r w:rsidRPr="005050F0">
        <w:rPr>
          <w:noProof/>
          <w:lang w:eastAsia="ko-KR"/>
        </w:rPr>
        <w:t>.</w:t>
      </w:r>
    </w:p>
    <w:p w14:paraId="5EC34D19" w14:textId="77777777" w:rsidR="00F270BE" w:rsidRPr="005050F0" w:rsidRDefault="00F270BE" w:rsidP="00F270BE">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0571909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70C435BC" w14:textId="77777777" w:rsidR="00130051" w:rsidRPr="005050F0" w:rsidRDefault="00130051" w:rsidP="00130051">
      <w:pPr>
        <w:pStyle w:val="Heading3"/>
        <w:rPr>
          <w:noProof/>
          <w:lang w:eastAsia="ko-KR"/>
        </w:rPr>
      </w:pPr>
      <w:bookmarkStart w:id="1312" w:name="_Toc4577577"/>
      <w:bookmarkStart w:id="1313" w:name="_Toc27504172"/>
      <w:bookmarkStart w:id="1314" w:name="_Toc27504960"/>
      <w:bookmarkStart w:id="1315" w:name="_Toc27505744"/>
      <w:bookmarkStart w:id="1316" w:name="_Toc27506528"/>
      <w:bookmarkStart w:id="1317" w:name="_Toc176344448"/>
      <w:r w:rsidRPr="005050F0">
        <w:rPr>
          <w:noProof/>
        </w:rPr>
        <w:t>6.2.2</w:t>
      </w:r>
      <w:r w:rsidRPr="005050F0">
        <w:rPr>
          <w:noProof/>
          <w:lang w:eastAsia="ko-KR"/>
        </w:rPr>
        <w:t>3A</w:t>
      </w:r>
      <w:r w:rsidRPr="005050F0">
        <w:rPr>
          <w:noProof/>
        </w:rPr>
        <w:tab/>
        <w:t>/</w:t>
      </w:r>
      <w:r w:rsidRPr="005050F0">
        <w:rPr>
          <w:i/>
          <w:iCs/>
          <w:noProof/>
        </w:rPr>
        <w:t>&lt;x&gt;</w:t>
      </w:r>
      <w:r w:rsidRPr="005050F0">
        <w:rPr>
          <w:noProof/>
        </w:rPr>
        <w:t>/&lt;x&gt;/Common/</w:t>
      </w:r>
      <w:r w:rsidRPr="005050F0">
        <w:rPr>
          <w:noProof/>
          <w:lang w:eastAsia="ko-KR"/>
        </w:rPr>
        <w:t>MediaProtectionSecurityMaterial</w:t>
      </w:r>
      <w:bookmarkEnd w:id="1312"/>
      <w:bookmarkEnd w:id="1313"/>
      <w:bookmarkEnd w:id="1314"/>
      <w:bookmarkEnd w:id="1315"/>
      <w:bookmarkEnd w:id="1316"/>
      <w:bookmarkEnd w:id="1317"/>
    </w:p>
    <w:p w14:paraId="324E6170" w14:textId="77777777" w:rsidR="00130051" w:rsidRPr="005050F0" w:rsidRDefault="00130051" w:rsidP="00130051">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30051" w:rsidRPr="005050F0" w14:paraId="147D2DB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FCCE26" w14:textId="77777777" w:rsidR="00130051" w:rsidRPr="005050F0" w:rsidRDefault="00130051" w:rsidP="00BB0493">
            <w:pPr>
              <w:rPr>
                <w:rFonts w:ascii="Arial" w:hAnsi="Arial" w:cs="Arial"/>
                <w:noProof/>
                <w:sz w:val="18"/>
                <w:szCs w:val="18"/>
              </w:rPr>
            </w:pPr>
            <w:r w:rsidRPr="005050F0">
              <w:rPr>
                <w:noProof/>
              </w:rPr>
              <w:t>&lt;x&gt;/Common/MediaProtectionSecurityMaterial</w:t>
            </w:r>
          </w:p>
        </w:tc>
      </w:tr>
      <w:tr w:rsidR="00130051" w:rsidRPr="005050F0" w14:paraId="23F8D30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4FC23D" w14:textId="77777777" w:rsidR="00130051" w:rsidRPr="005050F0" w:rsidRDefault="00130051"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B6233" w14:textId="77777777" w:rsidR="00130051" w:rsidRPr="005050F0" w:rsidRDefault="00130051"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2EF4D" w14:textId="77777777" w:rsidR="00130051" w:rsidRPr="005050F0" w:rsidRDefault="00130051"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66B1" w14:textId="77777777" w:rsidR="00130051" w:rsidRPr="005050F0" w:rsidRDefault="00130051"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768BF" w14:textId="77777777" w:rsidR="00130051" w:rsidRPr="005050F0" w:rsidRDefault="00130051"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FA3611" w14:textId="77777777" w:rsidR="00130051" w:rsidRPr="005050F0" w:rsidRDefault="00130051" w:rsidP="00BB0493">
            <w:pPr>
              <w:jc w:val="center"/>
              <w:rPr>
                <w:rFonts w:ascii="Arial" w:hAnsi="Arial" w:cs="Arial"/>
                <w:b/>
                <w:noProof/>
                <w:sz w:val="18"/>
                <w:szCs w:val="18"/>
              </w:rPr>
            </w:pPr>
          </w:p>
        </w:tc>
      </w:tr>
      <w:tr w:rsidR="00130051" w:rsidRPr="005050F0" w14:paraId="098EFA0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C3F3B5" w14:textId="77777777" w:rsidR="00130051" w:rsidRPr="005050F0" w:rsidRDefault="00130051"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2385" w14:textId="77777777" w:rsidR="00130051" w:rsidRPr="005050F0" w:rsidRDefault="00130051"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48B12" w14:textId="77777777" w:rsidR="00130051" w:rsidRPr="005050F0" w:rsidRDefault="00130051"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7FEA4" w14:textId="77777777" w:rsidR="00130051" w:rsidRPr="005050F0" w:rsidRDefault="00130051"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0AFE5" w14:textId="77777777" w:rsidR="00130051" w:rsidRPr="005050F0" w:rsidRDefault="00130051"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8C79F" w14:textId="77777777" w:rsidR="00130051" w:rsidRPr="005050F0" w:rsidRDefault="00130051" w:rsidP="00BB0493">
            <w:pPr>
              <w:jc w:val="center"/>
              <w:rPr>
                <w:b/>
                <w:noProof/>
              </w:rPr>
            </w:pPr>
          </w:p>
        </w:tc>
      </w:tr>
      <w:tr w:rsidR="00130051" w:rsidRPr="005050F0" w14:paraId="15C85A7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1A9B29" w14:textId="77777777" w:rsidR="00130051" w:rsidRPr="005050F0" w:rsidRDefault="00130051"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BF4BB7" w14:textId="77777777" w:rsidR="00130051" w:rsidRPr="005050F0" w:rsidRDefault="00130051" w:rsidP="00BB0493">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w:t>
            </w:r>
            <w:r w:rsidR="006507BF" w:rsidRPr="005050F0">
              <w:rPr>
                <w:noProof/>
              </w:rPr>
              <w:t>80</w:t>
            </w:r>
            <w:r w:rsidRPr="005050F0">
              <w:rPr>
                <w:noProof/>
              </w:rPr>
              <w:t> [</w:t>
            </w:r>
            <w:r w:rsidR="006507BF" w:rsidRPr="005050F0">
              <w:rPr>
                <w:noProof/>
                <w:lang w:eastAsia="ko-KR"/>
              </w:rPr>
              <w:t>20</w:t>
            </w:r>
            <w:r w:rsidRPr="005050F0">
              <w:rPr>
                <w:noProof/>
                <w:lang w:eastAsia="ko-KR"/>
              </w:rPr>
              <w:t xml:space="preserve">]) </w:t>
            </w:r>
            <w:r w:rsidRPr="005050F0">
              <w:rPr>
                <w:noProof/>
              </w:rPr>
              <w:t xml:space="preserve">for </w:t>
            </w:r>
            <w:r w:rsidR="006507BF" w:rsidRPr="005050F0">
              <w:rPr>
                <w:noProof/>
              </w:rPr>
              <w:t>MCPTT</w:t>
            </w:r>
            <w:r w:rsidRPr="005050F0">
              <w:rPr>
                <w:noProof/>
              </w:rPr>
              <w:t xml:space="preserve">media protection </w:t>
            </w:r>
            <w:r w:rsidRPr="005050F0">
              <w:rPr>
                <w:noProof/>
                <w:lang w:eastAsia="ko-KR"/>
              </w:rPr>
              <w:t>in</w:t>
            </w:r>
            <w:r w:rsidRPr="005050F0">
              <w:rPr>
                <w:rFonts w:eastAsia="SimSun"/>
                <w:noProof/>
                <w:lang w:eastAsia="zh-CN"/>
              </w:rPr>
              <w:t xml:space="preserve"> the MC</w:t>
            </w:r>
            <w:r w:rsidR="006507BF" w:rsidRPr="005050F0">
              <w:rPr>
                <w:rFonts w:eastAsia="SimSun"/>
                <w:noProof/>
                <w:lang w:eastAsia="zh-CN"/>
              </w:rPr>
              <w:t>S</w:t>
            </w:r>
            <w:r w:rsidRPr="005050F0">
              <w:rPr>
                <w:rFonts w:eastAsia="SimSun"/>
                <w:noProof/>
                <w:lang w:eastAsia="zh-CN"/>
              </w:rPr>
              <w:t xml:space="preserve"> group</w:t>
            </w:r>
            <w:r w:rsidRPr="005050F0">
              <w:rPr>
                <w:noProof/>
                <w:lang w:eastAsia="ko-KR"/>
              </w:rPr>
              <w:t>.</w:t>
            </w:r>
          </w:p>
        </w:tc>
      </w:tr>
    </w:tbl>
    <w:p w14:paraId="4243366F" w14:textId="77777777" w:rsidR="0037370E" w:rsidRPr="005050F0" w:rsidRDefault="0037370E" w:rsidP="0037370E">
      <w:pPr>
        <w:rPr>
          <w:noProof/>
        </w:rPr>
      </w:pPr>
    </w:p>
    <w:p w14:paraId="278C2ACD"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4752B238" w14:textId="77777777" w:rsidR="006507BF" w:rsidRPr="005050F0" w:rsidRDefault="006507BF" w:rsidP="006507BF">
      <w:pPr>
        <w:pStyle w:val="Heading3"/>
        <w:rPr>
          <w:noProof/>
          <w:lang w:eastAsia="ko-KR"/>
        </w:rPr>
      </w:pPr>
      <w:bookmarkStart w:id="1318" w:name="_Toc4577578"/>
      <w:bookmarkStart w:id="1319" w:name="_Toc27504173"/>
      <w:bookmarkStart w:id="1320" w:name="_Toc27504961"/>
      <w:bookmarkStart w:id="1321" w:name="_Toc27505745"/>
      <w:bookmarkStart w:id="1322" w:name="_Toc27506529"/>
      <w:bookmarkStart w:id="1323" w:name="_Toc176344449"/>
      <w:r w:rsidRPr="005050F0">
        <w:rPr>
          <w:noProof/>
        </w:rPr>
        <w:t>6.2.23B</w:t>
      </w:r>
      <w:r w:rsidRPr="005050F0">
        <w:rPr>
          <w:noProof/>
        </w:rPr>
        <w:tab/>
        <w:t>/</w:t>
      </w:r>
      <w:r w:rsidRPr="005050F0">
        <w:rPr>
          <w:i/>
          <w:iCs/>
          <w:noProof/>
        </w:rPr>
        <w:t>&lt;x&gt;</w:t>
      </w:r>
      <w:r w:rsidRPr="005050F0">
        <w:rPr>
          <w:noProof/>
        </w:rPr>
        <w:t>/&lt;x&gt;/Common/MCData</w:t>
      </w:r>
      <w:bookmarkEnd w:id="1318"/>
      <w:bookmarkEnd w:id="1319"/>
      <w:bookmarkEnd w:id="1320"/>
      <w:bookmarkEnd w:id="1321"/>
      <w:bookmarkEnd w:id="1322"/>
      <w:bookmarkEnd w:id="1323"/>
    </w:p>
    <w:p w14:paraId="4A8BED94"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1F754E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261B6F" w14:textId="77777777" w:rsidR="006507BF" w:rsidRPr="005050F0" w:rsidRDefault="006507BF" w:rsidP="003A70BF">
            <w:pPr>
              <w:rPr>
                <w:rFonts w:ascii="Arial" w:hAnsi="Arial" w:cs="Arial"/>
                <w:noProof/>
                <w:sz w:val="18"/>
                <w:szCs w:val="18"/>
              </w:rPr>
            </w:pPr>
            <w:r w:rsidRPr="005050F0">
              <w:rPr>
                <w:noProof/>
              </w:rPr>
              <w:t>&lt;x&gt;/Common/MCData</w:t>
            </w:r>
          </w:p>
        </w:tc>
      </w:tr>
      <w:tr w:rsidR="006507BF" w:rsidRPr="005050F0" w14:paraId="4B75DE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810B3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7388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A7A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0402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A3417"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CD5655" w14:textId="77777777" w:rsidR="006507BF" w:rsidRPr="005050F0" w:rsidRDefault="006507BF" w:rsidP="003A70BF">
            <w:pPr>
              <w:jc w:val="center"/>
              <w:rPr>
                <w:rFonts w:ascii="Arial" w:hAnsi="Arial" w:cs="Arial"/>
                <w:b/>
                <w:noProof/>
                <w:sz w:val="18"/>
                <w:szCs w:val="18"/>
              </w:rPr>
            </w:pPr>
          </w:p>
        </w:tc>
      </w:tr>
      <w:tr w:rsidR="006507BF" w:rsidRPr="005050F0" w14:paraId="16D72A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D2D87C"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7B3C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8FC56"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552AD"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16BC0"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CF615F" w14:textId="77777777" w:rsidR="006507BF" w:rsidRPr="005050F0" w:rsidRDefault="006507BF" w:rsidP="003A70BF">
            <w:pPr>
              <w:jc w:val="center"/>
              <w:rPr>
                <w:b/>
                <w:noProof/>
              </w:rPr>
            </w:pPr>
          </w:p>
        </w:tc>
      </w:tr>
      <w:tr w:rsidR="006507BF" w:rsidRPr="005050F0" w14:paraId="7B014F1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81B1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37D79"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Common MCData group information</w:t>
            </w:r>
          </w:p>
        </w:tc>
      </w:tr>
    </w:tbl>
    <w:p w14:paraId="7C431D49" w14:textId="77777777" w:rsidR="0037370E" w:rsidRPr="005050F0" w:rsidRDefault="0037370E" w:rsidP="0037370E">
      <w:pPr>
        <w:rPr>
          <w:noProof/>
        </w:rPr>
      </w:pPr>
      <w:bookmarkStart w:id="1324" w:name="_Toc4577579"/>
      <w:bookmarkStart w:id="1325" w:name="_Toc27504174"/>
      <w:bookmarkStart w:id="1326" w:name="_Toc27504962"/>
      <w:bookmarkStart w:id="1327" w:name="_Toc27505746"/>
      <w:bookmarkStart w:id="1328" w:name="_Toc27506530"/>
    </w:p>
    <w:p w14:paraId="35C7644B" w14:textId="77777777" w:rsidR="006507BF" w:rsidRPr="005050F0" w:rsidRDefault="006507BF" w:rsidP="006507BF">
      <w:pPr>
        <w:pStyle w:val="Heading3"/>
        <w:rPr>
          <w:noProof/>
          <w:lang w:eastAsia="ko-KR"/>
        </w:rPr>
      </w:pPr>
      <w:bookmarkStart w:id="1329" w:name="_Toc176344450"/>
      <w:r w:rsidRPr="005050F0">
        <w:rPr>
          <w:noProof/>
        </w:rPr>
        <w:t>6.2.2</w:t>
      </w:r>
      <w:r w:rsidRPr="005050F0">
        <w:rPr>
          <w:noProof/>
          <w:lang w:eastAsia="ko-KR"/>
        </w:rPr>
        <w:t>3C</w:t>
      </w:r>
      <w:r w:rsidRPr="005050F0">
        <w:rPr>
          <w:noProof/>
        </w:rPr>
        <w:tab/>
        <w:t>/</w:t>
      </w:r>
      <w:r w:rsidRPr="005050F0">
        <w:rPr>
          <w:i/>
          <w:iCs/>
          <w:noProof/>
        </w:rPr>
        <w:t>&lt;x&gt;</w:t>
      </w:r>
      <w:r w:rsidRPr="005050F0">
        <w:rPr>
          <w:noProof/>
        </w:rPr>
        <w:t>/&lt;x&gt;/Common/MCData/</w:t>
      </w:r>
      <w:r w:rsidRPr="005050F0">
        <w:rPr>
          <w:noProof/>
          <w:lang w:eastAsia="ko-KR"/>
        </w:rPr>
        <w:t>MediaProtectionRequired</w:t>
      </w:r>
      <w:bookmarkEnd w:id="1324"/>
      <w:bookmarkEnd w:id="1325"/>
      <w:bookmarkEnd w:id="1326"/>
      <w:bookmarkEnd w:id="1327"/>
      <w:bookmarkEnd w:id="1328"/>
      <w:bookmarkEnd w:id="1329"/>
    </w:p>
    <w:p w14:paraId="3D5F64F1"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23C</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8AAF4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B04746" w14:textId="77777777" w:rsidR="006507BF" w:rsidRPr="005050F0" w:rsidRDefault="006507BF" w:rsidP="003A70BF">
            <w:pPr>
              <w:rPr>
                <w:rFonts w:ascii="Arial" w:hAnsi="Arial" w:cs="Arial"/>
                <w:noProof/>
                <w:sz w:val="18"/>
                <w:szCs w:val="18"/>
              </w:rPr>
            </w:pPr>
            <w:r w:rsidRPr="005050F0">
              <w:rPr>
                <w:noProof/>
              </w:rPr>
              <w:t>&lt;x&gt;/Common/MCData/</w:t>
            </w:r>
            <w:r w:rsidRPr="005050F0">
              <w:rPr>
                <w:noProof/>
                <w:lang w:eastAsia="ko-KR"/>
              </w:rPr>
              <w:t>MediaProtectionRequired</w:t>
            </w:r>
          </w:p>
        </w:tc>
      </w:tr>
      <w:tr w:rsidR="006507BF" w:rsidRPr="005050F0" w14:paraId="2700BF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3D26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B998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E91C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BA4A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8BCB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1D743B" w14:textId="77777777" w:rsidR="006507BF" w:rsidRPr="005050F0" w:rsidRDefault="006507BF" w:rsidP="003A70BF">
            <w:pPr>
              <w:jc w:val="center"/>
              <w:rPr>
                <w:rFonts w:ascii="Arial" w:hAnsi="Arial" w:cs="Arial"/>
                <w:b/>
                <w:noProof/>
                <w:sz w:val="18"/>
                <w:szCs w:val="18"/>
              </w:rPr>
            </w:pPr>
          </w:p>
        </w:tc>
      </w:tr>
      <w:tr w:rsidR="006507BF" w:rsidRPr="005050F0" w14:paraId="201062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C1159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6BA8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F3B2B"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D9DD7"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D03F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0D0F4A" w14:textId="77777777" w:rsidR="006507BF" w:rsidRPr="005050F0" w:rsidRDefault="006507BF" w:rsidP="003A70BF">
            <w:pPr>
              <w:jc w:val="center"/>
              <w:rPr>
                <w:b/>
                <w:noProof/>
              </w:rPr>
            </w:pPr>
          </w:p>
        </w:tc>
      </w:tr>
      <w:tr w:rsidR="006507BF" w:rsidRPr="005050F0" w14:paraId="69D162C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9DA41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AC65FC"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confidentiality and integrity of media</w:t>
            </w:r>
            <w:r w:rsidRPr="005050F0">
              <w:rPr>
                <w:rFonts w:eastAsia="SimSun"/>
                <w:noProof/>
                <w:lang w:eastAsia="zh-CN"/>
              </w:rPr>
              <w:t xml:space="preserve"> is required for MCData transactions on the MCS group</w:t>
            </w:r>
            <w:r w:rsidRPr="005050F0">
              <w:rPr>
                <w:noProof/>
                <w:lang w:eastAsia="ko-KR"/>
              </w:rPr>
              <w:t>.</w:t>
            </w:r>
          </w:p>
        </w:tc>
      </w:tr>
    </w:tbl>
    <w:p w14:paraId="20C6DA76" w14:textId="77777777" w:rsidR="0037370E" w:rsidRPr="005050F0" w:rsidRDefault="0037370E" w:rsidP="0037370E">
      <w:pPr>
        <w:rPr>
          <w:noProof/>
        </w:rPr>
      </w:pPr>
    </w:p>
    <w:p w14:paraId="07B7B1DE" w14:textId="77777777" w:rsidR="006507BF" w:rsidRPr="005050F0" w:rsidRDefault="006507BF" w:rsidP="006507BF">
      <w:pPr>
        <w:rPr>
          <w:noProof/>
          <w:lang w:eastAsia="ko-KR"/>
        </w:rPr>
      </w:pPr>
      <w:r w:rsidRPr="005050F0">
        <w:rPr>
          <w:noProof/>
        </w:rPr>
        <w:t>When set to "true" confidentiality and integrity of MCData media</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2D2F52B0"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MCData media</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0B83F6E4"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60A35135" w14:textId="77777777" w:rsidR="006507BF" w:rsidRPr="005050F0" w:rsidRDefault="006507BF" w:rsidP="006507BF">
      <w:pPr>
        <w:pStyle w:val="Heading3"/>
        <w:rPr>
          <w:noProof/>
          <w:lang w:eastAsia="ko-KR"/>
        </w:rPr>
      </w:pPr>
      <w:bookmarkStart w:id="1330" w:name="_Toc4577580"/>
      <w:bookmarkStart w:id="1331" w:name="_Toc27504175"/>
      <w:bookmarkStart w:id="1332" w:name="_Toc27504963"/>
      <w:bookmarkStart w:id="1333" w:name="_Toc27505747"/>
      <w:bookmarkStart w:id="1334" w:name="_Toc27506531"/>
      <w:bookmarkStart w:id="1335" w:name="_Toc176344451"/>
      <w:r w:rsidRPr="005050F0">
        <w:rPr>
          <w:noProof/>
        </w:rPr>
        <w:lastRenderedPageBreak/>
        <w:t>6.2.2</w:t>
      </w:r>
      <w:r w:rsidRPr="005050F0">
        <w:rPr>
          <w:noProof/>
          <w:lang w:eastAsia="ko-KR"/>
        </w:rPr>
        <w:t>3D</w:t>
      </w:r>
      <w:r w:rsidRPr="005050F0">
        <w:rPr>
          <w:noProof/>
        </w:rPr>
        <w:tab/>
        <w:t>/</w:t>
      </w:r>
      <w:r w:rsidRPr="005050F0">
        <w:rPr>
          <w:i/>
          <w:iCs/>
          <w:noProof/>
        </w:rPr>
        <w:t>&lt;x&gt;</w:t>
      </w:r>
      <w:r w:rsidRPr="005050F0">
        <w:rPr>
          <w:noProof/>
        </w:rPr>
        <w:t>/&lt;x&gt;/Common/MCData/</w:t>
      </w:r>
      <w:r w:rsidRPr="005050F0">
        <w:rPr>
          <w:noProof/>
          <w:lang w:eastAsia="ko-KR"/>
        </w:rPr>
        <w:t>TxControlProtectionRequired</w:t>
      </w:r>
      <w:bookmarkEnd w:id="1330"/>
      <w:bookmarkEnd w:id="1331"/>
      <w:bookmarkEnd w:id="1332"/>
      <w:bookmarkEnd w:id="1333"/>
      <w:bookmarkEnd w:id="1334"/>
      <w:bookmarkEnd w:id="1335"/>
    </w:p>
    <w:p w14:paraId="746F49E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23D</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4EFC1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3E39C" w14:textId="77777777" w:rsidR="006507BF" w:rsidRPr="005050F0" w:rsidRDefault="006507BF" w:rsidP="003A70BF">
            <w:pPr>
              <w:rPr>
                <w:rFonts w:ascii="Arial" w:hAnsi="Arial" w:cs="Arial"/>
                <w:noProof/>
                <w:sz w:val="18"/>
                <w:szCs w:val="18"/>
              </w:rPr>
            </w:pPr>
            <w:r w:rsidRPr="005050F0">
              <w:rPr>
                <w:noProof/>
              </w:rPr>
              <w:t>&lt;x&gt;/Common/MCData/</w:t>
            </w:r>
            <w:r w:rsidRPr="005050F0">
              <w:rPr>
                <w:noProof/>
                <w:lang w:eastAsia="ko-KR"/>
              </w:rPr>
              <w:t>TxControlProtectionRequired</w:t>
            </w:r>
          </w:p>
        </w:tc>
      </w:tr>
      <w:tr w:rsidR="006507BF" w:rsidRPr="005050F0" w14:paraId="4371806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E6A46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DDBF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D20FF"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7B74C"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9E3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05D2B6" w14:textId="77777777" w:rsidR="006507BF" w:rsidRPr="005050F0" w:rsidRDefault="006507BF" w:rsidP="003A70BF">
            <w:pPr>
              <w:jc w:val="center"/>
              <w:rPr>
                <w:rFonts w:ascii="Arial" w:hAnsi="Arial" w:cs="Arial"/>
                <w:b/>
                <w:noProof/>
                <w:sz w:val="18"/>
                <w:szCs w:val="18"/>
              </w:rPr>
            </w:pPr>
          </w:p>
        </w:tc>
      </w:tr>
      <w:tr w:rsidR="006507BF" w:rsidRPr="005050F0" w14:paraId="166FF5C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5906E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9B67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8B24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CA549"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DCAA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E3EFB5" w14:textId="77777777" w:rsidR="006507BF" w:rsidRPr="005050F0" w:rsidRDefault="006507BF" w:rsidP="003A70BF">
            <w:pPr>
              <w:jc w:val="center"/>
              <w:rPr>
                <w:b/>
                <w:noProof/>
              </w:rPr>
            </w:pPr>
          </w:p>
        </w:tc>
      </w:tr>
      <w:tr w:rsidR="006507BF" w:rsidRPr="005050F0" w14:paraId="63B5B3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35ADD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5AC7F5"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confidentiality and integrity protection is required for on-network and off-network MCData transmission control signalling on the MCS group</w:t>
            </w:r>
          </w:p>
        </w:tc>
      </w:tr>
    </w:tbl>
    <w:p w14:paraId="4CC683F1" w14:textId="77777777" w:rsidR="0037370E" w:rsidRPr="005050F0" w:rsidRDefault="0037370E" w:rsidP="0037370E">
      <w:pPr>
        <w:rPr>
          <w:noProof/>
        </w:rPr>
      </w:pPr>
    </w:p>
    <w:p w14:paraId="76C093A2" w14:textId="77777777" w:rsidR="006507BF" w:rsidRPr="005050F0" w:rsidRDefault="006507BF" w:rsidP="006507BF">
      <w:pPr>
        <w:rPr>
          <w:noProof/>
          <w:lang w:eastAsia="ko-KR"/>
        </w:rPr>
      </w:pPr>
      <w:r w:rsidRPr="005050F0">
        <w:rPr>
          <w:noProof/>
        </w:rPr>
        <w:t>When set to "true" confidentiality and integrity of MCData transmission control signalling</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54EC9AF2"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MCData transmission control signalling</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140121BD"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0A7811C0" w14:textId="77777777" w:rsidR="006507BF" w:rsidRPr="005050F0" w:rsidRDefault="006507BF" w:rsidP="006507BF">
      <w:pPr>
        <w:pStyle w:val="Heading3"/>
        <w:rPr>
          <w:noProof/>
          <w:lang w:eastAsia="ko-KR"/>
        </w:rPr>
      </w:pPr>
      <w:bookmarkStart w:id="1336" w:name="_Toc4577581"/>
      <w:bookmarkStart w:id="1337" w:name="_Toc27504176"/>
      <w:bookmarkStart w:id="1338" w:name="_Toc27504964"/>
      <w:bookmarkStart w:id="1339" w:name="_Toc27505748"/>
      <w:bookmarkStart w:id="1340" w:name="_Toc27506532"/>
      <w:bookmarkStart w:id="1341" w:name="_Toc176344452"/>
      <w:r w:rsidRPr="005050F0">
        <w:rPr>
          <w:noProof/>
        </w:rPr>
        <w:t>6.2.2</w:t>
      </w:r>
      <w:r w:rsidRPr="005050F0">
        <w:rPr>
          <w:noProof/>
          <w:lang w:eastAsia="ko-KR"/>
        </w:rPr>
        <w:t>3E</w:t>
      </w:r>
      <w:r w:rsidRPr="005050F0">
        <w:rPr>
          <w:noProof/>
        </w:rPr>
        <w:tab/>
        <w:t>/</w:t>
      </w:r>
      <w:r w:rsidRPr="005050F0">
        <w:rPr>
          <w:i/>
          <w:iCs/>
          <w:noProof/>
        </w:rPr>
        <w:t>&lt;x&gt;</w:t>
      </w:r>
      <w:r w:rsidRPr="005050F0">
        <w:rPr>
          <w:noProof/>
        </w:rPr>
        <w:t>/&lt;x&gt;/Common/MCData/</w:t>
      </w:r>
      <w:r w:rsidRPr="005050F0">
        <w:rPr>
          <w:noProof/>
          <w:lang w:eastAsia="ko-KR"/>
        </w:rPr>
        <w:t>MediaProtectionSecurityMaterial</w:t>
      </w:r>
      <w:bookmarkEnd w:id="1336"/>
      <w:bookmarkEnd w:id="1337"/>
      <w:bookmarkEnd w:id="1338"/>
      <w:bookmarkEnd w:id="1339"/>
      <w:bookmarkEnd w:id="1340"/>
      <w:bookmarkEnd w:id="1341"/>
    </w:p>
    <w:p w14:paraId="3B4DAE2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23E</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/MCData/</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F2BA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1F8309" w14:textId="77777777" w:rsidR="006507BF" w:rsidRPr="005050F0" w:rsidRDefault="006507BF" w:rsidP="003A70BF">
            <w:pPr>
              <w:rPr>
                <w:rFonts w:ascii="Arial" w:hAnsi="Arial" w:cs="Arial"/>
                <w:noProof/>
                <w:sz w:val="18"/>
                <w:szCs w:val="18"/>
              </w:rPr>
            </w:pPr>
            <w:r w:rsidRPr="005050F0">
              <w:rPr>
                <w:noProof/>
              </w:rPr>
              <w:t>&lt;x&gt;/Common/MCData/MediaProtectionSecurityMaterial</w:t>
            </w:r>
          </w:p>
        </w:tc>
      </w:tr>
      <w:tr w:rsidR="006507BF" w:rsidRPr="005050F0" w14:paraId="3F02034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6003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3872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24C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0F44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85017"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C54558" w14:textId="77777777" w:rsidR="006507BF" w:rsidRPr="005050F0" w:rsidRDefault="006507BF" w:rsidP="003A70BF">
            <w:pPr>
              <w:jc w:val="center"/>
              <w:rPr>
                <w:rFonts w:ascii="Arial" w:hAnsi="Arial" w:cs="Arial"/>
                <w:b/>
                <w:noProof/>
                <w:sz w:val="18"/>
                <w:szCs w:val="18"/>
              </w:rPr>
            </w:pPr>
          </w:p>
        </w:tc>
      </w:tr>
      <w:tr w:rsidR="006507BF" w:rsidRPr="005050F0" w14:paraId="16F171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44B17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8AB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C19F9"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50D4"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BA1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A05E7" w14:textId="77777777" w:rsidR="006507BF" w:rsidRPr="005050F0" w:rsidRDefault="006507BF" w:rsidP="003A70BF">
            <w:pPr>
              <w:jc w:val="center"/>
              <w:rPr>
                <w:b/>
                <w:noProof/>
              </w:rPr>
            </w:pPr>
          </w:p>
        </w:tc>
      </w:tr>
      <w:tr w:rsidR="006507BF" w:rsidRPr="005050F0" w14:paraId="51E6B51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94262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89AE0C"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33.180 [</w:t>
            </w:r>
            <w:r w:rsidRPr="005050F0">
              <w:rPr>
                <w:noProof/>
                <w:lang w:eastAsia="ko-KR"/>
              </w:rPr>
              <w:t xml:space="preserve">xx]) </w:t>
            </w:r>
            <w:r w:rsidRPr="005050F0">
              <w:rPr>
                <w:noProof/>
              </w:rPr>
              <w:t xml:space="preserve">for MCData media protection </w:t>
            </w:r>
            <w:r w:rsidRPr="005050F0">
              <w:rPr>
                <w:noProof/>
                <w:lang w:eastAsia="ko-KR"/>
              </w:rPr>
              <w:t>in</w:t>
            </w:r>
            <w:r w:rsidRPr="005050F0">
              <w:rPr>
                <w:rFonts w:eastAsia="SimSun"/>
                <w:noProof/>
                <w:lang w:eastAsia="zh-CN"/>
              </w:rPr>
              <w:t xml:space="preserve"> the MCS group</w:t>
            </w:r>
            <w:r w:rsidRPr="005050F0">
              <w:rPr>
                <w:noProof/>
                <w:lang w:eastAsia="ko-KR"/>
              </w:rPr>
              <w:t>.</w:t>
            </w:r>
          </w:p>
        </w:tc>
      </w:tr>
    </w:tbl>
    <w:p w14:paraId="1ABDE5B6" w14:textId="77777777" w:rsidR="0037370E" w:rsidRPr="005050F0" w:rsidRDefault="0037370E" w:rsidP="0037370E">
      <w:pPr>
        <w:rPr>
          <w:noProof/>
        </w:rPr>
      </w:pPr>
      <w:bookmarkStart w:id="1342" w:name="_Toc4577582"/>
      <w:bookmarkStart w:id="1343" w:name="_Toc27504177"/>
      <w:bookmarkStart w:id="1344" w:name="_Toc27504965"/>
      <w:bookmarkStart w:id="1345" w:name="_Toc27505749"/>
      <w:bookmarkStart w:id="1346" w:name="_Toc27506533"/>
    </w:p>
    <w:p w14:paraId="02222CFF" w14:textId="77777777" w:rsidR="006507BF" w:rsidRPr="005050F0" w:rsidRDefault="006507BF" w:rsidP="006507BF">
      <w:pPr>
        <w:pStyle w:val="Heading3"/>
        <w:rPr>
          <w:noProof/>
          <w:lang w:eastAsia="ko-KR"/>
        </w:rPr>
      </w:pPr>
      <w:bookmarkStart w:id="1347" w:name="_Toc176344453"/>
      <w:r w:rsidRPr="005050F0">
        <w:rPr>
          <w:noProof/>
        </w:rPr>
        <w:t>6.2.</w:t>
      </w:r>
      <w:r w:rsidRPr="005050F0">
        <w:rPr>
          <w:noProof/>
          <w:lang w:eastAsia="ko-KR"/>
        </w:rPr>
        <w:t>23F</w:t>
      </w:r>
      <w:r w:rsidRPr="005050F0">
        <w:rPr>
          <w:noProof/>
        </w:rPr>
        <w:tab/>
        <w:t>/</w:t>
      </w:r>
      <w:r w:rsidRPr="005050F0">
        <w:rPr>
          <w:i/>
          <w:iCs/>
          <w:noProof/>
        </w:rPr>
        <w:t>&lt;x&gt;</w:t>
      </w:r>
      <w:r w:rsidRPr="005050F0">
        <w:rPr>
          <w:noProof/>
        </w:rPr>
        <w:t>/&lt;x&gt;/Common/MCData/AllowedSDS</w:t>
      </w:r>
      <w:bookmarkEnd w:id="1342"/>
      <w:bookmarkEnd w:id="1343"/>
      <w:bookmarkEnd w:id="1344"/>
      <w:bookmarkEnd w:id="1345"/>
      <w:bookmarkEnd w:id="1346"/>
      <w:bookmarkEnd w:id="1347"/>
    </w:p>
    <w:p w14:paraId="7424D6C0"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23F</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6F0EE1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4F72B9" w14:textId="77777777" w:rsidR="006507BF" w:rsidRPr="005050F0" w:rsidRDefault="006507BF" w:rsidP="003A70BF">
            <w:pPr>
              <w:rPr>
                <w:rFonts w:ascii="Arial" w:hAnsi="Arial" w:cs="Arial"/>
                <w:noProof/>
                <w:sz w:val="18"/>
                <w:szCs w:val="18"/>
              </w:rPr>
            </w:pPr>
            <w:r w:rsidRPr="005050F0">
              <w:rPr>
                <w:noProof/>
              </w:rPr>
              <w:t>&lt;x&gt;/Common/MCData/AllowedSDS</w:t>
            </w:r>
          </w:p>
        </w:tc>
      </w:tr>
      <w:tr w:rsidR="006507BF" w:rsidRPr="005050F0" w14:paraId="078C8AC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E9A0E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E5D2A"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8E44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A77B3"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EC3D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FB5F87" w14:textId="77777777" w:rsidR="006507BF" w:rsidRPr="005050F0" w:rsidRDefault="006507BF" w:rsidP="003A70BF">
            <w:pPr>
              <w:jc w:val="center"/>
              <w:rPr>
                <w:rFonts w:ascii="Arial" w:hAnsi="Arial" w:cs="Arial"/>
                <w:b/>
                <w:noProof/>
                <w:sz w:val="18"/>
                <w:szCs w:val="18"/>
              </w:rPr>
            </w:pPr>
          </w:p>
        </w:tc>
      </w:tr>
      <w:tr w:rsidR="006507BF" w:rsidRPr="005050F0" w14:paraId="2EA30B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B4816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5447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FEF87"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502A1"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2CC9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30225D" w14:textId="77777777" w:rsidR="006507BF" w:rsidRPr="005050F0" w:rsidRDefault="006507BF" w:rsidP="003A70BF">
            <w:pPr>
              <w:jc w:val="center"/>
              <w:rPr>
                <w:b/>
                <w:noProof/>
              </w:rPr>
            </w:pPr>
          </w:p>
        </w:tc>
      </w:tr>
      <w:tr w:rsidR="006507BF" w:rsidRPr="005050F0" w14:paraId="61E957E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F44CD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4428A"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Short Data Service (SDS) is enabled for the </w:t>
            </w:r>
            <w:r w:rsidRPr="005050F0">
              <w:rPr>
                <w:rFonts w:eastAsia="SimSun"/>
                <w:noProof/>
                <w:lang w:eastAsia="zh-CN"/>
              </w:rPr>
              <w:t>group</w:t>
            </w:r>
            <w:r w:rsidRPr="005050F0">
              <w:rPr>
                <w:noProof/>
                <w:lang w:eastAsia="ko-KR"/>
              </w:rPr>
              <w:t>.</w:t>
            </w:r>
          </w:p>
        </w:tc>
      </w:tr>
    </w:tbl>
    <w:p w14:paraId="4FDF67AE" w14:textId="77777777" w:rsidR="0037370E" w:rsidRPr="005050F0" w:rsidRDefault="0037370E" w:rsidP="0037370E">
      <w:pPr>
        <w:rPr>
          <w:noProof/>
        </w:rPr>
      </w:pPr>
    </w:p>
    <w:p w14:paraId="489961B7" w14:textId="77777777" w:rsidR="006507BF" w:rsidRPr="005050F0" w:rsidRDefault="006507BF" w:rsidP="006507BF">
      <w:pPr>
        <w:rPr>
          <w:noProof/>
          <w:lang w:eastAsia="ko-KR"/>
        </w:rPr>
      </w:pPr>
      <w:r w:rsidRPr="005050F0">
        <w:rPr>
          <w:noProof/>
        </w:rPr>
        <w:t xml:space="preserve">When set to "true" </w:t>
      </w:r>
      <w:r w:rsidRPr="005050F0">
        <w:rPr>
          <w:noProof/>
          <w:lang w:eastAsia="ko-KR"/>
        </w:rPr>
        <w:t xml:space="preserve">the </w:t>
      </w:r>
      <w:r w:rsidRPr="005050F0">
        <w:rPr>
          <w:rFonts w:eastAsia="SimSun"/>
          <w:noProof/>
          <w:lang w:eastAsia="zh-CN"/>
        </w:rPr>
        <w:t xml:space="preserve">Short Data Service (SDS)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F468BB6"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Short Data Service (SDS)</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106AA3FB" w14:textId="77777777" w:rsidR="006507BF" w:rsidRPr="005050F0" w:rsidRDefault="006507BF" w:rsidP="006507BF">
      <w:pPr>
        <w:pStyle w:val="Heading3"/>
        <w:rPr>
          <w:noProof/>
          <w:lang w:eastAsia="ko-KR"/>
        </w:rPr>
      </w:pPr>
      <w:bookmarkStart w:id="1348" w:name="_Toc4577583"/>
      <w:bookmarkStart w:id="1349" w:name="_Toc27504178"/>
      <w:bookmarkStart w:id="1350" w:name="_Toc27504966"/>
      <w:bookmarkStart w:id="1351" w:name="_Toc27505750"/>
      <w:bookmarkStart w:id="1352" w:name="_Toc27506534"/>
      <w:bookmarkStart w:id="1353" w:name="_Toc176344454"/>
      <w:r w:rsidRPr="005050F0">
        <w:rPr>
          <w:noProof/>
        </w:rPr>
        <w:t>6.2.</w:t>
      </w:r>
      <w:r w:rsidRPr="005050F0">
        <w:rPr>
          <w:noProof/>
          <w:lang w:eastAsia="ko-KR"/>
        </w:rPr>
        <w:t>23G</w:t>
      </w:r>
      <w:r w:rsidRPr="005050F0">
        <w:rPr>
          <w:noProof/>
        </w:rPr>
        <w:tab/>
        <w:t>/</w:t>
      </w:r>
      <w:r w:rsidRPr="005050F0">
        <w:rPr>
          <w:i/>
          <w:iCs/>
          <w:noProof/>
        </w:rPr>
        <w:t>&lt;x&gt;</w:t>
      </w:r>
      <w:r w:rsidRPr="005050F0">
        <w:rPr>
          <w:noProof/>
        </w:rPr>
        <w:t>/&lt;x&gt;/Common/MCData/AllowedFD</w:t>
      </w:r>
      <w:bookmarkEnd w:id="1348"/>
      <w:bookmarkEnd w:id="1349"/>
      <w:bookmarkEnd w:id="1350"/>
      <w:bookmarkEnd w:id="1351"/>
      <w:bookmarkEnd w:id="1352"/>
      <w:bookmarkEnd w:id="1353"/>
    </w:p>
    <w:p w14:paraId="66218602"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23G</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159BB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1EF2EA" w14:textId="77777777" w:rsidR="006507BF" w:rsidRPr="005050F0" w:rsidRDefault="006507BF" w:rsidP="003A70BF">
            <w:pPr>
              <w:rPr>
                <w:rFonts w:ascii="Arial" w:hAnsi="Arial" w:cs="Arial"/>
                <w:noProof/>
                <w:sz w:val="18"/>
                <w:szCs w:val="18"/>
              </w:rPr>
            </w:pPr>
            <w:r w:rsidRPr="005050F0">
              <w:rPr>
                <w:noProof/>
              </w:rPr>
              <w:t>&lt;x&gt;/Common/MCData/AllowedFD</w:t>
            </w:r>
          </w:p>
        </w:tc>
      </w:tr>
      <w:tr w:rsidR="006507BF" w:rsidRPr="005050F0" w14:paraId="1ACD0F0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8D057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68C8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AE89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9F43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B02D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A93E6E" w14:textId="77777777" w:rsidR="006507BF" w:rsidRPr="005050F0" w:rsidRDefault="006507BF" w:rsidP="003A70BF">
            <w:pPr>
              <w:jc w:val="center"/>
              <w:rPr>
                <w:rFonts w:ascii="Arial" w:hAnsi="Arial" w:cs="Arial"/>
                <w:b/>
                <w:noProof/>
                <w:sz w:val="18"/>
                <w:szCs w:val="18"/>
              </w:rPr>
            </w:pPr>
          </w:p>
        </w:tc>
      </w:tr>
      <w:tr w:rsidR="006507BF" w:rsidRPr="005050F0" w14:paraId="09093FC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C740C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C46EA"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9632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EFCA8"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992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C3BBD1" w14:textId="77777777" w:rsidR="006507BF" w:rsidRPr="005050F0" w:rsidRDefault="006507BF" w:rsidP="003A70BF">
            <w:pPr>
              <w:jc w:val="center"/>
              <w:rPr>
                <w:b/>
                <w:noProof/>
              </w:rPr>
            </w:pPr>
          </w:p>
        </w:tc>
      </w:tr>
      <w:tr w:rsidR="006507BF" w:rsidRPr="005050F0" w14:paraId="2B590F7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E0A31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DC7AA0"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File Distribution (FD) is enabled for the </w:t>
            </w:r>
            <w:r w:rsidRPr="005050F0">
              <w:rPr>
                <w:rFonts w:eastAsia="SimSun"/>
                <w:noProof/>
                <w:lang w:eastAsia="zh-CN"/>
              </w:rPr>
              <w:t>group</w:t>
            </w:r>
            <w:r w:rsidRPr="005050F0">
              <w:rPr>
                <w:noProof/>
                <w:lang w:eastAsia="ko-KR"/>
              </w:rPr>
              <w:t>.</w:t>
            </w:r>
          </w:p>
        </w:tc>
      </w:tr>
    </w:tbl>
    <w:p w14:paraId="12B3ED34" w14:textId="77777777" w:rsidR="0037370E" w:rsidRPr="005050F0" w:rsidRDefault="0037370E" w:rsidP="0037370E">
      <w:pPr>
        <w:rPr>
          <w:noProof/>
        </w:rPr>
      </w:pPr>
    </w:p>
    <w:p w14:paraId="1B9F9F9C"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File Distribution (FD)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55BAF498"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File Distribution (FD)</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00464BA8" w14:textId="77777777" w:rsidR="006507BF" w:rsidRPr="005050F0" w:rsidRDefault="006507BF" w:rsidP="006507BF">
      <w:pPr>
        <w:pStyle w:val="Heading3"/>
        <w:rPr>
          <w:noProof/>
          <w:lang w:eastAsia="ko-KR"/>
        </w:rPr>
      </w:pPr>
      <w:bookmarkStart w:id="1354" w:name="_Toc4577584"/>
      <w:bookmarkStart w:id="1355" w:name="_Toc27504179"/>
      <w:bookmarkStart w:id="1356" w:name="_Toc27504967"/>
      <w:bookmarkStart w:id="1357" w:name="_Toc27505751"/>
      <w:bookmarkStart w:id="1358" w:name="_Toc27506535"/>
      <w:bookmarkStart w:id="1359" w:name="_Toc176344455"/>
      <w:r w:rsidRPr="005050F0">
        <w:rPr>
          <w:noProof/>
        </w:rPr>
        <w:lastRenderedPageBreak/>
        <w:t>6.2.</w:t>
      </w:r>
      <w:r w:rsidRPr="005050F0">
        <w:rPr>
          <w:noProof/>
          <w:lang w:eastAsia="ko-KR"/>
        </w:rPr>
        <w:t>23H</w:t>
      </w:r>
      <w:r w:rsidRPr="005050F0">
        <w:rPr>
          <w:noProof/>
        </w:rPr>
        <w:tab/>
        <w:t>/</w:t>
      </w:r>
      <w:r w:rsidRPr="005050F0">
        <w:rPr>
          <w:i/>
          <w:iCs/>
          <w:noProof/>
        </w:rPr>
        <w:t>&lt;x&gt;</w:t>
      </w:r>
      <w:r w:rsidRPr="005050F0">
        <w:rPr>
          <w:noProof/>
        </w:rPr>
        <w:t>/&lt;x&gt;/Common/MCData/AllowedConvMgmt</w:t>
      </w:r>
      <w:bookmarkEnd w:id="1354"/>
      <w:bookmarkEnd w:id="1355"/>
      <w:bookmarkEnd w:id="1356"/>
      <w:bookmarkEnd w:id="1357"/>
      <w:bookmarkEnd w:id="1358"/>
      <w:bookmarkEnd w:id="1359"/>
    </w:p>
    <w:p w14:paraId="23D116B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23H</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AllowedConvMgmt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F18ED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623F08" w14:textId="77777777" w:rsidR="006507BF" w:rsidRPr="005050F0" w:rsidRDefault="006507BF" w:rsidP="003A70BF">
            <w:pPr>
              <w:rPr>
                <w:rFonts w:ascii="Arial" w:hAnsi="Arial" w:cs="Arial"/>
                <w:noProof/>
                <w:sz w:val="18"/>
                <w:szCs w:val="18"/>
              </w:rPr>
            </w:pPr>
            <w:r w:rsidRPr="005050F0">
              <w:rPr>
                <w:noProof/>
              </w:rPr>
              <w:t>&lt;x&gt;/Common/MCData/AllowedConvMgmt</w:t>
            </w:r>
          </w:p>
        </w:tc>
      </w:tr>
      <w:tr w:rsidR="006507BF" w:rsidRPr="005050F0" w14:paraId="7B5A3F0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4DA89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952B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80B2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1BA7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BC13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F8410" w14:textId="77777777" w:rsidR="006507BF" w:rsidRPr="005050F0" w:rsidRDefault="006507BF" w:rsidP="003A70BF">
            <w:pPr>
              <w:jc w:val="center"/>
              <w:rPr>
                <w:rFonts w:ascii="Arial" w:hAnsi="Arial" w:cs="Arial"/>
                <w:b/>
                <w:noProof/>
                <w:sz w:val="18"/>
                <w:szCs w:val="18"/>
              </w:rPr>
            </w:pPr>
          </w:p>
        </w:tc>
      </w:tr>
      <w:tr w:rsidR="006507BF" w:rsidRPr="005050F0" w14:paraId="02E225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14BAE"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1458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5146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D5EE8"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C4C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F089C6" w14:textId="77777777" w:rsidR="006507BF" w:rsidRPr="005050F0" w:rsidRDefault="006507BF" w:rsidP="003A70BF">
            <w:pPr>
              <w:jc w:val="center"/>
              <w:rPr>
                <w:b/>
                <w:noProof/>
              </w:rPr>
            </w:pPr>
          </w:p>
        </w:tc>
      </w:tr>
      <w:tr w:rsidR="006507BF" w:rsidRPr="005050F0" w14:paraId="1708BAD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B1A08"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E27754"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conversation management is enabled for the </w:t>
            </w:r>
            <w:r w:rsidRPr="005050F0">
              <w:rPr>
                <w:rFonts w:eastAsia="SimSun"/>
                <w:noProof/>
                <w:lang w:eastAsia="zh-CN"/>
              </w:rPr>
              <w:t>group</w:t>
            </w:r>
            <w:r w:rsidRPr="005050F0">
              <w:rPr>
                <w:noProof/>
                <w:lang w:eastAsia="ko-KR"/>
              </w:rPr>
              <w:t>.</w:t>
            </w:r>
          </w:p>
        </w:tc>
      </w:tr>
    </w:tbl>
    <w:p w14:paraId="44F5991C" w14:textId="77777777" w:rsidR="0037370E" w:rsidRPr="005050F0" w:rsidRDefault="0037370E" w:rsidP="0037370E">
      <w:pPr>
        <w:rPr>
          <w:noProof/>
        </w:rPr>
      </w:pPr>
    </w:p>
    <w:p w14:paraId="1CFFA56F"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conversation management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167A5A22"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conversation management</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EE096C7" w14:textId="77777777" w:rsidR="006507BF" w:rsidRPr="005050F0" w:rsidRDefault="006507BF" w:rsidP="006507BF">
      <w:pPr>
        <w:pStyle w:val="Heading3"/>
        <w:rPr>
          <w:noProof/>
          <w:lang w:eastAsia="ko-KR"/>
        </w:rPr>
      </w:pPr>
      <w:bookmarkStart w:id="1360" w:name="_Toc4577585"/>
      <w:bookmarkStart w:id="1361" w:name="_Toc27504180"/>
      <w:bookmarkStart w:id="1362" w:name="_Toc27504968"/>
      <w:bookmarkStart w:id="1363" w:name="_Toc27505752"/>
      <w:bookmarkStart w:id="1364" w:name="_Toc27506536"/>
      <w:bookmarkStart w:id="1365" w:name="_Toc176344456"/>
      <w:r w:rsidRPr="005050F0">
        <w:rPr>
          <w:noProof/>
        </w:rPr>
        <w:t>6.2.</w:t>
      </w:r>
      <w:r w:rsidRPr="005050F0">
        <w:rPr>
          <w:noProof/>
          <w:lang w:eastAsia="ko-KR"/>
        </w:rPr>
        <w:t>23I</w:t>
      </w:r>
      <w:r w:rsidRPr="005050F0">
        <w:rPr>
          <w:noProof/>
        </w:rPr>
        <w:tab/>
        <w:t>/</w:t>
      </w:r>
      <w:r w:rsidRPr="005050F0">
        <w:rPr>
          <w:i/>
          <w:iCs/>
          <w:noProof/>
        </w:rPr>
        <w:t>&lt;x&gt;</w:t>
      </w:r>
      <w:r w:rsidRPr="005050F0">
        <w:rPr>
          <w:noProof/>
        </w:rPr>
        <w:t>/&lt;x&gt;/Common/MCData/AllowedTxControl</w:t>
      </w:r>
      <w:bookmarkEnd w:id="1360"/>
      <w:bookmarkEnd w:id="1361"/>
      <w:bookmarkEnd w:id="1362"/>
      <w:bookmarkEnd w:id="1363"/>
      <w:bookmarkEnd w:id="1364"/>
      <w:bookmarkEnd w:id="1365"/>
    </w:p>
    <w:p w14:paraId="3905349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23I</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AllowedTxControl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E0842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C099FF" w14:textId="77777777" w:rsidR="006507BF" w:rsidRPr="005050F0" w:rsidRDefault="006507BF" w:rsidP="003A70BF">
            <w:pPr>
              <w:rPr>
                <w:rFonts w:ascii="Arial" w:hAnsi="Arial" w:cs="Arial"/>
                <w:noProof/>
                <w:sz w:val="18"/>
                <w:szCs w:val="18"/>
              </w:rPr>
            </w:pPr>
            <w:r w:rsidRPr="005050F0">
              <w:rPr>
                <w:noProof/>
              </w:rPr>
              <w:t>&lt;x&gt;/Common/MCData/AllowedTxControl</w:t>
            </w:r>
          </w:p>
        </w:tc>
      </w:tr>
      <w:tr w:rsidR="006507BF" w:rsidRPr="005050F0" w14:paraId="462EE6A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9E48C"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7A5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E5CC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91E1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4719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864C6F" w14:textId="77777777" w:rsidR="006507BF" w:rsidRPr="005050F0" w:rsidRDefault="006507BF" w:rsidP="003A70BF">
            <w:pPr>
              <w:jc w:val="center"/>
              <w:rPr>
                <w:rFonts w:ascii="Arial" w:hAnsi="Arial" w:cs="Arial"/>
                <w:b/>
                <w:noProof/>
                <w:sz w:val="18"/>
                <w:szCs w:val="18"/>
              </w:rPr>
            </w:pPr>
          </w:p>
        </w:tc>
      </w:tr>
      <w:tr w:rsidR="006507BF" w:rsidRPr="005050F0" w14:paraId="23C8A0A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52CA6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1E1F"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C6E6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3D815"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56ABC"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4C5E41" w14:textId="77777777" w:rsidR="006507BF" w:rsidRPr="005050F0" w:rsidRDefault="006507BF" w:rsidP="003A70BF">
            <w:pPr>
              <w:jc w:val="center"/>
              <w:rPr>
                <w:b/>
                <w:noProof/>
              </w:rPr>
            </w:pPr>
          </w:p>
        </w:tc>
      </w:tr>
      <w:tr w:rsidR="006507BF" w:rsidRPr="005050F0" w14:paraId="04B1B94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C90E7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3D31F0"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transmission control is enabled for the </w:t>
            </w:r>
            <w:r w:rsidRPr="005050F0">
              <w:rPr>
                <w:rFonts w:eastAsia="SimSun"/>
                <w:noProof/>
                <w:lang w:eastAsia="zh-CN"/>
              </w:rPr>
              <w:t>group</w:t>
            </w:r>
            <w:r w:rsidRPr="005050F0">
              <w:rPr>
                <w:noProof/>
                <w:lang w:eastAsia="ko-KR"/>
              </w:rPr>
              <w:t>.</w:t>
            </w:r>
          </w:p>
        </w:tc>
      </w:tr>
    </w:tbl>
    <w:p w14:paraId="311E9524" w14:textId="77777777" w:rsidR="0037370E" w:rsidRPr="005050F0" w:rsidRDefault="0037370E" w:rsidP="0037370E">
      <w:pPr>
        <w:rPr>
          <w:noProof/>
        </w:rPr>
      </w:pPr>
    </w:p>
    <w:p w14:paraId="7D4C5B91"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transmission control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7561D38A"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transmission control</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44FD5DBA" w14:textId="77777777" w:rsidR="006507BF" w:rsidRPr="005050F0" w:rsidRDefault="006507BF" w:rsidP="006507BF">
      <w:pPr>
        <w:pStyle w:val="Heading3"/>
        <w:rPr>
          <w:noProof/>
          <w:lang w:eastAsia="ko-KR"/>
        </w:rPr>
      </w:pPr>
      <w:bookmarkStart w:id="1366" w:name="_Toc4577586"/>
      <w:bookmarkStart w:id="1367" w:name="_Toc27504181"/>
      <w:bookmarkStart w:id="1368" w:name="_Toc27504969"/>
      <w:bookmarkStart w:id="1369" w:name="_Toc27505753"/>
      <w:bookmarkStart w:id="1370" w:name="_Toc27506537"/>
      <w:bookmarkStart w:id="1371" w:name="_Toc176344457"/>
      <w:r w:rsidRPr="005050F0">
        <w:rPr>
          <w:noProof/>
        </w:rPr>
        <w:t>6.2.</w:t>
      </w:r>
      <w:r w:rsidRPr="005050F0">
        <w:rPr>
          <w:noProof/>
          <w:lang w:eastAsia="ko-KR"/>
        </w:rPr>
        <w:t>23J</w:t>
      </w:r>
      <w:r w:rsidRPr="005050F0">
        <w:rPr>
          <w:noProof/>
        </w:rPr>
        <w:tab/>
        <w:t>/</w:t>
      </w:r>
      <w:r w:rsidRPr="005050F0">
        <w:rPr>
          <w:i/>
          <w:iCs/>
          <w:noProof/>
        </w:rPr>
        <w:t>&lt;x&gt;</w:t>
      </w:r>
      <w:r w:rsidRPr="005050F0">
        <w:rPr>
          <w:noProof/>
        </w:rPr>
        <w:t>/&lt;x&gt;/Common/MCData/AllowedRxControl</w:t>
      </w:r>
      <w:bookmarkEnd w:id="1366"/>
      <w:bookmarkEnd w:id="1367"/>
      <w:bookmarkEnd w:id="1368"/>
      <w:bookmarkEnd w:id="1369"/>
      <w:bookmarkEnd w:id="1370"/>
      <w:bookmarkEnd w:id="1371"/>
    </w:p>
    <w:p w14:paraId="47018781"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23J</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75696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B83F06" w14:textId="77777777" w:rsidR="006507BF" w:rsidRPr="005050F0" w:rsidRDefault="006507BF" w:rsidP="003A70BF">
            <w:pPr>
              <w:rPr>
                <w:rFonts w:ascii="Arial" w:hAnsi="Arial" w:cs="Arial"/>
                <w:noProof/>
                <w:sz w:val="18"/>
                <w:szCs w:val="18"/>
              </w:rPr>
            </w:pPr>
            <w:r w:rsidRPr="005050F0">
              <w:rPr>
                <w:noProof/>
              </w:rPr>
              <w:t>&lt;x&gt;/Common/MCData/AllowedRxControl</w:t>
            </w:r>
          </w:p>
        </w:tc>
      </w:tr>
      <w:tr w:rsidR="006507BF" w:rsidRPr="005050F0" w14:paraId="0FEEAA4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E71D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13A83"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91D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E1F0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835CB"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346AB6" w14:textId="77777777" w:rsidR="006507BF" w:rsidRPr="005050F0" w:rsidRDefault="006507BF" w:rsidP="003A70BF">
            <w:pPr>
              <w:jc w:val="center"/>
              <w:rPr>
                <w:rFonts w:ascii="Arial" w:hAnsi="Arial" w:cs="Arial"/>
                <w:b/>
                <w:noProof/>
                <w:sz w:val="18"/>
                <w:szCs w:val="18"/>
              </w:rPr>
            </w:pPr>
          </w:p>
        </w:tc>
      </w:tr>
      <w:tr w:rsidR="006507BF" w:rsidRPr="005050F0" w14:paraId="015CC61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071752"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6811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393E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D7CC0"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7B363"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98414" w14:textId="77777777" w:rsidR="006507BF" w:rsidRPr="005050F0" w:rsidRDefault="006507BF" w:rsidP="003A70BF">
            <w:pPr>
              <w:jc w:val="center"/>
              <w:rPr>
                <w:b/>
                <w:noProof/>
              </w:rPr>
            </w:pPr>
          </w:p>
        </w:tc>
      </w:tr>
      <w:tr w:rsidR="006507BF" w:rsidRPr="005050F0" w14:paraId="7875ED8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2722A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8A459"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reception control is enabled for the </w:t>
            </w:r>
            <w:r w:rsidRPr="005050F0">
              <w:rPr>
                <w:rFonts w:eastAsia="SimSun"/>
                <w:noProof/>
                <w:lang w:eastAsia="zh-CN"/>
              </w:rPr>
              <w:t>group</w:t>
            </w:r>
            <w:r w:rsidRPr="005050F0">
              <w:rPr>
                <w:noProof/>
                <w:lang w:eastAsia="ko-KR"/>
              </w:rPr>
              <w:t>.</w:t>
            </w:r>
          </w:p>
        </w:tc>
      </w:tr>
    </w:tbl>
    <w:p w14:paraId="5F265657" w14:textId="77777777" w:rsidR="0037370E" w:rsidRPr="005050F0" w:rsidRDefault="0037370E" w:rsidP="0037370E">
      <w:pPr>
        <w:rPr>
          <w:noProof/>
        </w:rPr>
      </w:pPr>
    </w:p>
    <w:p w14:paraId="5CCB4303" w14:textId="77777777" w:rsidR="006507BF" w:rsidRPr="005050F0" w:rsidRDefault="006507BF" w:rsidP="006507BF">
      <w:pPr>
        <w:rPr>
          <w:noProof/>
          <w:lang w:eastAsia="ko-KR"/>
        </w:rPr>
      </w:pPr>
      <w:r w:rsidRPr="005050F0">
        <w:rPr>
          <w:noProof/>
        </w:rPr>
        <w:t xml:space="preserve">When set to "true" </w:t>
      </w:r>
      <w:r w:rsidRPr="005050F0">
        <w:rPr>
          <w:noProof/>
          <w:lang w:eastAsia="ko-KR"/>
        </w:rPr>
        <w:t xml:space="preserve">reception control </w:t>
      </w:r>
      <w:r w:rsidRPr="005050F0">
        <w:rPr>
          <w:rFonts w:eastAsia="SimSun"/>
          <w:noProof/>
          <w:lang w:eastAsia="zh-CN"/>
        </w:rPr>
        <w:t xml:space="preserve">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7CD6AA25"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reception control not allowed</w:t>
      </w:r>
      <w:r w:rsidRPr="005050F0">
        <w:rPr>
          <w:rFonts w:eastAsia="SimSun"/>
          <w:noProof/>
          <w:lang w:eastAsia="zh-CN"/>
        </w:rPr>
        <w:t xml:space="preserve"> on the group</w:t>
      </w:r>
      <w:r w:rsidRPr="005050F0">
        <w:rPr>
          <w:noProof/>
          <w:lang w:eastAsia="ko-KR"/>
        </w:rPr>
        <w:t>.</w:t>
      </w:r>
    </w:p>
    <w:p w14:paraId="524A4866" w14:textId="77777777" w:rsidR="006507BF" w:rsidRPr="005050F0" w:rsidRDefault="006507BF" w:rsidP="006507BF">
      <w:pPr>
        <w:pStyle w:val="Heading3"/>
        <w:rPr>
          <w:noProof/>
          <w:lang w:eastAsia="ko-KR"/>
        </w:rPr>
      </w:pPr>
      <w:bookmarkStart w:id="1372" w:name="_Toc4577587"/>
      <w:bookmarkStart w:id="1373" w:name="_Toc27504182"/>
      <w:bookmarkStart w:id="1374" w:name="_Toc27504970"/>
      <w:bookmarkStart w:id="1375" w:name="_Toc27505754"/>
      <w:bookmarkStart w:id="1376" w:name="_Toc27506538"/>
      <w:bookmarkStart w:id="1377" w:name="_Toc176344458"/>
      <w:r w:rsidRPr="005050F0">
        <w:rPr>
          <w:noProof/>
        </w:rPr>
        <w:t>6.2.</w:t>
      </w:r>
      <w:r w:rsidRPr="005050F0">
        <w:rPr>
          <w:noProof/>
          <w:lang w:eastAsia="ko-KR"/>
        </w:rPr>
        <w:t>23K</w:t>
      </w:r>
      <w:r w:rsidRPr="005050F0">
        <w:rPr>
          <w:noProof/>
        </w:rPr>
        <w:tab/>
        <w:t>/</w:t>
      </w:r>
      <w:r w:rsidRPr="005050F0">
        <w:rPr>
          <w:i/>
          <w:iCs/>
          <w:noProof/>
        </w:rPr>
        <w:t>&lt;x&gt;</w:t>
      </w:r>
      <w:r w:rsidRPr="005050F0">
        <w:rPr>
          <w:noProof/>
        </w:rPr>
        <w:t>/&lt;x&gt;/Common/MCData/AllowedEnhSvc</w:t>
      </w:r>
      <w:bookmarkEnd w:id="1372"/>
      <w:bookmarkEnd w:id="1373"/>
      <w:bookmarkEnd w:id="1374"/>
      <w:bookmarkEnd w:id="1375"/>
      <w:bookmarkEnd w:id="1376"/>
      <w:bookmarkEnd w:id="1377"/>
    </w:p>
    <w:p w14:paraId="06C84DB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23K</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AllowedEnhSvc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0B1238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5B3FF3" w14:textId="77777777" w:rsidR="006507BF" w:rsidRPr="005050F0" w:rsidRDefault="006507BF" w:rsidP="003A70BF">
            <w:pPr>
              <w:rPr>
                <w:rFonts w:ascii="Arial" w:hAnsi="Arial" w:cs="Arial"/>
                <w:noProof/>
                <w:sz w:val="18"/>
                <w:szCs w:val="18"/>
              </w:rPr>
            </w:pPr>
            <w:r w:rsidRPr="005050F0">
              <w:rPr>
                <w:noProof/>
              </w:rPr>
              <w:t>&lt;x&gt;/Common/MCData/AllowedEnhSvc</w:t>
            </w:r>
          </w:p>
        </w:tc>
      </w:tr>
      <w:tr w:rsidR="006507BF" w:rsidRPr="005050F0" w14:paraId="4E4153C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AC81C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B8EA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D6575"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9EE7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BF4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0C4F0D" w14:textId="77777777" w:rsidR="006507BF" w:rsidRPr="005050F0" w:rsidRDefault="006507BF" w:rsidP="003A70BF">
            <w:pPr>
              <w:jc w:val="center"/>
              <w:rPr>
                <w:rFonts w:ascii="Arial" w:hAnsi="Arial" w:cs="Arial"/>
                <w:b/>
                <w:noProof/>
                <w:sz w:val="18"/>
                <w:szCs w:val="18"/>
              </w:rPr>
            </w:pPr>
          </w:p>
        </w:tc>
      </w:tr>
      <w:tr w:rsidR="006507BF" w:rsidRPr="005050F0" w14:paraId="17F058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8D48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74C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642F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13C4"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42BF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572341" w14:textId="77777777" w:rsidR="006507BF" w:rsidRPr="005050F0" w:rsidRDefault="006507BF" w:rsidP="003A70BF">
            <w:pPr>
              <w:jc w:val="center"/>
              <w:rPr>
                <w:b/>
                <w:noProof/>
              </w:rPr>
            </w:pPr>
          </w:p>
        </w:tc>
      </w:tr>
      <w:tr w:rsidR="006507BF" w:rsidRPr="005050F0" w14:paraId="6F34F0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8E17D5"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548C1"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Enhanced Service is enabled for the </w:t>
            </w:r>
            <w:r w:rsidRPr="005050F0">
              <w:rPr>
                <w:rFonts w:eastAsia="SimSun"/>
                <w:noProof/>
                <w:lang w:eastAsia="zh-CN"/>
              </w:rPr>
              <w:t>group</w:t>
            </w:r>
            <w:r w:rsidRPr="005050F0">
              <w:rPr>
                <w:noProof/>
                <w:lang w:eastAsia="ko-KR"/>
              </w:rPr>
              <w:t>.</w:t>
            </w:r>
          </w:p>
        </w:tc>
      </w:tr>
    </w:tbl>
    <w:p w14:paraId="5CE9F7B1" w14:textId="77777777" w:rsidR="0037370E" w:rsidRPr="005050F0" w:rsidRDefault="0037370E" w:rsidP="0037370E">
      <w:pPr>
        <w:rPr>
          <w:noProof/>
        </w:rPr>
      </w:pPr>
    </w:p>
    <w:p w14:paraId="16D01A8B"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Enhanced Service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489706C9"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Enhanced Service </w:t>
      </w:r>
      <w:r w:rsidRPr="005050F0">
        <w:rPr>
          <w:rFonts w:eastAsia="SimSun"/>
          <w:noProof/>
          <w:lang w:eastAsia="zh-CN"/>
        </w:rPr>
        <w:t xml:space="preserve">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4EC2103" w14:textId="77777777" w:rsidR="006507BF" w:rsidRPr="005050F0" w:rsidRDefault="006507BF" w:rsidP="006507BF">
      <w:pPr>
        <w:pStyle w:val="Heading3"/>
        <w:rPr>
          <w:noProof/>
          <w:lang w:eastAsia="ko-KR"/>
        </w:rPr>
      </w:pPr>
      <w:bookmarkStart w:id="1378" w:name="_Toc4577588"/>
      <w:bookmarkStart w:id="1379" w:name="_Toc27504183"/>
      <w:bookmarkStart w:id="1380" w:name="_Toc27504971"/>
      <w:bookmarkStart w:id="1381" w:name="_Toc27505755"/>
      <w:bookmarkStart w:id="1382" w:name="_Toc27506539"/>
      <w:bookmarkStart w:id="1383" w:name="_Toc176344459"/>
      <w:r w:rsidRPr="005050F0">
        <w:rPr>
          <w:noProof/>
          <w:lang w:eastAsia="ko-KR"/>
        </w:rPr>
        <w:lastRenderedPageBreak/>
        <w:t>6.2.23L</w:t>
      </w:r>
      <w:r w:rsidRPr="005050F0">
        <w:rPr>
          <w:noProof/>
        </w:rPr>
        <w:tab/>
      </w:r>
      <w:r w:rsidR="0061347A" w:rsidRPr="005050F0">
        <w:rPr>
          <w:noProof/>
        </w:rPr>
        <w:t>void</w:t>
      </w:r>
      <w:bookmarkEnd w:id="1378"/>
      <w:bookmarkEnd w:id="1379"/>
      <w:bookmarkEnd w:id="1380"/>
      <w:bookmarkEnd w:id="1381"/>
      <w:bookmarkEnd w:id="1382"/>
      <w:bookmarkEnd w:id="1383"/>
    </w:p>
    <w:p w14:paraId="51BB61AE" w14:textId="77777777" w:rsidR="006507BF" w:rsidRPr="005050F0" w:rsidRDefault="006507BF" w:rsidP="006507BF">
      <w:pPr>
        <w:pStyle w:val="Heading3"/>
        <w:ind w:left="0" w:firstLine="0"/>
        <w:rPr>
          <w:noProof/>
          <w:lang w:eastAsia="ko-KR"/>
        </w:rPr>
      </w:pPr>
      <w:bookmarkStart w:id="1384" w:name="_Toc4577589"/>
      <w:bookmarkStart w:id="1385" w:name="_Toc27504184"/>
      <w:bookmarkStart w:id="1386" w:name="_Toc27504972"/>
      <w:bookmarkStart w:id="1387" w:name="_Toc27505756"/>
      <w:bookmarkStart w:id="1388" w:name="_Toc27506540"/>
      <w:bookmarkStart w:id="1389" w:name="_Toc176344460"/>
      <w:r w:rsidRPr="005050F0">
        <w:rPr>
          <w:noProof/>
          <w:lang w:eastAsia="ko-KR"/>
        </w:rPr>
        <w:t>6.</w:t>
      </w:r>
      <w:r w:rsidRPr="005050F0">
        <w:rPr>
          <w:noProof/>
        </w:rPr>
        <w:t>2.23M</w:t>
      </w:r>
      <w:r w:rsidRPr="005050F0">
        <w:rPr>
          <w:noProof/>
        </w:rPr>
        <w:tab/>
      </w:r>
      <w:r w:rsidR="0061347A" w:rsidRPr="005050F0">
        <w:rPr>
          <w:noProof/>
        </w:rPr>
        <w:t>void</w:t>
      </w:r>
      <w:bookmarkEnd w:id="1384"/>
      <w:bookmarkEnd w:id="1385"/>
      <w:bookmarkEnd w:id="1386"/>
      <w:bookmarkEnd w:id="1387"/>
      <w:bookmarkEnd w:id="1388"/>
      <w:bookmarkEnd w:id="1389"/>
    </w:p>
    <w:p w14:paraId="1C9F3824" w14:textId="77777777" w:rsidR="006507BF" w:rsidRPr="005050F0" w:rsidRDefault="006507BF" w:rsidP="006507BF">
      <w:pPr>
        <w:pStyle w:val="Heading3"/>
        <w:rPr>
          <w:noProof/>
          <w:lang w:eastAsia="ko-KR"/>
        </w:rPr>
      </w:pPr>
      <w:bookmarkStart w:id="1390" w:name="_Toc4577590"/>
      <w:bookmarkStart w:id="1391" w:name="_Toc27504185"/>
      <w:bookmarkStart w:id="1392" w:name="_Toc27504973"/>
      <w:bookmarkStart w:id="1393" w:name="_Toc27505757"/>
      <w:bookmarkStart w:id="1394" w:name="_Toc27506541"/>
      <w:bookmarkStart w:id="1395" w:name="_Toc176344461"/>
      <w:r w:rsidRPr="005050F0">
        <w:rPr>
          <w:noProof/>
          <w:lang w:eastAsia="ko-KR"/>
        </w:rPr>
        <w:t>6.</w:t>
      </w:r>
      <w:r w:rsidRPr="005050F0">
        <w:rPr>
          <w:noProof/>
        </w:rPr>
        <w:t>2.23N</w:t>
      </w:r>
      <w:r w:rsidRPr="005050F0">
        <w:rPr>
          <w:noProof/>
        </w:rPr>
        <w:tab/>
      </w:r>
      <w:r w:rsidR="0061347A" w:rsidRPr="005050F0">
        <w:rPr>
          <w:noProof/>
        </w:rPr>
        <w:t>void</w:t>
      </w:r>
      <w:bookmarkEnd w:id="1390"/>
      <w:bookmarkEnd w:id="1391"/>
      <w:bookmarkEnd w:id="1392"/>
      <w:bookmarkEnd w:id="1393"/>
      <w:bookmarkEnd w:id="1394"/>
      <w:bookmarkEnd w:id="1395"/>
    </w:p>
    <w:p w14:paraId="23396E15" w14:textId="77777777" w:rsidR="006507BF" w:rsidRPr="005050F0" w:rsidRDefault="006507BF" w:rsidP="006507BF">
      <w:pPr>
        <w:pStyle w:val="Heading3"/>
        <w:rPr>
          <w:noProof/>
          <w:lang w:eastAsia="ko-KR"/>
        </w:rPr>
      </w:pPr>
      <w:bookmarkStart w:id="1396" w:name="_Toc4577591"/>
      <w:bookmarkStart w:id="1397" w:name="_Toc27504186"/>
      <w:bookmarkStart w:id="1398" w:name="_Toc27504974"/>
      <w:bookmarkStart w:id="1399" w:name="_Toc27505758"/>
      <w:bookmarkStart w:id="1400" w:name="_Toc27506542"/>
      <w:bookmarkStart w:id="1401" w:name="_Toc176344462"/>
      <w:r w:rsidRPr="005050F0">
        <w:rPr>
          <w:noProof/>
        </w:rPr>
        <w:t>6.2.</w:t>
      </w:r>
      <w:r w:rsidRPr="005050F0">
        <w:rPr>
          <w:noProof/>
          <w:lang w:eastAsia="ko-KR"/>
        </w:rPr>
        <w:t>23O</w:t>
      </w:r>
      <w:r w:rsidRPr="005050F0">
        <w:rPr>
          <w:noProof/>
        </w:rPr>
        <w:tab/>
        <w:t>/</w:t>
      </w:r>
      <w:r w:rsidRPr="005050F0">
        <w:rPr>
          <w:i/>
          <w:iCs/>
          <w:noProof/>
        </w:rPr>
        <w:t>&lt;x&gt;</w:t>
      </w:r>
      <w:r w:rsidRPr="005050F0">
        <w:rPr>
          <w:noProof/>
        </w:rPr>
        <w:t>/&lt;x&gt;/Common/MCData/AllowedTransmitDataInGroup</w:t>
      </w:r>
      <w:bookmarkEnd w:id="1396"/>
      <w:bookmarkEnd w:id="1397"/>
      <w:bookmarkEnd w:id="1398"/>
      <w:bookmarkEnd w:id="1399"/>
      <w:bookmarkEnd w:id="1400"/>
      <w:bookmarkEnd w:id="1401"/>
    </w:p>
    <w:p w14:paraId="6D40ED8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23O</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AllowedTransmitDataInGroup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66F07A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E51BF9" w14:textId="77777777" w:rsidR="006507BF" w:rsidRPr="005050F0" w:rsidRDefault="006507BF" w:rsidP="003A70BF">
            <w:pPr>
              <w:rPr>
                <w:rFonts w:ascii="Arial" w:hAnsi="Arial" w:cs="Arial"/>
                <w:noProof/>
                <w:sz w:val="18"/>
                <w:szCs w:val="18"/>
              </w:rPr>
            </w:pPr>
            <w:r w:rsidRPr="005050F0">
              <w:rPr>
                <w:noProof/>
              </w:rPr>
              <w:t>&lt;x&gt;/Common/MCData/AllowedTransmitDataInGroup</w:t>
            </w:r>
          </w:p>
        </w:tc>
      </w:tr>
      <w:tr w:rsidR="006507BF" w:rsidRPr="005050F0" w14:paraId="18CF860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86918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9B06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20AE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940C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795C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A9813C" w14:textId="77777777" w:rsidR="006507BF" w:rsidRPr="005050F0" w:rsidRDefault="006507BF" w:rsidP="003A70BF">
            <w:pPr>
              <w:jc w:val="center"/>
              <w:rPr>
                <w:rFonts w:ascii="Arial" w:hAnsi="Arial" w:cs="Arial"/>
                <w:b/>
                <w:noProof/>
                <w:sz w:val="18"/>
                <w:szCs w:val="18"/>
              </w:rPr>
            </w:pPr>
          </w:p>
        </w:tc>
      </w:tr>
      <w:tr w:rsidR="006507BF" w:rsidRPr="005050F0" w14:paraId="0EC2FC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55B35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D6FDD"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93CB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BF522"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7BDF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708C4C" w14:textId="77777777" w:rsidR="006507BF" w:rsidRPr="005050F0" w:rsidRDefault="006507BF" w:rsidP="003A70BF">
            <w:pPr>
              <w:jc w:val="center"/>
              <w:rPr>
                <w:b/>
                <w:noProof/>
              </w:rPr>
            </w:pPr>
          </w:p>
        </w:tc>
      </w:tr>
      <w:tr w:rsidR="006507BF" w:rsidRPr="005050F0" w14:paraId="046085C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6FD397"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540B8"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an MC data user is permitted to transmit data in the group.</w:t>
            </w:r>
          </w:p>
        </w:tc>
      </w:tr>
    </w:tbl>
    <w:p w14:paraId="05F9AA5F" w14:textId="77777777" w:rsidR="0037370E" w:rsidRPr="005050F0" w:rsidRDefault="0037370E" w:rsidP="0037370E">
      <w:pPr>
        <w:rPr>
          <w:noProof/>
        </w:rPr>
      </w:pPr>
    </w:p>
    <w:p w14:paraId="5609BF04"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an MC data user is </w:t>
      </w:r>
      <w:r w:rsidRPr="005050F0">
        <w:rPr>
          <w:noProof/>
          <w:lang w:eastAsia="ko-KR"/>
        </w:rPr>
        <w:t>allowed</w:t>
      </w:r>
      <w:r w:rsidRPr="005050F0">
        <w:rPr>
          <w:rFonts w:eastAsia="SimSun"/>
          <w:noProof/>
          <w:lang w:eastAsia="zh-CN"/>
        </w:rPr>
        <w:t xml:space="preserve"> to transmit data in the group</w:t>
      </w:r>
      <w:r w:rsidRPr="005050F0">
        <w:rPr>
          <w:noProof/>
          <w:lang w:eastAsia="ko-KR"/>
        </w:rPr>
        <w:t>.</w:t>
      </w:r>
    </w:p>
    <w:p w14:paraId="4EF1D618"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an MC data user is not allowed</w:t>
      </w:r>
      <w:r w:rsidRPr="005050F0">
        <w:rPr>
          <w:rFonts w:eastAsia="SimSun"/>
          <w:noProof/>
          <w:lang w:eastAsia="zh-CN"/>
        </w:rPr>
        <w:t xml:space="preserve"> to transmit data in the group</w:t>
      </w:r>
      <w:r w:rsidRPr="005050F0">
        <w:rPr>
          <w:noProof/>
          <w:lang w:eastAsia="ko-KR"/>
        </w:rPr>
        <w:t>.</w:t>
      </w:r>
    </w:p>
    <w:p w14:paraId="2EAF4145" w14:textId="77777777" w:rsidR="006507BF" w:rsidRPr="005050F0" w:rsidRDefault="006507BF" w:rsidP="006507BF">
      <w:pPr>
        <w:pStyle w:val="Heading3"/>
        <w:rPr>
          <w:noProof/>
          <w:lang w:eastAsia="ko-KR"/>
        </w:rPr>
      </w:pPr>
      <w:bookmarkStart w:id="1402" w:name="_Toc4577592"/>
      <w:bookmarkStart w:id="1403" w:name="_Toc27504187"/>
      <w:bookmarkStart w:id="1404" w:name="_Toc27504975"/>
      <w:bookmarkStart w:id="1405" w:name="_Toc27505759"/>
      <w:bookmarkStart w:id="1406" w:name="_Toc27506543"/>
      <w:bookmarkStart w:id="1407" w:name="_Toc176344463"/>
      <w:r w:rsidRPr="005050F0">
        <w:rPr>
          <w:noProof/>
        </w:rPr>
        <w:t>6.2.</w:t>
      </w:r>
      <w:r w:rsidRPr="005050F0">
        <w:rPr>
          <w:noProof/>
          <w:lang w:eastAsia="ko-KR"/>
        </w:rPr>
        <w:t>23P</w:t>
      </w:r>
      <w:r w:rsidRPr="005050F0">
        <w:rPr>
          <w:noProof/>
        </w:rPr>
        <w:tab/>
        <w:t>/&lt;x&gt;/&lt;x&gt;/Common/MCData/MaxDataSingleRequest</w:t>
      </w:r>
      <w:bookmarkEnd w:id="1402"/>
      <w:bookmarkEnd w:id="1403"/>
      <w:bookmarkEnd w:id="1404"/>
      <w:bookmarkEnd w:id="1405"/>
      <w:bookmarkEnd w:id="1406"/>
      <w:bookmarkEnd w:id="1407"/>
    </w:p>
    <w:p w14:paraId="1467B2C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23P</w:t>
      </w:r>
      <w:r w:rsidRPr="005050F0">
        <w:rPr>
          <w:noProof/>
        </w:rPr>
        <w:t>.1: /&lt;x&gt;/&lt;x&gt;/Common/MCData/MaxDataSingleRequest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6DFC39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427DC4" w14:textId="77777777" w:rsidR="006507BF" w:rsidRPr="005050F0" w:rsidRDefault="006507BF" w:rsidP="003A70BF">
            <w:pPr>
              <w:rPr>
                <w:rFonts w:ascii="Arial" w:hAnsi="Arial" w:cs="Arial"/>
                <w:noProof/>
                <w:sz w:val="18"/>
                <w:szCs w:val="18"/>
              </w:rPr>
            </w:pPr>
            <w:r w:rsidRPr="005050F0">
              <w:rPr>
                <w:noProof/>
              </w:rPr>
              <w:t>&lt;x&gt;/Common/MCData/MaxDataSingleRequest</w:t>
            </w:r>
          </w:p>
        </w:tc>
      </w:tr>
      <w:tr w:rsidR="006507BF" w:rsidRPr="005050F0" w14:paraId="6F7EE4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017BB"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B3588"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158A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2EBFD"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4235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5CF064" w14:textId="77777777" w:rsidR="006507BF" w:rsidRPr="005050F0" w:rsidRDefault="006507BF" w:rsidP="003A70BF">
            <w:pPr>
              <w:jc w:val="center"/>
              <w:rPr>
                <w:rFonts w:ascii="Arial" w:hAnsi="Arial" w:cs="Arial"/>
                <w:b/>
                <w:noProof/>
                <w:sz w:val="18"/>
                <w:szCs w:val="18"/>
              </w:rPr>
            </w:pPr>
          </w:p>
        </w:tc>
      </w:tr>
      <w:tr w:rsidR="006507BF" w:rsidRPr="005050F0" w14:paraId="6F60D7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1A6AF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6A86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7381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F4E2E"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6F84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0087A7" w14:textId="77777777" w:rsidR="006507BF" w:rsidRPr="005050F0" w:rsidRDefault="006507BF" w:rsidP="003A70BF">
            <w:pPr>
              <w:jc w:val="center"/>
              <w:rPr>
                <w:b/>
                <w:noProof/>
              </w:rPr>
            </w:pPr>
          </w:p>
        </w:tc>
      </w:tr>
      <w:tr w:rsidR="006507BF" w:rsidRPr="005050F0" w14:paraId="0BD1DFC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43ADE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73A6C6" w14:textId="77777777" w:rsidR="006507BF" w:rsidRPr="005050F0" w:rsidRDefault="006507BF" w:rsidP="003A70BF">
            <w:pPr>
              <w:rPr>
                <w:noProof/>
                <w:lang w:eastAsia="ko-KR"/>
              </w:rPr>
            </w:pPr>
            <w:r w:rsidRPr="005050F0">
              <w:rPr>
                <w:noProof/>
              </w:rPr>
              <w:t xml:space="preserve">This leaf node </w:t>
            </w:r>
            <w:r w:rsidRPr="005050F0">
              <w:rPr>
                <w:noProof/>
                <w:lang w:eastAsia="ko-KR"/>
              </w:rPr>
              <w:t xml:space="preserve">indicates the maximum amount of data (in megabytes) that an MCData user can transmit in a single request during group communication. </w:t>
            </w:r>
          </w:p>
        </w:tc>
      </w:tr>
    </w:tbl>
    <w:p w14:paraId="0D81E98D" w14:textId="77777777" w:rsidR="0037370E" w:rsidRPr="005050F0" w:rsidRDefault="0037370E" w:rsidP="0037370E">
      <w:pPr>
        <w:rPr>
          <w:noProof/>
        </w:rPr>
      </w:pPr>
    </w:p>
    <w:p w14:paraId="4BE9720E"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55C966E4" w14:textId="77777777" w:rsidR="006507BF" w:rsidRPr="005050F0" w:rsidRDefault="006507BF" w:rsidP="006507BF">
      <w:pPr>
        <w:rPr>
          <w:noProof/>
          <w:lang w:eastAsia="ko-KR"/>
        </w:rPr>
      </w:pPr>
      <w:r w:rsidRPr="005050F0">
        <w:rPr>
          <w:noProof/>
        </w:rPr>
        <w:t>The MaxData1to1 size is in megabytes.</w:t>
      </w:r>
    </w:p>
    <w:p w14:paraId="2A7D1092" w14:textId="77777777" w:rsidR="006507BF" w:rsidRPr="005050F0" w:rsidRDefault="006507BF" w:rsidP="006507BF">
      <w:pPr>
        <w:pStyle w:val="Heading3"/>
        <w:rPr>
          <w:noProof/>
          <w:lang w:eastAsia="ko-KR"/>
        </w:rPr>
      </w:pPr>
      <w:bookmarkStart w:id="1408" w:name="_Toc4577593"/>
      <w:bookmarkStart w:id="1409" w:name="_Toc27504188"/>
      <w:bookmarkStart w:id="1410" w:name="_Toc27504976"/>
      <w:bookmarkStart w:id="1411" w:name="_Toc27505760"/>
      <w:bookmarkStart w:id="1412" w:name="_Toc27506544"/>
      <w:bookmarkStart w:id="1413" w:name="_Toc176344464"/>
      <w:r w:rsidRPr="005050F0">
        <w:rPr>
          <w:noProof/>
        </w:rPr>
        <w:t>6.2.</w:t>
      </w:r>
      <w:r w:rsidRPr="005050F0">
        <w:rPr>
          <w:noProof/>
          <w:lang w:eastAsia="ko-KR"/>
        </w:rPr>
        <w:t>23Q</w:t>
      </w:r>
      <w:r w:rsidRPr="005050F0">
        <w:rPr>
          <w:noProof/>
        </w:rPr>
        <w:tab/>
        <w:t>/&lt;x&gt;/&lt;x&gt;/Common/MCData/MaxTimeSingleRequest</w:t>
      </w:r>
      <w:bookmarkEnd w:id="1408"/>
      <w:bookmarkEnd w:id="1409"/>
      <w:bookmarkEnd w:id="1410"/>
      <w:bookmarkEnd w:id="1411"/>
      <w:bookmarkEnd w:id="1412"/>
      <w:bookmarkEnd w:id="1413"/>
    </w:p>
    <w:p w14:paraId="1AF17F6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23Q</w:t>
      </w:r>
      <w:r w:rsidRPr="005050F0">
        <w:rPr>
          <w:noProof/>
        </w:rPr>
        <w:t>.1: /&lt;x&gt;/&lt;x&gt;/Common/MCData/MaxTimeSingleRequest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CC6B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B1DF33" w14:textId="77777777" w:rsidR="006507BF" w:rsidRPr="005050F0" w:rsidRDefault="006507BF" w:rsidP="003A70BF">
            <w:pPr>
              <w:rPr>
                <w:rFonts w:ascii="Arial" w:hAnsi="Arial" w:cs="Arial"/>
                <w:noProof/>
                <w:sz w:val="18"/>
                <w:szCs w:val="18"/>
              </w:rPr>
            </w:pPr>
            <w:r w:rsidRPr="005050F0">
              <w:rPr>
                <w:noProof/>
              </w:rPr>
              <w:t>&lt;x&gt;/Common/MCData/MaxTimeSingleRequest</w:t>
            </w:r>
          </w:p>
        </w:tc>
      </w:tr>
      <w:tr w:rsidR="006507BF" w:rsidRPr="005050F0" w14:paraId="423F349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3BCAF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6800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9A67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4FA7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9F7E8"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8541A" w14:textId="77777777" w:rsidR="006507BF" w:rsidRPr="005050F0" w:rsidRDefault="006507BF" w:rsidP="003A70BF">
            <w:pPr>
              <w:jc w:val="center"/>
              <w:rPr>
                <w:rFonts w:ascii="Arial" w:hAnsi="Arial" w:cs="Arial"/>
                <w:b/>
                <w:noProof/>
                <w:sz w:val="18"/>
                <w:szCs w:val="18"/>
              </w:rPr>
            </w:pPr>
          </w:p>
        </w:tc>
      </w:tr>
      <w:tr w:rsidR="006507BF" w:rsidRPr="005050F0" w14:paraId="2C6994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D1B28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B339F"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2C4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7B7F8"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9A1EC"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5CC40" w14:textId="77777777" w:rsidR="006507BF" w:rsidRPr="005050F0" w:rsidRDefault="006507BF" w:rsidP="003A70BF">
            <w:pPr>
              <w:jc w:val="center"/>
              <w:rPr>
                <w:b/>
                <w:noProof/>
              </w:rPr>
            </w:pPr>
          </w:p>
        </w:tc>
      </w:tr>
      <w:tr w:rsidR="006507BF" w:rsidRPr="005050F0" w14:paraId="335072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6A70A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1E44F"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maximum amount of time that an MCData user can transmit for in a single request during group communication.</w:t>
            </w:r>
          </w:p>
        </w:tc>
      </w:tr>
    </w:tbl>
    <w:p w14:paraId="3041D31A" w14:textId="77777777" w:rsidR="0037370E" w:rsidRPr="005050F0" w:rsidRDefault="0037370E" w:rsidP="0037370E">
      <w:pPr>
        <w:rPr>
          <w:noProof/>
        </w:rPr>
      </w:pPr>
    </w:p>
    <w:p w14:paraId="684C65AF"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55E5D13A" w14:textId="77777777" w:rsidR="006507BF" w:rsidRPr="005050F0" w:rsidRDefault="006507BF" w:rsidP="006507BF">
      <w:pPr>
        <w:rPr>
          <w:noProof/>
          <w:lang w:eastAsia="ko-KR"/>
        </w:rPr>
      </w:pPr>
      <w:r w:rsidRPr="005050F0">
        <w:rPr>
          <w:noProof/>
        </w:rPr>
        <w:t>The MaxTime1To1 time is in seconds</w:t>
      </w:r>
      <w:r w:rsidRPr="005050F0">
        <w:rPr>
          <w:noProof/>
          <w:lang w:eastAsia="ko-KR"/>
        </w:rPr>
        <w:t>.</w:t>
      </w:r>
    </w:p>
    <w:p w14:paraId="6C987210" w14:textId="77777777" w:rsidR="006507BF" w:rsidRPr="005050F0" w:rsidRDefault="006507BF" w:rsidP="006507BF">
      <w:pPr>
        <w:pStyle w:val="Heading3"/>
        <w:rPr>
          <w:noProof/>
          <w:lang w:eastAsia="ko-KR"/>
        </w:rPr>
      </w:pPr>
      <w:bookmarkStart w:id="1414" w:name="_Toc4577594"/>
      <w:bookmarkStart w:id="1415" w:name="_Toc27504189"/>
      <w:bookmarkStart w:id="1416" w:name="_Toc27504977"/>
      <w:bookmarkStart w:id="1417" w:name="_Toc27505761"/>
      <w:bookmarkStart w:id="1418" w:name="_Toc27506545"/>
      <w:bookmarkStart w:id="1419" w:name="_Toc176344465"/>
      <w:r w:rsidRPr="005050F0">
        <w:rPr>
          <w:noProof/>
        </w:rPr>
        <w:lastRenderedPageBreak/>
        <w:t>6.2.23R</w:t>
      </w:r>
      <w:r w:rsidRPr="005050F0">
        <w:rPr>
          <w:noProof/>
        </w:rPr>
        <w:tab/>
        <w:t>/</w:t>
      </w:r>
      <w:r w:rsidRPr="005050F0">
        <w:rPr>
          <w:i/>
          <w:iCs/>
          <w:noProof/>
        </w:rPr>
        <w:t>&lt;x&gt;</w:t>
      </w:r>
      <w:r w:rsidRPr="005050F0">
        <w:rPr>
          <w:noProof/>
        </w:rPr>
        <w:t>/&lt;x&gt;/Common/MCVideo</w:t>
      </w:r>
      <w:bookmarkEnd w:id="1414"/>
      <w:bookmarkEnd w:id="1415"/>
      <w:bookmarkEnd w:id="1416"/>
      <w:bookmarkEnd w:id="1417"/>
      <w:bookmarkEnd w:id="1418"/>
      <w:bookmarkEnd w:id="1419"/>
    </w:p>
    <w:p w14:paraId="2F5CC168"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23R</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A02B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747459" w14:textId="77777777" w:rsidR="006507BF" w:rsidRPr="005050F0" w:rsidRDefault="006507BF" w:rsidP="003A70BF">
            <w:pPr>
              <w:rPr>
                <w:rFonts w:ascii="Arial" w:hAnsi="Arial" w:cs="Arial"/>
                <w:noProof/>
                <w:sz w:val="18"/>
                <w:szCs w:val="18"/>
              </w:rPr>
            </w:pPr>
            <w:r w:rsidRPr="005050F0">
              <w:rPr>
                <w:noProof/>
              </w:rPr>
              <w:t>&lt;x&gt;/Common/MCVideo</w:t>
            </w:r>
          </w:p>
        </w:tc>
      </w:tr>
      <w:tr w:rsidR="006507BF" w:rsidRPr="005050F0" w14:paraId="73FDD6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B5423"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7B10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E81F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C3A9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0A19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D45641" w14:textId="77777777" w:rsidR="006507BF" w:rsidRPr="005050F0" w:rsidRDefault="006507BF" w:rsidP="003A70BF">
            <w:pPr>
              <w:jc w:val="center"/>
              <w:rPr>
                <w:rFonts w:ascii="Arial" w:hAnsi="Arial" w:cs="Arial"/>
                <w:b/>
                <w:noProof/>
                <w:sz w:val="18"/>
                <w:szCs w:val="18"/>
              </w:rPr>
            </w:pPr>
          </w:p>
        </w:tc>
      </w:tr>
      <w:tr w:rsidR="006507BF" w:rsidRPr="005050F0" w14:paraId="7335AA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C73A5"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D820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2B8A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21A7B"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D5A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F70988" w14:textId="77777777" w:rsidR="006507BF" w:rsidRPr="005050F0" w:rsidRDefault="006507BF" w:rsidP="003A70BF">
            <w:pPr>
              <w:jc w:val="center"/>
              <w:rPr>
                <w:b/>
                <w:noProof/>
              </w:rPr>
            </w:pPr>
          </w:p>
        </w:tc>
      </w:tr>
      <w:tr w:rsidR="006507BF" w:rsidRPr="005050F0" w14:paraId="3CC0F10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DAF9B1"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A9EB9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Common MCVideo group information</w:t>
            </w:r>
          </w:p>
        </w:tc>
      </w:tr>
    </w:tbl>
    <w:p w14:paraId="50EB7135" w14:textId="77777777" w:rsidR="0037370E" w:rsidRPr="005050F0" w:rsidRDefault="0037370E" w:rsidP="0037370E">
      <w:pPr>
        <w:rPr>
          <w:noProof/>
        </w:rPr>
      </w:pPr>
      <w:bookmarkStart w:id="1420" w:name="_Toc4577595"/>
      <w:bookmarkStart w:id="1421" w:name="_Toc27504190"/>
      <w:bookmarkStart w:id="1422" w:name="_Toc27504978"/>
      <w:bookmarkStart w:id="1423" w:name="_Toc27505762"/>
      <w:bookmarkStart w:id="1424" w:name="_Toc27506546"/>
    </w:p>
    <w:p w14:paraId="7362EC05" w14:textId="77777777" w:rsidR="006507BF" w:rsidRPr="005050F0" w:rsidRDefault="006507BF" w:rsidP="006507BF">
      <w:pPr>
        <w:pStyle w:val="Heading3"/>
        <w:rPr>
          <w:noProof/>
          <w:lang w:eastAsia="ko-KR"/>
        </w:rPr>
      </w:pPr>
      <w:bookmarkStart w:id="1425" w:name="_Toc176344466"/>
      <w:r w:rsidRPr="005050F0">
        <w:rPr>
          <w:noProof/>
        </w:rPr>
        <w:t>6.2.2</w:t>
      </w:r>
      <w:r w:rsidRPr="005050F0">
        <w:rPr>
          <w:noProof/>
          <w:lang w:eastAsia="ko-KR"/>
        </w:rPr>
        <w:t>3S</w:t>
      </w:r>
      <w:r w:rsidRPr="005050F0">
        <w:rPr>
          <w:noProof/>
        </w:rPr>
        <w:tab/>
        <w:t>/</w:t>
      </w:r>
      <w:r w:rsidRPr="005050F0">
        <w:rPr>
          <w:i/>
          <w:iCs/>
          <w:noProof/>
        </w:rPr>
        <w:t>&lt;x&gt;</w:t>
      </w:r>
      <w:r w:rsidRPr="005050F0">
        <w:rPr>
          <w:noProof/>
        </w:rPr>
        <w:t>/&lt;x&gt;/Common/MCVideo/</w:t>
      </w:r>
      <w:r w:rsidRPr="005050F0">
        <w:rPr>
          <w:noProof/>
          <w:lang w:eastAsia="ko-KR"/>
        </w:rPr>
        <w:t>MediaProtectionRequired</w:t>
      </w:r>
      <w:bookmarkEnd w:id="1420"/>
      <w:bookmarkEnd w:id="1421"/>
      <w:bookmarkEnd w:id="1422"/>
      <w:bookmarkEnd w:id="1423"/>
      <w:bookmarkEnd w:id="1424"/>
      <w:bookmarkEnd w:id="1425"/>
    </w:p>
    <w:p w14:paraId="35057FF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23S</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9018A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0BF6A3" w14:textId="77777777" w:rsidR="006507BF" w:rsidRPr="005050F0" w:rsidRDefault="006507BF" w:rsidP="003A70BF">
            <w:pPr>
              <w:rPr>
                <w:rFonts w:ascii="Arial" w:hAnsi="Arial" w:cs="Arial"/>
                <w:noProof/>
                <w:sz w:val="18"/>
                <w:szCs w:val="18"/>
              </w:rPr>
            </w:pPr>
            <w:r w:rsidRPr="005050F0">
              <w:rPr>
                <w:noProof/>
              </w:rPr>
              <w:t>&lt;x&gt;/Common/MCVideo/</w:t>
            </w:r>
            <w:r w:rsidRPr="005050F0">
              <w:rPr>
                <w:noProof/>
                <w:lang w:eastAsia="ko-KR"/>
              </w:rPr>
              <w:t>MediaProtectionRequired</w:t>
            </w:r>
          </w:p>
        </w:tc>
      </w:tr>
      <w:tr w:rsidR="006507BF" w:rsidRPr="005050F0" w14:paraId="7D4D73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182A7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286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82B8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B66D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401F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BB6639" w14:textId="77777777" w:rsidR="006507BF" w:rsidRPr="005050F0" w:rsidRDefault="006507BF" w:rsidP="003A70BF">
            <w:pPr>
              <w:jc w:val="center"/>
              <w:rPr>
                <w:rFonts w:ascii="Arial" w:hAnsi="Arial" w:cs="Arial"/>
                <w:b/>
                <w:noProof/>
                <w:sz w:val="18"/>
                <w:szCs w:val="18"/>
              </w:rPr>
            </w:pPr>
          </w:p>
        </w:tc>
      </w:tr>
      <w:tr w:rsidR="006507BF" w:rsidRPr="005050F0" w14:paraId="2C357E4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4A155F"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291E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38A07"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3235A"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03AB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19649C" w14:textId="77777777" w:rsidR="006507BF" w:rsidRPr="005050F0" w:rsidRDefault="006507BF" w:rsidP="003A70BF">
            <w:pPr>
              <w:jc w:val="center"/>
              <w:rPr>
                <w:b/>
                <w:noProof/>
              </w:rPr>
            </w:pPr>
          </w:p>
        </w:tc>
      </w:tr>
      <w:tr w:rsidR="006507BF" w:rsidRPr="005050F0" w14:paraId="58D8602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39455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256674"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confidentiality and integrity of media</w:t>
            </w:r>
            <w:r w:rsidRPr="005050F0">
              <w:rPr>
                <w:rFonts w:eastAsia="SimSun"/>
                <w:noProof/>
                <w:lang w:eastAsia="zh-CN"/>
              </w:rPr>
              <w:t xml:space="preserve"> is required for MCVideo calls on the MCS group</w:t>
            </w:r>
            <w:r w:rsidRPr="005050F0">
              <w:rPr>
                <w:noProof/>
                <w:lang w:eastAsia="ko-KR"/>
              </w:rPr>
              <w:t>.</w:t>
            </w:r>
          </w:p>
        </w:tc>
      </w:tr>
    </w:tbl>
    <w:p w14:paraId="7FEDCDA5" w14:textId="77777777" w:rsidR="0037370E" w:rsidRPr="005050F0" w:rsidRDefault="0037370E" w:rsidP="0037370E">
      <w:pPr>
        <w:rPr>
          <w:noProof/>
        </w:rPr>
      </w:pPr>
    </w:p>
    <w:p w14:paraId="60F74174" w14:textId="77777777" w:rsidR="006507BF" w:rsidRPr="005050F0" w:rsidRDefault="006507BF" w:rsidP="006507BF">
      <w:pPr>
        <w:rPr>
          <w:noProof/>
          <w:lang w:eastAsia="ko-KR"/>
        </w:rPr>
      </w:pPr>
      <w:r w:rsidRPr="005050F0">
        <w:rPr>
          <w:noProof/>
        </w:rPr>
        <w:t>When set to "true" confidentiality and integrity of MCvideo media</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0896EB91"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MCvideo media</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20D7C6C9"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10F1CDD6" w14:textId="77777777" w:rsidR="006507BF" w:rsidRPr="005050F0" w:rsidRDefault="006507BF" w:rsidP="006507BF">
      <w:pPr>
        <w:pStyle w:val="Heading3"/>
        <w:rPr>
          <w:noProof/>
          <w:lang w:eastAsia="ko-KR"/>
        </w:rPr>
      </w:pPr>
      <w:bookmarkStart w:id="1426" w:name="_Toc4577596"/>
      <w:bookmarkStart w:id="1427" w:name="_Toc27504191"/>
      <w:bookmarkStart w:id="1428" w:name="_Toc27504979"/>
      <w:bookmarkStart w:id="1429" w:name="_Toc27505763"/>
      <w:bookmarkStart w:id="1430" w:name="_Toc27506547"/>
      <w:bookmarkStart w:id="1431" w:name="_Toc176344467"/>
      <w:r w:rsidRPr="005050F0">
        <w:rPr>
          <w:noProof/>
        </w:rPr>
        <w:t>6.2.2</w:t>
      </w:r>
      <w:r w:rsidRPr="005050F0">
        <w:rPr>
          <w:noProof/>
          <w:lang w:eastAsia="ko-KR"/>
        </w:rPr>
        <w:t>3T</w:t>
      </w:r>
      <w:r w:rsidRPr="005050F0">
        <w:rPr>
          <w:noProof/>
        </w:rPr>
        <w:tab/>
        <w:t>/</w:t>
      </w:r>
      <w:r w:rsidRPr="005050F0">
        <w:rPr>
          <w:i/>
          <w:iCs/>
          <w:noProof/>
        </w:rPr>
        <w:t>&lt;x&gt;</w:t>
      </w:r>
      <w:r w:rsidRPr="005050F0">
        <w:rPr>
          <w:noProof/>
        </w:rPr>
        <w:t>/&lt;x&gt;/Common/MCVideo/</w:t>
      </w:r>
      <w:r w:rsidRPr="005050F0">
        <w:rPr>
          <w:noProof/>
          <w:lang w:eastAsia="ko-KR"/>
        </w:rPr>
        <w:t>TxControlProtectionRequired</w:t>
      </w:r>
      <w:bookmarkEnd w:id="1426"/>
      <w:bookmarkEnd w:id="1427"/>
      <w:bookmarkEnd w:id="1428"/>
      <w:bookmarkEnd w:id="1429"/>
      <w:bookmarkEnd w:id="1430"/>
      <w:bookmarkEnd w:id="1431"/>
    </w:p>
    <w:p w14:paraId="277242CA"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23T</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105FA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791420" w14:textId="77777777" w:rsidR="006507BF" w:rsidRPr="005050F0" w:rsidRDefault="006507BF" w:rsidP="003A70BF">
            <w:pPr>
              <w:rPr>
                <w:rFonts w:ascii="Arial" w:hAnsi="Arial" w:cs="Arial"/>
                <w:noProof/>
                <w:sz w:val="18"/>
                <w:szCs w:val="18"/>
              </w:rPr>
            </w:pPr>
            <w:r w:rsidRPr="005050F0">
              <w:rPr>
                <w:noProof/>
              </w:rPr>
              <w:t>&lt;x&gt;/Common/MCVideo/</w:t>
            </w:r>
            <w:r w:rsidRPr="005050F0">
              <w:rPr>
                <w:noProof/>
                <w:lang w:eastAsia="ko-KR"/>
              </w:rPr>
              <w:t>TxControlProtectionRequired</w:t>
            </w:r>
          </w:p>
        </w:tc>
      </w:tr>
      <w:tr w:rsidR="006507BF" w:rsidRPr="005050F0" w14:paraId="18AE7D2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4F1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4F40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1800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8CF0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B2B81"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10DB00" w14:textId="77777777" w:rsidR="006507BF" w:rsidRPr="005050F0" w:rsidRDefault="006507BF" w:rsidP="003A70BF">
            <w:pPr>
              <w:jc w:val="center"/>
              <w:rPr>
                <w:rFonts w:ascii="Arial" w:hAnsi="Arial" w:cs="Arial"/>
                <w:b/>
                <w:noProof/>
                <w:sz w:val="18"/>
                <w:szCs w:val="18"/>
              </w:rPr>
            </w:pPr>
          </w:p>
        </w:tc>
      </w:tr>
      <w:tr w:rsidR="006507BF" w:rsidRPr="005050F0" w14:paraId="02B12E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03CEB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EB10E"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B26C1"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A643A"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3BBB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B45F19" w14:textId="77777777" w:rsidR="006507BF" w:rsidRPr="005050F0" w:rsidRDefault="006507BF" w:rsidP="003A70BF">
            <w:pPr>
              <w:jc w:val="center"/>
              <w:rPr>
                <w:b/>
                <w:noProof/>
              </w:rPr>
            </w:pPr>
          </w:p>
        </w:tc>
      </w:tr>
      <w:tr w:rsidR="006507BF" w:rsidRPr="005050F0" w14:paraId="79B3AF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65ED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B1A27F"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confidentiality and integrity protection is required for on-network and off-network MCVideo transmission control signalling on the MCS group</w:t>
            </w:r>
          </w:p>
        </w:tc>
      </w:tr>
    </w:tbl>
    <w:p w14:paraId="7D67CCB3" w14:textId="77777777" w:rsidR="0037370E" w:rsidRPr="005050F0" w:rsidRDefault="0037370E" w:rsidP="0037370E">
      <w:pPr>
        <w:rPr>
          <w:noProof/>
        </w:rPr>
      </w:pPr>
    </w:p>
    <w:p w14:paraId="1224E03F" w14:textId="77777777" w:rsidR="006507BF" w:rsidRPr="005050F0" w:rsidRDefault="006507BF" w:rsidP="006507BF">
      <w:pPr>
        <w:rPr>
          <w:noProof/>
          <w:lang w:eastAsia="ko-KR"/>
        </w:rPr>
      </w:pPr>
      <w:r w:rsidRPr="005050F0">
        <w:rPr>
          <w:noProof/>
        </w:rPr>
        <w:t>When set to "true" confidentiality and integrity of MCVideo transmission control signalling</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2BBB960C"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MCVideo transmission control signalling</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567816EF"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5814C117" w14:textId="77777777" w:rsidR="006507BF" w:rsidRPr="005050F0" w:rsidRDefault="006507BF" w:rsidP="006507BF">
      <w:pPr>
        <w:pStyle w:val="Heading3"/>
        <w:rPr>
          <w:noProof/>
          <w:lang w:eastAsia="ko-KR"/>
        </w:rPr>
      </w:pPr>
      <w:bookmarkStart w:id="1432" w:name="_Toc4577597"/>
      <w:bookmarkStart w:id="1433" w:name="_Toc27504192"/>
      <w:bookmarkStart w:id="1434" w:name="_Toc27504980"/>
      <w:bookmarkStart w:id="1435" w:name="_Toc27505764"/>
      <w:bookmarkStart w:id="1436" w:name="_Toc27506548"/>
      <w:bookmarkStart w:id="1437" w:name="_Toc176344468"/>
      <w:r w:rsidRPr="005050F0">
        <w:rPr>
          <w:noProof/>
        </w:rPr>
        <w:t>6.2.2</w:t>
      </w:r>
      <w:r w:rsidRPr="005050F0">
        <w:rPr>
          <w:noProof/>
          <w:lang w:eastAsia="ko-KR"/>
        </w:rPr>
        <w:t>3U</w:t>
      </w:r>
      <w:r w:rsidRPr="005050F0">
        <w:rPr>
          <w:noProof/>
        </w:rPr>
        <w:tab/>
        <w:t>/</w:t>
      </w:r>
      <w:r w:rsidRPr="005050F0">
        <w:rPr>
          <w:i/>
          <w:iCs/>
          <w:noProof/>
        </w:rPr>
        <w:t>&lt;x&gt;</w:t>
      </w:r>
      <w:r w:rsidRPr="005050F0">
        <w:rPr>
          <w:noProof/>
        </w:rPr>
        <w:t>/&lt;x&gt;/Common/MCVideo/</w:t>
      </w:r>
      <w:r w:rsidRPr="005050F0">
        <w:rPr>
          <w:noProof/>
          <w:lang w:eastAsia="ko-KR"/>
        </w:rPr>
        <w:t>MediaProtectionSecurityMaterial</w:t>
      </w:r>
      <w:bookmarkEnd w:id="1432"/>
      <w:bookmarkEnd w:id="1433"/>
      <w:bookmarkEnd w:id="1434"/>
      <w:bookmarkEnd w:id="1435"/>
      <w:bookmarkEnd w:id="1436"/>
      <w:bookmarkEnd w:id="1437"/>
    </w:p>
    <w:p w14:paraId="2F406945"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23U</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/MCVideo/</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1A5790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1354B5" w14:textId="77777777" w:rsidR="006507BF" w:rsidRPr="005050F0" w:rsidRDefault="006507BF" w:rsidP="003A70BF">
            <w:pPr>
              <w:rPr>
                <w:rFonts w:ascii="Arial" w:hAnsi="Arial" w:cs="Arial"/>
                <w:noProof/>
                <w:sz w:val="18"/>
                <w:szCs w:val="18"/>
              </w:rPr>
            </w:pPr>
            <w:r w:rsidRPr="005050F0">
              <w:rPr>
                <w:noProof/>
              </w:rPr>
              <w:t>&lt;x&gt;/Common/MCVideo/MediaProtectionSecurityMaterial</w:t>
            </w:r>
          </w:p>
        </w:tc>
      </w:tr>
      <w:tr w:rsidR="006507BF" w:rsidRPr="005050F0" w14:paraId="2F892E9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20A9C8"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E25E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05333"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4AE4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EE96F"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E02AB" w14:textId="77777777" w:rsidR="006507BF" w:rsidRPr="005050F0" w:rsidRDefault="006507BF" w:rsidP="003A70BF">
            <w:pPr>
              <w:jc w:val="center"/>
              <w:rPr>
                <w:rFonts w:ascii="Arial" w:hAnsi="Arial" w:cs="Arial"/>
                <w:b/>
                <w:noProof/>
                <w:sz w:val="18"/>
                <w:szCs w:val="18"/>
              </w:rPr>
            </w:pPr>
          </w:p>
        </w:tc>
      </w:tr>
      <w:tr w:rsidR="006507BF" w:rsidRPr="005050F0" w14:paraId="6B388F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CC4AD1"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EFB1D"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2A1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F10FD"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9DF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6ECD5" w14:textId="77777777" w:rsidR="006507BF" w:rsidRPr="005050F0" w:rsidRDefault="006507BF" w:rsidP="003A70BF">
            <w:pPr>
              <w:jc w:val="center"/>
              <w:rPr>
                <w:b/>
                <w:noProof/>
              </w:rPr>
            </w:pPr>
          </w:p>
        </w:tc>
      </w:tr>
      <w:tr w:rsidR="006507BF" w:rsidRPr="005050F0" w14:paraId="72AC25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EFD0ED"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2F1101"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33.180 [</w:t>
            </w:r>
            <w:r w:rsidRPr="005050F0">
              <w:rPr>
                <w:noProof/>
                <w:lang w:eastAsia="ko-KR"/>
              </w:rPr>
              <w:t xml:space="preserve">xx]) </w:t>
            </w:r>
            <w:r w:rsidRPr="005050F0">
              <w:rPr>
                <w:noProof/>
              </w:rPr>
              <w:t xml:space="preserve">for MCVideo media protection </w:t>
            </w:r>
            <w:r w:rsidRPr="005050F0">
              <w:rPr>
                <w:noProof/>
                <w:lang w:eastAsia="ko-KR"/>
              </w:rPr>
              <w:t>in</w:t>
            </w:r>
            <w:r w:rsidRPr="005050F0">
              <w:rPr>
                <w:rFonts w:eastAsia="SimSun"/>
                <w:noProof/>
                <w:lang w:eastAsia="zh-CN"/>
              </w:rPr>
              <w:t xml:space="preserve"> the MCS group</w:t>
            </w:r>
            <w:r w:rsidRPr="005050F0">
              <w:rPr>
                <w:noProof/>
                <w:lang w:eastAsia="ko-KR"/>
              </w:rPr>
              <w:t>.</w:t>
            </w:r>
          </w:p>
        </w:tc>
      </w:tr>
    </w:tbl>
    <w:p w14:paraId="51240303" w14:textId="77777777" w:rsidR="0037370E" w:rsidRPr="005050F0" w:rsidRDefault="0037370E" w:rsidP="0037370E">
      <w:pPr>
        <w:rPr>
          <w:noProof/>
        </w:rPr>
      </w:pPr>
      <w:bookmarkStart w:id="1438" w:name="_Toc4577598"/>
      <w:bookmarkStart w:id="1439" w:name="_Toc27504193"/>
      <w:bookmarkStart w:id="1440" w:name="_Toc27504981"/>
      <w:bookmarkStart w:id="1441" w:name="_Toc27505765"/>
      <w:bookmarkStart w:id="1442" w:name="_Toc27506549"/>
    </w:p>
    <w:p w14:paraId="6D946A38" w14:textId="77777777" w:rsidR="006507BF" w:rsidRPr="005050F0" w:rsidRDefault="006507BF" w:rsidP="006507BF">
      <w:pPr>
        <w:pStyle w:val="Heading3"/>
        <w:rPr>
          <w:noProof/>
          <w:lang w:eastAsia="ko-KR"/>
        </w:rPr>
      </w:pPr>
      <w:bookmarkStart w:id="1443" w:name="_Toc176344469"/>
      <w:r w:rsidRPr="005050F0">
        <w:rPr>
          <w:noProof/>
          <w:lang w:eastAsia="ko-KR"/>
        </w:rPr>
        <w:lastRenderedPageBreak/>
        <w:t>6.2.23V</w:t>
      </w:r>
      <w:r w:rsidRPr="005050F0">
        <w:rPr>
          <w:noProof/>
        </w:rPr>
        <w:tab/>
        <w:t>/</w:t>
      </w:r>
      <w:r w:rsidRPr="005050F0">
        <w:rPr>
          <w:i/>
          <w:iCs/>
          <w:noProof/>
        </w:rPr>
        <w:t>&lt;x&gt;</w:t>
      </w:r>
      <w:r w:rsidRPr="005050F0">
        <w:rPr>
          <w:noProof/>
        </w:rPr>
        <w:t>/&lt;x&gt;/Common/</w:t>
      </w:r>
      <w:r w:rsidRPr="005050F0">
        <w:rPr>
          <w:noProof/>
          <w:lang w:eastAsia="ko-KR"/>
        </w:rPr>
        <w:t>MCVideo/AllowedAudioCodecs</w:t>
      </w:r>
      <w:bookmarkEnd w:id="1438"/>
      <w:bookmarkEnd w:id="1439"/>
      <w:bookmarkEnd w:id="1440"/>
      <w:bookmarkEnd w:id="1441"/>
      <w:bookmarkEnd w:id="1442"/>
      <w:bookmarkEnd w:id="1443"/>
    </w:p>
    <w:p w14:paraId="71BBE844" w14:textId="77777777" w:rsidR="006507BF" w:rsidRPr="005050F0" w:rsidRDefault="006507BF" w:rsidP="006507BF">
      <w:pPr>
        <w:pStyle w:val="TH"/>
        <w:rPr>
          <w:noProof/>
          <w:lang w:eastAsia="ko-KR"/>
        </w:rPr>
      </w:pPr>
      <w:r w:rsidRPr="005050F0">
        <w:rPr>
          <w:noProof/>
        </w:rPr>
        <w:t>Table </w:t>
      </w:r>
      <w:r w:rsidRPr="005050F0">
        <w:rPr>
          <w:noProof/>
          <w:lang w:eastAsia="ko-KR"/>
        </w:rPr>
        <w:t>6.2.23V.</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Common/MCVideo/AllowedAudioCodecs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25F30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CA77B5"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p>
        </w:tc>
      </w:tr>
      <w:tr w:rsidR="006507BF" w:rsidRPr="005050F0" w14:paraId="48BFD8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504A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03EC7"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54D6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764F2"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893E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7F8FE3" w14:textId="77777777" w:rsidR="006507BF" w:rsidRPr="005050F0" w:rsidRDefault="006507BF" w:rsidP="003A70BF">
            <w:pPr>
              <w:jc w:val="center"/>
              <w:rPr>
                <w:rFonts w:ascii="Arial" w:hAnsi="Arial" w:cs="Arial"/>
                <w:b/>
                <w:noProof/>
                <w:sz w:val="18"/>
                <w:szCs w:val="18"/>
              </w:rPr>
            </w:pPr>
          </w:p>
        </w:tc>
      </w:tr>
      <w:tr w:rsidR="006507BF" w:rsidRPr="005050F0" w14:paraId="7B0B3D0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E82B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9C4B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D056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4946F"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4EA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83AF8" w14:textId="77777777" w:rsidR="006507BF" w:rsidRPr="005050F0" w:rsidRDefault="006507BF" w:rsidP="003A70BF">
            <w:pPr>
              <w:jc w:val="center"/>
              <w:rPr>
                <w:b/>
                <w:noProof/>
              </w:rPr>
            </w:pPr>
          </w:p>
        </w:tc>
      </w:tr>
      <w:tr w:rsidR="006507BF" w:rsidRPr="005050F0" w14:paraId="566934F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31C00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A2036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audio codecs for MCVideo sessions on the group</w:t>
            </w:r>
          </w:p>
        </w:tc>
      </w:tr>
    </w:tbl>
    <w:p w14:paraId="1D212067" w14:textId="77777777" w:rsidR="0037370E" w:rsidRPr="005050F0" w:rsidRDefault="0037370E" w:rsidP="0037370E">
      <w:pPr>
        <w:rPr>
          <w:noProof/>
        </w:rPr>
      </w:pPr>
      <w:bookmarkStart w:id="1444" w:name="_Toc4577599"/>
      <w:bookmarkStart w:id="1445" w:name="_Toc27504194"/>
      <w:bookmarkStart w:id="1446" w:name="_Toc27504982"/>
      <w:bookmarkStart w:id="1447" w:name="_Toc27505766"/>
      <w:bookmarkStart w:id="1448" w:name="_Toc27506550"/>
    </w:p>
    <w:p w14:paraId="1AE4C5E5" w14:textId="77777777" w:rsidR="006507BF" w:rsidRPr="005050F0" w:rsidRDefault="006507BF" w:rsidP="006507BF">
      <w:pPr>
        <w:pStyle w:val="Heading3"/>
        <w:ind w:left="0" w:firstLine="0"/>
        <w:rPr>
          <w:noProof/>
          <w:lang w:eastAsia="ko-KR"/>
        </w:rPr>
      </w:pPr>
      <w:bookmarkStart w:id="1449" w:name="_Toc176344470"/>
      <w:r w:rsidRPr="005050F0">
        <w:rPr>
          <w:noProof/>
          <w:lang w:eastAsia="ko-KR"/>
        </w:rPr>
        <w:t>6.</w:t>
      </w:r>
      <w:r w:rsidRPr="005050F0">
        <w:rPr>
          <w:noProof/>
        </w:rPr>
        <w:t>2.23W</w:t>
      </w:r>
      <w:r w:rsidRPr="005050F0">
        <w:rPr>
          <w:noProof/>
        </w:rPr>
        <w:tab/>
        <w:t>/</w:t>
      </w:r>
      <w:r w:rsidRPr="005050F0">
        <w:rPr>
          <w:i/>
          <w:iCs/>
          <w:noProof/>
        </w:rPr>
        <w:t>&lt;x&gt;</w:t>
      </w:r>
      <w:r w:rsidRPr="005050F0">
        <w:rPr>
          <w:noProof/>
        </w:rPr>
        <w:t>/&lt;x&gt;/Common/</w:t>
      </w:r>
      <w:r w:rsidRPr="005050F0">
        <w:rPr>
          <w:noProof/>
          <w:lang w:eastAsia="ko-KR"/>
        </w:rPr>
        <w:t>MCVideo/AllowedAudioCodecs</w:t>
      </w:r>
      <w:r w:rsidRPr="005050F0">
        <w:rPr>
          <w:noProof/>
        </w:rPr>
        <w:t>/&lt;x&gt;</w:t>
      </w:r>
      <w:bookmarkEnd w:id="1444"/>
      <w:bookmarkEnd w:id="1445"/>
      <w:bookmarkEnd w:id="1446"/>
      <w:bookmarkEnd w:id="1447"/>
      <w:bookmarkEnd w:id="1448"/>
      <w:bookmarkEnd w:id="1449"/>
    </w:p>
    <w:p w14:paraId="558897B0" w14:textId="77777777" w:rsidR="006507BF" w:rsidRPr="005050F0" w:rsidRDefault="006507BF" w:rsidP="006507BF">
      <w:pPr>
        <w:pStyle w:val="TH"/>
        <w:rPr>
          <w:noProof/>
          <w:lang w:eastAsia="ko-KR"/>
        </w:rPr>
      </w:pPr>
      <w:r w:rsidRPr="005050F0">
        <w:rPr>
          <w:noProof/>
        </w:rPr>
        <w:t>Table </w:t>
      </w:r>
      <w:r w:rsidRPr="005050F0">
        <w:rPr>
          <w:noProof/>
          <w:lang w:eastAsia="ko-KR"/>
        </w:rPr>
        <w:t>6.2.23W</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MCVideo/AllowedAudioCodecs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77937A2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302F4C"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r w:rsidRPr="005050F0">
              <w:rPr>
                <w:noProof/>
              </w:rPr>
              <w:t>/&lt;x&gt;</w:t>
            </w:r>
          </w:p>
        </w:tc>
      </w:tr>
      <w:tr w:rsidR="006507BF" w:rsidRPr="005050F0" w14:paraId="637E7C27"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FC33569"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50358"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E06BC"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23E0"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E3074"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659128" w14:textId="77777777" w:rsidR="006507BF" w:rsidRPr="005050F0" w:rsidRDefault="006507BF" w:rsidP="003A70BF">
            <w:pPr>
              <w:jc w:val="center"/>
              <w:rPr>
                <w:rFonts w:ascii="Arial" w:hAnsi="Arial" w:cs="Arial"/>
                <w:b/>
                <w:noProof/>
                <w:sz w:val="18"/>
                <w:szCs w:val="18"/>
              </w:rPr>
            </w:pPr>
          </w:p>
        </w:tc>
      </w:tr>
      <w:tr w:rsidR="006507BF" w:rsidRPr="005050F0" w14:paraId="647159A8"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66DCF18"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E86EA"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A8583"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0EFDE"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F0C76"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AEDEB87" w14:textId="77777777" w:rsidR="006507BF" w:rsidRPr="005050F0" w:rsidRDefault="006507BF" w:rsidP="003A70BF">
            <w:pPr>
              <w:jc w:val="center"/>
              <w:rPr>
                <w:b/>
                <w:noProof/>
              </w:rPr>
            </w:pPr>
          </w:p>
        </w:tc>
      </w:tr>
      <w:tr w:rsidR="006507BF" w:rsidRPr="005050F0" w14:paraId="07DD6820"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6B896409"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CF9D9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audio codecs for MCVideo sessions on the group</w:t>
            </w:r>
          </w:p>
        </w:tc>
      </w:tr>
    </w:tbl>
    <w:p w14:paraId="53F044ED" w14:textId="77777777" w:rsidR="0037370E" w:rsidRPr="005050F0" w:rsidRDefault="0037370E" w:rsidP="0037370E">
      <w:pPr>
        <w:rPr>
          <w:noProof/>
        </w:rPr>
      </w:pPr>
      <w:bookmarkStart w:id="1450" w:name="_Toc4577600"/>
      <w:bookmarkStart w:id="1451" w:name="_Toc27504195"/>
      <w:bookmarkStart w:id="1452" w:name="_Toc27504983"/>
      <w:bookmarkStart w:id="1453" w:name="_Toc27505767"/>
      <w:bookmarkStart w:id="1454" w:name="_Toc27506551"/>
    </w:p>
    <w:p w14:paraId="439125DE" w14:textId="77777777" w:rsidR="006507BF" w:rsidRPr="005050F0" w:rsidRDefault="006507BF" w:rsidP="006507BF">
      <w:pPr>
        <w:pStyle w:val="Heading3"/>
        <w:rPr>
          <w:noProof/>
          <w:lang w:eastAsia="ko-KR"/>
        </w:rPr>
      </w:pPr>
      <w:bookmarkStart w:id="1455" w:name="_Toc176344471"/>
      <w:r w:rsidRPr="005050F0">
        <w:rPr>
          <w:noProof/>
          <w:lang w:eastAsia="ko-KR"/>
        </w:rPr>
        <w:t>6.</w:t>
      </w:r>
      <w:r w:rsidRPr="005050F0">
        <w:rPr>
          <w:noProof/>
        </w:rPr>
        <w:t>2.23X</w:t>
      </w:r>
      <w:r w:rsidRPr="005050F0">
        <w:rPr>
          <w:noProof/>
        </w:rPr>
        <w:tab/>
        <w:t>/</w:t>
      </w:r>
      <w:r w:rsidRPr="005050F0">
        <w:rPr>
          <w:i/>
          <w:iCs/>
          <w:noProof/>
        </w:rPr>
        <w:t>&lt;x&gt;</w:t>
      </w:r>
      <w:r w:rsidRPr="005050F0">
        <w:rPr>
          <w:noProof/>
        </w:rPr>
        <w:t>/&lt;x&gt;/Common/</w:t>
      </w:r>
      <w:r w:rsidRPr="005050F0">
        <w:rPr>
          <w:noProof/>
          <w:lang w:eastAsia="ko-KR"/>
        </w:rPr>
        <w:t>MCVideo/AllowedAudioCodecs</w:t>
      </w:r>
      <w:r w:rsidRPr="005050F0">
        <w:rPr>
          <w:noProof/>
        </w:rPr>
        <w:t>/&lt;x&gt;/</w:t>
      </w:r>
      <w:r w:rsidR="00040692" w:rsidRPr="005050F0">
        <w:rPr>
          <w:noProof/>
        </w:rPr>
        <w:br/>
      </w:r>
      <w:r w:rsidRPr="005050F0">
        <w:rPr>
          <w:noProof/>
        </w:rPr>
        <w:t>AudioCodec</w:t>
      </w:r>
      <w:bookmarkEnd w:id="1450"/>
      <w:bookmarkEnd w:id="1451"/>
      <w:bookmarkEnd w:id="1452"/>
      <w:bookmarkEnd w:id="1453"/>
      <w:bookmarkEnd w:id="1454"/>
      <w:bookmarkEnd w:id="1455"/>
    </w:p>
    <w:p w14:paraId="3266937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X.1: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MCVideo/AllowedAudioCodecs</w:t>
      </w:r>
      <w:r w:rsidRPr="005050F0">
        <w:rPr>
          <w:noProof/>
        </w:rPr>
        <w:t>/&lt;x&gt;/AudioCodec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4216B3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33D93B"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r w:rsidRPr="005050F0">
              <w:rPr>
                <w:noProof/>
              </w:rPr>
              <w:t>/&lt;x&gt;/AudioCodec</w:t>
            </w:r>
          </w:p>
        </w:tc>
      </w:tr>
      <w:tr w:rsidR="006507BF" w:rsidRPr="005050F0" w14:paraId="0170F4A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B4BC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7556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351A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FCD87"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CA2C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EDE4D7" w14:textId="77777777" w:rsidR="006507BF" w:rsidRPr="005050F0" w:rsidRDefault="006507BF" w:rsidP="003A70BF">
            <w:pPr>
              <w:jc w:val="center"/>
              <w:rPr>
                <w:rFonts w:ascii="Arial" w:hAnsi="Arial" w:cs="Arial"/>
                <w:b/>
                <w:noProof/>
                <w:sz w:val="18"/>
                <w:szCs w:val="18"/>
              </w:rPr>
            </w:pPr>
          </w:p>
        </w:tc>
      </w:tr>
      <w:tr w:rsidR="006507BF" w:rsidRPr="005050F0" w14:paraId="7849D4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5AD3C"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3D475"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A3C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117CE"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B10F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E72A2E" w14:textId="77777777" w:rsidR="006507BF" w:rsidRPr="005050F0" w:rsidRDefault="006507BF" w:rsidP="003A70BF">
            <w:pPr>
              <w:jc w:val="center"/>
              <w:rPr>
                <w:b/>
                <w:noProof/>
              </w:rPr>
            </w:pPr>
          </w:p>
        </w:tc>
      </w:tr>
      <w:tr w:rsidR="006507BF" w:rsidRPr="005050F0" w14:paraId="0394CF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6F7EA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5BB0A7" w14:textId="77777777" w:rsidR="006507BF" w:rsidRPr="005050F0" w:rsidRDefault="006507BF" w:rsidP="003A70BF">
            <w:pPr>
              <w:rPr>
                <w:noProof/>
                <w:lang w:eastAsia="ko-KR"/>
              </w:rPr>
            </w:pPr>
            <w:r w:rsidRPr="005050F0">
              <w:rPr>
                <w:noProof/>
              </w:rPr>
              <w:t xml:space="preserve">This leaf node </w:t>
            </w:r>
            <w:r w:rsidRPr="005050F0">
              <w:rPr>
                <w:noProof/>
                <w:lang w:eastAsia="ko-KR"/>
              </w:rPr>
              <w:t>indicates the preferred RTP payload format to be used for audio encoding in MCVideo group sessions for the group.</w:t>
            </w:r>
          </w:p>
        </w:tc>
      </w:tr>
    </w:tbl>
    <w:p w14:paraId="7EEA7E93" w14:textId="77777777" w:rsidR="0037370E" w:rsidRPr="005050F0" w:rsidRDefault="0037370E" w:rsidP="0037370E">
      <w:pPr>
        <w:rPr>
          <w:noProof/>
        </w:rPr>
      </w:pPr>
      <w:bookmarkStart w:id="1456" w:name="_Toc4577601"/>
      <w:bookmarkStart w:id="1457" w:name="_Toc27504196"/>
      <w:bookmarkStart w:id="1458" w:name="_Toc27504984"/>
      <w:bookmarkStart w:id="1459" w:name="_Toc27505768"/>
      <w:bookmarkStart w:id="1460" w:name="_Toc27506552"/>
    </w:p>
    <w:p w14:paraId="0506DC5F" w14:textId="77777777" w:rsidR="006507BF" w:rsidRPr="005050F0" w:rsidRDefault="006507BF" w:rsidP="006507BF">
      <w:pPr>
        <w:pStyle w:val="Heading3"/>
        <w:rPr>
          <w:noProof/>
          <w:lang w:eastAsia="ko-KR"/>
        </w:rPr>
      </w:pPr>
      <w:bookmarkStart w:id="1461" w:name="_Toc176344472"/>
      <w:r w:rsidRPr="005050F0">
        <w:rPr>
          <w:noProof/>
          <w:lang w:eastAsia="ko-KR"/>
        </w:rPr>
        <w:t>6.2.23Y</w:t>
      </w:r>
      <w:r w:rsidRPr="005050F0">
        <w:rPr>
          <w:noProof/>
        </w:rPr>
        <w:tab/>
        <w:t>/</w:t>
      </w:r>
      <w:r w:rsidRPr="005050F0">
        <w:rPr>
          <w:i/>
          <w:iCs/>
          <w:noProof/>
        </w:rPr>
        <w:t>&lt;x&gt;</w:t>
      </w:r>
      <w:r w:rsidRPr="005050F0">
        <w:rPr>
          <w:noProof/>
        </w:rPr>
        <w:t>/&lt;x&gt;/Common/</w:t>
      </w:r>
      <w:r w:rsidRPr="005050F0">
        <w:rPr>
          <w:noProof/>
          <w:lang w:eastAsia="ko-KR"/>
        </w:rPr>
        <w:t>MCVideo/AllowedVideoCodecs</w:t>
      </w:r>
      <w:bookmarkEnd w:id="1456"/>
      <w:bookmarkEnd w:id="1457"/>
      <w:bookmarkEnd w:id="1458"/>
      <w:bookmarkEnd w:id="1459"/>
      <w:bookmarkEnd w:id="1460"/>
      <w:bookmarkEnd w:id="1461"/>
    </w:p>
    <w:p w14:paraId="7340CB80" w14:textId="77777777" w:rsidR="006507BF" w:rsidRPr="005050F0" w:rsidRDefault="006507BF" w:rsidP="006507BF">
      <w:pPr>
        <w:pStyle w:val="TH"/>
        <w:rPr>
          <w:noProof/>
          <w:lang w:eastAsia="ko-KR"/>
        </w:rPr>
      </w:pPr>
      <w:r w:rsidRPr="005050F0">
        <w:rPr>
          <w:noProof/>
        </w:rPr>
        <w:t>Table </w:t>
      </w:r>
      <w:r w:rsidRPr="005050F0">
        <w:rPr>
          <w:noProof/>
          <w:lang w:eastAsia="ko-KR"/>
        </w:rPr>
        <w:t>6.2.23Y.</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46B0FB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CBE709"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p>
        </w:tc>
      </w:tr>
      <w:tr w:rsidR="006507BF" w:rsidRPr="005050F0" w14:paraId="034298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4702A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E71DA"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28B3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3A0B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936E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BB9B53" w14:textId="77777777" w:rsidR="006507BF" w:rsidRPr="005050F0" w:rsidRDefault="006507BF" w:rsidP="003A70BF">
            <w:pPr>
              <w:jc w:val="center"/>
              <w:rPr>
                <w:rFonts w:ascii="Arial" w:hAnsi="Arial" w:cs="Arial"/>
                <w:b/>
                <w:noProof/>
                <w:sz w:val="18"/>
                <w:szCs w:val="18"/>
              </w:rPr>
            </w:pPr>
          </w:p>
        </w:tc>
      </w:tr>
      <w:tr w:rsidR="006507BF" w:rsidRPr="005050F0" w14:paraId="3E11A81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DFFAD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74D1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48E2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DFCC7"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483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8B4639" w14:textId="77777777" w:rsidR="006507BF" w:rsidRPr="005050F0" w:rsidRDefault="006507BF" w:rsidP="003A70BF">
            <w:pPr>
              <w:jc w:val="center"/>
              <w:rPr>
                <w:b/>
                <w:noProof/>
              </w:rPr>
            </w:pPr>
          </w:p>
        </w:tc>
      </w:tr>
      <w:tr w:rsidR="006507BF" w:rsidRPr="005050F0" w14:paraId="446215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693FDC"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C3B0CA"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codecs for MCVideo sessions on the group</w:t>
            </w:r>
          </w:p>
        </w:tc>
      </w:tr>
    </w:tbl>
    <w:p w14:paraId="01DA84C7" w14:textId="77777777" w:rsidR="0037370E" w:rsidRPr="005050F0" w:rsidRDefault="0037370E" w:rsidP="0037370E">
      <w:pPr>
        <w:rPr>
          <w:noProof/>
        </w:rPr>
      </w:pPr>
      <w:bookmarkStart w:id="1462" w:name="_Toc4577602"/>
      <w:bookmarkStart w:id="1463" w:name="_Toc27504197"/>
      <w:bookmarkStart w:id="1464" w:name="_Toc27504985"/>
      <w:bookmarkStart w:id="1465" w:name="_Toc27505769"/>
      <w:bookmarkStart w:id="1466" w:name="_Toc27506553"/>
    </w:p>
    <w:p w14:paraId="372480AA" w14:textId="77777777" w:rsidR="006507BF" w:rsidRPr="005050F0" w:rsidRDefault="006507BF" w:rsidP="006507BF">
      <w:pPr>
        <w:pStyle w:val="Heading3"/>
        <w:ind w:left="0" w:firstLine="0"/>
        <w:rPr>
          <w:noProof/>
          <w:lang w:eastAsia="ko-KR"/>
        </w:rPr>
      </w:pPr>
      <w:bookmarkStart w:id="1467" w:name="_Toc176344473"/>
      <w:r w:rsidRPr="005050F0">
        <w:rPr>
          <w:noProof/>
          <w:lang w:eastAsia="ko-KR"/>
        </w:rPr>
        <w:t>6.</w:t>
      </w:r>
      <w:r w:rsidRPr="005050F0">
        <w:rPr>
          <w:noProof/>
        </w:rPr>
        <w:t>2.23Z</w:t>
      </w:r>
      <w:r w:rsidRPr="005050F0">
        <w:rPr>
          <w:noProof/>
        </w:rPr>
        <w:tab/>
        <w:t>/</w:t>
      </w:r>
      <w:r w:rsidRPr="005050F0">
        <w:rPr>
          <w:i/>
          <w:iCs/>
          <w:noProof/>
        </w:rPr>
        <w:t>&lt;x&gt;</w:t>
      </w:r>
      <w:r w:rsidRPr="005050F0">
        <w:rPr>
          <w:noProof/>
        </w:rPr>
        <w:t>/&lt;x&gt;/Common/</w:t>
      </w:r>
      <w:r w:rsidRPr="005050F0">
        <w:rPr>
          <w:noProof/>
          <w:lang w:eastAsia="ko-KR"/>
        </w:rPr>
        <w:t>MCVideo/AllowedVideoCodecs</w:t>
      </w:r>
      <w:r w:rsidRPr="005050F0">
        <w:rPr>
          <w:noProof/>
        </w:rPr>
        <w:t>/&lt;x&gt;</w:t>
      </w:r>
      <w:bookmarkEnd w:id="1462"/>
      <w:bookmarkEnd w:id="1463"/>
      <w:bookmarkEnd w:id="1464"/>
      <w:bookmarkEnd w:id="1465"/>
      <w:bookmarkEnd w:id="1466"/>
      <w:bookmarkEnd w:id="1467"/>
    </w:p>
    <w:p w14:paraId="0E68C059" w14:textId="77777777" w:rsidR="006507BF" w:rsidRPr="005050F0" w:rsidRDefault="006507BF" w:rsidP="006507BF">
      <w:pPr>
        <w:pStyle w:val="TH"/>
        <w:rPr>
          <w:noProof/>
          <w:lang w:eastAsia="ko-KR"/>
        </w:rPr>
      </w:pPr>
      <w:r w:rsidRPr="005050F0">
        <w:rPr>
          <w:noProof/>
        </w:rPr>
        <w:t>Table </w:t>
      </w:r>
      <w:r w:rsidRPr="005050F0">
        <w:rPr>
          <w:noProof/>
          <w:lang w:eastAsia="ko-KR"/>
        </w:rPr>
        <w:t>6.2.23Z</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MCVideo/AllowedVideoCodecs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3543CF6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3A7BE7E"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r w:rsidRPr="005050F0">
              <w:rPr>
                <w:noProof/>
              </w:rPr>
              <w:t>/&lt;x&gt;</w:t>
            </w:r>
          </w:p>
        </w:tc>
      </w:tr>
      <w:tr w:rsidR="006507BF" w:rsidRPr="005050F0" w14:paraId="0802CC37"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5785DEA"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79606"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350FA"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656C4"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B9623"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63B9D00" w14:textId="77777777" w:rsidR="006507BF" w:rsidRPr="005050F0" w:rsidRDefault="006507BF" w:rsidP="003A70BF">
            <w:pPr>
              <w:jc w:val="center"/>
              <w:rPr>
                <w:rFonts w:ascii="Arial" w:hAnsi="Arial" w:cs="Arial"/>
                <w:b/>
                <w:noProof/>
                <w:sz w:val="18"/>
                <w:szCs w:val="18"/>
              </w:rPr>
            </w:pPr>
          </w:p>
        </w:tc>
      </w:tr>
      <w:tr w:rsidR="006507BF" w:rsidRPr="005050F0" w14:paraId="3AD2DA81"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610AD5"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977B4"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04A3"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8CFA8"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35632"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AEE80DF" w14:textId="77777777" w:rsidR="006507BF" w:rsidRPr="005050F0" w:rsidRDefault="006507BF" w:rsidP="003A70BF">
            <w:pPr>
              <w:jc w:val="center"/>
              <w:rPr>
                <w:b/>
                <w:noProof/>
              </w:rPr>
            </w:pPr>
          </w:p>
        </w:tc>
      </w:tr>
      <w:tr w:rsidR="006507BF" w:rsidRPr="005050F0" w14:paraId="56E9EE75"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46156B7E"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C99871"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codecs for MCVideo sessions on the group</w:t>
            </w:r>
          </w:p>
        </w:tc>
      </w:tr>
    </w:tbl>
    <w:p w14:paraId="676DDC50" w14:textId="77777777" w:rsidR="0037370E" w:rsidRPr="005050F0" w:rsidRDefault="0037370E" w:rsidP="0037370E">
      <w:pPr>
        <w:rPr>
          <w:noProof/>
        </w:rPr>
      </w:pPr>
      <w:bookmarkStart w:id="1468" w:name="_Toc4577603"/>
      <w:bookmarkStart w:id="1469" w:name="_Toc27504198"/>
      <w:bookmarkStart w:id="1470" w:name="_Toc27504986"/>
      <w:bookmarkStart w:id="1471" w:name="_Toc27505770"/>
      <w:bookmarkStart w:id="1472" w:name="_Toc27506554"/>
    </w:p>
    <w:p w14:paraId="7CA9D2C8" w14:textId="77777777" w:rsidR="006507BF" w:rsidRPr="005050F0" w:rsidRDefault="006507BF" w:rsidP="006507BF">
      <w:pPr>
        <w:pStyle w:val="Heading3"/>
        <w:rPr>
          <w:noProof/>
          <w:lang w:eastAsia="ko-KR"/>
        </w:rPr>
      </w:pPr>
      <w:bookmarkStart w:id="1473" w:name="_Toc176344474"/>
      <w:r w:rsidRPr="005050F0">
        <w:rPr>
          <w:noProof/>
          <w:lang w:eastAsia="ko-KR"/>
        </w:rPr>
        <w:t>6.</w:t>
      </w:r>
      <w:r w:rsidRPr="005050F0">
        <w:rPr>
          <w:noProof/>
        </w:rPr>
        <w:t>2.23AA</w:t>
      </w:r>
      <w:r w:rsidRPr="005050F0">
        <w:rPr>
          <w:noProof/>
        </w:rPr>
        <w:tab/>
        <w:t>/</w:t>
      </w:r>
      <w:r w:rsidRPr="005050F0">
        <w:rPr>
          <w:i/>
          <w:iCs/>
          <w:noProof/>
        </w:rPr>
        <w:t>&lt;x&gt;</w:t>
      </w:r>
      <w:r w:rsidRPr="005050F0">
        <w:rPr>
          <w:noProof/>
        </w:rPr>
        <w:t>/&lt;x&gt;/Common/</w:t>
      </w:r>
      <w:r w:rsidRPr="005050F0">
        <w:rPr>
          <w:noProof/>
          <w:lang w:eastAsia="ko-KR"/>
        </w:rPr>
        <w:t>MCVideo/AllowedVideoCodecs</w:t>
      </w:r>
      <w:r w:rsidRPr="005050F0">
        <w:rPr>
          <w:noProof/>
        </w:rPr>
        <w:t>/&lt;x&gt;/</w:t>
      </w:r>
      <w:r w:rsidR="00040692" w:rsidRPr="005050F0">
        <w:rPr>
          <w:noProof/>
        </w:rPr>
        <w:br/>
      </w:r>
      <w:r w:rsidRPr="005050F0">
        <w:rPr>
          <w:noProof/>
        </w:rPr>
        <w:t>VideoCodec</w:t>
      </w:r>
      <w:bookmarkEnd w:id="1468"/>
      <w:bookmarkEnd w:id="1469"/>
      <w:bookmarkEnd w:id="1470"/>
      <w:bookmarkEnd w:id="1471"/>
      <w:bookmarkEnd w:id="1472"/>
      <w:bookmarkEnd w:id="1473"/>
    </w:p>
    <w:p w14:paraId="1A084E2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AA.1: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MCVideo/AllowedVideoCodecs</w:t>
      </w:r>
      <w:r w:rsidRPr="005050F0">
        <w:rPr>
          <w:noProof/>
        </w:rPr>
        <w:t>/&lt;x&gt;/VideoCodec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95FAC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ABD037"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r w:rsidRPr="005050F0">
              <w:rPr>
                <w:noProof/>
              </w:rPr>
              <w:t>/&lt;x&gt;/VideoCodec</w:t>
            </w:r>
          </w:p>
        </w:tc>
      </w:tr>
      <w:tr w:rsidR="006507BF" w:rsidRPr="005050F0" w14:paraId="23AD01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768C4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1116F"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6904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A2CD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80D2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0D561B" w14:textId="77777777" w:rsidR="006507BF" w:rsidRPr="005050F0" w:rsidRDefault="006507BF" w:rsidP="003A70BF">
            <w:pPr>
              <w:jc w:val="center"/>
              <w:rPr>
                <w:rFonts w:ascii="Arial" w:hAnsi="Arial" w:cs="Arial"/>
                <w:b/>
                <w:noProof/>
                <w:sz w:val="18"/>
                <w:szCs w:val="18"/>
              </w:rPr>
            </w:pPr>
          </w:p>
        </w:tc>
      </w:tr>
      <w:tr w:rsidR="006507BF" w:rsidRPr="005050F0" w14:paraId="6A3E0EE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1EA3F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47A12"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BC16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692F5"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0B05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FA1D2C" w14:textId="77777777" w:rsidR="006507BF" w:rsidRPr="005050F0" w:rsidRDefault="006507BF" w:rsidP="003A70BF">
            <w:pPr>
              <w:jc w:val="center"/>
              <w:rPr>
                <w:b/>
                <w:noProof/>
              </w:rPr>
            </w:pPr>
          </w:p>
        </w:tc>
      </w:tr>
      <w:tr w:rsidR="006507BF" w:rsidRPr="005050F0" w14:paraId="6924F00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CE9FA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D01E3E" w14:textId="77777777" w:rsidR="006507BF" w:rsidRPr="005050F0" w:rsidRDefault="006507BF" w:rsidP="003A70BF">
            <w:pPr>
              <w:rPr>
                <w:noProof/>
                <w:lang w:eastAsia="ko-KR"/>
              </w:rPr>
            </w:pPr>
            <w:r w:rsidRPr="005050F0">
              <w:rPr>
                <w:noProof/>
              </w:rPr>
              <w:t>This leaf node indicates the preferred RTP payload format to be used for video encoding in MCVideo group sessions for the group.</w:t>
            </w:r>
          </w:p>
        </w:tc>
      </w:tr>
    </w:tbl>
    <w:p w14:paraId="491A70DA" w14:textId="77777777" w:rsidR="0037370E" w:rsidRPr="005050F0" w:rsidRDefault="0037370E" w:rsidP="0037370E">
      <w:pPr>
        <w:rPr>
          <w:noProof/>
        </w:rPr>
      </w:pPr>
      <w:bookmarkStart w:id="1474" w:name="_Toc4577604"/>
      <w:bookmarkStart w:id="1475" w:name="_Toc27504199"/>
      <w:bookmarkStart w:id="1476" w:name="_Toc27504987"/>
      <w:bookmarkStart w:id="1477" w:name="_Toc27505771"/>
      <w:bookmarkStart w:id="1478" w:name="_Toc27506555"/>
    </w:p>
    <w:p w14:paraId="16682946" w14:textId="77777777" w:rsidR="006507BF" w:rsidRPr="005050F0" w:rsidRDefault="006507BF" w:rsidP="006507BF">
      <w:pPr>
        <w:pStyle w:val="Heading3"/>
        <w:rPr>
          <w:noProof/>
          <w:lang w:eastAsia="ko-KR"/>
        </w:rPr>
      </w:pPr>
      <w:bookmarkStart w:id="1479" w:name="_Toc176344475"/>
      <w:r w:rsidRPr="005050F0">
        <w:rPr>
          <w:noProof/>
          <w:lang w:eastAsia="ko-KR"/>
        </w:rPr>
        <w:t>6.2.23AB</w:t>
      </w:r>
      <w:r w:rsidRPr="005050F0">
        <w:rPr>
          <w:noProof/>
        </w:rPr>
        <w:tab/>
        <w:t>/</w:t>
      </w:r>
      <w:r w:rsidRPr="005050F0">
        <w:rPr>
          <w:i/>
          <w:iCs/>
          <w:noProof/>
        </w:rPr>
        <w:t>&lt;x&gt;</w:t>
      </w:r>
      <w:r w:rsidRPr="005050F0">
        <w:rPr>
          <w:noProof/>
        </w:rPr>
        <w:t>/&lt;x&gt;/Common/</w:t>
      </w:r>
      <w:r w:rsidRPr="005050F0">
        <w:rPr>
          <w:noProof/>
          <w:lang w:eastAsia="ko-KR"/>
        </w:rPr>
        <w:t>MCVideo/AllowedVideoResolutions</w:t>
      </w:r>
      <w:bookmarkEnd w:id="1474"/>
      <w:bookmarkEnd w:id="1475"/>
      <w:bookmarkEnd w:id="1476"/>
      <w:bookmarkEnd w:id="1477"/>
      <w:bookmarkEnd w:id="1478"/>
      <w:bookmarkEnd w:id="1479"/>
    </w:p>
    <w:p w14:paraId="3504203F" w14:textId="77777777" w:rsidR="006507BF" w:rsidRPr="005050F0" w:rsidRDefault="006507BF" w:rsidP="006507BF">
      <w:pPr>
        <w:pStyle w:val="TH"/>
        <w:rPr>
          <w:noProof/>
          <w:lang w:eastAsia="ko-KR"/>
        </w:rPr>
      </w:pPr>
      <w:r w:rsidRPr="005050F0">
        <w:rPr>
          <w:noProof/>
        </w:rPr>
        <w:t>Table </w:t>
      </w:r>
      <w:r w:rsidRPr="005050F0">
        <w:rPr>
          <w:noProof/>
          <w:lang w:eastAsia="ko-KR"/>
        </w:rPr>
        <w:t>6.2.23AB.</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Common/MCVideo/AllowedVideoResolutions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C431CF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55E51A"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p>
        </w:tc>
      </w:tr>
      <w:tr w:rsidR="006507BF" w:rsidRPr="005050F0" w14:paraId="54A7C0B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BA253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181E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117C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9916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A03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A6E56" w14:textId="77777777" w:rsidR="006507BF" w:rsidRPr="005050F0" w:rsidRDefault="006507BF" w:rsidP="003A70BF">
            <w:pPr>
              <w:jc w:val="center"/>
              <w:rPr>
                <w:rFonts w:ascii="Arial" w:hAnsi="Arial" w:cs="Arial"/>
                <w:b/>
                <w:noProof/>
                <w:sz w:val="18"/>
                <w:szCs w:val="18"/>
              </w:rPr>
            </w:pPr>
          </w:p>
        </w:tc>
      </w:tr>
      <w:tr w:rsidR="006507BF" w:rsidRPr="005050F0" w14:paraId="3EE0B30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9926C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0F17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C27E9"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41300"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BC7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611146" w14:textId="77777777" w:rsidR="006507BF" w:rsidRPr="005050F0" w:rsidRDefault="006507BF" w:rsidP="003A70BF">
            <w:pPr>
              <w:jc w:val="center"/>
              <w:rPr>
                <w:b/>
                <w:noProof/>
              </w:rPr>
            </w:pPr>
          </w:p>
        </w:tc>
      </w:tr>
      <w:tr w:rsidR="006507BF" w:rsidRPr="005050F0" w14:paraId="310EA1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40CC1D"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E353B2"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resolutions used in MCVideo</w:t>
            </w:r>
            <w:r w:rsidRPr="005050F0">
              <w:rPr>
                <w:noProof/>
              </w:rPr>
              <w:t xml:space="preserve"> group sessions for the group.</w:t>
            </w:r>
          </w:p>
        </w:tc>
      </w:tr>
    </w:tbl>
    <w:p w14:paraId="1951547D" w14:textId="77777777" w:rsidR="0037370E" w:rsidRPr="005050F0" w:rsidRDefault="0037370E" w:rsidP="0037370E">
      <w:pPr>
        <w:rPr>
          <w:noProof/>
        </w:rPr>
      </w:pPr>
      <w:bookmarkStart w:id="1480" w:name="_Toc4577605"/>
      <w:bookmarkStart w:id="1481" w:name="_Toc27504200"/>
      <w:bookmarkStart w:id="1482" w:name="_Toc27504988"/>
      <w:bookmarkStart w:id="1483" w:name="_Toc27505772"/>
      <w:bookmarkStart w:id="1484" w:name="_Toc27506556"/>
    </w:p>
    <w:p w14:paraId="602301DF" w14:textId="77777777" w:rsidR="006507BF" w:rsidRPr="005050F0" w:rsidRDefault="006507BF" w:rsidP="006507BF">
      <w:pPr>
        <w:pStyle w:val="Heading3"/>
        <w:ind w:left="0" w:firstLine="0"/>
        <w:rPr>
          <w:noProof/>
          <w:lang w:eastAsia="ko-KR"/>
        </w:rPr>
      </w:pPr>
      <w:bookmarkStart w:id="1485" w:name="_Toc176344476"/>
      <w:r w:rsidRPr="005050F0">
        <w:rPr>
          <w:noProof/>
          <w:lang w:eastAsia="ko-KR"/>
        </w:rPr>
        <w:t>6.</w:t>
      </w:r>
      <w:r w:rsidRPr="005050F0">
        <w:rPr>
          <w:noProof/>
        </w:rPr>
        <w:t>2.23AC</w:t>
      </w:r>
      <w:r w:rsidRPr="005050F0">
        <w:rPr>
          <w:noProof/>
        </w:rPr>
        <w:tab/>
        <w:t>/</w:t>
      </w:r>
      <w:r w:rsidRPr="005050F0">
        <w:rPr>
          <w:i/>
          <w:iCs/>
          <w:noProof/>
        </w:rPr>
        <w:t>&lt;x&gt;</w:t>
      </w:r>
      <w:r w:rsidRPr="005050F0">
        <w:rPr>
          <w:noProof/>
        </w:rPr>
        <w:t>/&lt;x&gt;/Common/</w:t>
      </w:r>
      <w:r w:rsidRPr="005050F0">
        <w:rPr>
          <w:noProof/>
          <w:lang w:eastAsia="ko-KR"/>
        </w:rPr>
        <w:t>MCVideo/AllowedVideoResolutions</w:t>
      </w:r>
      <w:r w:rsidRPr="005050F0">
        <w:rPr>
          <w:noProof/>
        </w:rPr>
        <w:t>/&lt;x&gt;</w:t>
      </w:r>
      <w:bookmarkEnd w:id="1480"/>
      <w:bookmarkEnd w:id="1481"/>
      <w:bookmarkEnd w:id="1482"/>
      <w:bookmarkEnd w:id="1483"/>
      <w:bookmarkEnd w:id="1484"/>
      <w:bookmarkEnd w:id="1485"/>
    </w:p>
    <w:p w14:paraId="3A0BA646" w14:textId="77777777" w:rsidR="006507BF" w:rsidRPr="005050F0" w:rsidRDefault="006507BF" w:rsidP="006507BF">
      <w:pPr>
        <w:pStyle w:val="TH"/>
        <w:rPr>
          <w:noProof/>
          <w:lang w:eastAsia="ko-KR"/>
        </w:rPr>
      </w:pPr>
      <w:r w:rsidRPr="005050F0">
        <w:rPr>
          <w:noProof/>
        </w:rPr>
        <w:t>Table </w:t>
      </w:r>
      <w:r w:rsidRPr="005050F0">
        <w:rPr>
          <w:noProof/>
          <w:lang w:eastAsia="ko-KR"/>
        </w:rPr>
        <w:t>6.2.23AC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MCVideo/AllowedVideoResolutions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6D54FA9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BF6923C"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r w:rsidRPr="005050F0">
              <w:rPr>
                <w:noProof/>
              </w:rPr>
              <w:t>/&lt;x&gt;</w:t>
            </w:r>
          </w:p>
        </w:tc>
      </w:tr>
      <w:tr w:rsidR="006507BF" w:rsidRPr="005050F0" w14:paraId="62730672"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01E30D2"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3CA85"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D2F40"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A8968"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64ED8"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20B9C2C" w14:textId="77777777" w:rsidR="006507BF" w:rsidRPr="005050F0" w:rsidRDefault="006507BF" w:rsidP="003A70BF">
            <w:pPr>
              <w:jc w:val="center"/>
              <w:rPr>
                <w:rFonts w:ascii="Arial" w:hAnsi="Arial" w:cs="Arial"/>
                <w:b/>
                <w:noProof/>
                <w:sz w:val="18"/>
                <w:szCs w:val="18"/>
              </w:rPr>
            </w:pPr>
          </w:p>
        </w:tc>
      </w:tr>
      <w:tr w:rsidR="006507BF" w:rsidRPr="005050F0" w14:paraId="339BD414"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1CB21AC"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7B0A8"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0E989"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BF1B5"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4646E"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5ED81DC" w14:textId="77777777" w:rsidR="006507BF" w:rsidRPr="005050F0" w:rsidRDefault="006507BF" w:rsidP="003A70BF">
            <w:pPr>
              <w:jc w:val="center"/>
              <w:rPr>
                <w:b/>
                <w:noProof/>
              </w:rPr>
            </w:pPr>
          </w:p>
        </w:tc>
      </w:tr>
      <w:tr w:rsidR="006507BF" w:rsidRPr="005050F0" w14:paraId="00336C48"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C23C02E"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90986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resolutions used in MCVideo</w:t>
            </w:r>
            <w:r w:rsidRPr="005050F0">
              <w:rPr>
                <w:noProof/>
              </w:rPr>
              <w:t xml:space="preserve"> group sessions for the group.</w:t>
            </w:r>
          </w:p>
        </w:tc>
      </w:tr>
    </w:tbl>
    <w:p w14:paraId="4FCDB6DD" w14:textId="77777777" w:rsidR="0037370E" w:rsidRPr="005050F0" w:rsidRDefault="0037370E" w:rsidP="0037370E">
      <w:pPr>
        <w:rPr>
          <w:noProof/>
        </w:rPr>
      </w:pPr>
      <w:bookmarkStart w:id="1486" w:name="_Toc4577606"/>
      <w:bookmarkStart w:id="1487" w:name="_Toc27504201"/>
      <w:bookmarkStart w:id="1488" w:name="_Toc27504989"/>
      <w:bookmarkStart w:id="1489" w:name="_Toc27505773"/>
      <w:bookmarkStart w:id="1490" w:name="_Toc27506557"/>
    </w:p>
    <w:p w14:paraId="21ED094F" w14:textId="77777777" w:rsidR="006507BF" w:rsidRPr="005050F0" w:rsidRDefault="006507BF" w:rsidP="006507BF">
      <w:pPr>
        <w:pStyle w:val="Heading3"/>
        <w:rPr>
          <w:noProof/>
          <w:lang w:eastAsia="ko-KR"/>
        </w:rPr>
      </w:pPr>
      <w:bookmarkStart w:id="1491" w:name="_Toc176344477"/>
      <w:r w:rsidRPr="005050F0">
        <w:rPr>
          <w:noProof/>
          <w:lang w:eastAsia="ko-KR"/>
        </w:rPr>
        <w:t>6.</w:t>
      </w:r>
      <w:r w:rsidRPr="005050F0">
        <w:rPr>
          <w:noProof/>
        </w:rPr>
        <w:t>2.23AD</w:t>
      </w:r>
      <w:r w:rsidRPr="005050F0">
        <w:rPr>
          <w:noProof/>
        </w:rPr>
        <w:tab/>
        <w:t>/</w:t>
      </w:r>
      <w:r w:rsidRPr="005050F0">
        <w:rPr>
          <w:i/>
          <w:iCs/>
          <w:noProof/>
        </w:rPr>
        <w:t>&lt;x&gt;</w:t>
      </w:r>
      <w:r w:rsidRPr="005050F0">
        <w:rPr>
          <w:noProof/>
        </w:rPr>
        <w:t>/&lt;x&gt;/Common/</w:t>
      </w:r>
      <w:r w:rsidRPr="005050F0">
        <w:rPr>
          <w:noProof/>
          <w:lang w:eastAsia="ko-KR"/>
        </w:rPr>
        <w:t>MCVideo/AllowedVideoResolutions</w:t>
      </w:r>
      <w:r w:rsidRPr="005050F0">
        <w:rPr>
          <w:noProof/>
        </w:rPr>
        <w:t>/&lt;x&gt;/</w:t>
      </w:r>
      <w:r w:rsidR="00040692" w:rsidRPr="005050F0">
        <w:rPr>
          <w:noProof/>
        </w:rPr>
        <w:br/>
      </w:r>
      <w:r w:rsidRPr="005050F0">
        <w:rPr>
          <w:noProof/>
        </w:rPr>
        <w:t>VideoResolution</w:t>
      </w:r>
      <w:bookmarkEnd w:id="1486"/>
      <w:bookmarkEnd w:id="1487"/>
      <w:bookmarkEnd w:id="1488"/>
      <w:bookmarkEnd w:id="1489"/>
      <w:bookmarkEnd w:id="1490"/>
      <w:bookmarkEnd w:id="1491"/>
    </w:p>
    <w:p w14:paraId="1D8ADAC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AD.1: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MCVideo/AllowedVideoResolutions</w:t>
      </w:r>
      <w:r w:rsidRPr="005050F0">
        <w:rPr>
          <w:noProof/>
        </w:rPr>
        <w:t>/&lt;x&gt;/VideoResolution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AFA8D4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F84EF9"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r w:rsidRPr="005050F0">
              <w:rPr>
                <w:noProof/>
              </w:rPr>
              <w:t>/&lt;x&gt;/VideoResolution</w:t>
            </w:r>
          </w:p>
        </w:tc>
      </w:tr>
      <w:tr w:rsidR="006507BF" w:rsidRPr="005050F0" w14:paraId="09AC035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09FEE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4F3A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3502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72B94"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FC22D"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092A63" w14:textId="77777777" w:rsidR="006507BF" w:rsidRPr="005050F0" w:rsidRDefault="006507BF" w:rsidP="003A70BF">
            <w:pPr>
              <w:jc w:val="center"/>
              <w:rPr>
                <w:rFonts w:ascii="Arial" w:hAnsi="Arial" w:cs="Arial"/>
                <w:b/>
                <w:noProof/>
                <w:sz w:val="18"/>
                <w:szCs w:val="18"/>
              </w:rPr>
            </w:pPr>
          </w:p>
        </w:tc>
      </w:tr>
      <w:tr w:rsidR="006507BF" w:rsidRPr="005050F0" w14:paraId="35FDA56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08DF3F"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94809"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D341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37639"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40D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12A982" w14:textId="77777777" w:rsidR="006507BF" w:rsidRPr="005050F0" w:rsidRDefault="006507BF" w:rsidP="003A70BF">
            <w:pPr>
              <w:jc w:val="center"/>
              <w:rPr>
                <w:b/>
                <w:noProof/>
              </w:rPr>
            </w:pPr>
          </w:p>
        </w:tc>
      </w:tr>
      <w:tr w:rsidR="006507BF" w:rsidRPr="005050F0" w14:paraId="373BADF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BE938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2F0766" w14:textId="77777777" w:rsidR="006507BF" w:rsidRPr="005050F0" w:rsidRDefault="006507BF" w:rsidP="003A70BF">
            <w:pPr>
              <w:rPr>
                <w:noProof/>
                <w:lang w:eastAsia="ko-KR"/>
              </w:rPr>
            </w:pPr>
            <w:r w:rsidRPr="005050F0">
              <w:rPr>
                <w:noProof/>
              </w:rPr>
              <w:t>This leaf node indicates a video resolution (number of horizontal pixels x number of vertical pixels) to be used in MCVideo group sessions for the group.</w:t>
            </w:r>
          </w:p>
        </w:tc>
      </w:tr>
    </w:tbl>
    <w:p w14:paraId="078DDBBD" w14:textId="77777777" w:rsidR="0037370E" w:rsidRPr="005050F0" w:rsidRDefault="0037370E" w:rsidP="0037370E">
      <w:pPr>
        <w:rPr>
          <w:noProof/>
        </w:rPr>
      </w:pPr>
      <w:bookmarkStart w:id="1492" w:name="_Toc4577607"/>
      <w:bookmarkStart w:id="1493" w:name="_Toc27504202"/>
      <w:bookmarkStart w:id="1494" w:name="_Toc27504990"/>
      <w:bookmarkStart w:id="1495" w:name="_Toc27505774"/>
      <w:bookmarkStart w:id="1496" w:name="_Toc27506558"/>
    </w:p>
    <w:p w14:paraId="68339090" w14:textId="77777777" w:rsidR="006507BF" w:rsidRPr="005050F0" w:rsidRDefault="006507BF" w:rsidP="006507BF">
      <w:pPr>
        <w:pStyle w:val="Heading3"/>
        <w:rPr>
          <w:noProof/>
          <w:lang w:eastAsia="ko-KR"/>
        </w:rPr>
      </w:pPr>
      <w:bookmarkStart w:id="1497" w:name="_Toc176344478"/>
      <w:r w:rsidRPr="005050F0">
        <w:rPr>
          <w:noProof/>
          <w:lang w:eastAsia="ko-KR"/>
        </w:rPr>
        <w:lastRenderedPageBreak/>
        <w:t>6.2.23AE</w:t>
      </w:r>
      <w:r w:rsidRPr="005050F0">
        <w:rPr>
          <w:noProof/>
        </w:rPr>
        <w:tab/>
        <w:t>/</w:t>
      </w:r>
      <w:r w:rsidRPr="005050F0">
        <w:rPr>
          <w:i/>
          <w:iCs/>
          <w:noProof/>
        </w:rPr>
        <w:t>&lt;x&gt;</w:t>
      </w:r>
      <w:r w:rsidRPr="005050F0">
        <w:rPr>
          <w:noProof/>
        </w:rPr>
        <w:t>/&lt;x&gt;/Common/</w:t>
      </w:r>
      <w:r w:rsidRPr="005050F0">
        <w:rPr>
          <w:noProof/>
          <w:lang w:eastAsia="ko-KR"/>
        </w:rPr>
        <w:t>MCVideo/AllowedVideoFrameRates</w:t>
      </w:r>
      <w:bookmarkEnd w:id="1492"/>
      <w:bookmarkEnd w:id="1493"/>
      <w:bookmarkEnd w:id="1494"/>
      <w:bookmarkEnd w:id="1495"/>
      <w:bookmarkEnd w:id="1496"/>
      <w:bookmarkEnd w:id="1497"/>
    </w:p>
    <w:p w14:paraId="1D3DD947" w14:textId="77777777" w:rsidR="006507BF" w:rsidRPr="005050F0" w:rsidRDefault="006507BF" w:rsidP="006507BF">
      <w:pPr>
        <w:pStyle w:val="TH"/>
        <w:rPr>
          <w:noProof/>
          <w:lang w:eastAsia="ko-KR"/>
        </w:rPr>
      </w:pPr>
      <w:r w:rsidRPr="005050F0">
        <w:rPr>
          <w:noProof/>
        </w:rPr>
        <w:t>Table </w:t>
      </w:r>
      <w:r w:rsidRPr="005050F0">
        <w:rPr>
          <w:noProof/>
          <w:lang w:eastAsia="ko-KR"/>
        </w:rPr>
        <w:t>6.2.23AE.</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Common/MCVideo/AllowedVideoFrameRates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25C60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C54106"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p>
        </w:tc>
      </w:tr>
      <w:tr w:rsidR="006507BF" w:rsidRPr="005050F0" w14:paraId="5BB3FF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ED3C3"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EC94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BFEF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1D5B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1F62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7DE481" w14:textId="77777777" w:rsidR="006507BF" w:rsidRPr="005050F0" w:rsidRDefault="006507BF" w:rsidP="003A70BF">
            <w:pPr>
              <w:jc w:val="center"/>
              <w:rPr>
                <w:rFonts w:ascii="Arial" w:hAnsi="Arial" w:cs="Arial"/>
                <w:b/>
                <w:noProof/>
                <w:sz w:val="18"/>
                <w:szCs w:val="18"/>
              </w:rPr>
            </w:pPr>
          </w:p>
        </w:tc>
      </w:tr>
      <w:tr w:rsidR="006507BF" w:rsidRPr="005050F0" w14:paraId="150A203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62AA5E"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E9AB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110C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E7185"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5EE7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CAC592" w14:textId="77777777" w:rsidR="006507BF" w:rsidRPr="005050F0" w:rsidRDefault="006507BF" w:rsidP="003A70BF">
            <w:pPr>
              <w:jc w:val="center"/>
              <w:rPr>
                <w:b/>
                <w:noProof/>
              </w:rPr>
            </w:pPr>
          </w:p>
        </w:tc>
      </w:tr>
      <w:tr w:rsidR="006507BF" w:rsidRPr="005050F0" w14:paraId="5E50D8C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81F3C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73174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frame rates to be used in MCVideo</w:t>
            </w:r>
            <w:r w:rsidRPr="005050F0">
              <w:rPr>
                <w:noProof/>
              </w:rPr>
              <w:t xml:space="preserve"> group sessions for the group.</w:t>
            </w:r>
          </w:p>
        </w:tc>
      </w:tr>
    </w:tbl>
    <w:p w14:paraId="5E995043" w14:textId="77777777" w:rsidR="0037370E" w:rsidRPr="005050F0" w:rsidRDefault="0037370E" w:rsidP="0037370E">
      <w:pPr>
        <w:rPr>
          <w:noProof/>
        </w:rPr>
      </w:pPr>
      <w:bookmarkStart w:id="1498" w:name="_Toc4577608"/>
      <w:bookmarkStart w:id="1499" w:name="_Toc27504203"/>
      <w:bookmarkStart w:id="1500" w:name="_Toc27504991"/>
      <w:bookmarkStart w:id="1501" w:name="_Toc27505775"/>
      <w:bookmarkStart w:id="1502" w:name="_Toc27506559"/>
    </w:p>
    <w:p w14:paraId="3AA911DA" w14:textId="77777777" w:rsidR="006507BF" w:rsidRPr="005050F0" w:rsidRDefault="006507BF" w:rsidP="006507BF">
      <w:pPr>
        <w:pStyle w:val="Heading3"/>
        <w:ind w:left="0" w:firstLine="0"/>
        <w:rPr>
          <w:noProof/>
          <w:lang w:eastAsia="ko-KR"/>
        </w:rPr>
      </w:pPr>
      <w:bookmarkStart w:id="1503" w:name="_Toc176344479"/>
      <w:r w:rsidRPr="005050F0">
        <w:rPr>
          <w:noProof/>
          <w:lang w:eastAsia="ko-KR"/>
        </w:rPr>
        <w:t>6.</w:t>
      </w:r>
      <w:r w:rsidRPr="005050F0">
        <w:rPr>
          <w:noProof/>
        </w:rPr>
        <w:t>2.23AF</w:t>
      </w:r>
      <w:r w:rsidRPr="005050F0">
        <w:rPr>
          <w:noProof/>
        </w:rPr>
        <w:tab/>
        <w:t>/</w:t>
      </w:r>
      <w:r w:rsidRPr="005050F0">
        <w:rPr>
          <w:i/>
          <w:iCs/>
          <w:noProof/>
        </w:rPr>
        <w:t>&lt;x&gt;</w:t>
      </w:r>
      <w:r w:rsidRPr="005050F0">
        <w:rPr>
          <w:noProof/>
        </w:rPr>
        <w:t>/&lt;x&gt;/Common/</w:t>
      </w:r>
      <w:r w:rsidRPr="005050F0">
        <w:rPr>
          <w:noProof/>
          <w:lang w:eastAsia="ko-KR"/>
        </w:rPr>
        <w:t>MCVideo/AllowedVideoFrameRates</w:t>
      </w:r>
      <w:r w:rsidRPr="005050F0">
        <w:rPr>
          <w:noProof/>
        </w:rPr>
        <w:t>/&lt;x&gt;</w:t>
      </w:r>
      <w:bookmarkEnd w:id="1498"/>
      <w:bookmarkEnd w:id="1499"/>
      <w:bookmarkEnd w:id="1500"/>
      <w:bookmarkEnd w:id="1501"/>
      <w:bookmarkEnd w:id="1502"/>
      <w:bookmarkEnd w:id="1503"/>
    </w:p>
    <w:p w14:paraId="031EA72C" w14:textId="77777777" w:rsidR="006507BF" w:rsidRPr="005050F0" w:rsidRDefault="006507BF" w:rsidP="006507BF">
      <w:pPr>
        <w:pStyle w:val="TH"/>
        <w:rPr>
          <w:noProof/>
          <w:lang w:eastAsia="ko-KR"/>
        </w:rPr>
      </w:pPr>
      <w:r w:rsidRPr="005050F0">
        <w:rPr>
          <w:noProof/>
        </w:rPr>
        <w:t>Table </w:t>
      </w:r>
      <w:r w:rsidRPr="005050F0">
        <w:rPr>
          <w:noProof/>
          <w:lang w:eastAsia="ko-KR"/>
        </w:rPr>
        <w:t>6.2.23AF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MCVideo/AllowedVideoFrameRates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7E3400C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0007B1"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r w:rsidRPr="005050F0">
              <w:rPr>
                <w:noProof/>
              </w:rPr>
              <w:t>/&lt;x&gt;</w:t>
            </w:r>
          </w:p>
        </w:tc>
      </w:tr>
      <w:tr w:rsidR="006507BF" w:rsidRPr="005050F0" w14:paraId="7723BF70"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C0F6761"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DC2FC"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E3A14"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6E6C3"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F83FA"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9F7166A" w14:textId="77777777" w:rsidR="006507BF" w:rsidRPr="005050F0" w:rsidRDefault="006507BF" w:rsidP="003A70BF">
            <w:pPr>
              <w:jc w:val="center"/>
              <w:rPr>
                <w:rFonts w:ascii="Arial" w:hAnsi="Arial" w:cs="Arial"/>
                <w:b/>
                <w:noProof/>
                <w:sz w:val="18"/>
                <w:szCs w:val="18"/>
              </w:rPr>
            </w:pPr>
          </w:p>
        </w:tc>
      </w:tr>
      <w:tr w:rsidR="006507BF" w:rsidRPr="005050F0" w14:paraId="14D6624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1743136"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0B278"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B74DE"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493B"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93B71"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BA442D" w14:textId="77777777" w:rsidR="006507BF" w:rsidRPr="005050F0" w:rsidRDefault="006507BF" w:rsidP="003A70BF">
            <w:pPr>
              <w:jc w:val="center"/>
              <w:rPr>
                <w:b/>
                <w:noProof/>
              </w:rPr>
            </w:pPr>
          </w:p>
        </w:tc>
      </w:tr>
      <w:tr w:rsidR="006507BF" w:rsidRPr="005050F0" w14:paraId="0262A45C"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F8598F4"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49D44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frame rates to be used in MCVideo</w:t>
            </w:r>
            <w:r w:rsidRPr="005050F0">
              <w:rPr>
                <w:noProof/>
              </w:rPr>
              <w:t xml:space="preserve"> group sessions for the group.</w:t>
            </w:r>
          </w:p>
        </w:tc>
      </w:tr>
    </w:tbl>
    <w:p w14:paraId="1D47FFBE" w14:textId="77777777" w:rsidR="0037370E" w:rsidRPr="005050F0" w:rsidRDefault="0037370E" w:rsidP="0037370E">
      <w:pPr>
        <w:rPr>
          <w:noProof/>
        </w:rPr>
      </w:pPr>
      <w:bookmarkStart w:id="1504" w:name="_Toc4577609"/>
      <w:bookmarkStart w:id="1505" w:name="_Toc27504204"/>
      <w:bookmarkStart w:id="1506" w:name="_Toc27504992"/>
      <w:bookmarkStart w:id="1507" w:name="_Toc27505776"/>
      <w:bookmarkStart w:id="1508" w:name="_Toc27506560"/>
    </w:p>
    <w:p w14:paraId="6E2AD6D8" w14:textId="77777777" w:rsidR="006507BF" w:rsidRPr="005050F0" w:rsidRDefault="006507BF" w:rsidP="006507BF">
      <w:pPr>
        <w:pStyle w:val="Heading3"/>
        <w:rPr>
          <w:noProof/>
          <w:lang w:eastAsia="ko-KR"/>
        </w:rPr>
      </w:pPr>
      <w:bookmarkStart w:id="1509" w:name="_Toc176344480"/>
      <w:r w:rsidRPr="005050F0">
        <w:rPr>
          <w:noProof/>
          <w:lang w:eastAsia="ko-KR"/>
        </w:rPr>
        <w:t>6.</w:t>
      </w:r>
      <w:r w:rsidRPr="005050F0">
        <w:rPr>
          <w:noProof/>
        </w:rPr>
        <w:t>2.23AG</w:t>
      </w:r>
      <w:r w:rsidRPr="005050F0">
        <w:rPr>
          <w:noProof/>
        </w:rPr>
        <w:tab/>
        <w:t>/</w:t>
      </w:r>
      <w:r w:rsidRPr="005050F0">
        <w:rPr>
          <w:i/>
          <w:iCs/>
          <w:noProof/>
        </w:rPr>
        <w:t>&lt;x&gt;</w:t>
      </w:r>
      <w:r w:rsidRPr="005050F0">
        <w:rPr>
          <w:noProof/>
        </w:rPr>
        <w:t>/&lt;x&gt;/Common/</w:t>
      </w:r>
      <w:r w:rsidRPr="005050F0">
        <w:rPr>
          <w:noProof/>
          <w:lang w:eastAsia="ko-KR"/>
        </w:rPr>
        <w:t>MCVideo/AllowedVideoFrameRates</w:t>
      </w:r>
      <w:r w:rsidRPr="005050F0">
        <w:rPr>
          <w:noProof/>
        </w:rPr>
        <w:t>/&lt;x&gt;/</w:t>
      </w:r>
      <w:r w:rsidR="00040692" w:rsidRPr="005050F0">
        <w:rPr>
          <w:noProof/>
        </w:rPr>
        <w:br/>
      </w:r>
      <w:r w:rsidRPr="005050F0">
        <w:rPr>
          <w:noProof/>
        </w:rPr>
        <w:t>FrameRate</w:t>
      </w:r>
      <w:bookmarkEnd w:id="1504"/>
      <w:bookmarkEnd w:id="1505"/>
      <w:bookmarkEnd w:id="1506"/>
      <w:bookmarkEnd w:id="1507"/>
      <w:bookmarkEnd w:id="1508"/>
      <w:bookmarkEnd w:id="1509"/>
    </w:p>
    <w:p w14:paraId="7C80FD7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AG.1: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MCVideo/AllowedVideoFrameRates</w:t>
      </w:r>
      <w:r w:rsidRPr="005050F0">
        <w:rPr>
          <w:noProof/>
        </w:rPr>
        <w:t>/&lt;x&gt;/FrameRate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749D95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89FA07"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r w:rsidRPr="005050F0">
              <w:rPr>
                <w:noProof/>
              </w:rPr>
              <w:t>/&lt;x&gt;/FrameRate</w:t>
            </w:r>
          </w:p>
        </w:tc>
      </w:tr>
      <w:tr w:rsidR="006507BF" w:rsidRPr="005050F0" w14:paraId="0130AE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2420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D8BA7"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3887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8294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585F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00BBC7" w14:textId="77777777" w:rsidR="006507BF" w:rsidRPr="005050F0" w:rsidRDefault="006507BF" w:rsidP="003A70BF">
            <w:pPr>
              <w:jc w:val="center"/>
              <w:rPr>
                <w:rFonts w:ascii="Arial" w:hAnsi="Arial" w:cs="Arial"/>
                <w:b/>
                <w:noProof/>
                <w:sz w:val="18"/>
                <w:szCs w:val="18"/>
              </w:rPr>
            </w:pPr>
          </w:p>
        </w:tc>
      </w:tr>
      <w:tr w:rsidR="006507BF" w:rsidRPr="005050F0" w14:paraId="0907C36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B0370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B3DD0"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F440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2B1B8" w14:textId="77777777" w:rsidR="006507BF" w:rsidRPr="005050F0" w:rsidRDefault="003F26BC" w:rsidP="003F26BC">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8912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352636" w14:textId="77777777" w:rsidR="006507BF" w:rsidRPr="005050F0" w:rsidRDefault="006507BF" w:rsidP="003A70BF">
            <w:pPr>
              <w:jc w:val="center"/>
              <w:rPr>
                <w:b/>
                <w:noProof/>
              </w:rPr>
            </w:pPr>
          </w:p>
        </w:tc>
      </w:tr>
      <w:tr w:rsidR="006507BF" w:rsidRPr="005050F0" w14:paraId="0922FBA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E1165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22CF2" w14:textId="77777777" w:rsidR="006507BF" w:rsidRPr="005050F0" w:rsidRDefault="006507BF" w:rsidP="003A70BF">
            <w:pPr>
              <w:rPr>
                <w:noProof/>
                <w:lang w:eastAsia="ko-KR"/>
              </w:rPr>
            </w:pPr>
            <w:r w:rsidRPr="005050F0">
              <w:rPr>
                <w:noProof/>
              </w:rPr>
              <w:t>This leaf node indicates a video frame rate (in frames per second) to be used in MCVideo group sessions for the group.</w:t>
            </w:r>
          </w:p>
        </w:tc>
      </w:tr>
    </w:tbl>
    <w:p w14:paraId="1E1C46C7" w14:textId="77777777" w:rsidR="0037370E" w:rsidRPr="005050F0" w:rsidRDefault="0037370E" w:rsidP="0037370E">
      <w:pPr>
        <w:rPr>
          <w:noProof/>
        </w:rPr>
      </w:pPr>
      <w:bookmarkStart w:id="1510" w:name="_Toc4577610"/>
      <w:bookmarkStart w:id="1511" w:name="_Toc27504205"/>
      <w:bookmarkStart w:id="1512" w:name="_Toc27504993"/>
      <w:bookmarkStart w:id="1513" w:name="_Toc27505777"/>
      <w:bookmarkStart w:id="1514" w:name="_Toc27506561"/>
    </w:p>
    <w:p w14:paraId="3DD3FA5D" w14:textId="77777777" w:rsidR="006507BF" w:rsidRPr="005050F0" w:rsidRDefault="006507BF" w:rsidP="006507BF">
      <w:pPr>
        <w:pStyle w:val="Heading3"/>
        <w:rPr>
          <w:noProof/>
          <w:lang w:eastAsia="ko-KR"/>
        </w:rPr>
      </w:pPr>
      <w:bookmarkStart w:id="1515" w:name="_Toc176344481"/>
      <w:r w:rsidRPr="005050F0">
        <w:rPr>
          <w:noProof/>
        </w:rPr>
        <w:t>6.2.</w:t>
      </w:r>
      <w:r w:rsidRPr="005050F0">
        <w:rPr>
          <w:noProof/>
          <w:lang w:eastAsia="ko-KR"/>
        </w:rPr>
        <w:t>23AH</w:t>
      </w:r>
      <w:r w:rsidRPr="005050F0">
        <w:rPr>
          <w:noProof/>
        </w:rPr>
        <w:tab/>
        <w:t>/</w:t>
      </w:r>
      <w:r w:rsidRPr="005050F0">
        <w:rPr>
          <w:i/>
          <w:iCs/>
          <w:noProof/>
        </w:rPr>
        <w:t>&lt;x&gt;</w:t>
      </w:r>
      <w:r w:rsidRPr="005050F0">
        <w:rPr>
          <w:noProof/>
        </w:rPr>
        <w:t>/&lt;x&gt;/Common/MCVideo/AllowedUrgentRealTimeMode</w:t>
      </w:r>
      <w:bookmarkEnd w:id="1510"/>
      <w:bookmarkEnd w:id="1511"/>
      <w:bookmarkEnd w:id="1512"/>
      <w:bookmarkEnd w:id="1513"/>
      <w:bookmarkEnd w:id="1514"/>
      <w:bookmarkEnd w:id="1515"/>
    </w:p>
    <w:p w14:paraId="083892D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23AH</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5D784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66C9ED" w14:textId="77777777" w:rsidR="006507BF" w:rsidRPr="005050F0" w:rsidRDefault="006507BF" w:rsidP="003A70BF">
            <w:pPr>
              <w:rPr>
                <w:rFonts w:ascii="Arial" w:hAnsi="Arial" w:cs="Arial"/>
                <w:noProof/>
                <w:sz w:val="18"/>
                <w:szCs w:val="18"/>
              </w:rPr>
            </w:pPr>
            <w:r w:rsidRPr="005050F0">
              <w:rPr>
                <w:noProof/>
              </w:rPr>
              <w:t>&lt;x&gt;/Common/MCVideo/AllowedUrgentRealTimeMode</w:t>
            </w:r>
          </w:p>
        </w:tc>
      </w:tr>
      <w:tr w:rsidR="006507BF" w:rsidRPr="005050F0" w14:paraId="419ED8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DC9E0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64E3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3D405"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9B28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403A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0BC55A" w14:textId="77777777" w:rsidR="006507BF" w:rsidRPr="005050F0" w:rsidRDefault="006507BF" w:rsidP="003A70BF">
            <w:pPr>
              <w:jc w:val="center"/>
              <w:rPr>
                <w:rFonts w:ascii="Arial" w:hAnsi="Arial" w:cs="Arial"/>
                <w:b/>
                <w:noProof/>
                <w:sz w:val="18"/>
                <w:szCs w:val="18"/>
              </w:rPr>
            </w:pPr>
          </w:p>
        </w:tc>
      </w:tr>
      <w:tr w:rsidR="006507BF" w:rsidRPr="005050F0" w14:paraId="758133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DDBEB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984A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2301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ACA3"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7DCD5"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F9559" w14:textId="77777777" w:rsidR="006507BF" w:rsidRPr="005050F0" w:rsidRDefault="006507BF" w:rsidP="003A70BF">
            <w:pPr>
              <w:jc w:val="center"/>
              <w:rPr>
                <w:b/>
                <w:noProof/>
              </w:rPr>
            </w:pPr>
          </w:p>
        </w:tc>
      </w:tr>
      <w:tr w:rsidR="006507BF" w:rsidRPr="005050F0" w14:paraId="75DB70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932A8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D2E657"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urgent real time mode is allowed for</w:t>
            </w:r>
            <w:r w:rsidRPr="005050F0">
              <w:rPr>
                <w:noProof/>
              </w:rPr>
              <w:t xml:space="preserve"> </w:t>
            </w:r>
            <w:r w:rsidRPr="005050F0">
              <w:rPr>
                <w:noProof/>
                <w:lang w:eastAsia="ko-KR"/>
              </w:rPr>
              <w:t>MCVideo sessions on the group.</w:t>
            </w:r>
          </w:p>
        </w:tc>
      </w:tr>
    </w:tbl>
    <w:p w14:paraId="7E683669" w14:textId="77777777" w:rsidR="0037370E" w:rsidRPr="005050F0" w:rsidRDefault="0037370E" w:rsidP="0037370E">
      <w:pPr>
        <w:rPr>
          <w:noProof/>
        </w:rPr>
      </w:pPr>
    </w:p>
    <w:p w14:paraId="7EFC5759"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urgent 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31AFDF41"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rFonts w:eastAsia="SimSun"/>
          <w:noProof/>
          <w:lang w:eastAsia="zh-CN"/>
        </w:rPr>
        <w:t xml:space="preserve">urgent real-time video mode is not allowed </w:t>
      </w:r>
      <w:r w:rsidRPr="005050F0">
        <w:rPr>
          <w:noProof/>
          <w:lang w:eastAsia="ko-KR"/>
        </w:rPr>
        <w:t>for</w:t>
      </w:r>
      <w:r w:rsidRPr="005050F0">
        <w:rPr>
          <w:noProof/>
        </w:rPr>
        <w:t xml:space="preserve"> </w:t>
      </w:r>
      <w:r w:rsidRPr="005050F0">
        <w:rPr>
          <w:noProof/>
          <w:lang w:eastAsia="ko-KR"/>
        </w:rPr>
        <w:t>MCVideo sessions on the group.</w:t>
      </w:r>
    </w:p>
    <w:p w14:paraId="43148612" w14:textId="77777777" w:rsidR="006507BF" w:rsidRPr="005050F0" w:rsidRDefault="006507BF" w:rsidP="006507BF">
      <w:pPr>
        <w:pStyle w:val="Heading3"/>
        <w:rPr>
          <w:noProof/>
          <w:lang w:eastAsia="ko-KR"/>
        </w:rPr>
      </w:pPr>
      <w:bookmarkStart w:id="1516" w:name="_Toc4577611"/>
      <w:bookmarkStart w:id="1517" w:name="_Toc27504206"/>
      <w:bookmarkStart w:id="1518" w:name="_Toc27504994"/>
      <w:bookmarkStart w:id="1519" w:name="_Toc27505778"/>
      <w:bookmarkStart w:id="1520" w:name="_Toc27506562"/>
      <w:bookmarkStart w:id="1521" w:name="_Toc176344482"/>
      <w:r w:rsidRPr="005050F0">
        <w:rPr>
          <w:noProof/>
        </w:rPr>
        <w:t>6.2.</w:t>
      </w:r>
      <w:r w:rsidRPr="005050F0">
        <w:rPr>
          <w:noProof/>
          <w:lang w:eastAsia="ko-KR"/>
        </w:rPr>
        <w:t>23AI</w:t>
      </w:r>
      <w:r w:rsidRPr="005050F0">
        <w:rPr>
          <w:noProof/>
        </w:rPr>
        <w:tab/>
        <w:t>/</w:t>
      </w:r>
      <w:r w:rsidRPr="005050F0">
        <w:rPr>
          <w:i/>
          <w:iCs/>
          <w:noProof/>
        </w:rPr>
        <w:t>&lt;x&gt;</w:t>
      </w:r>
      <w:r w:rsidRPr="005050F0">
        <w:rPr>
          <w:noProof/>
        </w:rPr>
        <w:t>/&lt;x&gt;/Common/MCVideo/AllowedNonUrgentRealTimeMode</w:t>
      </w:r>
      <w:bookmarkEnd w:id="1516"/>
      <w:bookmarkEnd w:id="1517"/>
      <w:bookmarkEnd w:id="1518"/>
      <w:bookmarkEnd w:id="1519"/>
      <w:bookmarkEnd w:id="1520"/>
      <w:bookmarkEnd w:id="1521"/>
    </w:p>
    <w:p w14:paraId="056848F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23AI</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AllowedNonUrgentRealTimeMode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AC5A8B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C4F3B2" w14:textId="77777777" w:rsidR="006507BF" w:rsidRPr="005050F0" w:rsidRDefault="006507BF" w:rsidP="003A70BF">
            <w:pPr>
              <w:rPr>
                <w:rFonts w:ascii="Arial" w:hAnsi="Arial" w:cs="Arial"/>
                <w:noProof/>
                <w:sz w:val="18"/>
                <w:szCs w:val="18"/>
              </w:rPr>
            </w:pPr>
            <w:r w:rsidRPr="005050F0">
              <w:rPr>
                <w:noProof/>
              </w:rPr>
              <w:t>&lt;x&gt;/Common/MCVideo/AllowedNonUrgentRealTimeMode</w:t>
            </w:r>
          </w:p>
        </w:tc>
      </w:tr>
      <w:tr w:rsidR="006507BF" w:rsidRPr="005050F0" w14:paraId="316A71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63F0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D0BE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F136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953B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DEE9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F6355F" w14:textId="77777777" w:rsidR="006507BF" w:rsidRPr="005050F0" w:rsidRDefault="006507BF" w:rsidP="003A70BF">
            <w:pPr>
              <w:jc w:val="center"/>
              <w:rPr>
                <w:rFonts w:ascii="Arial" w:hAnsi="Arial" w:cs="Arial"/>
                <w:b/>
                <w:noProof/>
                <w:sz w:val="18"/>
                <w:szCs w:val="18"/>
              </w:rPr>
            </w:pPr>
          </w:p>
        </w:tc>
      </w:tr>
      <w:tr w:rsidR="006507BF" w:rsidRPr="005050F0" w14:paraId="3A1C35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96DBF9"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1C42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F37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21FB1"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6A77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642640" w14:textId="77777777" w:rsidR="006507BF" w:rsidRPr="005050F0" w:rsidRDefault="006507BF" w:rsidP="003A70BF">
            <w:pPr>
              <w:jc w:val="center"/>
              <w:rPr>
                <w:b/>
                <w:noProof/>
              </w:rPr>
            </w:pPr>
          </w:p>
        </w:tc>
      </w:tr>
      <w:tr w:rsidR="006507BF" w:rsidRPr="005050F0" w14:paraId="050295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48B71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A3C67D"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non-</w:t>
            </w:r>
            <w:r w:rsidRPr="005050F0">
              <w:rPr>
                <w:noProof/>
                <w:lang w:eastAsia="ko-KR"/>
              </w:rPr>
              <w:t>urgent real time mode is allowed for</w:t>
            </w:r>
            <w:r w:rsidRPr="005050F0">
              <w:rPr>
                <w:noProof/>
              </w:rPr>
              <w:t xml:space="preserve"> </w:t>
            </w:r>
            <w:r w:rsidRPr="005050F0">
              <w:rPr>
                <w:noProof/>
                <w:lang w:eastAsia="ko-KR"/>
              </w:rPr>
              <w:t>MCVideo sessions on the group.</w:t>
            </w:r>
          </w:p>
        </w:tc>
      </w:tr>
    </w:tbl>
    <w:p w14:paraId="4F3DBFB8" w14:textId="77777777" w:rsidR="0037370E" w:rsidRPr="005050F0" w:rsidRDefault="0037370E" w:rsidP="0037370E">
      <w:pPr>
        <w:rPr>
          <w:noProof/>
        </w:rPr>
      </w:pPr>
    </w:p>
    <w:p w14:paraId="0EF0D8E7" w14:textId="77777777" w:rsidR="006507BF" w:rsidRPr="005050F0" w:rsidRDefault="006507BF" w:rsidP="006507BF">
      <w:pPr>
        <w:rPr>
          <w:noProof/>
          <w:lang w:eastAsia="ko-KR"/>
        </w:rPr>
      </w:pPr>
      <w:r w:rsidRPr="005050F0">
        <w:rPr>
          <w:noProof/>
        </w:rPr>
        <w:t>When set to "true" non-</w:t>
      </w:r>
      <w:r w:rsidRPr="005050F0">
        <w:rPr>
          <w:rFonts w:eastAsia="SimSun"/>
          <w:noProof/>
          <w:lang w:eastAsia="zh-CN"/>
        </w:rPr>
        <w:t xml:space="preserve">urgent 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48BDCE57"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non-</w:t>
      </w:r>
      <w:r w:rsidRPr="005050F0">
        <w:rPr>
          <w:rFonts w:eastAsia="SimSun"/>
          <w:noProof/>
          <w:lang w:eastAsia="zh-CN"/>
        </w:rPr>
        <w:t xml:space="preserve">urgent real-time video mode is not allowed </w:t>
      </w:r>
      <w:r w:rsidRPr="005050F0">
        <w:rPr>
          <w:noProof/>
          <w:lang w:eastAsia="ko-KR"/>
        </w:rPr>
        <w:t>for</w:t>
      </w:r>
      <w:r w:rsidRPr="005050F0">
        <w:rPr>
          <w:noProof/>
        </w:rPr>
        <w:t xml:space="preserve"> </w:t>
      </w:r>
      <w:r w:rsidRPr="005050F0">
        <w:rPr>
          <w:noProof/>
          <w:lang w:eastAsia="ko-KR"/>
        </w:rPr>
        <w:t>MCVideo sessions on the group.</w:t>
      </w:r>
    </w:p>
    <w:p w14:paraId="34A1B0D4" w14:textId="77777777" w:rsidR="006507BF" w:rsidRPr="005050F0" w:rsidRDefault="006507BF" w:rsidP="006507BF">
      <w:pPr>
        <w:pStyle w:val="Heading3"/>
        <w:rPr>
          <w:noProof/>
          <w:lang w:eastAsia="ko-KR"/>
        </w:rPr>
      </w:pPr>
      <w:bookmarkStart w:id="1522" w:name="_Toc4577612"/>
      <w:bookmarkStart w:id="1523" w:name="_Toc27504207"/>
      <w:bookmarkStart w:id="1524" w:name="_Toc27504995"/>
      <w:bookmarkStart w:id="1525" w:name="_Toc27505779"/>
      <w:bookmarkStart w:id="1526" w:name="_Toc27506563"/>
      <w:bookmarkStart w:id="1527" w:name="_Toc176344483"/>
      <w:r w:rsidRPr="005050F0">
        <w:rPr>
          <w:noProof/>
        </w:rPr>
        <w:t>6.2.</w:t>
      </w:r>
      <w:r w:rsidRPr="005050F0">
        <w:rPr>
          <w:noProof/>
          <w:lang w:eastAsia="ko-KR"/>
        </w:rPr>
        <w:t>23AJ</w:t>
      </w:r>
      <w:r w:rsidRPr="005050F0">
        <w:rPr>
          <w:noProof/>
        </w:rPr>
        <w:tab/>
        <w:t>/</w:t>
      </w:r>
      <w:r w:rsidRPr="005050F0">
        <w:rPr>
          <w:i/>
          <w:iCs/>
          <w:noProof/>
        </w:rPr>
        <w:t>&lt;x&gt;</w:t>
      </w:r>
      <w:r w:rsidRPr="005050F0">
        <w:rPr>
          <w:noProof/>
        </w:rPr>
        <w:t>/&lt;x&gt;/Common/MCVideo/AllowedNonRealTimeMode</w:t>
      </w:r>
      <w:bookmarkEnd w:id="1522"/>
      <w:bookmarkEnd w:id="1523"/>
      <w:bookmarkEnd w:id="1524"/>
      <w:bookmarkEnd w:id="1525"/>
      <w:bookmarkEnd w:id="1526"/>
      <w:bookmarkEnd w:id="1527"/>
    </w:p>
    <w:p w14:paraId="3A098AF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23AJ</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E4E38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4BFF5" w14:textId="77777777" w:rsidR="006507BF" w:rsidRPr="005050F0" w:rsidRDefault="006507BF" w:rsidP="003A70BF">
            <w:pPr>
              <w:rPr>
                <w:rFonts w:ascii="Arial" w:hAnsi="Arial" w:cs="Arial"/>
                <w:noProof/>
                <w:sz w:val="18"/>
                <w:szCs w:val="18"/>
              </w:rPr>
            </w:pPr>
            <w:r w:rsidRPr="005050F0">
              <w:rPr>
                <w:noProof/>
              </w:rPr>
              <w:t>&lt;x&gt;/Common/MCVideo/AllowedNonRealTimeMode</w:t>
            </w:r>
          </w:p>
        </w:tc>
      </w:tr>
      <w:tr w:rsidR="006507BF" w:rsidRPr="005050F0" w14:paraId="739E94E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F8D35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04D4D"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2729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3E39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F5A5E"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DAB6AB" w14:textId="77777777" w:rsidR="006507BF" w:rsidRPr="005050F0" w:rsidRDefault="006507BF" w:rsidP="003A70BF">
            <w:pPr>
              <w:jc w:val="center"/>
              <w:rPr>
                <w:rFonts w:ascii="Arial" w:hAnsi="Arial" w:cs="Arial"/>
                <w:b/>
                <w:noProof/>
                <w:sz w:val="18"/>
                <w:szCs w:val="18"/>
              </w:rPr>
            </w:pPr>
          </w:p>
        </w:tc>
      </w:tr>
      <w:tr w:rsidR="006507BF" w:rsidRPr="005050F0" w14:paraId="6ABB1F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2AF5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D8595"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A6AF6"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6444C"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6E4CA"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3D04F" w14:textId="77777777" w:rsidR="006507BF" w:rsidRPr="005050F0" w:rsidRDefault="006507BF" w:rsidP="003A70BF">
            <w:pPr>
              <w:jc w:val="center"/>
              <w:rPr>
                <w:b/>
                <w:noProof/>
              </w:rPr>
            </w:pPr>
          </w:p>
        </w:tc>
      </w:tr>
      <w:tr w:rsidR="006507BF" w:rsidRPr="005050F0" w14:paraId="3821C54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9D895"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B6853A"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non-real time mode is allowed for</w:t>
            </w:r>
            <w:r w:rsidRPr="005050F0">
              <w:rPr>
                <w:noProof/>
              </w:rPr>
              <w:t xml:space="preserve"> </w:t>
            </w:r>
            <w:r w:rsidRPr="005050F0">
              <w:rPr>
                <w:noProof/>
                <w:lang w:eastAsia="ko-KR"/>
              </w:rPr>
              <w:t>MCVideo sessions on the group.</w:t>
            </w:r>
          </w:p>
        </w:tc>
      </w:tr>
    </w:tbl>
    <w:p w14:paraId="029A3260" w14:textId="77777777" w:rsidR="0037370E" w:rsidRPr="005050F0" w:rsidRDefault="0037370E" w:rsidP="0037370E">
      <w:pPr>
        <w:rPr>
          <w:noProof/>
        </w:rPr>
      </w:pPr>
    </w:p>
    <w:p w14:paraId="708B50D5"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non-real-time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2BA8F1EB"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non-</w:t>
      </w:r>
      <w:r w:rsidRPr="005050F0">
        <w:rPr>
          <w:rFonts w:eastAsia="SimSun"/>
          <w:noProof/>
          <w:lang w:eastAsia="zh-CN"/>
        </w:rPr>
        <w:t xml:space="preserve">real-time video mode is not allowed for </w:t>
      </w:r>
      <w:r w:rsidRPr="005050F0">
        <w:rPr>
          <w:noProof/>
          <w:lang w:eastAsia="ko-KR"/>
        </w:rPr>
        <w:t>MCVideo sessions on the group.</w:t>
      </w:r>
    </w:p>
    <w:p w14:paraId="0B559C91" w14:textId="77777777" w:rsidR="006507BF" w:rsidRPr="005050F0" w:rsidRDefault="006507BF" w:rsidP="006507BF">
      <w:pPr>
        <w:pStyle w:val="Heading3"/>
        <w:rPr>
          <w:noProof/>
          <w:lang w:eastAsia="ko-KR"/>
        </w:rPr>
      </w:pPr>
      <w:bookmarkStart w:id="1528" w:name="_Toc4577613"/>
      <w:bookmarkStart w:id="1529" w:name="_Toc27504208"/>
      <w:bookmarkStart w:id="1530" w:name="_Toc27504996"/>
      <w:bookmarkStart w:id="1531" w:name="_Toc27505780"/>
      <w:bookmarkStart w:id="1532" w:name="_Toc27506564"/>
      <w:bookmarkStart w:id="1533" w:name="_Toc176344484"/>
      <w:r w:rsidRPr="005050F0">
        <w:rPr>
          <w:noProof/>
        </w:rPr>
        <w:t>6.2.2</w:t>
      </w:r>
      <w:r w:rsidRPr="005050F0">
        <w:rPr>
          <w:noProof/>
          <w:lang w:eastAsia="ko-KR"/>
        </w:rPr>
        <w:t>3AK</w:t>
      </w:r>
      <w:r w:rsidRPr="005050F0">
        <w:rPr>
          <w:noProof/>
        </w:rPr>
        <w:tab/>
        <w:t>/</w:t>
      </w:r>
      <w:r w:rsidRPr="005050F0">
        <w:rPr>
          <w:i/>
          <w:iCs/>
          <w:noProof/>
        </w:rPr>
        <w:t>&lt;x&gt;</w:t>
      </w:r>
      <w:r w:rsidRPr="005050F0">
        <w:rPr>
          <w:noProof/>
        </w:rPr>
        <w:t>/&lt;x&gt;/Common/MCVideo/</w:t>
      </w:r>
      <w:r w:rsidRPr="005050F0">
        <w:rPr>
          <w:noProof/>
          <w:lang w:eastAsia="ko-KR"/>
        </w:rPr>
        <w:t>ActiveNonRealTimeMode</w:t>
      </w:r>
      <w:bookmarkEnd w:id="1528"/>
      <w:bookmarkEnd w:id="1529"/>
      <w:bookmarkEnd w:id="1530"/>
      <w:bookmarkEnd w:id="1531"/>
      <w:bookmarkEnd w:id="1532"/>
      <w:bookmarkEnd w:id="1533"/>
    </w:p>
    <w:p w14:paraId="6E641222"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23AK</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/MCVideo/</w:t>
      </w:r>
      <w:r w:rsidRPr="005050F0">
        <w:rPr>
          <w:noProof/>
          <w:lang w:eastAsia="ko-KR"/>
        </w:rPr>
        <w:t>ActiveNonRealTimeMode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8669E4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1889AE" w14:textId="77777777" w:rsidR="006507BF" w:rsidRPr="005050F0" w:rsidRDefault="006507BF" w:rsidP="003A70BF">
            <w:pPr>
              <w:rPr>
                <w:rFonts w:ascii="Arial" w:hAnsi="Arial" w:cs="Arial"/>
                <w:noProof/>
                <w:sz w:val="18"/>
                <w:szCs w:val="18"/>
              </w:rPr>
            </w:pPr>
            <w:r w:rsidRPr="005050F0">
              <w:rPr>
                <w:noProof/>
              </w:rPr>
              <w:t>&lt;x&gt;/Common/MCVideo/ActiveNonRealTimeMode</w:t>
            </w:r>
          </w:p>
        </w:tc>
      </w:tr>
      <w:tr w:rsidR="006507BF" w:rsidRPr="005050F0" w14:paraId="405DB3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D2908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FBEF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D285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CCE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157BF"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FDE3D" w14:textId="77777777" w:rsidR="006507BF" w:rsidRPr="005050F0" w:rsidRDefault="006507BF" w:rsidP="003A70BF">
            <w:pPr>
              <w:jc w:val="center"/>
              <w:rPr>
                <w:rFonts w:ascii="Arial" w:hAnsi="Arial" w:cs="Arial"/>
                <w:b/>
                <w:noProof/>
                <w:sz w:val="18"/>
                <w:szCs w:val="18"/>
              </w:rPr>
            </w:pPr>
          </w:p>
        </w:tc>
      </w:tr>
      <w:tr w:rsidR="006507BF" w:rsidRPr="005050F0" w14:paraId="53480B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CC3A3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2A69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D37A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C20B7"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FBE4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4AE86" w14:textId="77777777" w:rsidR="006507BF" w:rsidRPr="005050F0" w:rsidRDefault="006507BF" w:rsidP="003A70BF">
            <w:pPr>
              <w:jc w:val="center"/>
              <w:rPr>
                <w:b/>
                <w:noProof/>
              </w:rPr>
            </w:pPr>
          </w:p>
        </w:tc>
      </w:tr>
      <w:tr w:rsidR="006507BF" w:rsidRPr="005050F0" w14:paraId="61C4D6E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F37EE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591699" w14:textId="77777777" w:rsidR="006507BF" w:rsidRPr="005050F0" w:rsidRDefault="006507BF" w:rsidP="003F26BC">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the active non-real-</w:t>
            </w:r>
            <w:r w:rsidR="003F26BC" w:rsidRPr="005050F0">
              <w:rPr>
                <w:noProof/>
              </w:rPr>
              <w:t xml:space="preserve">time </w:t>
            </w:r>
            <w:r w:rsidRPr="005050F0">
              <w:rPr>
                <w:noProof/>
              </w:rPr>
              <w:t>mode used for MCVideo sessions on the group.</w:t>
            </w:r>
          </w:p>
        </w:tc>
      </w:tr>
    </w:tbl>
    <w:p w14:paraId="577453C6" w14:textId="77777777" w:rsidR="0037370E" w:rsidRPr="005050F0" w:rsidRDefault="0037370E" w:rsidP="0037370E">
      <w:pPr>
        <w:rPr>
          <w:noProof/>
        </w:rPr>
      </w:pPr>
    </w:p>
    <w:p w14:paraId="24BEAB32" w14:textId="77777777" w:rsidR="006507BF" w:rsidRPr="005050F0" w:rsidRDefault="006507BF" w:rsidP="006507BF">
      <w:pPr>
        <w:rPr>
          <w:noProof/>
        </w:rPr>
      </w:pPr>
      <w:r w:rsidRPr="005050F0">
        <w:rPr>
          <w:noProof/>
        </w:rPr>
        <w:t>The valid values are:</w:t>
      </w:r>
    </w:p>
    <w:p w14:paraId="41BA75F4" w14:textId="77777777" w:rsidR="006507BF" w:rsidRPr="005050F0" w:rsidRDefault="006507BF" w:rsidP="006507BF">
      <w:pPr>
        <w:ind w:left="568" w:hanging="284"/>
        <w:rPr>
          <w:rFonts w:eastAsia="SimSun"/>
          <w:noProof/>
          <w:lang w:eastAsia="x-none"/>
        </w:rPr>
      </w:pPr>
      <w:r w:rsidRPr="005050F0">
        <w:rPr>
          <w:noProof/>
          <w:lang w:eastAsia="x-none"/>
        </w:rPr>
        <w:t>a)</w:t>
      </w:r>
      <w:r w:rsidRPr="005050F0">
        <w:rPr>
          <w:noProof/>
          <w:lang w:eastAsia="x-none"/>
        </w:rPr>
        <w:tab/>
        <w:t>"urgent-real-time";</w:t>
      </w:r>
    </w:p>
    <w:p w14:paraId="294BF4D9" w14:textId="77777777" w:rsidR="006507BF" w:rsidRPr="005050F0" w:rsidRDefault="006507BF" w:rsidP="006507BF">
      <w:pPr>
        <w:ind w:left="568" w:hanging="284"/>
        <w:rPr>
          <w:noProof/>
          <w:lang w:eastAsia="x-none"/>
        </w:rPr>
      </w:pPr>
      <w:r w:rsidRPr="005050F0">
        <w:rPr>
          <w:noProof/>
          <w:lang w:eastAsia="x-none"/>
        </w:rPr>
        <w:t>b)</w:t>
      </w:r>
      <w:r w:rsidRPr="005050F0">
        <w:rPr>
          <w:noProof/>
          <w:lang w:eastAsia="x-none"/>
        </w:rPr>
        <w:tab/>
        <w:t>"non-urgent-real-time"; and</w:t>
      </w:r>
    </w:p>
    <w:p w14:paraId="61FCEF30" w14:textId="77777777" w:rsidR="006507BF" w:rsidRPr="005050F0" w:rsidRDefault="006507BF" w:rsidP="006507BF">
      <w:pPr>
        <w:ind w:left="568" w:hanging="284"/>
        <w:rPr>
          <w:noProof/>
          <w:lang w:eastAsia="x-none"/>
        </w:rPr>
      </w:pPr>
      <w:r w:rsidRPr="005050F0">
        <w:rPr>
          <w:noProof/>
          <w:lang w:eastAsia="x-none"/>
        </w:rPr>
        <w:t>c)</w:t>
      </w:r>
      <w:r w:rsidRPr="005050F0">
        <w:rPr>
          <w:noProof/>
          <w:lang w:eastAsia="x-none"/>
        </w:rPr>
        <w:tab/>
        <w:t>"non-real-time".</w:t>
      </w:r>
    </w:p>
    <w:p w14:paraId="3F70F3C8" w14:textId="77777777" w:rsidR="006507BF" w:rsidRPr="005050F0" w:rsidRDefault="006507BF" w:rsidP="006507BF">
      <w:pPr>
        <w:pStyle w:val="Heading3"/>
        <w:rPr>
          <w:noProof/>
          <w:lang w:eastAsia="ko-KR"/>
        </w:rPr>
      </w:pPr>
      <w:bookmarkStart w:id="1534" w:name="_Toc4577614"/>
      <w:bookmarkStart w:id="1535" w:name="_Toc27504209"/>
      <w:bookmarkStart w:id="1536" w:name="_Toc27504997"/>
      <w:bookmarkStart w:id="1537" w:name="_Toc27505781"/>
      <w:bookmarkStart w:id="1538" w:name="_Toc27506565"/>
      <w:bookmarkStart w:id="1539" w:name="_Toc176344485"/>
      <w:r w:rsidRPr="005050F0">
        <w:rPr>
          <w:noProof/>
        </w:rPr>
        <w:t>6.2.</w:t>
      </w:r>
      <w:r w:rsidRPr="005050F0">
        <w:rPr>
          <w:noProof/>
          <w:lang w:eastAsia="ko-KR"/>
        </w:rPr>
        <w:t>23AL</w:t>
      </w:r>
      <w:r w:rsidRPr="005050F0">
        <w:rPr>
          <w:noProof/>
        </w:rPr>
        <w:tab/>
        <w:t>/&lt;x&gt;/&lt;x&gt;/Common/MCVideo/MaxTransmitMembers</w:t>
      </w:r>
      <w:bookmarkEnd w:id="1534"/>
      <w:bookmarkEnd w:id="1535"/>
      <w:bookmarkEnd w:id="1536"/>
      <w:bookmarkEnd w:id="1537"/>
      <w:bookmarkEnd w:id="1538"/>
      <w:bookmarkEnd w:id="1539"/>
    </w:p>
    <w:p w14:paraId="6B45165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23AL</w:t>
      </w:r>
      <w:r w:rsidRPr="005050F0">
        <w:rPr>
          <w:noProof/>
        </w:rPr>
        <w:t>.1: /&lt;x&gt;/&lt;x&gt;/Common/MCVideo/MaxTransmitMembers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C1BF52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77343D" w14:textId="77777777" w:rsidR="006507BF" w:rsidRPr="005050F0" w:rsidRDefault="006507BF" w:rsidP="003A70BF">
            <w:pPr>
              <w:rPr>
                <w:rFonts w:ascii="Arial" w:hAnsi="Arial" w:cs="Arial"/>
                <w:noProof/>
                <w:sz w:val="18"/>
                <w:szCs w:val="18"/>
              </w:rPr>
            </w:pPr>
            <w:r w:rsidRPr="005050F0">
              <w:rPr>
                <w:noProof/>
              </w:rPr>
              <w:t>&lt;x&gt;/Common/MCVideo/MaxTransmitMembers</w:t>
            </w:r>
          </w:p>
        </w:tc>
      </w:tr>
      <w:tr w:rsidR="006507BF" w:rsidRPr="005050F0" w14:paraId="4371298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99CA9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CE30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E9941"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A02F1"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FB77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2DF085" w14:textId="77777777" w:rsidR="006507BF" w:rsidRPr="005050F0" w:rsidRDefault="006507BF" w:rsidP="003A70BF">
            <w:pPr>
              <w:jc w:val="center"/>
              <w:rPr>
                <w:rFonts w:ascii="Arial" w:hAnsi="Arial" w:cs="Arial"/>
                <w:b/>
                <w:noProof/>
                <w:sz w:val="18"/>
                <w:szCs w:val="18"/>
              </w:rPr>
            </w:pPr>
          </w:p>
        </w:tc>
      </w:tr>
      <w:tr w:rsidR="006507BF" w:rsidRPr="005050F0" w14:paraId="6D98D58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3332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D41F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89DC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A0801"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1DBF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C159A5" w14:textId="77777777" w:rsidR="006507BF" w:rsidRPr="005050F0" w:rsidRDefault="006507BF" w:rsidP="003A70BF">
            <w:pPr>
              <w:jc w:val="center"/>
              <w:rPr>
                <w:b/>
                <w:noProof/>
              </w:rPr>
            </w:pPr>
          </w:p>
        </w:tc>
      </w:tr>
      <w:tr w:rsidR="006507BF" w:rsidRPr="005050F0" w14:paraId="1BB27F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46A92"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B9244E" w14:textId="77777777" w:rsidR="006507BF" w:rsidRPr="005050F0" w:rsidRDefault="006507BF" w:rsidP="003A70BF">
            <w:pPr>
              <w:rPr>
                <w:noProof/>
                <w:lang w:eastAsia="ko-KR"/>
              </w:rPr>
            </w:pPr>
            <w:r w:rsidRPr="005050F0">
              <w:rPr>
                <w:noProof/>
              </w:rPr>
              <w:t xml:space="preserve">This leaf node </w:t>
            </w:r>
            <w:r w:rsidRPr="005050F0">
              <w:rPr>
                <w:noProof/>
                <w:lang w:eastAsia="ko-KR"/>
              </w:rPr>
              <w:t>indicates the maximum number of simultaneous transmitting group members for MCVideo sessions on the group.</w:t>
            </w:r>
          </w:p>
        </w:tc>
      </w:tr>
    </w:tbl>
    <w:p w14:paraId="29DECA66" w14:textId="77777777" w:rsidR="0037370E" w:rsidRPr="005050F0" w:rsidRDefault="0037370E" w:rsidP="0037370E">
      <w:pPr>
        <w:rPr>
          <w:noProof/>
        </w:rPr>
      </w:pPr>
    </w:p>
    <w:p w14:paraId="6307717C"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2F99985C" w14:textId="77777777" w:rsidR="002F484D" w:rsidRPr="005050F0" w:rsidRDefault="002F484D" w:rsidP="002F484D">
      <w:pPr>
        <w:pStyle w:val="Heading3"/>
        <w:rPr>
          <w:noProof/>
          <w:lang w:eastAsia="ko-KR"/>
        </w:rPr>
      </w:pPr>
      <w:bookmarkStart w:id="1540" w:name="_Toc4577615"/>
      <w:bookmarkStart w:id="1541" w:name="_Toc27504210"/>
      <w:bookmarkStart w:id="1542" w:name="_Toc27504998"/>
      <w:bookmarkStart w:id="1543" w:name="_Toc27505782"/>
      <w:bookmarkStart w:id="1544" w:name="_Toc27506566"/>
      <w:bookmarkStart w:id="1545" w:name="_Toc176344486"/>
      <w:r w:rsidRPr="005050F0">
        <w:rPr>
          <w:noProof/>
        </w:rPr>
        <w:lastRenderedPageBreak/>
        <w:t>6.2.2</w:t>
      </w:r>
      <w:r w:rsidRPr="005050F0">
        <w:rPr>
          <w:noProof/>
          <w:lang w:eastAsia="ko-KR"/>
        </w:rPr>
        <w:t>4</w:t>
      </w:r>
      <w:r w:rsidRPr="005050F0">
        <w:rPr>
          <w:noProof/>
        </w:rPr>
        <w:tab/>
        <w:t>/</w:t>
      </w:r>
      <w:r w:rsidRPr="005050F0">
        <w:rPr>
          <w:i/>
          <w:iCs/>
          <w:noProof/>
        </w:rPr>
        <w:t>&lt;x&gt;</w:t>
      </w:r>
      <w:r w:rsidRPr="005050F0">
        <w:rPr>
          <w:noProof/>
        </w:rPr>
        <w:t>/&lt;x&gt;/OffNetwork</w:t>
      </w:r>
      <w:bookmarkEnd w:id="1540"/>
      <w:bookmarkEnd w:id="1541"/>
      <w:bookmarkEnd w:id="1542"/>
      <w:bookmarkEnd w:id="1543"/>
      <w:bookmarkEnd w:id="1544"/>
      <w:bookmarkEnd w:id="1545"/>
    </w:p>
    <w:p w14:paraId="3276D3FE"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2560C1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AF978F" w14:textId="77777777" w:rsidR="002F484D" w:rsidRPr="005050F0" w:rsidRDefault="002F484D" w:rsidP="00B93C96">
            <w:pPr>
              <w:rPr>
                <w:rFonts w:ascii="Arial" w:hAnsi="Arial" w:cs="Arial"/>
                <w:noProof/>
                <w:sz w:val="18"/>
                <w:szCs w:val="18"/>
              </w:rPr>
            </w:pPr>
            <w:r w:rsidRPr="005050F0">
              <w:rPr>
                <w:noProof/>
              </w:rPr>
              <w:t>&lt;x&gt;/OffNetwork</w:t>
            </w:r>
          </w:p>
        </w:tc>
      </w:tr>
      <w:tr w:rsidR="002F484D" w:rsidRPr="005050F0" w14:paraId="08C26C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1A783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3AA9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4CC1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712E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C314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2C68EE" w14:textId="77777777" w:rsidR="002F484D" w:rsidRPr="005050F0" w:rsidRDefault="002F484D" w:rsidP="00B93C96">
            <w:pPr>
              <w:jc w:val="center"/>
              <w:rPr>
                <w:rFonts w:ascii="Arial" w:hAnsi="Arial" w:cs="Arial"/>
                <w:b/>
                <w:noProof/>
                <w:sz w:val="18"/>
                <w:szCs w:val="18"/>
              </w:rPr>
            </w:pPr>
          </w:p>
        </w:tc>
      </w:tr>
      <w:tr w:rsidR="002F484D" w:rsidRPr="005050F0" w14:paraId="7F825E2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4405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6376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861C7"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BF6C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6B77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9FAAB" w14:textId="77777777" w:rsidR="002F484D" w:rsidRPr="005050F0" w:rsidRDefault="002F484D" w:rsidP="00B93C96">
            <w:pPr>
              <w:jc w:val="center"/>
              <w:rPr>
                <w:b/>
                <w:noProof/>
              </w:rPr>
            </w:pPr>
          </w:p>
        </w:tc>
      </w:tr>
      <w:tr w:rsidR="002F484D" w:rsidRPr="005050F0" w14:paraId="6445E88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36E9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75287"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68F72517" w14:textId="77777777" w:rsidR="0037370E" w:rsidRPr="005050F0" w:rsidRDefault="0037370E" w:rsidP="0037370E">
      <w:pPr>
        <w:rPr>
          <w:noProof/>
        </w:rPr>
      </w:pPr>
      <w:bookmarkStart w:id="1546" w:name="_Toc4577616"/>
      <w:bookmarkStart w:id="1547" w:name="_Toc27504211"/>
      <w:bookmarkStart w:id="1548" w:name="_Toc27504999"/>
      <w:bookmarkStart w:id="1549" w:name="_Toc27505783"/>
      <w:bookmarkStart w:id="1550" w:name="_Toc27506567"/>
    </w:p>
    <w:p w14:paraId="6C56C236" w14:textId="77777777" w:rsidR="002F484D" w:rsidRPr="005050F0" w:rsidRDefault="002F484D" w:rsidP="002F484D">
      <w:pPr>
        <w:pStyle w:val="Heading3"/>
        <w:rPr>
          <w:noProof/>
          <w:lang w:eastAsia="ko-KR"/>
        </w:rPr>
      </w:pPr>
      <w:bookmarkStart w:id="1551" w:name="_Toc176344487"/>
      <w:r w:rsidRPr="005050F0">
        <w:rPr>
          <w:noProof/>
        </w:rPr>
        <w:t>6.2.2</w:t>
      </w:r>
      <w:r w:rsidRPr="005050F0">
        <w:rPr>
          <w:noProof/>
          <w:lang w:eastAsia="ko-KR"/>
        </w:rPr>
        <w:t>5</w:t>
      </w:r>
      <w:r w:rsidRPr="005050F0">
        <w:rPr>
          <w:noProof/>
        </w:rPr>
        <w:tab/>
        <w:t>/</w:t>
      </w:r>
      <w:r w:rsidRPr="005050F0">
        <w:rPr>
          <w:i/>
          <w:iCs/>
          <w:noProof/>
        </w:rPr>
        <w:t>&lt;x&gt;</w:t>
      </w:r>
      <w:r w:rsidRPr="005050F0">
        <w:rPr>
          <w:noProof/>
        </w:rPr>
        <w:t>/&lt;x&gt;/OffNetwork/MCPTTGroupParameter</w:t>
      </w:r>
      <w:bookmarkEnd w:id="1546"/>
      <w:bookmarkEnd w:id="1547"/>
      <w:bookmarkEnd w:id="1548"/>
      <w:bookmarkEnd w:id="1549"/>
      <w:bookmarkEnd w:id="1550"/>
      <w:bookmarkEnd w:id="1551"/>
    </w:p>
    <w:p w14:paraId="576590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25</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CDFDB0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58B9E1" w14:textId="77777777" w:rsidR="002F484D" w:rsidRPr="005050F0" w:rsidRDefault="002F484D" w:rsidP="00B93C96">
            <w:pPr>
              <w:rPr>
                <w:rFonts w:ascii="Arial" w:hAnsi="Arial" w:cs="Arial"/>
                <w:noProof/>
                <w:sz w:val="18"/>
                <w:szCs w:val="18"/>
              </w:rPr>
            </w:pPr>
            <w:r w:rsidRPr="005050F0">
              <w:rPr>
                <w:noProof/>
              </w:rPr>
              <w:t>&lt;x&gt;/OffNetwork/MCPTTGroupParameter</w:t>
            </w:r>
          </w:p>
        </w:tc>
      </w:tr>
      <w:tr w:rsidR="002F484D" w:rsidRPr="005050F0" w14:paraId="104A8B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E2AA2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5A73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D43D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0A54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0D5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0A96DD" w14:textId="77777777" w:rsidR="002F484D" w:rsidRPr="005050F0" w:rsidRDefault="002F484D" w:rsidP="00B93C96">
            <w:pPr>
              <w:jc w:val="center"/>
              <w:rPr>
                <w:rFonts w:ascii="Arial" w:hAnsi="Arial" w:cs="Arial"/>
                <w:b/>
                <w:noProof/>
                <w:sz w:val="18"/>
                <w:szCs w:val="18"/>
              </w:rPr>
            </w:pPr>
          </w:p>
        </w:tc>
      </w:tr>
      <w:tr w:rsidR="002F484D" w:rsidRPr="005050F0" w14:paraId="4737080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DE562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AEC6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B2E8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4394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ED0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100C2" w14:textId="77777777" w:rsidR="002F484D" w:rsidRPr="005050F0" w:rsidRDefault="002F484D" w:rsidP="00B93C96">
            <w:pPr>
              <w:jc w:val="center"/>
              <w:rPr>
                <w:b/>
                <w:noProof/>
              </w:rPr>
            </w:pPr>
          </w:p>
        </w:tc>
      </w:tr>
      <w:tr w:rsidR="002F484D" w:rsidRPr="005050F0" w14:paraId="79EE0C3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3C414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9FF105"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group parameters.</w:t>
            </w:r>
          </w:p>
        </w:tc>
      </w:tr>
    </w:tbl>
    <w:p w14:paraId="3C571A5B" w14:textId="77777777" w:rsidR="0037370E" w:rsidRPr="005050F0" w:rsidRDefault="0037370E" w:rsidP="0037370E">
      <w:pPr>
        <w:rPr>
          <w:noProof/>
        </w:rPr>
      </w:pPr>
      <w:bookmarkStart w:id="1552" w:name="_Toc4577617"/>
      <w:bookmarkStart w:id="1553" w:name="_Toc27504212"/>
      <w:bookmarkStart w:id="1554" w:name="_Toc27505000"/>
      <w:bookmarkStart w:id="1555" w:name="_Toc27505784"/>
      <w:bookmarkStart w:id="1556" w:name="_Toc27506568"/>
    </w:p>
    <w:p w14:paraId="749AEB73" w14:textId="77777777" w:rsidR="002F484D" w:rsidRPr="005050F0" w:rsidRDefault="002F484D" w:rsidP="002F484D">
      <w:pPr>
        <w:pStyle w:val="Heading3"/>
        <w:rPr>
          <w:noProof/>
          <w:lang w:eastAsia="ko-KR"/>
        </w:rPr>
      </w:pPr>
      <w:bookmarkStart w:id="1557" w:name="_Toc176344488"/>
      <w:r w:rsidRPr="005050F0">
        <w:rPr>
          <w:noProof/>
        </w:rPr>
        <w:t>6.2.2</w:t>
      </w:r>
      <w:r w:rsidRPr="005050F0">
        <w:rPr>
          <w:noProof/>
          <w:lang w:eastAsia="ko-KR"/>
        </w:rPr>
        <w:t>6</w:t>
      </w:r>
      <w:r w:rsidRPr="005050F0">
        <w:rPr>
          <w:noProof/>
        </w:rPr>
        <w:tab/>
        <w:t>/</w:t>
      </w:r>
      <w:r w:rsidRPr="005050F0">
        <w:rPr>
          <w:i/>
          <w:iCs/>
          <w:noProof/>
        </w:rPr>
        <w:t>&lt;x&gt;</w:t>
      </w:r>
      <w:r w:rsidRPr="005050F0">
        <w:rPr>
          <w:noProof/>
        </w:rPr>
        <w:t>/&lt;x&gt;/OffNetwork/MCPTTGroupParameter/&lt;x&gt;</w:t>
      </w:r>
      <w:bookmarkEnd w:id="1552"/>
      <w:bookmarkEnd w:id="1553"/>
      <w:bookmarkEnd w:id="1554"/>
      <w:bookmarkEnd w:id="1555"/>
      <w:bookmarkEnd w:id="1556"/>
      <w:bookmarkEnd w:id="1557"/>
    </w:p>
    <w:p w14:paraId="764785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B32CD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CCE67E" w14:textId="77777777" w:rsidR="002F484D" w:rsidRPr="005050F0" w:rsidRDefault="002F484D" w:rsidP="00B93C96">
            <w:pPr>
              <w:rPr>
                <w:rFonts w:ascii="Arial" w:hAnsi="Arial" w:cs="Arial"/>
                <w:noProof/>
                <w:sz w:val="18"/>
                <w:szCs w:val="18"/>
              </w:rPr>
            </w:pPr>
            <w:r w:rsidRPr="005050F0">
              <w:rPr>
                <w:noProof/>
              </w:rPr>
              <w:t>&lt;x&gt;/OffNetwork/MCPTTGroupParameter/&lt;x&gt;</w:t>
            </w:r>
          </w:p>
        </w:tc>
      </w:tr>
      <w:tr w:rsidR="002F484D" w:rsidRPr="005050F0" w14:paraId="435947D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C0F5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6C2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F05C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E852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80B4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958D44" w14:textId="77777777" w:rsidR="002F484D" w:rsidRPr="005050F0" w:rsidRDefault="002F484D" w:rsidP="00B93C96">
            <w:pPr>
              <w:jc w:val="center"/>
              <w:rPr>
                <w:rFonts w:ascii="Arial" w:hAnsi="Arial" w:cs="Arial"/>
                <w:b/>
                <w:noProof/>
                <w:sz w:val="18"/>
                <w:szCs w:val="18"/>
              </w:rPr>
            </w:pPr>
          </w:p>
        </w:tc>
      </w:tr>
      <w:tr w:rsidR="002F484D" w:rsidRPr="005050F0" w14:paraId="2B181D6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24D5C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AC7C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F00DF"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1543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8765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159A1" w14:textId="77777777" w:rsidR="002F484D" w:rsidRPr="005050F0" w:rsidRDefault="002F484D" w:rsidP="00B93C96">
            <w:pPr>
              <w:jc w:val="center"/>
              <w:rPr>
                <w:b/>
                <w:noProof/>
              </w:rPr>
            </w:pPr>
          </w:p>
        </w:tc>
      </w:tr>
      <w:tr w:rsidR="002F484D" w:rsidRPr="005050F0" w14:paraId="6953C13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2DB15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F85EA6"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one or more group parameters.</w:t>
            </w:r>
          </w:p>
        </w:tc>
      </w:tr>
    </w:tbl>
    <w:p w14:paraId="4D279286" w14:textId="77777777" w:rsidR="0037370E" w:rsidRPr="005050F0" w:rsidRDefault="0037370E" w:rsidP="0037370E">
      <w:pPr>
        <w:rPr>
          <w:noProof/>
        </w:rPr>
      </w:pPr>
      <w:bookmarkStart w:id="1558" w:name="_Toc4577618"/>
      <w:bookmarkStart w:id="1559" w:name="_Toc27504213"/>
      <w:bookmarkStart w:id="1560" w:name="_Toc27505001"/>
      <w:bookmarkStart w:id="1561" w:name="_Toc27505785"/>
      <w:bookmarkStart w:id="1562" w:name="_Toc27506569"/>
    </w:p>
    <w:p w14:paraId="022D0616" w14:textId="77777777" w:rsidR="00006916" w:rsidRPr="005050F0" w:rsidRDefault="00006916" w:rsidP="00006916">
      <w:pPr>
        <w:pStyle w:val="Heading3"/>
        <w:rPr>
          <w:noProof/>
          <w:lang w:eastAsia="ko-KR"/>
        </w:rPr>
      </w:pPr>
      <w:bookmarkStart w:id="1563" w:name="_Toc176344489"/>
      <w:r w:rsidRPr="005050F0">
        <w:rPr>
          <w:noProof/>
        </w:rPr>
        <w:t>6.2.2</w:t>
      </w:r>
      <w:r w:rsidRPr="005050F0">
        <w:rPr>
          <w:noProof/>
          <w:lang w:eastAsia="ko-KR"/>
        </w:rPr>
        <w:t>7</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lang w:eastAsia="ko-KR"/>
        </w:rPr>
        <w:t>ProSe</w:t>
      </w:r>
      <w:r w:rsidRPr="005050F0">
        <w:rPr>
          <w:noProof/>
        </w:rPr>
        <w:t>Layer2GroupID</w:t>
      </w:r>
      <w:bookmarkEnd w:id="1558"/>
      <w:bookmarkEnd w:id="1559"/>
      <w:bookmarkEnd w:id="1560"/>
      <w:bookmarkEnd w:id="1561"/>
      <w:bookmarkEnd w:id="1562"/>
      <w:bookmarkEnd w:id="1563"/>
    </w:p>
    <w:p w14:paraId="144F2095"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r w:rsidRPr="005050F0">
        <w:rPr>
          <w:noProof/>
          <w:lang w:eastAsia="ko-KR"/>
        </w:rPr>
        <w:t>ProSe</w:t>
      </w:r>
      <w:r w:rsidRPr="005050F0">
        <w:rPr>
          <w:noProof/>
        </w:rPr>
        <w:t>Layer2GroupID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5050F0" w14:paraId="69C9C9E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A1BC83" w14:textId="77777777" w:rsidR="00006916" w:rsidRPr="005050F0" w:rsidRDefault="00006916" w:rsidP="00CF1FEB">
            <w:pPr>
              <w:rPr>
                <w:rFonts w:ascii="Arial" w:hAnsi="Arial" w:cs="Arial"/>
                <w:noProof/>
                <w:sz w:val="18"/>
                <w:szCs w:val="18"/>
              </w:rPr>
            </w:pPr>
            <w:r w:rsidRPr="005050F0">
              <w:rPr>
                <w:noProof/>
              </w:rPr>
              <w:t>&lt;x&gt;/OffNetwork/MCPTTGroupParameter/&lt;x&gt;/</w:t>
            </w:r>
            <w:r w:rsidRPr="005050F0">
              <w:rPr>
                <w:noProof/>
                <w:lang w:eastAsia="ko-KR"/>
              </w:rPr>
              <w:t>ProSe</w:t>
            </w:r>
            <w:r w:rsidRPr="005050F0">
              <w:rPr>
                <w:noProof/>
              </w:rPr>
              <w:t>Layer2GroupID</w:t>
            </w:r>
          </w:p>
        </w:tc>
      </w:tr>
      <w:tr w:rsidR="00006916" w:rsidRPr="005050F0" w14:paraId="37DF28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3745D"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3FEA3"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C6796" w14:textId="77777777" w:rsidR="00006916" w:rsidRPr="005050F0" w:rsidRDefault="00006916"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E46B"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DD1B0" w14:textId="77777777" w:rsidR="00006916" w:rsidRPr="005050F0" w:rsidRDefault="00006916"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02074F" w14:textId="77777777" w:rsidR="00006916" w:rsidRPr="005050F0" w:rsidRDefault="00006916" w:rsidP="00CF1FEB">
            <w:pPr>
              <w:jc w:val="center"/>
              <w:rPr>
                <w:rFonts w:ascii="Arial" w:hAnsi="Arial" w:cs="Arial"/>
                <w:b/>
                <w:noProof/>
                <w:sz w:val="18"/>
                <w:szCs w:val="18"/>
              </w:rPr>
            </w:pPr>
          </w:p>
        </w:tc>
      </w:tr>
      <w:tr w:rsidR="00006916" w:rsidRPr="005050F0" w14:paraId="5A2F5CB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9300C"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4E053" w14:textId="77777777" w:rsidR="00006916" w:rsidRPr="005050F0" w:rsidRDefault="00006916"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EB130" w14:textId="77777777" w:rsidR="00006916" w:rsidRPr="005050F0" w:rsidRDefault="00006916"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03A9C"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520AD" w14:textId="77777777" w:rsidR="00006916" w:rsidRPr="005050F0" w:rsidRDefault="00006916"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237AEB" w14:textId="77777777" w:rsidR="00006916" w:rsidRPr="005050F0" w:rsidRDefault="00006916" w:rsidP="00CF1FEB">
            <w:pPr>
              <w:jc w:val="center"/>
              <w:rPr>
                <w:b/>
                <w:noProof/>
              </w:rPr>
            </w:pPr>
          </w:p>
        </w:tc>
      </w:tr>
      <w:tr w:rsidR="00006916" w:rsidRPr="005050F0" w14:paraId="4D2F1A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03CB8A" w14:textId="77777777" w:rsidR="00006916" w:rsidRPr="005050F0"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A453C9" w14:textId="77777777" w:rsidR="00006916" w:rsidRPr="005050F0" w:rsidRDefault="00006916" w:rsidP="00CF1FEB">
            <w:pPr>
              <w:rPr>
                <w:noProof/>
                <w:lang w:eastAsia="ko-KR"/>
              </w:rPr>
            </w:pPr>
            <w:r w:rsidRPr="005050F0">
              <w:rPr>
                <w:noProof/>
              </w:rPr>
              <w:t xml:space="preserve">This leaf node indicates </w:t>
            </w:r>
            <w:r w:rsidRPr="005050F0">
              <w:rPr>
                <w:noProof/>
                <w:lang w:eastAsia="ko-KR"/>
              </w:rPr>
              <w:t xml:space="preserve">the </w:t>
            </w:r>
            <w:r w:rsidRPr="005050F0">
              <w:rPr>
                <w:rFonts w:eastAsia="SimSun"/>
                <w:noProof/>
                <w:lang w:eastAsia="zh-CN"/>
              </w:rPr>
              <w:t>Prose layer-2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305D6AF" w14:textId="77777777" w:rsidR="0037370E" w:rsidRPr="005050F0" w:rsidRDefault="0037370E" w:rsidP="0037370E">
      <w:pPr>
        <w:rPr>
          <w:noProof/>
        </w:rPr>
      </w:pPr>
    </w:p>
    <w:p w14:paraId="3209B923"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3A104B15" w14:textId="77777777" w:rsidR="00006916" w:rsidRPr="005050F0" w:rsidRDefault="00006916" w:rsidP="00006916">
      <w:pPr>
        <w:pStyle w:val="Heading3"/>
        <w:rPr>
          <w:noProof/>
          <w:lang w:eastAsia="ko-KR"/>
        </w:rPr>
      </w:pPr>
      <w:bookmarkStart w:id="1564" w:name="_Toc4577619"/>
      <w:bookmarkStart w:id="1565" w:name="_Toc27504214"/>
      <w:bookmarkStart w:id="1566" w:name="_Toc27505002"/>
      <w:bookmarkStart w:id="1567" w:name="_Toc27505786"/>
      <w:bookmarkStart w:id="1568" w:name="_Toc27506570"/>
      <w:bookmarkStart w:id="1569" w:name="_Toc176344490"/>
      <w:r w:rsidRPr="005050F0">
        <w:rPr>
          <w:noProof/>
        </w:rPr>
        <w:t>6.2.2</w:t>
      </w:r>
      <w:r w:rsidRPr="005050F0">
        <w:rPr>
          <w:noProof/>
          <w:lang w:eastAsia="ko-KR"/>
        </w:rPr>
        <w:t>8</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rPr>
        <w:t>IPMulticastAddress</w:t>
      </w:r>
      <w:bookmarkEnd w:id="1564"/>
      <w:bookmarkEnd w:id="1565"/>
      <w:bookmarkEnd w:id="1566"/>
      <w:bookmarkEnd w:id="1567"/>
      <w:bookmarkEnd w:id="1568"/>
      <w:bookmarkEnd w:id="1569"/>
    </w:p>
    <w:p w14:paraId="1E1D3687"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/OffNetwork/MCPTTGroupParameter/&lt;x&gt;/IPMulticastAddress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5050F0" w14:paraId="5C4958A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C1A0F9" w14:textId="77777777" w:rsidR="00006916" w:rsidRPr="005050F0" w:rsidRDefault="00006916" w:rsidP="00CF1FEB">
            <w:pPr>
              <w:rPr>
                <w:rFonts w:ascii="Arial" w:hAnsi="Arial" w:cs="Arial"/>
                <w:noProof/>
                <w:sz w:val="18"/>
                <w:szCs w:val="18"/>
              </w:rPr>
            </w:pPr>
            <w:r w:rsidRPr="005050F0">
              <w:rPr>
                <w:noProof/>
              </w:rPr>
              <w:t>&lt;x&gt;/OffNetwork/MCPTTGroupParameter/&lt;x&gt;/IPMulticastAddress</w:t>
            </w:r>
          </w:p>
        </w:tc>
      </w:tr>
      <w:tr w:rsidR="00006916" w:rsidRPr="005050F0" w14:paraId="27A82A9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DBFE74"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D698F"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73604" w14:textId="77777777" w:rsidR="00006916" w:rsidRPr="005050F0" w:rsidRDefault="00006916"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01197"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FBB67" w14:textId="77777777" w:rsidR="00006916" w:rsidRPr="005050F0" w:rsidRDefault="00006916"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652779" w14:textId="77777777" w:rsidR="00006916" w:rsidRPr="005050F0" w:rsidRDefault="00006916" w:rsidP="00CF1FEB">
            <w:pPr>
              <w:jc w:val="center"/>
              <w:rPr>
                <w:rFonts w:ascii="Arial" w:hAnsi="Arial" w:cs="Arial"/>
                <w:b/>
                <w:noProof/>
                <w:sz w:val="18"/>
                <w:szCs w:val="18"/>
              </w:rPr>
            </w:pPr>
          </w:p>
        </w:tc>
      </w:tr>
      <w:tr w:rsidR="00006916" w:rsidRPr="005050F0" w14:paraId="04D3C33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77CB2F"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B779" w14:textId="77777777" w:rsidR="00006916" w:rsidRPr="005050F0" w:rsidRDefault="00006916"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D57ED" w14:textId="77777777" w:rsidR="00006916" w:rsidRPr="005050F0" w:rsidRDefault="00006916"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2F710"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D0418" w14:textId="77777777" w:rsidR="00006916" w:rsidRPr="005050F0" w:rsidRDefault="00006916"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E2DA0B" w14:textId="77777777" w:rsidR="00006916" w:rsidRPr="005050F0" w:rsidRDefault="00006916" w:rsidP="00CF1FEB">
            <w:pPr>
              <w:jc w:val="center"/>
              <w:rPr>
                <w:b/>
                <w:noProof/>
              </w:rPr>
            </w:pPr>
          </w:p>
        </w:tc>
      </w:tr>
      <w:tr w:rsidR="00006916" w:rsidRPr="005050F0" w14:paraId="69C993D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F51269" w14:textId="77777777" w:rsidR="00006916" w:rsidRPr="005050F0"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D02288" w14:textId="77777777" w:rsidR="00006916" w:rsidRPr="005050F0" w:rsidRDefault="00006916" w:rsidP="00CF1FEB">
            <w:pPr>
              <w:rPr>
                <w:noProof/>
                <w:lang w:eastAsia="ko-KR"/>
              </w:rPr>
            </w:pPr>
            <w:r w:rsidRPr="005050F0">
              <w:rPr>
                <w:noProof/>
              </w:rPr>
              <w:t>This leaf node indicates</w:t>
            </w:r>
            <w:r w:rsidRPr="005050F0">
              <w:rPr>
                <w:noProof/>
                <w:lang w:eastAsia="ko-KR"/>
              </w:rPr>
              <w:t xml:space="preserve"> the </w:t>
            </w:r>
            <w:r w:rsidRPr="005050F0">
              <w:rPr>
                <w:noProof/>
              </w:rPr>
              <w:t>ProSe group IP multicast address</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7538C603" w14:textId="77777777" w:rsidR="0037370E" w:rsidRPr="005050F0" w:rsidRDefault="0037370E" w:rsidP="0037370E">
      <w:pPr>
        <w:rPr>
          <w:noProof/>
        </w:rPr>
      </w:pPr>
    </w:p>
    <w:p w14:paraId="1E11626B" w14:textId="77777777" w:rsidR="00006916" w:rsidRPr="005050F0" w:rsidRDefault="00006916" w:rsidP="00006916">
      <w:pPr>
        <w:rPr>
          <w:noProof/>
          <w:lang w:eastAsia="ko-KR"/>
        </w:rPr>
      </w:pPr>
      <w:r w:rsidRPr="005050F0">
        <w:rPr>
          <w:noProof/>
        </w:rPr>
        <w:t xml:space="preserve">The </w:t>
      </w:r>
      <w:r w:rsidRPr="005050F0">
        <w:rPr>
          <w:noProof/>
          <w:lang w:eastAsia="ko-KR"/>
        </w:rPr>
        <w:t>value is an IPv4 address or an IPv6 address.</w:t>
      </w:r>
    </w:p>
    <w:p w14:paraId="1BF96A2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A6943DD" w14:textId="77777777" w:rsidR="00006916" w:rsidRPr="005050F0" w:rsidRDefault="00006916" w:rsidP="00006916">
      <w:pPr>
        <w:pStyle w:val="Heading3"/>
        <w:rPr>
          <w:noProof/>
          <w:lang w:eastAsia="ko-KR"/>
        </w:rPr>
      </w:pPr>
      <w:bookmarkStart w:id="1570" w:name="_Toc4577620"/>
      <w:bookmarkStart w:id="1571" w:name="_Toc27504215"/>
      <w:bookmarkStart w:id="1572" w:name="_Toc27505003"/>
      <w:bookmarkStart w:id="1573" w:name="_Toc27505787"/>
      <w:bookmarkStart w:id="1574" w:name="_Toc27506571"/>
      <w:bookmarkStart w:id="1575" w:name="_Toc176344491"/>
      <w:r w:rsidRPr="005050F0">
        <w:rPr>
          <w:noProof/>
        </w:rPr>
        <w:t>6.2.</w:t>
      </w:r>
      <w:r w:rsidRPr="005050F0">
        <w:rPr>
          <w:noProof/>
          <w:lang w:eastAsia="ko-KR"/>
        </w:rPr>
        <w:t>29</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rPr>
        <w:t>RelayServiceCode</w:t>
      </w:r>
      <w:bookmarkEnd w:id="1570"/>
      <w:bookmarkEnd w:id="1571"/>
      <w:bookmarkEnd w:id="1572"/>
      <w:bookmarkEnd w:id="1573"/>
      <w:bookmarkEnd w:id="1574"/>
      <w:bookmarkEnd w:id="1575"/>
    </w:p>
    <w:p w14:paraId="435D40E3"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5050F0" w14:paraId="6E1FB5C5"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B8F28DE" w14:textId="77777777" w:rsidR="00006916" w:rsidRPr="005050F0" w:rsidRDefault="00006916" w:rsidP="00CF1FEB">
            <w:pPr>
              <w:rPr>
                <w:rFonts w:ascii="Arial" w:hAnsi="Arial" w:cs="Arial"/>
                <w:noProof/>
                <w:sz w:val="18"/>
                <w:szCs w:val="18"/>
              </w:rPr>
            </w:pPr>
            <w:r w:rsidRPr="005050F0">
              <w:rPr>
                <w:noProof/>
              </w:rPr>
              <w:t>&lt;x&gt;/OffNetwork/MCPTTGroupParameter/&lt;x&gt;/RelayServiceCode</w:t>
            </w:r>
          </w:p>
        </w:tc>
      </w:tr>
      <w:tr w:rsidR="00006916" w:rsidRPr="005050F0" w14:paraId="7E62380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8D40C6"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ACFA9"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D572A" w14:textId="77777777" w:rsidR="00006916" w:rsidRPr="005050F0" w:rsidRDefault="00006916"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5DF1E"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D5B37" w14:textId="77777777" w:rsidR="00006916" w:rsidRPr="005050F0" w:rsidRDefault="00006916"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2B1143D" w14:textId="77777777" w:rsidR="00006916" w:rsidRPr="005050F0" w:rsidRDefault="00006916" w:rsidP="00CF1FEB">
            <w:pPr>
              <w:jc w:val="center"/>
              <w:rPr>
                <w:rFonts w:ascii="Arial" w:hAnsi="Arial" w:cs="Arial"/>
                <w:b/>
                <w:noProof/>
                <w:sz w:val="18"/>
                <w:szCs w:val="18"/>
              </w:rPr>
            </w:pPr>
          </w:p>
        </w:tc>
      </w:tr>
      <w:tr w:rsidR="00006916" w:rsidRPr="005050F0" w14:paraId="539F038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C7CE0"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F5B7E" w14:textId="77777777" w:rsidR="00006916" w:rsidRPr="005050F0" w:rsidRDefault="00006916"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5BA81" w14:textId="77777777" w:rsidR="00006916" w:rsidRPr="005050F0" w:rsidRDefault="00006916"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0B684"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69CA7" w14:textId="77777777" w:rsidR="00006916" w:rsidRPr="005050F0" w:rsidRDefault="00006916"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7E47D13" w14:textId="77777777" w:rsidR="00006916" w:rsidRPr="005050F0" w:rsidRDefault="00006916" w:rsidP="00CF1FEB">
            <w:pPr>
              <w:jc w:val="center"/>
              <w:rPr>
                <w:b/>
                <w:noProof/>
              </w:rPr>
            </w:pPr>
          </w:p>
        </w:tc>
      </w:tr>
      <w:tr w:rsidR="00006916" w:rsidRPr="005050F0" w14:paraId="624604D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57A378" w14:textId="77777777" w:rsidR="00006916" w:rsidRPr="005050F0"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27005F" w14:textId="77777777" w:rsidR="00006916" w:rsidRPr="005050F0" w:rsidRDefault="00006916" w:rsidP="00CF1FEB">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3333AAA1" w14:textId="77777777" w:rsidR="0037370E" w:rsidRPr="005050F0" w:rsidRDefault="0037370E" w:rsidP="0037370E">
      <w:pPr>
        <w:rPr>
          <w:noProof/>
        </w:rPr>
      </w:pPr>
    </w:p>
    <w:p w14:paraId="6025C11F"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36EABEA" w14:textId="77777777" w:rsidR="002F484D" w:rsidRPr="005050F0" w:rsidRDefault="002F484D" w:rsidP="002F484D">
      <w:pPr>
        <w:pStyle w:val="Heading3"/>
        <w:rPr>
          <w:noProof/>
          <w:lang w:eastAsia="ko-KR"/>
        </w:rPr>
      </w:pPr>
      <w:bookmarkStart w:id="1576" w:name="_Toc4577621"/>
      <w:bookmarkStart w:id="1577" w:name="_Toc27504216"/>
      <w:bookmarkStart w:id="1578" w:name="_Toc27505004"/>
      <w:bookmarkStart w:id="1579" w:name="_Toc27505788"/>
      <w:bookmarkStart w:id="1580" w:name="_Toc27506572"/>
      <w:bookmarkStart w:id="1581" w:name="_Toc176344492"/>
      <w:r w:rsidRPr="005050F0">
        <w:rPr>
          <w:noProof/>
        </w:rPr>
        <w:t>6.2.3</w:t>
      </w:r>
      <w:r w:rsidRPr="005050F0">
        <w:rPr>
          <w:noProof/>
          <w:lang w:eastAsia="ko-KR"/>
        </w:rPr>
        <w:t>0</w:t>
      </w:r>
      <w:r w:rsidRPr="005050F0">
        <w:rPr>
          <w:noProof/>
        </w:rPr>
        <w:tab/>
        <w:t>/</w:t>
      </w:r>
      <w:r w:rsidRPr="005050F0">
        <w:rPr>
          <w:i/>
          <w:iCs/>
          <w:noProof/>
        </w:rPr>
        <w:t>&lt;x&gt;</w:t>
      </w:r>
      <w:r w:rsidRPr="005050F0">
        <w:rPr>
          <w:noProof/>
        </w:rPr>
        <w:t>/&lt;x&gt;/OffNetwork/MCPTTGroupParameter/&lt;x&gt;/</w:t>
      </w:r>
      <w:r w:rsidRPr="005050F0">
        <w:rPr>
          <w:noProof/>
          <w:lang w:eastAsia="ko-KR"/>
        </w:rPr>
        <w:t>IPVersions</w:t>
      </w:r>
      <w:bookmarkEnd w:id="1576"/>
      <w:bookmarkEnd w:id="1577"/>
      <w:bookmarkEnd w:id="1578"/>
      <w:bookmarkEnd w:id="1579"/>
      <w:bookmarkEnd w:id="1580"/>
      <w:bookmarkEnd w:id="1581"/>
    </w:p>
    <w:p w14:paraId="67C5E7D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r w:rsidRPr="005050F0">
        <w:rPr>
          <w:noProof/>
          <w:lang w:eastAsia="ko-KR"/>
        </w:rPr>
        <w:t>IPVersions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0A9EB2E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5B9638" w14:textId="77777777" w:rsidR="002F484D" w:rsidRPr="005050F0" w:rsidRDefault="002F484D" w:rsidP="00B93C96">
            <w:pPr>
              <w:rPr>
                <w:rFonts w:ascii="Arial" w:hAnsi="Arial" w:cs="Arial"/>
                <w:noProof/>
                <w:sz w:val="18"/>
                <w:szCs w:val="18"/>
                <w:lang w:eastAsia="ko-KR"/>
              </w:rPr>
            </w:pPr>
            <w:r w:rsidRPr="005050F0">
              <w:rPr>
                <w:noProof/>
              </w:rPr>
              <w:t>&lt;x&gt;/OffNetwork/MCPTTGroupParameter/&lt;x&gt;/</w:t>
            </w:r>
            <w:r w:rsidRPr="005050F0">
              <w:rPr>
                <w:noProof/>
                <w:lang w:eastAsia="ko-KR"/>
              </w:rPr>
              <w:t>IPVersions</w:t>
            </w:r>
          </w:p>
        </w:tc>
      </w:tr>
      <w:tr w:rsidR="002F484D" w:rsidRPr="005050F0" w14:paraId="77F61B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41B8C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AB65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1C76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A884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C481F"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9785D5" w14:textId="77777777" w:rsidR="002F484D" w:rsidRPr="005050F0" w:rsidRDefault="002F484D" w:rsidP="00B93C96">
            <w:pPr>
              <w:jc w:val="center"/>
              <w:rPr>
                <w:rFonts w:ascii="Arial" w:hAnsi="Arial" w:cs="Arial"/>
                <w:b/>
                <w:noProof/>
                <w:sz w:val="18"/>
                <w:szCs w:val="18"/>
              </w:rPr>
            </w:pPr>
          </w:p>
        </w:tc>
      </w:tr>
      <w:tr w:rsidR="002F484D" w:rsidRPr="005050F0" w14:paraId="4FC0403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8B4AD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2B5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C88F6"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1F81"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88569"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962D634" w14:textId="77777777" w:rsidR="002F484D" w:rsidRPr="005050F0" w:rsidRDefault="002F484D" w:rsidP="00B93C96">
            <w:pPr>
              <w:jc w:val="center"/>
              <w:rPr>
                <w:b/>
                <w:noProof/>
              </w:rPr>
            </w:pPr>
          </w:p>
        </w:tc>
      </w:tr>
      <w:tr w:rsidR="002F484D" w:rsidRPr="005050F0" w14:paraId="65C5D3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6B4D3A"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7E711A" w14:textId="77777777" w:rsidR="002F484D" w:rsidRPr="005050F0" w:rsidRDefault="002F484D" w:rsidP="006507BF">
            <w:pPr>
              <w:rPr>
                <w:noProof/>
                <w:lang w:eastAsia="ko-KR"/>
              </w:rPr>
            </w:pPr>
            <w:r w:rsidRPr="005050F0">
              <w:rPr>
                <w:noProof/>
              </w:rPr>
              <w:t>This leaf node indicates</w:t>
            </w:r>
            <w:r w:rsidRPr="005050F0">
              <w:rPr>
                <w:noProof/>
                <w:lang w:eastAsia="ko-KR"/>
              </w:rPr>
              <w:t xml:space="preserve"> </w:t>
            </w:r>
            <w:r w:rsidRPr="005050F0">
              <w:rPr>
                <w:noProof/>
              </w:rPr>
              <w:t>whether IPv4 or IPv6</w:t>
            </w:r>
            <w:r w:rsidRPr="005050F0">
              <w:rPr>
                <w:noProof/>
                <w:lang w:eastAsia="ko-KR"/>
              </w:rPr>
              <w:t xml:space="preserve"> is used</w:t>
            </w:r>
            <w:r w:rsidRPr="005050F0">
              <w:rPr>
                <w:noProof/>
              </w:rPr>
              <w:t xml:space="preserve"> for the MC</w:t>
            </w:r>
            <w:r w:rsidR="006507BF" w:rsidRPr="005050F0">
              <w:rPr>
                <w:noProof/>
              </w:rPr>
              <w:t>S</w:t>
            </w:r>
            <w:r w:rsidRPr="005050F0">
              <w:rPr>
                <w:noProof/>
              </w:rPr>
              <w:t xml:space="preserve"> group</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715A5142" w14:textId="77777777" w:rsidR="0037370E" w:rsidRPr="005050F0" w:rsidRDefault="0037370E" w:rsidP="0037370E">
      <w:pPr>
        <w:rPr>
          <w:noProof/>
        </w:rPr>
      </w:pPr>
    </w:p>
    <w:p w14:paraId="30EC3442"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w:t>
      </w:r>
      <w:r w:rsidRPr="005050F0">
        <w:rPr>
          <w:noProof/>
        </w:rPr>
        <w:t>"</w:t>
      </w:r>
      <w:r w:rsidRPr="005050F0">
        <w:rPr>
          <w:noProof/>
          <w:lang w:eastAsia="ko-KR"/>
        </w:rPr>
        <w:t>IPv4</w:t>
      </w:r>
      <w:r w:rsidRPr="005050F0">
        <w:rPr>
          <w:noProof/>
        </w:rPr>
        <w:t>"</w:t>
      </w:r>
      <w:r w:rsidRPr="005050F0">
        <w:rPr>
          <w:noProof/>
          <w:lang w:eastAsia="ko-KR"/>
        </w:rPr>
        <w:t xml:space="preserve"> or </w:t>
      </w:r>
      <w:r w:rsidRPr="005050F0">
        <w:rPr>
          <w:noProof/>
        </w:rPr>
        <w:t>"</w:t>
      </w:r>
      <w:r w:rsidRPr="005050F0">
        <w:rPr>
          <w:noProof/>
          <w:lang w:eastAsia="ko-KR"/>
        </w:rPr>
        <w:t>IPv6</w:t>
      </w:r>
      <w:r w:rsidRPr="005050F0">
        <w:rPr>
          <w:noProof/>
        </w:rPr>
        <w:t>"</w:t>
      </w:r>
      <w:r w:rsidRPr="005050F0">
        <w:rPr>
          <w:noProof/>
          <w:lang w:eastAsia="ko-KR"/>
        </w:rPr>
        <w:t>.</w:t>
      </w:r>
    </w:p>
    <w:p w14:paraId="709D9560"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68787610" w14:textId="77777777" w:rsidR="002F484D" w:rsidRPr="005050F0" w:rsidRDefault="002F484D" w:rsidP="002F484D">
      <w:pPr>
        <w:pStyle w:val="Heading3"/>
        <w:rPr>
          <w:noProof/>
          <w:lang w:eastAsia="ko-KR"/>
        </w:rPr>
      </w:pPr>
      <w:bookmarkStart w:id="1582" w:name="_Toc4577622"/>
      <w:bookmarkStart w:id="1583" w:name="_Toc27504217"/>
      <w:bookmarkStart w:id="1584" w:name="_Toc27505005"/>
      <w:bookmarkStart w:id="1585" w:name="_Toc27505789"/>
      <w:bookmarkStart w:id="1586" w:name="_Toc27506573"/>
      <w:bookmarkStart w:id="1587" w:name="_Toc176344493"/>
      <w:r w:rsidRPr="005050F0">
        <w:rPr>
          <w:noProof/>
        </w:rPr>
        <w:t>6.2.</w:t>
      </w:r>
      <w:r w:rsidRPr="005050F0">
        <w:rPr>
          <w:noProof/>
          <w:lang w:eastAsia="ko-KR"/>
        </w:rPr>
        <w:t>31</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/EmergencyCallCancel</w:t>
      </w:r>
      <w:bookmarkEnd w:id="1582"/>
      <w:bookmarkEnd w:id="1583"/>
      <w:bookmarkEnd w:id="1584"/>
      <w:bookmarkEnd w:id="1585"/>
      <w:bookmarkEnd w:id="1586"/>
      <w:bookmarkEnd w:id="1587"/>
    </w:p>
    <w:p w14:paraId="70563D1E"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74DA3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73AB06"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OffNetwork</w:t>
            </w:r>
            <w:r w:rsidRPr="005050F0">
              <w:rPr>
                <w:noProof/>
              </w:rPr>
              <w:t>/EmergencyCallCancel</w:t>
            </w:r>
          </w:p>
        </w:tc>
      </w:tr>
      <w:tr w:rsidR="002F484D" w:rsidRPr="005050F0" w14:paraId="3AEAD99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E49CC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EDFF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318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340D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A691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6D949B" w14:textId="77777777" w:rsidR="002F484D" w:rsidRPr="005050F0" w:rsidRDefault="002F484D" w:rsidP="00B93C96">
            <w:pPr>
              <w:jc w:val="center"/>
              <w:rPr>
                <w:rFonts w:ascii="Arial" w:hAnsi="Arial" w:cs="Arial"/>
                <w:b/>
                <w:noProof/>
                <w:sz w:val="18"/>
                <w:szCs w:val="18"/>
              </w:rPr>
            </w:pPr>
          </w:p>
        </w:tc>
      </w:tr>
      <w:tr w:rsidR="002F484D" w:rsidRPr="005050F0" w14:paraId="6311780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9990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02CA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D1832"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60BB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CEF6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A946E3" w14:textId="77777777" w:rsidR="002F484D" w:rsidRPr="005050F0" w:rsidRDefault="002F484D" w:rsidP="00B93C96">
            <w:pPr>
              <w:jc w:val="center"/>
              <w:rPr>
                <w:b/>
                <w:noProof/>
              </w:rPr>
            </w:pPr>
          </w:p>
        </w:tc>
      </w:tr>
      <w:tr w:rsidR="002F484D" w:rsidRPr="005050F0" w14:paraId="49C8096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37D28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957C22" w14:textId="77777777" w:rsidR="002F484D" w:rsidRPr="005050F0" w:rsidRDefault="002F484D" w:rsidP="006507BF">
            <w:pPr>
              <w:rPr>
                <w:noProof/>
                <w:lang w:eastAsia="ko-KR"/>
              </w:rPr>
            </w:pPr>
            <w:r w:rsidRPr="005050F0">
              <w:rPr>
                <w:noProof/>
              </w:rPr>
              <w:t xml:space="preserve">This leaf node indicates </w:t>
            </w:r>
            <w:r w:rsidRPr="005050F0">
              <w:rPr>
                <w:noProof/>
                <w:lang w:eastAsia="ko-KR"/>
              </w:rPr>
              <w:t>the t</w:t>
            </w:r>
            <w:r w:rsidRPr="005050F0">
              <w:rPr>
                <w:noProof/>
              </w:rPr>
              <w:t>imeout value for the cancellation of an in progress emergency group call</w:t>
            </w:r>
            <w:r w:rsidR="006507BF" w:rsidRPr="005050F0">
              <w:rPr>
                <w:noProof/>
              </w:rPr>
              <w:t xml:space="preserve"> for MCPTT</w:t>
            </w:r>
            <w:r w:rsidRPr="005050F0">
              <w:rPr>
                <w:noProof/>
                <w:lang w:eastAsia="ko-KR"/>
              </w:rPr>
              <w:t>.</w:t>
            </w:r>
          </w:p>
        </w:tc>
      </w:tr>
    </w:tbl>
    <w:p w14:paraId="1A1E9C14" w14:textId="77777777" w:rsidR="0037370E" w:rsidRPr="005050F0" w:rsidRDefault="0037370E" w:rsidP="0037370E">
      <w:pPr>
        <w:rPr>
          <w:noProof/>
        </w:rPr>
      </w:pPr>
    </w:p>
    <w:p w14:paraId="235659F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42C578F9" w14:textId="77777777" w:rsidR="002F484D" w:rsidRPr="005050F0" w:rsidRDefault="002F484D" w:rsidP="002F484D">
      <w:pPr>
        <w:rPr>
          <w:noProof/>
          <w:lang w:eastAsia="ko-KR"/>
        </w:rPr>
      </w:pPr>
      <w:r w:rsidRPr="005050F0">
        <w:rPr>
          <w:noProof/>
        </w:rPr>
        <w:t xml:space="preserve">The </w:t>
      </w:r>
      <w:r w:rsidRPr="005050F0">
        <w:rPr>
          <w:noProof/>
          <w:lang w:eastAsia="ko-KR"/>
        </w:rPr>
        <w:t>EmergencyCallCancel time</w:t>
      </w:r>
      <w:r w:rsidRPr="005050F0">
        <w:rPr>
          <w:noProof/>
        </w:rPr>
        <w:t xml:space="preserve"> is in seconds</w:t>
      </w:r>
      <w:r w:rsidRPr="005050F0">
        <w:rPr>
          <w:noProof/>
          <w:lang w:eastAsia="ko-KR"/>
        </w:rPr>
        <w:t>.</w:t>
      </w:r>
    </w:p>
    <w:p w14:paraId="2CBEBD0D"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2C677856" w14:textId="77777777" w:rsidR="002F484D" w:rsidRPr="005050F0" w:rsidRDefault="002F484D" w:rsidP="002F484D">
      <w:pPr>
        <w:pStyle w:val="Heading3"/>
        <w:rPr>
          <w:noProof/>
          <w:lang w:eastAsia="ko-KR"/>
        </w:rPr>
      </w:pPr>
      <w:bookmarkStart w:id="1588" w:name="_Toc4577623"/>
      <w:bookmarkStart w:id="1589" w:name="_Toc27504218"/>
      <w:bookmarkStart w:id="1590" w:name="_Toc27505006"/>
      <w:bookmarkStart w:id="1591" w:name="_Toc27505790"/>
      <w:bookmarkStart w:id="1592" w:name="_Toc27506574"/>
      <w:bookmarkStart w:id="1593" w:name="_Toc176344494"/>
      <w:r w:rsidRPr="005050F0">
        <w:rPr>
          <w:noProof/>
        </w:rPr>
        <w:lastRenderedPageBreak/>
        <w:t>6.2.</w:t>
      </w:r>
      <w:r w:rsidRPr="005050F0">
        <w:rPr>
          <w:noProof/>
          <w:lang w:eastAsia="ko-KR"/>
        </w:rPr>
        <w:t>32</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/ImminentPerilCallCancel</w:t>
      </w:r>
      <w:bookmarkEnd w:id="1588"/>
      <w:bookmarkEnd w:id="1589"/>
      <w:bookmarkEnd w:id="1590"/>
      <w:bookmarkEnd w:id="1591"/>
      <w:bookmarkEnd w:id="1592"/>
      <w:bookmarkEnd w:id="1593"/>
    </w:p>
    <w:p w14:paraId="1880423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7C29E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878E5"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OffNetwork</w:t>
            </w:r>
            <w:r w:rsidRPr="005050F0">
              <w:rPr>
                <w:noProof/>
              </w:rPr>
              <w:t>/ImminentPerilCallCancel</w:t>
            </w:r>
          </w:p>
        </w:tc>
      </w:tr>
      <w:tr w:rsidR="002F484D" w:rsidRPr="005050F0" w14:paraId="3636E77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759E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136D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2491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B203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D46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B119C8" w14:textId="77777777" w:rsidR="002F484D" w:rsidRPr="005050F0" w:rsidRDefault="002F484D" w:rsidP="00B93C96">
            <w:pPr>
              <w:jc w:val="center"/>
              <w:rPr>
                <w:rFonts w:ascii="Arial" w:hAnsi="Arial" w:cs="Arial"/>
                <w:b/>
                <w:noProof/>
                <w:sz w:val="18"/>
                <w:szCs w:val="18"/>
              </w:rPr>
            </w:pPr>
          </w:p>
        </w:tc>
      </w:tr>
      <w:tr w:rsidR="002F484D" w:rsidRPr="005050F0" w14:paraId="5B02333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5BC4C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A129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F92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E464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9F37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8E23DB" w14:textId="77777777" w:rsidR="002F484D" w:rsidRPr="005050F0" w:rsidRDefault="002F484D" w:rsidP="00B93C96">
            <w:pPr>
              <w:jc w:val="center"/>
              <w:rPr>
                <w:b/>
                <w:noProof/>
              </w:rPr>
            </w:pPr>
          </w:p>
        </w:tc>
      </w:tr>
      <w:tr w:rsidR="002F484D" w:rsidRPr="005050F0" w14:paraId="3E5D77E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72C63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2A85D8"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t</w:t>
            </w:r>
            <w:r w:rsidRPr="005050F0">
              <w:rPr>
                <w:noProof/>
              </w:rPr>
              <w:t xml:space="preserve">imeout value for the cancellation of an in progress </w:t>
            </w:r>
            <w:r w:rsidRPr="005050F0">
              <w:rPr>
                <w:noProof/>
                <w:lang w:eastAsia="ko-KR"/>
              </w:rPr>
              <w:t xml:space="preserve">MCPTT </w:t>
            </w:r>
            <w:r w:rsidRPr="005050F0">
              <w:rPr>
                <w:noProof/>
              </w:rPr>
              <w:t>imminent</w:t>
            </w:r>
            <w:r w:rsidRPr="005050F0">
              <w:rPr>
                <w:noProof/>
                <w:lang w:eastAsia="ko-KR"/>
              </w:rPr>
              <w:t xml:space="preserve"> </w:t>
            </w:r>
            <w:r w:rsidRPr="005050F0">
              <w:rPr>
                <w:noProof/>
              </w:rPr>
              <w:t>peril group call</w:t>
            </w:r>
            <w:r w:rsidRPr="005050F0">
              <w:rPr>
                <w:noProof/>
                <w:lang w:eastAsia="ko-KR"/>
              </w:rPr>
              <w:t>.</w:t>
            </w:r>
          </w:p>
        </w:tc>
      </w:tr>
    </w:tbl>
    <w:p w14:paraId="22CE8B60" w14:textId="77777777" w:rsidR="0037370E" w:rsidRPr="005050F0" w:rsidRDefault="0037370E" w:rsidP="0037370E">
      <w:pPr>
        <w:rPr>
          <w:noProof/>
        </w:rPr>
      </w:pPr>
    </w:p>
    <w:p w14:paraId="68C5B84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043AF31B" w14:textId="77777777" w:rsidR="002F484D" w:rsidRPr="005050F0" w:rsidRDefault="002F484D" w:rsidP="002F484D">
      <w:pPr>
        <w:rPr>
          <w:noProof/>
          <w:lang w:eastAsia="ko-KR"/>
        </w:rPr>
      </w:pPr>
      <w:r w:rsidRPr="005050F0">
        <w:rPr>
          <w:noProof/>
        </w:rPr>
        <w:t xml:space="preserve">The </w:t>
      </w:r>
      <w:r w:rsidRPr="005050F0">
        <w:rPr>
          <w:noProof/>
          <w:lang w:eastAsia="ko-KR"/>
        </w:rPr>
        <w:t>ImminentPerilCallCancel</w:t>
      </w:r>
      <w:r w:rsidRPr="005050F0">
        <w:rPr>
          <w:noProof/>
        </w:rPr>
        <w:t xml:space="preserve"> time is in seconds</w:t>
      </w:r>
      <w:r w:rsidRPr="005050F0">
        <w:rPr>
          <w:noProof/>
          <w:lang w:eastAsia="ko-KR"/>
        </w:rPr>
        <w:t>.</w:t>
      </w:r>
    </w:p>
    <w:p w14:paraId="648D0396"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0CF74DA" w14:textId="77777777" w:rsidR="002F484D" w:rsidRPr="005050F0" w:rsidRDefault="002F484D" w:rsidP="002F484D">
      <w:pPr>
        <w:pStyle w:val="Heading3"/>
        <w:rPr>
          <w:noProof/>
          <w:lang w:eastAsia="ko-KR"/>
        </w:rPr>
      </w:pPr>
      <w:bookmarkStart w:id="1594" w:name="_Toc4577624"/>
      <w:bookmarkStart w:id="1595" w:name="_Toc27504219"/>
      <w:bookmarkStart w:id="1596" w:name="_Toc27505007"/>
      <w:bookmarkStart w:id="1597" w:name="_Toc27505791"/>
      <w:bookmarkStart w:id="1598" w:name="_Toc27506575"/>
      <w:bookmarkStart w:id="1599" w:name="_Toc176344495"/>
      <w:r w:rsidRPr="005050F0">
        <w:rPr>
          <w:noProof/>
        </w:rPr>
        <w:t>6.2.3</w:t>
      </w:r>
      <w:r w:rsidRPr="005050F0">
        <w:rPr>
          <w:noProof/>
          <w:lang w:eastAsia="ko-KR"/>
        </w:rPr>
        <w:t>3</w:t>
      </w:r>
      <w:r w:rsidRPr="005050F0">
        <w:rPr>
          <w:noProof/>
        </w:rPr>
        <w:tab/>
        <w:t>/</w:t>
      </w:r>
      <w:r w:rsidRPr="005050F0">
        <w:rPr>
          <w:i/>
          <w:iCs/>
          <w:noProof/>
        </w:rPr>
        <w:t>&lt;x&gt;</w:t>
      </w:r>
      <w:r w:rsidRPr="005050F0">
        <w:rPr>
          <w:noProof/>
        </w:rPr>
        <w:t>/&lt;x&gt;/OffNetwork/HangTime</w:t>
      </w:r>
      <w:bookmarkEnd w:id="1594"/>
      <w:bookmarkEnd w:id="1595"/>
      <w:bookmarkEnd w:id="1596"/>
      <w:bookmarkEnd w:id="1597"/>
      <w:bookmarkEnd w:id="1598"/>
      <w:bookmarkEnd w:id="1599"/>
    </w:p>
    <w:p w14:paraId="01C27D21"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BFF860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471BBB" w14:textId="77777777" w:rsidR="002F484D" w:rsidRPr="005050F0" w:rsidRDefault="002F484D" w:rsidP="00B93C96">
            <w:pPr>
              <w:rPr>
                <w:rFonts w:ascii="Arial" w:hAnsi="Arial" w:cs="Arial"/>
                <w:noProof/>
                <w:sz w:val="18"/>
                <w:szCs w:val="18"/>
              </w:rPr>
            </w:pPr>
            <w:r w:rsidRPr="005050F0">
              <w:rPr>
                <w:noProof/>
              </w:rPr>
              <w:t>&lt;x&gt;/OffNetwork/HangTime</w:t>
            </w:r>
          </w:p>
        </w:tc>
      </w:tr>
      <w:tr w:rsidR="002F484D" w:rsidRPr="005050F0" w14:paraId="2E6B96E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510F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8681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EE39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E2DD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2437D"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33E1D6" w14:textId="77777777" w:rsidR="002F484D" w:rsidRPr="005050F0" w:rsidRDefault="002F484D" w:rsidP="00B93C96">
            <w:pPr>
              <w:jc w:val="center"/>
              <w:rPr>
                <w:rFonts w:ascii="Arial" w:hAnsi="Arial" w:cs="Arial"/>
                <w:b/>
                <w:noProof/>
                <w:sz w:val="18"/>
                <w:szCs w:val="18"/>
              </w:rPr>
            </w:pPr>
          </w:p>
        </w:tc>
      </w:tr>
      <w:tr w:rsidR="002F484D" w:rsidRPr="005050F0" w14:paraId="5D786A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8CC5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34CA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0FEBC"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93822"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B2EEC"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AE3BA8D" w14:textId="77777777" w:rsidR="002F484D" w:rsidRPr="005050F0" w:rsidRDefault="002F484D" w:rsidP="00B93C96">
            <w:pPr>
              <w:jc w:val="center"/>
              <w:rPr>
                <w:b/>
                <w:noProof/>
              </w:rPr>
            </w:pPr>
          </w:p>
        </w:tc>
      </w:tr>
      <w:tr w:rsidR="002F484D" w:rsidRPr="005050F0" w14:paraId="7A398CD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8CF840"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1C998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g</w:t>
            </w:r>
            <w:r w:rsidRPr="005050F0">
              <w:rPr>
                <w:rFonts w:cs="Arial"/>
                <w:noProof/>
                <w:szCs w:val="18"/>
              </w:rPr>
              <w:t>roup call hang timer</w:t>
            </w:r>
            <w:r w:rsidRPr="005050F0">
              <w:rPr>
                <w:noProof/>
                <w:lang w:eastAsia="ko-KR"/>
              </w:rPr>
              <w:t>.</w:t>
            </w:r>
          </w:p>
        </w:tc>
      </w:tr>
    </w:tbl>
    <w:p w14:paraId="0CDD80BC" w14:textId="77777777" w:rsidR="0037370E" w:rsidRPr="005050F0" w:rsidRDefault="0037370E" w:rsidP="0037370E">
      <w:pPr>
        <w:rPr>
          <w:noProof/>
        </w:rPr>
      </w:pPr>
    </w:p>
    <w:p w14:paraId="28A0516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295F196F"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HangTime </w:t>
      </w:r>
      <w:r w:rsidRPr="005050F0">
        <w:rPr>
          <w:noProof/>
        </w:rPr>
        <w:t>is in seconds</w:t>
      </w:r>
      <w:r w:rsidRPr="005050F0">
        <w:rPr>
          <w:noProof/>
          <w:lang w:eastAsia="ko-KR"/>
        </w:rPr>
        <w:t>.</w:t>
      </w:r>
    </w:p>
    <w:p w14:paraId="405F825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2B17A38A" w14:textId="77777777" w:rsidR="002F484D" w:rsidRPr="005050F0" w:rsidRDefault="002F484D" w:rsidP="002F484D">
      <w:pPr>
        <w:pStyle w:val="Heading3"/>
        <w:rPr>
          <w:noProof/>
          <w:lang w:eastAsia="ko-KR"/>
        </w:rPr>
      </w:pPr>
      <w:bookmarkStart w:id="1600" w:name="_Toc4577625"/>
      <w:bookmarkStart w:id="1601" w:name="_Toc27504220"/>
      <w:bookmarkStart w:id="1602" w:name="_Toc27505008"/>
      <w:bookmarkStart w:id="1603" w:name="_Toc27505792"/>
      <w:bookmarkStart w:id="1604" w:name="_Toc27506576"/>
      <w:bookmarkStart w:id="1605" w:name="_Toc176344496"/>
      <w:r w:rsidRPr="005050F0">
        <w:rPr>
          <w:noProof/>
        </w:rPr>
        <w:t>6.2.3</w:t>
      </w:r>
      <w:r w:rsidRPr="005050F0">
        <w:rPr>
          <w:noProof/>
          <w:lang w:eastAsia="ko-KR"/>
        </w:rPr>
        <w:t>4</w:t>
      </w:r>
      <w:r w:rsidRPr="005050F0">
        <w:rPr>
          <w:noProof/>
        </w:rPr>
        <w:tab/>
        <w:t>/</w:t>
      </w:r>
      <w:r w:rsidRPr="005050F0">
        <w:rPr>
          <w:i/>
          <w:iCs/>
          <w:noProof/>
        </w:rPr>
        <w:t>&lt;x&gt;</w:t>
      </w:r>
      <w:r w:rsidRPr="005050F0">
        <w:rPr>
          <w:noProof/>
        </w:rPr>
        <w:t>/&lt;x&gt;/OffNetwork/MaxDuration</w:t>
      </w:r>
      <w:bookmarkEnd w:id="1600"/>
      <w:bookmarkEnd w:id="1601"/>
      <w:bookmarkEnd w:id="1602"/>
      <w:bookmarkEnd w:id="1603"/>
      <w:bookmarkEnd w:id="1604"/>
      <w:bookmarkEnd w:id="1605"/>
    </w:p>
    <w:p w14:paraId="44E9A28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2B9B24E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0BD946" w14:textId="77777777" w:rsidR="002F484D" w:rsidRPr="005050F0" w:rsidRDefault="002F484D" w:rsidP="00B93C96">
            <w:pPr>
              <w:rPr>
                <w:rFonts w:ascii="Arial" w:hAnsi="Arial" w:cs="Arial"/>
                <w:noProof/>
                <w:sz w:val="18"/>
                <w:szCs w:val="18"/>
              </w:rPr>
            </w:pPr>
            <w:r w:rsidRPr="005050F0">
              <w:rPr>
                <w:noProof/>
              </w:rPr>
              <w:t>&lt;x&gt;/OffNetwork/MaxDuration</w:t>
            </w:r>
          </w:p>
        </w:tc>
      </w:tr>
      <w:tr w:rsidR="002F484D" w:rsidRPr="005050F0" w14:paraId="4A74BEF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4716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FB6C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34D26"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3A3B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D69F2"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262C0C" w14:textId="77777777" w:rsidR="002F484D" w:rsidRPr="005050F0" w:rsidRDefault="002F484D" w:rsidP="00B93C96">
            <w:pPr>
              <w:jc w:val="center"/>
              <w:rPr>
                <w:rFonts w:ascii="Arial" w:hAnsi="Arial" w:cs="Arial"/>
                <w:b/>
                <w:noProof/>
                <w:sz w:val="18"/>
                <w:szCs w:val="18"/>
              </w:rPr>
            </w:pPr>
          </w:p>
        </w:tc>
      </w:tr>
      <w:tr w:rsidR="002F484D" w:rsidRPr="005050F0" w14:paraId="5636524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F1E8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363E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D8C88"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52CE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8582F"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FEBDAD1" w14:textId="77777777" w:rsidR="002F484D" w:rsidRPr="005050F0" w:rsidRDefault="002F484D" w:rsidP="00B93C96">
            <w:pPr>
              <w:jc w:val="center"/>
              <w:rPr>
                <w:b/>
                <w:noProof/>
              </w:rPr>
            </w:pPr>
          </w:p>
        </w:tc>
      </w:tr>
      <w:tr w:rsidR="002F484D" w:rsidRPr="005050F0" w14:paraId="7E6E416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002DA9"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E4967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rFonts w:cs="Arial"/>
                <w:noProof/>
                <w:szCs w:val="18"/>
              </w:rPr>
              <w:t>ax duration of group calls</w:t>
            </w:r>
            <w:r w:rsidRPr="005050F0">
              <w:rPr>
                <w:noProof/>
                <w:lang w:eastAsia="ko-KR"/>
              </w:rPr>
              <w:t>.</w:t>
            </w:r>
          </w:p>
        </w:tc>
      </w:tr>
    </w:tbl>
    <w:p w14:paraId="66D00041" w14:textId="77777777" w:rsidR="0037370E" w:rsidRPr="005050F0" w:rsidRDefault="0037370E" w:rsidP="0037370E">
      <w:pPr>
        <w:rPr>
          <w:noProof/>
        </w:rPr>
      </w:pPr>
    </w:p>
    <w:p w14:paraId="54A6B6E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AC45880"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MaxDuration time </w:t>
      </w:r>
      <w:r w:rsidRPr="005050F0">
        <w:rPr>
          <w:noProof/>
        </w:rPr>
        <w:t>is in seconds</w:t>
      </w:r>
      <w:r w:rsidRPr="005050F0">
        <w:rPr>
          <w:noProof/>
          <w:lang w:eastAsia="ko-KR"/>
        </w:rPr>
        <w:t>.</w:t>
      </w:r>
    </w:p>
    <w:p w14:paraId="7983D50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51906607" w14:textId="77777777" w:rsidR="002C04BB" w:rsidRPr="005050F0" w:rsidRDefault="002C04BB" w:rsidP="002C04BB">
      <w:pPr>
        <w:pStyle w:val="Heading3"/>
        <w:rPr>
          <w:noProof/>
          <w:lang w:eastAsia="ko-KR"/>
        </w:rPr>
      </w:pPr>
      <w:bookmarkStart w:id="1606" w:name="_Toc4577626"/>
      <w:bookmarkStart w:id="1607" w:name="_Toc27504221"/>
      <w:bookmarkStart w:id="1608" w:name="_Toc27505009"/>
      <w:bookmarkStart w:id="1609" w:name="_Toc27505793"/>
      <w:bookmarkStart w:id="1610" w:name="_Toc27506577"/>
      <w:bookmarkStart w:id="1611" w:name="_Toc176344497"/>
      <w:r w:rsidRPr="005050F0">
        <w:rPr>
          <w:noProof/>
        </w:rPr>
        <w:t>6.2.34A</w:t>
      </w:r>
      <w:r w:rsidRPr="005050F0">
        <w:rPr>
          <w:noProof/>
        </w:rPr>
        <w:tab/>
        <w:t>/</w:t>
      </w:r>
      <w:r w:rsidRPr="005050F0">
        <w:rPr>
          <w:i/>
          <w:iCs/>
          <w:noProof/>
        </w:rPr>
        <w:t>&lt;x&gt;</w:t>
      </w:r>
      <w:r w:rsidRPr="005050F0">
        <w:rPr>
          <w:noProof/>
        </w:rPr>
        <w:t>/&lt;x&gt;/OffNetwork/QueueUsage</w:t>
      </w:r>
      <w:bookmarkEnd w:id="1606"/>
      <w:bookmarkEnd w:id="1607"/>
      <w:bookmarkEnd w:id="1608"/>
      <w:bookmarkEnd w:id="1609"/>
      <w:bookmarkEnd w:id="1610"/>
      <w:bookmarkEnd w:id="1611"/>
    </w:p>
    <w:p w14:paraId="2BA6F761" w14:textId="77777777" w:rsidR="002C04BB" w:rsidRPr="005050F0" w:rsidRDefault="002C04BB" w:rsidP="002C04BB">
      <w:pPr>
        <w:pStyle w:val="TH"/>
        <w:rPr>
          <w:noProof/>
          <w:lang w:eastAsia="ko-KR"/>
        </w:rPr>
      </w:pPr>
      <w:r w:rsidRPr="005050F0">
        <w:rPr>
          <w:noProof/>
        </w:rPr>
        <w:t>Table 6.2.34A.1: /&lt;x&gt;/&lt;x&gt;/OffNetwork/QueueUsage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C04BB" w:rsidRPr="005050F0" w14:paraId="58755372" w14:textId="77777777" w:rsidTr="00921322">
        <w:trPr>
          <w:cantSplit/>
          <w:trHeight w:val="320"/>
        </w:trPr>
        <w:tc>
          <w:tcPr>
            <w:tcW w:w="9855" w:type="dxa"/>
            <w:gridSpan w:val="6"/>
            <w:tcBorders>
              <w:top w:val="single" w:sz="4" w:space="0" w:color="FFFFFF"/>
              <w:left w:val="single" w:sz="4" w:space="0" w:color="FFFFFF"/>
              <w:bottom w:val="single" w:sz="4" w:space="0" w:color="FFFFFF"/>
              <w:right w:val="single" w:sz="4" w:space="0" w:color="FFFFFF"/>
            </w:tcBorders>
            <w:hideMark/>
          </w:tcPr>
          <w:p w14:paraId="3F6D201A" w14:textId="77777777" w:rsidR="002C04BB" w:rsidRPr="005050F0" w:rsidRDefault="002C04BB" w:rsidP="00921322">
            <w:pPr>
              <w:rPr>
                <w:rFonts w:ascii="Arial" w:hAnsi="Arial" w:cs="Arial"/>
                <w:noProof/>
                <w:sz w:val="18"/>
                <w:szCs w:val="18"/>
              </w:rPr>
            </w:pPr>
            <w:r w:rsidRPr="005050F0">
              <w:rPr>
                <w:noProof/>
              </w:rPr>
              <w:t>&lt;x&gt;/OffNetwork/QueueUsage</w:t>
            </w:r>
          </w:p>
        </w:tc>
      </w:tr>
      <w:tr w:rsidR="002C04BB" w:rsidRPr="005050F0" w14:paraId="55CBCB8B"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tcPr>
          <w:p w14:paraId="280F19A0" w14:textId="77777777" w:rsidR="002C04BB" w:rsidRPr="005050F0"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6656E777" w14:textId="77777777" w:rsidR="002C04BB" w:rsidRPr="005050F0" w:rsidRDefault="002C04BB"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2EFA9FFD" w14:textId="77777777" w:rsidR="002C04BB" w:rsidRPr="005050F0" w:rsidRDefault="002C04BB"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5FD88BFE" w14:textId="77777777" w:rsidR="002C04BB" w:rsidRPr="005050F0" w:rsidRDefault="002C04BB"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117F7C5F" w14:textId="77777777" w:rsidR="002C04BB" w:rsidRPr="005050F0" w:rsidRDefault="002C04BB"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tcPr>
          <w:p w14:paraId="62D30DF8" w14:textId="77777777" w:rsidR="002C04BB" w:rsidRPr="005050F0" w:rsidRDefault="002C04BB" w:rsidP="00921322">
            <w:pPr>
              <w:jc w:val="center"/>
              <w:rPr>
                <w:rFonts w:ascii="Arial" w:hAnsi="Arial" w:cs="Arial"/>
                <w:b/>
                <w:noProof/>
                <w:sz w:val="18"/>
                <w:szCs w:val="18"/>
              </w:rPr>
            </w:pPr>
          </w:p>
        </w:tc>
      </w:tr>
      <w:tr w:rsidR="002C04BB" w:rsidRPr="005050F0" w14:paraId="2E652605"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tcPr>
          <w:p w14:paraId="064C7548" w14:textId="77777777" w:rsidR="002C04BB" w:rsidRPr="005050F0"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3E3C0035" w14:textId="77777777" w:rsidR="002C04BB" w:rsidRPr="005050F0" w:rsidRDefault="002C04BB"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1EE0BBCF" w14:textId="77777777" w:rsidR="002C04BB" w:rsidRPr="005050F0" w:rsidRDefault="002C04BB"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2E91C3C6" w14:textId="77777777" w:rsidR="002C04BB" w:rsidRPr="005050F0" w:rsidRDefault="002C04BB" w:rsidP="00921322">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29105906" w14:textId="77777777" w:rsidR="002C04BB" w:rsidRPr="005050F0" w:rsidRDefault="002C04BB"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tcPr>
          <w:p w14:paraId="733409B4" w14:textId="77777777" w:rsidR="002C04BB" w:rsidRPr="005050F0" w:rsidRDefault="002C04BB" w:rsidP="00921322">
            <w:pPr>
              <w:jc w:val="center"/>
              <w:rPr>
                <w:b/>
                <w:noProof/>
              </w:rPr>
            </w:pPr>
          </w:p>
        </w:tc>
      </w:tr>
      <w:tr w:rsidR="002C04BB" w:rsidRPr="005050F0" w14:paraId="42D5DC1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tcPr>
          <w:p w14:paraId="79704962" w14:textId="77777777" w:rsidR="002C04BB" w:rsidRPr="005050F0" w:rsidRDefault="002C04BB"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vAlign w:val="center"/>
            <w:hideMark/>
          </w:tcPr>
          <w:p w14:paraId="63BC1DF3" w14:textId="77777777" w:rsidR="002C04BB" w:rsidRPr="005050F0" w:rsidRDefault="002C04BB" w:rsidP="00921322">
            <w:pPr>
              <w:rPr>
                <w:noProof/>
                <w:lang w:eastAsia="ko-KR"/>
              </w:rPr>
            </w:pPr>
            <w:r w:rsidRPr="005050F0">
              <w:rPr>
                <w:noProof/>
              </w:rPr>
              <w:t xml:space="preserve">This leaf node indicates </w:t>
            </w:r>
            <w:r w:rsidRPr="005050F0">
              <w:rPr>
                <w:noProof/>
                <w:lang w:eastAsia="ko-KR"/>
              </w:rPr>
              <w:t>if queuing is enabled or not.</w:t>
            </w:r>
          </w:p>
        </w:tc>
      </w:tr>
    </w:tbl>
    <w:p w14:paraId="2169AFB5" w14:textId="77777777" w:rsidR="0037370E" w:rsidRPr="005050F0" w:rsidRDefault="0037370E" w:rsidP="0037370E">
      <w:pPr>
        <w:rPr>
          <w:noProof/>
        </w:rPr>
      </w:pPr>
    </w:p>
    <w:p w14:paraId="6E86798F" w14:textId="77777777" w:rsidR="002C04BB" w:rsidRPr="005050F0" w:rsidRDefault="002C04BB" w:rsidP="002C04BB">
      <w:pPr>
        <w:rPr>
          <w:noProof/>
          <w:lang w:eastAsia="ko-KR"/>
        </w:rPr>
      </w:pPr>
      <w:r w:rsidRPr="005050F0">
        <w:rPr>
          <w:noProof/>
        </w:rPr>
        <w:t xml:space="preserve">When set to "true" queueing floor requests is </w:t>
      </w:r>
      <w:r w:rsidR="0098622C" w:rsidRPr="005050F0">
        <w:rPr>
          <w:noProof/>
        </w:rPr>
        <w:t xml:space="preserve">enabled </w:t>
      </w:r>
      <w:r w:rsidRPr="005050F0">
        <w:rPr>
          <w:noProof/>
        </w:rPr>
        <w:t>on the group</w:t>
      </w:r>
      <w:r w:rsidRPr="005050F0">
        <w:rPr>
          <w:noProof/>
          <w:lang w:eastAsia="ko-KR"/>
        </w:rPr>
        <w:t>.</w:t>
      </w:r>
    </w:p>
    <w:p w14:paraId="37F255BD" w14:textId="77777777" w:rsidR="002C04BB" w:rsidRPr="005050F0" w:rsidRDefault="002C04BB" w:rsidP="002C04BB">
      <w:pPr>
        <w:rPr>
          <w:noProof/>
          <w:lang w:eastAsia="ko-KR"/>
        </w:rPr>
      </w:pPr>
      <w:r w:rsidRPr="005050F0">
        <w:rPr>
          <w:noProof/>
        </w:rPr>
        <w:t>When set to "</w:t>
      </w:r>
      <w:r w:rsidRPr="005050F0">
        <w:rPr>
          <w:noProof/>
          <w:lang w:eastAsia="ko-KR"/>
        </w:rPr>
        <w:t>false</w:t>
      </w:r>
      <w:r w:rsidRPr="005050F0">
        <w:rPr>
          <w:noProof/>
        </w:rPr>
        <w:t xml:space="preserve">" queueing floor requests is not </w:t>
      </w:r>
      <w:r w:rsidR="0098622C" w:rsidRPr="005050F0">
        <w:rPr>
          <w:noProof/>
        </w:rPr>
        <w:t xml:space="preserve">enabled </w:t>
      </w:r>
      <w:r w:rsidRPr="005050F0">
        <w:rPr>
          <w:noProof/>
        </w:rPr>
        <w:t>on the group</w:t>
      </w:r>
      <w:r w:rsidRPr="005050F0">
        <w:rPr>
          <w:noProof/>
          <w:lang w:eastAsia="ko-KR"/>
        </w:rPr>
        <w:t>.</w:t>
      </w:r>
    </w:p>
    <w:p w14:paraId="66D017FD" w14:textId="77777777" w:rsidR="002C04BB" w:rsidRPr="005050F0" w:rsidRDefault="002C04BB" w:rsidP="002C04BB">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5835271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0A288F12" w14:textId="77777777" w:rsidR="002F484D" w:rsidRPr="005050F0" w:rsidRDefault="002F484D" w:rsidP="002F484D">
      <w:pPr>
        <w:pStyle w:val="Heading3"/>
        <w:rPr>
          <w:noProof/>
          <w:lang w:eastAsia="ko-KR"/>
        </w:rPr>
      </w:pPr>
      <w:bookmarkStart w:id="1612" w:name="_Toc4577627"/>
      <w:bookmarkStart w:id="1613" w:name="_Toc27504222"/>
      <w:bookmarkStart w:id="1614" w:name="_Toc27505010"/>
      <w:bookmarkStart w:id="1615" w:name="_Toc27505794"/>
      <w:bookmarkStart w:id="1616" w:name="_Toc27506578"/>
      <w:bookmarkStart w:id="1617" w:name="_Toc176344498"/>
      <w:r w:rsidRPr="005050F0">
        <w:rPr>
          <w:noProof/>
          <w:lang w:eastAsia="ko-KR"/>
        </w:rPr>
        <w:t>6</w:t>
      </w:r>
      <w:r w:rsidRPr="005050F0">
        <w:rPr>
          <w:noProof/>
        </w:rPr>
        <w:t>.2.</w:t>
      </w:r>
      <w:r w:rsidRPr="005050F0">
        <w:rPr>
          <w:noProof/>
          <w:lang w:eastAsia="ko-KR"/>
        </w:rPr>
        <w:t>35</w:t>
      </w:r>
      <w:r w:rsidRPr="005050F0">
        <w:rPr>
          <w:noProof/>
        </w:rPr>
        <w:tab/>
        <w:t>/</w:t>
      </w:r>
      <w:r w:rsidRPr="005050F0">
        <w:rPr>
          <w:i/>
          <w:iCs/>
          <w:noProof/>
        </w:rPr>
        <w:t>&lt;x&gt;</w:t>
      </w:r>
      <w:r w:rsidRPr="005050F0">
        <w:rPr>
          <w:noProof/>
        </w:rPr>
        <w:t>/&lt;x&gt;/OffNetwork/</w:t>
      </w:r>
      <w:r w:rsidRPr="005050F0">
        <w:rPr>
          <w:noProof/>
          <w:lang w:eastAsia="ko-KR"/>
        </w:rPr>
        <w:t>DefaultPPPP</w:t>
      </w:r>
      <w:bookmarkEnd w:id="1612"/>
      <w:bookmarkEnd w:id="1613"/>
      <w:bookmarkEnd w:id="1614"/>
      <w:bookmarkEnd w:id="1615"/>
      <w:bookmarkEnd w:id="1616"/>
      <w:bookmarkEnd w:id="1617"/>
    </w:p>
    <w:p w14:paraId="51055B7D"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35</w:t>
      </w:r>
      <w:r w:rsidRPr="005050F0">
        <w:rPr>
          <w:noProof/>
        </w:rPr>
        <w:t>.1: /</w:t>
      </w:r>
      <w:r w:rsidRPr="005050F0">
        <w:rPr>
          <w:i/>
          <w:iCs/>
          <w:noProof/>
        </w:rPr>
        <w:t>&lt;x&gt;</w:t>
      </w:r>
      <w:r w:rsidRPr="005050F0">
        <w:rPr>
          <w:noProof/>
        </w:rPr>
        <w:t>/&lt;x&gt;/OffNetwork/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ACF0B6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939BDB" w14:textId="77777777" w:rsidR="002F484D" w:rsidRPr="005050F0" w:rsidRDefault="002F484D" w:rsidP="00B93C96">
            <w:pPr>
              <w:rPr>
                <w:rFonts w:ascii="Arial" w:hAnsi="Arial" w:cs="Arial"/>
                <w:noProof/>
                <w:sz w:val="18"/>
                <w:szCs w:val="18"/>
              </w:rPr>
            </w:pPr>
            <w:r w:rsidRPr="005050F0">
              <w:rPr>
                <w:noProof/>
              </w:rPr>
              <w:t>&lt;x&gt;/OffNetwork/</w:t>
            </w:r>
            <w:r w:rsidRPr="005050F0">
              <w:rPr>
                <w:noProof/>
                <w:lang w:eastAsia="ko-KR"/>
              </w:rPr>
              <w:t>DefaultPPPP</w:t>
            </w:r>
          </w:p>
        </w:tc>
      </w:tr>
      <w:tr w:rsidR="002F484D" w:rsidRPr="005050F0" w14:paraId="0416875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56F5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E5A2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4ED9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CBEB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E013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E0BF44" w14:textId="77777777" w:rsidR="002F484D" w:rsidRPr="005050F0" w:rsidRDefault="002F484D" w:rsidP="00B93C96">
            <w:pPr>
              <w:jc w:val="center"/>
              <w:rPr>
                <w:rFonts w:ascii="Arial" w:hAnsi="Arial" w:cs="Arial"/>
                <w:b/>
                <w:noProof/>
                <w:sz w:val="18"/>
                <w:szCs w:val="18"/>
              </w:rPr>
            </w:pPr>
          </w:p>
        </w:tc>
      </w:tr>
      <w:tr w:rsidR="002F484D" w:rsidRPr="005050F0" w14:paraId="097BDB4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212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6584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5271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A210E"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305A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1CC344" w14:textId="77777777" w:rsidR="002F484D" w:rsidRPr="005050F0" w:rsidRDefault="002F484D" w:rsidP="00B93C96">
            <w:pPr>
              <w:jc w:val="center"/>
              <w:rPr>
                <w:b/>
                <w:noProof/>
              </w:rPr>
            </w:pPr>
          </w:p>
        </w:tc>
      </w:tr>
      <w:tr w:rsidR="002F484D" w:rsidRPr="005050F0" w14:paraId="2253EA5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6EE0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36833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852930F" w14:textId="77777777" w:rsidR="0037370E" w:rsidRPr="005050F0" w:rsidRDefault="0037370E" w:rsidP="0037370E">
      <w:pPr>
        <w:rPr>
          <w:noProof/>
        </w:rPr>
      </w:pPr>
      <w:bookmarkStart w:id="1618" w:name="_Toc4577628"/>
      <w:bookmarkStart w:id="1619" w:name="_Toc27504223"/>
      <w:bookmarkStart w:id="1620" w:name="_Toc27505011"/>
      <w:bookmarkStart w:id="1621" w:name="_Toc27505795"/>
      <w:bookmarkStart w:id="1622" w:name="_Toc27506579"/>
    </w:p>
    <w:p w14:paraId="62E04C70" w14:textId="77777777" w:rsidR="00006916" w:rsidRPr="005050F0" w:rsidRDefault="00006916" w:rsidP="00006916">
      <w:pPr>
        <w:pStyle w:val="Heading3"/>
        <w:rPr>
          <w:noProof/>
          <w:lang w:eastAsia="ko-KR"/>
        </w:rPr>
      </w:pPr>
      <w:bookmarkStart w:id="1623" w:name="_Toc176344499"/>
      <w:r w:rsidRPr="005050F0">
        <w:rPr>
          <w:noProof/>
          <w:lang w:eastAsia="ko-KR"/>
        </w:rPr>
        <w:t>6</w:t>
      </w:r>
      <w:r w:rsidRPr="005050F0">
        <w:rPr>
          <w:noProof/>
        </w:rPr>
        <w:t>.2.</w:t>
      </w:r>
      <w:r w:rsidRPr="005050F0">
        <w:rPr>
          <w:noProof/>
          <w:lang w:eastAsia="ko-KR"/>
        </w:rPr>
        <w:t>36</w:t>
      </w:r>
      <w:r w:rsidRPr="005050F0">
        <w:rPr>
          <w:noProof/>
        </w:rPr>
        <w:tab/>
        <w:t>/</w:t>
      </w:r>
      <w:r w:rsidRPr="005050F0">
        <w:rPr>
          <w:i/>
          <w:iCs/>
          <w:noProof/>
        </w:rPr>
        <w:t>&lt;x&gt;</w:t>
      </w:r>
      <w:r w:rsidRPr="005050F0">
        <w:rPr>
          <w:noProof/>
        </w:rPr>
        <w:t>/&lt;x&gt;/OffNetwork/</w:t>
      </w:r>
      <w:r w:rsidRPr="005050F0">
        <w:rPr>
          <w:noProof/>
          <w:lang w:eastAsia="ko-KR"/>
        </w:rPr>
        <w:t>DefaultPPPP/MCPTTGroupCallSignalling</w:t>
      </w:r>
      <w:bookmarkEnd w:id="1618"/>
      <w:bookmarkEnd w:id="1619"/>
      <w:bookmarkEnd w:id="1620"/>
      <w:bookmarkEnd w:id="1621"/>
      <w:bookmarkEnd w:id="1622"/>
      <w:bookmarkEnd w:id="1623"/>
    </w:p>
    <w:p w14:paraId="51E1420C"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36</w:t>
      </w:r>
      <w:r w:rsidRPr="005050F0">
        <w:rPr>
          <w:noProof/>
        </w:rPr>
        <w:t>.1: /</w:t>
      </w:r>
      <w:r w:rsidRPr="005050F0">
        <w:rPr>
          <w:i/>
          <w:iCs/>
          <w:noProof/>
        </w:rPr>
        <w:t>&lt;x&gt;</w:t>
      </w:r>
      <w:r w:rsidRPr="005050F0">
        <w:rPr>
          <w:noProof/>
        </w:rPr>
        <w:t>/&lt;x&gt;/OffNetwork/</w:t>
      </w:r>
      <w:r w:rsidRPr="005050F0">
        <w:rPr>
          <w:noProof/>
          <w:lang w:eastAsia="ko-KR"/>
        </w:rPr>
        <w:t>DefaultPPPP/MCPTTGroupCallSignalling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5050F0" w14:paraId="737EC0B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AFACA3" w14:textId="77777777" w:rsidR="00006916" w:rsidRPr="005050F0" w:rsidRDefault="00006916" w:rsidP="00CF1FEB">
            <w:pPr>
              <w:rPr>
                <w:rFonts w:ascii="Arial" w:hAnsi="Arial" w:cs="Arial"/>
                <w:noProof/>
                <w:sz w:val="18"/>
                <w:szCs w:val="18"/>
              </w:rPr>
            </w:pPr>
            <w:r w:rsidRPr="005050F0">
              <w:rPr>
                <w:noProof/>
              </w:rPr>
              <w:t>&lt;x&gt;/OffNetwork/</w:t>
            </w:r>
            <w:r w:rsidRPr="005050F0">
              <w:rPr>
                <w:noProof/>
                <w:lang w:eastAsia="ko-KR"/>
              </w:rPr>
              <w:t>DefaultPPPP/MCPTTGroupCallSignalling</w:t>
            </w:r>
          </w:p>
        </w:tc>
      </w:tr>
      <w:tr w:rsidR="00006916" w:rsidRPr="005050F0" w14:paraId="6807D1D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B4A5C4"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83655"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2476" w14:textId="77777777" w:rsidR="00006916" w:rsidRPr="005050F0" w:rsidRDefault="00006916"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88494"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0712" w14:textId="77777777" w:rsidR="00006916" w:rsidRPr="005050F0" w:rsidRDefault="00006916"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130732" w14:textId="77777777" w:rsidR="00006916" w:rsidRPr="005050F0" w:rsidRDefault="00006916" w:rsidP="00CF1FEB">
            <w:pPr>
              <w:jc w:val="center"/>
              <w:rPr>
                <w:rFonts w:ascii="Arial" w:hAnsi="Arial" w:cs="Arial"/>
                <w:b/>
                <w:noProof/>
                <w:sz w:val="18"/>
                <w:szCs w:val="18"/>
              </w:rPr>
            </w:pPr>
          </w:p>
        </w:tc>
      </w:tr>
      <w:tr w:rsidR="00006916" w:rsidRPr="005050F0" w14:paraId="561D6C1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0A2CA7"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FCCB3" w14:textId="77777777" w:rsidR="00006916" w:rsidRPr="005050F0" w:rsidRDefault="00006916"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CB430" w14:textId="77777777" w:rsidR="00006916" w:rsidRPr="005050F0" w:rsidRDefault="00006916"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96204" w14:textId="77777777" w:rsidR="00006916" w:rsidRPr="005050F0" w:rsidRDefault="00006916"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1FF5B" w14:textId="77777777" w:rsidR="00006916" w:rsidRPr="005050F0" w:rsidRDefault="00006916"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FE1FF9" w14:textId="77777777" w:rsidR="00006916" w:rsidRPr="005050F0" w:rsidRDefault="00006916" w:rsidP="00CF1FEB">
            <w:pPr>
              <w:jc w:val="center"/>
              <w:rPr>
                <w:b/>
                <w:noProof/>
              </w:rPr>
            </w:pPr>
          </w:p>
        </w:tc>
      </w:tr>
      <w:tr w:rsidR="00006916" w:rsidRPr="005050F0" w14:paraId="7302BAD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C8D05A" w14:textId="77777777" w:rsidR="00006916" w:rsidRPr="005050F0"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EDDB4B" w14:textId="77777777" w:rsidR="00006916" w:rsidRPr="005050F0" w:rsidRDefault="00006916" w:rsidP="006507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signalling</w:t>
            </w:r>
            <w:r w:rsidR="006507BF" w:rsidRPr="005050F0">
              <w:rPr>
                <w:rFonts w:eastAsia="SimSun"/>
                <w:noProof/>
                <w:lang w:eastAsia="zh-CN"/>
              </w:rPr>
              <w:t xml:space="preserve"> for MCPTT</w:t>
            </w:r>
            <w:r w:rsidRPr="005050F0">
              <w:rPr>
                <w:noProof/>
                <w:lang w:eastAsia="ko-KR"/>
              </w:rPr>
              <w:t>.</w:t>
            </w:r>
          </w:p>
        </w:tc>
      </w:tr>
    </w:tbl>
    <w:p w14:paraId="4AC6A7D7" w14:textId="77777777" w:rsidR="0037370E" w:rsidRPr="005050F0" w:rsidRDefault="0037370E" w:rsidP="0037370E">
      <w:pPr>
        <w:rPr>
          <w:noProof/>
        </w:rPr>
      </w:pPr>
    </w:p>
    <w:p w14:paraId="4221C5F0" w14:textId="77777777" w:rsidR="00006916" w:rsidRPr="005050F0" w:rsidRDefault="00006916" w:rsidP="00006916">
      <w:pPr>
        <w:pStyle w:val="B1"/>
        <w:rPr>
          <w:noProof/>
        </w:rPr>
      </w:pPr>
      <w:r w:rsidRPr="005050F0">
        <w:rPr>
          <w:noProof/>
        </w:rPr>
        <w:t>-</w:t>
      </w:r>
      <w:r w:rsidRPr="005050F0">
        <w:rPr>
          <w:noProof/>
        </w:rPr>
        <w:tab/>
        <w:t xml:space="preserve">Values: </w:t>
      </w:r>
      <w:r w:rsidRPr="005050F0">
        <w:rPr>
          <w:noProof/>
          <w:lang w:eastAsia="ko-KR"/>
        </w:rPr>
        <w:t>1-8</w:t>
      </w:r>
    </w:p>
    <w:p w14:paraId="24B35212" w14:textId="77777777" w:rsidR="00006916" w:rsidRPr="005050F0" w:rsidRDefault="00006916" w:rsidP="00006916">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0E6033C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BAE94A9" w14:textId="77777777" w:rsidR="000F3EB9" w:rsidRPr="005050F0" w:rsidRDefault="000F3EB9" w:rsidP="000F3EB9">
      <w:pPr>
        <w:pStyle w:val="Heading3"/>
        <w:rPr>
          <w:noProof/>
          <w:lang w:eastAsia="ko-KR"/>
        </w:rPr>
      </w:pPr>
      <w:bookmarkStart w:id="1624" w:name="_Toc4577629"/>
      <w:bookmarkStart w:id="1625" w:name="_Toc27504224"/>
      <w:bookmarkStart w:id="1626" w:name="_Toc27505012"/>
      <w:bookmarkStart w:id="1627" w:name="_Toc27505796"/>
      <w:bookmarkStart w:id="1628" w:name="_Toc27506580"/>
      <w:bookmarkStart w:id="1629" w:name="_Toc176344500"/>
      <w:r w:rsidRPr="005050F0">
        <w:rPr>
          <w:noProof/>
          <w:lang w:eastAsia="ko-KR"/>
        </w:rPr>
        <w:t>6</w:t>
      </w:r>
      <w:r w:rsidRPr="005050F0">
        <w:rPr>
          <w:noProof/>
        </w:rPr>
        <w:t>.2.</w:t>
      </w:r>
      <w:r w:rsidRPr="005050F0">
        <w:rPr>
          <w:noProof/>
          <w:lang w:eastAsia="ko-KR"/>
        </w:rPr>
        <w:t>37</w:t>
      </w:r>
      <w:r w:rsidRPr="005050F0">
        <w:rPr>
          <w:noProof/>
        </w:rPr>
        <w:tab/>
        <w:t>/</w:t>
      </w:r>
      <w:r w:rsidRPr="005050F0">
        <w:rPr>
          <w:i/>
          <w:iCs/>
          <w:noProof/>
        </w:rPr>
        <w:t>&lt;x&gt;</w:t>
      </w:r>
      <w:r w:rsidRPr="005050F0">
        <w:rPr>
          <w:noProof/>
        </w:rPr>
        <w:t>/&lt;x&gt;/OffNetwork/</w:t>
      </w:r>
      <w:r w:rsidRPr="005050F0">
        <w:rPr>
          <w:noProof/>
          <w:lang w:eastAsia="ko-KR"/>
        </w:rPr>
        <w:t>DefaultPPPP/MCPTTGroupCallMedia</w:t>
      </w:r>
      <w:bookmarkEnd w:id="1624"/>
      <w:bookmarkEnd w:id="1625"/>
      <w:bookmarkEnd w:id="1626"/>
      <w:bookmarkEnd w:id="1627"/>
      <w:bookmarkEnd w:id="1628"/>
      <w:bookmarkEnd w:id="1629"/>
    </w:p>
    <w:p w14:paraId="1389E28D" w14:textId="77777777" w:rsidR="000F3EB9" w:rsidRPr="005050F0" w:rsidRDefault="000F3EB9" w:rsidP="000F3EB9">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37</w:t>
      </w:r>
      <w:r w:rsidRPr="005050F0">
        <w:rPr>
          <w:noProof/>
        </w:rPr>
        <w:t>.1: /</w:t>
      </w:r>
      <w:r w:rsidRPr="005050F0">
        <w:rPr>
          <w:i/>
          <w:iCs/>
          <w:noProof/>
        </w:rPr>
        <w:t>&lt;x&gt;</w:t>
      </w:r>
      <w:r w:rsidRPr="005050F0">
        <w:rPr>
          <w:noProof/>
        </w:rPr>
        <w:t>/&lt;x&gt;/OffNetwork/</w:t>
      </w:r>
      <w:r w:rsidRPr="005050F0">
        <w:rPr>
          <w:noProof/>
          <w:lang w:eastAsia="ko-KR"/>
        </w:rPr>
        <w:t>DefaultPPPP/MCPTTGroupCallMedia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5050F0" w14:paraId="3E172E6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C4F5D1" w14:textId="77777777" w:rsidR="000F3EB9" w:rsidRPr="005050F0" w:rsidRDefault="000F3EB9" w:rsidP="00CF1FEB">
            <w:pPr>
              <w:rPr>
                <w:rFonts w:ascii="Arial" w:hAnsi="Arial" w:cs="Arial"/>
                <w:noProof/>
                <w:sz w:val="18"/>
                <w:szCs w:val="18"/>
              </w:rPr>
            </w:pPr>
            <w:r w:rsidRPr="005050F0">
              <w:rPr>
                <w:noProof/>
              </w:rPr>
              <w:t>&lt;x&gt;/OffNetwork/</w:t>
            </w:r>
            <w:r w:rsidRPr="005050F0">
              <w:rPr>
                <w:noProof/>
                <w:lang w:eastAsia="ko-KR"/>
              </w:rPr>
              <w:t>DefaultPPPP/MCPTTGroupCallMedia</w:t>
            </w:r>
          </w:p>
        </w:tc>
      </w:tr>
      <w:tr w:rsidR="000F3EB9" w:rsidRPr="005050F0" w14:paraId="520031C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5C6A08" w14:textId="77777777" w:rsidR="000F3EB9" w:rsidRPr="005050F0"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805B" w14:textId="77777777" w:rsidR="000F3EB9" w:rsidRPr="005050F0" w:rsidRDefault="000F3EB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51FE5" w14:textId="77777777" w:rsidR="000F3EB9" w:rsidRPr="005050F0" w:rsidRDefault="000F3EB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538D6" w14:textId="77777777" w:rsidR="000F3EB9" w:rsidRPr="005050F0" w:rsidRDefault="000F3EB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21666" w14:textId="77777777" w:rsidR="000F3EB9" w:rsidRPr="005050F0" w:rsidRDefault="000F3EB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122ACA" w14:textId="77777777" w:rsidR="000F3EB9" w:rsidRPr="005050F0" w:rsidRDefault="000F3EB9" w:rsidP="00CF1FEB">
            <w:pPr>
              <w:jc w:val="center"/>
              <w:rPr>
                <w:rFonts w:ascii="Arial" w:hAnsi="Arial" w:cs="Arial"/>
                <w:b/>
                <w:noProof/>
                <w:sz w:val="18"/>
                <w:szCs w:val="18"/>
              </w:rPr>
            </w:pPr>
          </w:p>
        </w:tc>
      </w:tr>
      <w:tr w:rsidR="000F3EB9" w:rsidRPr="005050F0" w14:paraId="590839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30B3D" w14:textId="77777777" w:rsidR="000F3EB9" w:rsidRPr="005050F0"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322D6" w14:textId="77777777" w:rsidR="000F3EB9" w:rsidRPr="005050F0" w:rsidRDefault="000F3EB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C595C" w14:textId="77777777" w:rsidR="000F3EB9" w:rsidRPr="005050F0" w:rsidRDefault="000F3EB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14BB" w14:textId="77777777" w:rsidR="000F3EB9" w:rsidRPr="005050F0" w:rsidRDefault="000F3EB9" w:rsidP="00CF1FEB">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42DF" w14:textId="77777777" w:rsidR="000F3EB9" w:rsidRPr="005050F0" w:rsidRDefault="000F3EB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6F1F16" w14:textId="77777777" w:rsidR="000F3EB9" w:rsidRPr="005050F0" w:rsidRDefault="000F3EB9" w:rsidP="00CF1FEB">
            <w:pPr>
              <w:jc w:val="center"/>
              <w:rPr>
                <w:b/>
                <w:noProof/>
              </w:rPr>
            </w:pPr>
          </w:p>
        </w:tc>
      </w:tr>
      <w:tr w:rsidR="000F3EB9" w:rsidRPr="005050F0" w14:paraId="6E4BA03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9A7666" w14:textId="77777777" w:rsidR="000F3EB9" w:rsidRPr="005050F0"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CEFE2" w14:textId="77777777" w:rsidR="000F3EB9" w:rsidRPr="005050F0" w:rsidRDefault="000F3EB9" w:rsidP="006507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w:t>
            </w:r>
            <w:r w:rsidR="006507BF" w:rsidRPr="005050F0">
              <w:rPr>
                <w:noProof/>
                <w:lang w:eastAsia="ko-KR"/>
              </w:rPr>
              <w:t xml:space="preserve"> for MCPTT</w:t>
            </w:r>
            <w:r w:rsidRPr="005050F0">
              <w:rPr>
                <w:noProof/>
                <w:lang w:eastAsia="ko-KR"/>
              </w:rPr>
              <w:t>.</w:t>
            </w:r>
          </w:p>
        </w:tc>
      </w:tr>
    </w:tbl>
    <w:p w14:paraId="664E6C7E" w14:textId="77777777" w:rsidR="0037370E" w:rsidRPr="005050F0" w:rsidRDefault="0037370E" w:rsidP="0037370E">
      <w:pPr>
        <w:rPr>
          <w:noProof/>
        </w:rPr>
      </w:pPr>
    </w:p>
    <w:p w14:paraId="69A50A31" w14:textId="77777777" w:rsidR="000F3EB9" w:rsidRPr="005050F0" w:rsidRDefault="000F3EB9" w:rsidP="000F3EB9">
      <w:pPr>
        <w:pStyle w:val="B1"/>
        <w:rPr>
          <w:noProof/>
        </w:rPr>
      </w:pPr>
      <w:r w:rsidRPr="005050F0">
        <w:rPr>
          <w:noProof/>
        </w:rPr>
        <w:t>-</w:t>
      </w:r>
      <w:r w:rsidRPr="005050F0">
        <w:rPr>
          <w:noProof/>
        </w:rPr>
        <w:tab/>
        <w:t xml:space="preserve">Values: </w:t>
      </w:r>
      <w:r w:rsidRPr="005050F0">
        <w:rPr>
          <w:noProof/>
          <w:lang w:eastAsia="ko-KR"/>
        </w:rPr>
        <w:t>1-8</w:t>
      </w:r>
    </w:p>
    <w:p w14:paraId="7B84F3A2" w14:textId="77777777" w:rsidR="000F3EB9" w:rsidRPr="005050F0" w:rsidRDefault="000F3EB9" w:rsidP="000F3EB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683750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C2D6C06" w14:textId="77777777" w:rsidR="000F3EB9" w:rsidRPr="005050F0" w:rsidRDefault="000F3EB9" w:rsidP="000F3EB9">
      <w:pPr>
        <w:pStyle w:val="Heading3"/>
        <w:rPr>
          <w:noProof/>
          <w:lang w:eastAsia="ko-KR"/>
        </w:rPr>
      </w:pPr>
      <w:bookmarkStart w:id="1630" w:name="_Toc4577630"/>
      <w:bookmarkStart w:id="1631" w:name="_Toc27504225"/>
      <w:bookmarkStart w:id="1632" w:name="_Toc27505013"/>
      <w:bookmarkStart w:id="1633" w:name="_Toc27505797"/>
      <w:bookmarkStart w:id="1634" w:name="_Toc27506581"/>
      <w:bookmarkStart w:id="1635" w:name="_Toc176344501"/>
      <w:r w:rsidRPr="005050F0">
        <w:rPr>
          <w:noProof/>
          <w:lang w:eastAsia="ko-KR"/>
        </w:rPr>
        <w:lastRenderedPageBreak/>
        <w:t>6</w:t>
      </w:r>
      <w:r w:rsidRPr="005050F0">
        <w:rPr>
          <w:noProof/>
        </w:rPr>
        <w:t>.2.</w:t>
      </w:r>
      <w:r w:rsidRPr="005050F0">
        <w:rPr>
          <w:noProof/>
          <w:lang w:eastAsia="ko-KR"/>
        </w:rPr>
        <w:t>38</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bookmarkEnd w:id="1630"/>
      <w:bookmarkEnd w:id="1631"/>
      <w:bookmarkEnd w:id="1632"/>
      <w:bookmarkEnd w:id="1633"/>
      <w:bookmarkEnd w:id="1634"/>
      <w:bookmarkEnd w:id="1635"/>
    </w:p>
    <w:p w14:paraId="25962442" w14:textId="77777777" w:rsidR="000F3EB9" w:rsidRPr="005050F0" w:rsidRDefault="000F3EB9" w:rsidP="000F3EB9">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38</w:t>
      </w:r>
      <w:r w:rsidRPr="005050F0">
        <w:rPr>
          <w:noProof/>
        </w:rPr>
        <w:t>.1: /</w:t>
      </w:r>
      <w:r w:rsidRPr="005050F0">
        <w:rPr>
          <w:i/>
          <w:iCs/>
          <w:noProof/>
        </w:rPr>
        <w:t>&lt;x&gt;</w:t>
      </w: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5050F0" w14:paraId="06163D1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9B80B" w14:textId="77777777" w:rsidR="000F3EB9" w:rsidRPr="005050F0" w:rsidRDefault="000F3EB9" w:rsidP="00CF1FEB">
            <w:pPr>
              <w:rPr>
                <w:rFonts w:ascii="Arial" w:hAnsi="Arial" w:cs="Arial"/>
                <w:noProof/>
                <w:sz w:val="18"/>
                <w:szCs w:val="18"/>
              </w:rPr>
            </w:pP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c>
      </w:tr>
      <w:tr w:rsidR="000F3EB9" w:rsidRPr="005050F0" w14:paraId="4304466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24C96" w14:textId="77777777" w:rsidR="000F3EB9" w:rsidRPr="005050F0"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0D6EF" w14:textId="77777777" w:rsidR="000F3EB9" w:rsidRPr="005050F0" w:rsidRDefault="000F3EB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24A65" w14:textId="77777777" w:rsidR="000F3EB9" w:rsidRPr="005050F0" w:rsidRDefault="000F3EB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CC7AD" w14:textId="77777777" w:rsidR="000F3EB9" w:rsidRPr="005050F0" w:rsidRDefault="000F3EB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52085" w14:textId="77777777" w:rsidR="000F3EB9" w:rsidRPr="005050F0" w:rsidRDefault="000F3EB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9D8500" w14:textId="77777777" w:rsidR="000F3EB9" w:rsidRPr="005050F0" w:rsidRDefault="000F3EB9" w:rsidP="00CF1FEB">
            <w:pPr>
              <w:jc w:val="center"/>
              <w:rPr>
                <w:rFonts w:ascii="Arial" w:hAnsi="Arial" w:cs="Arial"/>
                <w:b/>
                <w:noProof/>
                <w:sz w:val="18"/>
                <w:szCs w:val="18"/>
              </w:rPr>
            </w:pPr>
          </w:p>
        </w:tc>
      </w:tr>
      <w:tr w:rsidR="000F3EB9" w:rsidRPr="005050F0" w14:paraId="5EA03DC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E1C43" w14:textId="77777777" w:rsidR="000F3EB9" w:rsidRPr="005050F0"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F0251" w14:textId="77777777" w:rsidR="000F3EB9" w:rsidRPr="005050F0" w:rsidRDefault="000F3EB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8BE4E" w14:textId="77777777" w:rsidR="000F3EB9" w:rsidRPr="005050F0" w:rsidRDefault="000F3EB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9B137" w14:textId="77777777" w:rsidR="000F3EB9" w:rsidRPr="005050F0" w:rsidRDefault="000F3EB9"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086FD" w14:textId="77777777" w:rsidR="000F3EB9" w:rsidRPr="005050F0" w:rsidRDefault="000F3EB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F76310" w14:textId="77777777" w:rsidR="000F3EB9" w:rsidRPr="005050F0" w:rsidRDefault="000F3EB9" w:rsidP="00CF1FEB">
            <w:pPr>
              <w:jc w:val="center"/>
              <w:rPr>
                <w:b/>
                <w:noProof/>
              </w:rPr>
            </w:pPr>
          </w:p>
        </w:tc>
      </w:tr>
      <w:tr w:rsidR="000F3EB9" w:rsidRPr="005050F0" w14:paraId="72F7881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6E8A0E" w14:textId="77777777" w:rsidR="000F3EB9" w:rsidRPr="005050F0"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30C9B" w14:textId="77777777" w:rsidR="000F3EB9" w:rsidRPr="005050F0" w:rsidRDefault="000F3EB9" w:rsidP="00CF1FEB">
            <w:pPr>
              <w:rPr>
                <w:noProof/>
                <w:lang w:eastAsia="ko-KR"/>
              </w:rPr>
            </w:pPr>
            <w:r w:rsidRPr="005050F0">
              <w:rPr>
                <w:noProof/>
                <w:lang w:eastAsia="ko-KR"/>
              </w:rPr>
              <w:t>T</w:t>
            </w:r>
            <w:r w:rsidRPr="005050F0">
              <w:rPr>
                <w:noProof/>
              </w:rPr>
              <w:t xml:space="preserve">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emerency group</w:t>
            </w:r>
            <w:r w:rsidRPr="005050F0">
              <w:rPr>
                <w:rFonts w:eastAsia="SimSun"/>
                <w:noProof/>
                <w:lang w:eastAsia="zh-CN"/>
              </w:rPr>
              <w:t xml:space="preserve"> call </w:t>
            </w:r>
            <w:r w:rsidRPr="005050F0">
              <w:rPr>
                <w:noProof/>
                <w:lang w:eastAsia="ko-KR"/>
              </w:rPr>
              <w:t>signalling.</w:t>
            </w:r>
          </w:p>
        </w:tc>
      </w:tr>
    </w:tbl>
    <w:p w14:paraId="1D2E0A18" w14:textId="77777777" w:rsidR="0037370E" w:rsidRPr="005050F0" w:rsidRDefault="0037370E" w:rsidP="0037370E">
      <w:pPr>
        <w:rPr>
          <w:noProof/>
        </w:rPr>
      </w:pPr>
    </w:p>
    <w:p w14:paraId="0A4605E0" w14:textId="77777777" w:rsidR="000F3EB9" w:rsidRPr="005050F0" w:rsidRDefault="000F3EB9" w:rsidP="000F3EB9">
      <w:pPr>
        <w:pStyle w:val="B1"/>
        <w:rPr>
          <w:noProof/>
        </w:rPr>
      </w:pPr>
      <w:r w:rsidRPr="005050F0">
        <w:rPr>
          <w:noProof/>
        </w:rPr>
        <w:t>-</w:t>
      </w:r>
      <w:r w:rsidRPr="005050F0">
        <w:rPr>
          <w:noProof/>
        </w:rPr>
        <w:tab/>
        <w:t xml:space="preserve">Values: </w:t>
      </w:r>
      <w:r w:rsidRPr="005050F0">
        <w:rPr>
          <w:noProof/>
          <w:lang w:eastAsia="ko-KR"/>
        </w:rPr>
        <w:t>1-8</w:t>
      </w:r>
    </w:p>
    <w:p w14:paraId="3B5C1CF8" w14:textId="77777777" w:rsidR="000F3EB9" w:rsidRPr="005050F0" w:rsidRDefault="000F3EB9" w:rsidP="000F3EB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57D0319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90AF2A6" w14:textId="77777777" w:rsidR="006D1D78" w:rsidRPr="005050F0" w:rsidRDefault="006D1D78" w:rsidP="006D1D78">
      <w:pPr>
        <w:pStyle w:val="Heading3"/>
        <w:rPr>
          <w:noProof/>
          <w:lang w:eastAsia="ko-KR"/>
        </w:rPr>
      </w:pPr>
      <w:bookmarkStart w:id="1636" w:name="_Toc4577631"/>
      <w:bookmarkStart w:id="1637" w:name="_Toc27504226"/>
      <w:bookmarkStart w:id="1638" w:name="_Toc27505014"/>
      <w:bookmarkStart w:id="1639" w:name="_Toc27505798"/>
      <w:bookmarkStart w:id="1640" w:name="_Toc27506582"/>
      <w:bookmarkStart w:id="1641" w:name="_Toc176344502"/>
      <w:r w:rsidRPr="005050F0">
        <w:rPr>
          <w:noProof/>
          <w:lang w:eastAsia="ko-KR"/>
        </w:rPr>
        <w:t>6</w:t>
      </w:r>
      <w:r w:rsidRPr="005050F0">
        <w:rPr>
          <w:noProof/>
        </w:rPr>
        <w:t>.2.</w:t>
      </w:r>
      <w:r w:rsidRPr="005050F0">
        <w:rPr>
          <w:noProof/>
          <w:lang w:eastAsia="ko-KR"/>
        </w:rPr>
        <w:t>39</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GroupCallMedia</w:t>
      </w:r>
      <w:bookmarkEnd w:id="1636"/>
      <w:bookmarkEnd w:id="1637"/>
      <w:bookmarkEnd w:id="1638"/>
      <w:bookmarkEnd w:id="1639"/>
      <w:bookmarkEnd w:id="1640"/>
      <w:bookmarkEnd w:id="1641"/>
    </w:p>
    <w:p w14:paraId="640BBC1E"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39</w:t>
      </w:r>
      <w:r w:rsidRPr="005050F0">
        <w:rPr>
          <w:noProof/>
        </w:rPr>
        <w:t>.1: /</w:t>
      </w:r>
      <w:r w:rsidRPr="005050F0">
        <w:rPr>
          <w:i/>
          <w:iCs/>
          <w:noProof/>
        </w:rPr>
        <w:t>&lt;x&gt;</w:t>
      </w: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03C71BF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3CC7BB"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GroupCallMedia</w:t>
            </w:r>
          </w:p>
        </w:tc>
      </w:tr>
      <w:tr w:rsidR="006D1D78" w:rsidRPr="005050F0" w14:paraId="18A074C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879936"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69FC"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7B951"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D514A"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436E8"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DB56DF" w14:textId="77777777" w:rsidR="006D1D78" w:rsidRPr="005050F0" w:rsidRDefault="006D1D78" w:rsidP="00CF1FEB">
            <w:pPr>
              <w:jc w:val="center"/>
              <w:rPr>
                <w:rFonts w:ascii="Arial" w:hAnsi="Arial" w:cs="Arial"/>
                <w:b/>
                <w:noProof/>
                <w:sz w:val="18"/>
                <w:szCs w:val="18"/>
              </w:rPr>
            </w:pPr>
          </w:p>
        </w:tc>
      </w:tr>
      <w:tr w:rsidR="006D1D78" w:rsidRPr="005050F0" w14:paraId="1EF931B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C4F2E"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67899"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33BD"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6AF4E"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00E6A"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D5D27F" w14:textId="77777777" w:rsidR="006D1D78" w:rsidRPr="005050F0" w:rsidRDefault="006D1D78" w:rsidP="00CF1FEB">
            <w:pPr>
              <w:jc w:val="center"/>
              <w:rPr>
                <w:b/>
                <w:noProof/>
              </w:rPr>
            </w:pPr>
          </w:p>
        </w:tc>
      </w:tr>
      <w:tr w:rsidR="006D1D78" w:rsidRPr="005050F0" w14:paraId="1068871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F63D88"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A37FBE"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emerency group</w:t>
            </w:r>
            <w:r w:rsidRPr="005050F0">
              <w:rPr>
                <w:rFonts w:eastAsia="SimSun"/>
                <w:noProof/>
                <w:lang w:eastAsia="zh-CN"/>
              </w:rPr>
              <w:t xml:space="preserve"> call </w:t>
            </w:r>
            <w:r w:rsidRPr="005050F0">
              <w:rPr>
                <w:noProof/>
                <w:lang w:eastAsia="ko-KR"/>
              </w:rPr>
              <w:t>media.</w:t>
            </w:r>
          </w:p>
        </w:tc>
      </w:tr>
    </w:tbl>
    <w:p w14:paraId="1513934A" w14:textId="77777777" w:rsidR="0037370E" w:rsidRPr="005050F0" w:rsidRDefault="0037370E" w:rsidP="0037370E">
      <w:pPr>
        <w:rPr>
          <w:noProof/>
        </w:rPr>
      </w:pPr>
    </w:p>
    <w:p w14:paraId="2B06431E"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2A49A972"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66F6423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0565275" w14:textId="77777777" w:rsidR="006D1D78" w:rsidRPr="005050F0" w:rsidRDefault="006D1D78" w:rsidP="006D1D78">
      <w:pPr>
        <w:pStyle w:val="Heading3"/>
        <w:rPr>
          <w:noProof/>
          <w:lang w:eastAsia="ko-KR"/>
        </w:rPr>
      </w:pPr>
      <w:bookmarkStart w:id="1642" w:name="_Toc4577632"/>
      <w:bookmarkStart w:id="1643" w:name="_Toc27504227"/>
      <w:bookmarkStart w:id="1644" w:name="_Toc27505015"/>
      <w:bookmarkStart w:id="1645" w:name="_Toc27505799"/>
      <w:bookmarkStart w:id="1646" w:name="_Toc27506583"/>
      <w:bookmarkStart w:id="1647" w:name="_Toc176344503"/>
      <w:r w:rsidRPr="005050F0">
        <w:rPr>
          <w:noProof/>
          <w:lang w:eastAsia="ko-KR"/>
        </w:rPr>
        <w:t>6</w:t>
      </w:r>
      <w:r w:rsidRPr="005050F0">
        <w:rPr>
          <w:noProof/>
        </w:rPr>
        <w:t>.2.</w:t>
      </w:r>
      <w:r w:rsidRPr="005050F0">
        <w:rPr>
          <w:noProof/>
          <w:lang w:eastAsia="ko-KR"/>
        </w:rPr>
        <w:t>40</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MCPTTImminentPerilGroupCallS</w:t>
      </w:r>
      <w:r w:rsidRPr="005050F0">
        <w:rPr>
          <w:rFonts w:eastAsia="SimSun"/>
          <w:noProof/>
          <w:lang w:eastAsia="zh-CN"/>
        </w:rPr>
        <w:t>ignalling</w:t>
      </w:r>
      <w:bookmarkEnd w:id="1642"/>
      <w:bookmarkEnd w:id="1643"/>
      <w:bookmarkEnd w:id="1644"/>
      <w:bookmarkEnd w:id="1645"/>
      <w:bookmarkEnd w:id="1646"/>
      <w:bookmarkEnd w:id="1647"/>
    </w:p>
    <w:p w14:paraId="5AA60142"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40</w:t>
      </w:r>
      <w:r w:rsidRPr="005050F0">
        <w:rPr>
          <w:noProof/>
        </w:rPr>
        <w:t>.1: /</w:t>
      </w:r>
      <w:r w:rsidRPr="005050F0">
        <w:rPr>
          <w:i/>
          <w:iCs/>
          <w:noProof/>
        </w:rPr>
        <w:t>&lt;x&gt;</w:t>
      </w:r>
      <w:r w:rsidRPr="005050F0">
        <w:rPr>
          <w:noProof/>
        </w:rPr>
        <w:t>/&lt;x&gt;/OffNetwork/</w:t>
      </w:r>
      <w:r w:rsidRPr="005050F0">
        <w:rPr>
          <w:noProof/>
          <w:lang w:eastAsia="ko-KR"/>
        </w:rPr>
        <w:t>DefaultPPPP/MCPTTImminentPerilGroupCallS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4E8A7E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8B2801"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DefaultPPPP/MCPTTImminentPerilGroupCallS</w:t>
            </w:r>
            <w:r w:rsidRPr="005050F0">
              <w:rPr>
                <w:rFonts w:eastAsia="SimSun"/>
                <w:noProof/>
                <w:lang w:eastAsia="zh-CN"/>
              </w:rPr>
              <w:t>ignalling</w:t>
            </w:r>
          </w:p>
        </w:tc>
      </w:tr>
      <w:tr w:rsidR="006D1D78" w:rsidRPr="005050F0" w14:paraId="52ADF6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0B4BB"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22D5F"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5B45"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4407"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B91D7"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6C203" w14:textId="77777777" w:rsidR="006D1D78" w:rsidRPr="005050F0" w:rsidRDefault="006D1D78" w:rsidP="00CF1FEB">
            <w:pPr>
              <w:jc w:val="center"/>
              <w:rPr>
                <w:rFonts w:ascii="Arial" w:hAnsi="Arial" w:cs="Arial"/>
                <w:b/>
                <w:noProof/>
                <w:sz w:val="18"/>
                <w:szCs w:val="18"/>
              </w:rPr>
            </w:pPr>
          </w:p>
        </w:tc>
      </w:tr>
      <w:tr w:rsidR="006D1D78" w:rsidRPr="005050F0" w14:paraId="2E9E473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E1879"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BE82"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786F"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33A28"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ABF5C"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4C1A6B" w14:textId="77777777" w:rsidR="006D1D78" w:rsidRPr="005050F0" w:rsidRDefault="006D1D78" w:rsidP="00CF1FEB">
            <w:pPr>
              <w:jc w:val="center"/>
              <w:rPr>
                <w:b/>
                <w:noProof/>
              </w:rPr>
            </w:pPr>
          </w:p>
        </w:tc>
      </w:tr>
      <w:tr w:rsidR="006D1D78" w:rsidRPr="005050F0" w14:paraId="79CCAEA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1F3312"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6F975"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imminent peril group</w:t>
            </w:r>
            <w:r w:rsidRPr="005050F0">
              <w:rPr>
                <w:rFonts w:eastAsia="SimSun"/>
                <w:noProof/>
                <w:lang w:eastAsia="zh-CN"/>
              </w:rPr>
              <w:t xml:space="preserve"> call </w:t>
            </w:r>
            <w:r w:rsidRPr="005050F0">
              <w:rPr>
                <w:noProof/>
                <w:lang w:eastAsia="ko-KR"/>
              </w:rPr>
              <w:t>signalling.</w:t>
            </w:r>
          </w:p>
        </w:tc>
      </w:tr>
    </w:tbl>
    <w:p w14:paraId="3C5542DD" w14:textId="77777777" w:rsidR="0037370E" w:rsidRPr="005050F0" w:rsidRDefault="0037370E" w:rsidP="0037370E">
      <w:pPr>
        <w:rPr>
          <w:noProof/>
        </w:rPr>
      </w:pPr>
    </w:p>
    <w:p w14:paraId="2DF2FE6A"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5E16F216"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1521E12"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3658577B" w14:textId="77777777" w:rsidR="006D1D78" w:rsidRPr="005050F0" w:rsidRDefault="006D1D78" w:rsidP="006D1D78">
      <w:pPr>
        <w:pStyle w:val="Heading3"/>
        <w:rPr>
          <w:noProof/>
          <w:lang w:eastAsia="ko-KR"/>
        </w:rPr>
      </w:pPr>
      <w:bookmarkStart w:id="1648" w:name="_Toc4577633"/>
      <w:bookmarkStart w:id="1649" w:name="_Toc27504228"/>
      <w:bookmarkStart w:id="1650" w:name="_Toc27505016"/>
      <w:bookmarkStart w:id="1651" w:name="_Toc27505800"/>
      <w:bookmarkStart w:id="1652" w:name="_Toc27506584"/>
      <w:bookmarkStart w:id="1653" w:name="_Toc176344504"/>
      <w:r w:rsidRPr="005050F0">
        <w:rPr>
          <w:noProof/>
          <w:lang w:eastAsia="ko-KR"/>
        </w:rPr>
        <w:lastRenderedPageBreak/>
        <w:t>6</w:t>
      </w:r>
      <w:r w:rsidRPr="005050F0">
        <w:rPr>
          <w:noProof/>
        </w:rPr>
        <w:t>.2.</w:t>
      </w:r>
      <w:r w:rsidRPr="005050F0">
        <w:rPr>
          <w:noProof/>
          <w:lang w:eastAsia="ko-KR"/>
        </w:rPr>
        <w:t>41</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MCPTTImminentPerilGroupCallMedia</w:t>
      </w:r>
      <w:bookmarkEnd w:id="1648"/>
      <w:bookmarkEnd w:id="1649"/>
      <w:bookmarkEnd w:id="1650"/>
      <w:bookmarkEnd w:id="1651"/>
      <w:bookmarkEnd w:id="1652"/>
      <w:bookmarkEnd w:id="1653"/>
    </w:p>
    <w:p w14:paraId="7620D356"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41</w:t>
      </w:r>
      <w:r w:rsidRPr="005050F0">
        <w:rPr>
          <w:noProof/>
        </w:rPr>
        <w:t>.1: /</w:t>
      </w:r>
      <w:r w:rsidRPr="005050F0">
        <w:rPr>
          <w:i/>
          <w:iCs/>
          <w:noProof/>
        </w:rPr>
        <w:t>&lt;x&gt;</w:t>
      </w:r>
      <w:r w:rsidRPr="005050F0">
        <w:rPr>
          <w:noProof/>
        </w:rPr>
        <w:t>/&lt;x&gt;/OffNetwork/</w:t>
      </w:r>
      <w:r w:rsidRPr="005050F0">
        <w:rPr>
          <w:noProof/>
          <w:lang w:eastAsia="ko-KR"/>
        </w:rPr>
        <w:t>DefaultPPPP/MCPTTImminentPerilGroupCallMedia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3131C6D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587949"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DefaultPPPP/MCPTTImminentPerilGroupCallMedia</w:t>
            </w:r>
          </w:p>
        </w:tc>
      </w:tr>
      <w:tr w:rsidR="006D1D78" w:rsidRPr="005050F0" w14:paraId="67783A2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A67129"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0152C"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2CAC"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3ADB6"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BCFE6"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13678C" w14:textId="77777777" w:rsidR="006D1D78" w:rsidRPr="005050F0" w:rsidRDefault="006D1D78" w:rsidP="00CF1FEB">
            <w:pPr>
              <w:jc w:val="center"/>
              <w:rPr>
                <w:rFonts w:ascii="Arial" w:hAnsi="Arial" w:cs="Arial"/>
                <w:b/>
                <w:noProof/>
                <w:sz w:val="18"/>
                <w:szCs w:val="18"/>
              </w:rPr>
            </w:pPr>
          </w:p>
        </w:tc>
      </w:tr>
      <w:tr w:rsidR="006D1D78" w:rsidRPr="005050F0" w14:paraId="4B06482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BD146"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81B81"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42318"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313AE"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6CA62"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DEF913" w14:textId="77777777" w:rsidR="006D1D78" w:rsidRPr="005050F0" w:rsidRDefault="006D1D78" w:rsidP="00CF1FEB">
            <w:pPr>
              <w:jc w:val="center"/>
              <w:rPr>
                <w:b/>
                <w:noProof/>
              </w:rPr>
            </w:pPr>
          </w:p>
        </w:tc>
      </w:tr>
      <w:tr w:rsidR="006D1D78" w:rsidRPr="005050F0" w14:paraId="5A061A1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0C1DB2"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DC21B6"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imminent peril group</w:t>
            </w:r>
            <w:r w:rsidRPr="005050F0">
              <w:rPr>
                <w:rFonts w:eastAsia="SimSun"/>
                <w:noProof/>
                <w:lang w:eastAsia="zh-CN"/>
              </w:rPr>
              <w:t xml:space="preserve"> call </w:t>
            </w:r>
            <w:r w:rsidRPr="005050F0">
              <w:rPr>
                <w:noProof/>
                <w:lang w:eastAsia="ko-KR"/>
              </w:rPr>
              <w:t>media.</w:t>
            </w:r>
          </w:p>
        </w:tc>
      </w:tr>
    </w:tbl>
    <w:p w14:paraId="37247997" w14:textId="77777777" w:rsidR="0037370E" w:rsidRPr="005050F0" w:rsidRDefault="0037370E" w:rsidP="0037370E">
      <w:pPr>
        <w:rPr>
          <w:noProof/>
        </w:rPr>
      </w:pPr>
    </w:p>
    <w:p w14:paraId="0D597265"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3B864CAE"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2A388DB2"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56A0C160" w14:textId="77777777" w:rsidR="006507BF" w:rsidRPr="005050F0" w:rsidRDefault="006507BF" w:rsidP="006507BF">
      <w:pPr>
        <w:pStyle w:val="Heading3"/>
        <w:rPr>
          <w:noProof/>
          <w:lang w:eastAsia="ko-KR"/>
        </w:rPr>
      </w:pPr>
      <w:bookmarkStart w:id="1654" w:name="_Toc4577634"/>
      <w:bookmarkStart w:id="1655" w:name="_Toc27504229"/>
      <w:bookmarkStart w:id="1656" w:name="_Toc27505017"/>
      <w:bookmarkStart w:id="1657" w:name="_Toc27505801"/>
      <w:bookmarkStart w:id="1658" w:name="_Toc27506585"/>
      <w:bookmarkStart w:id="1659" w:name="_Toc176344505"/>
      <w:r w:rsidRPr="005050F0">
        <w:rPr>
          <w:noProof/>
        </w:rPr>
        <w:t>6.2.42</w:t>
      </w:r>
      <w:r w:rsidRPr="005050F0">
        <w:rPr>
          <w:noProof/>
        </w:rPr>
        <w:tab/>
        <w:t>/</w:t>
      </w:r>
      <w:r w:rsidRPr="005050F0">
        <w:rPr>
          <w:i/>
          <w:iCs/>
          <w:noProof/>
        </w:rPr>
        <w:t>&lt;x&gt;</w:t>
      </w:r>
      <w:r w:rsidRPr="005050F0">
        <w:rPr>
          <w:noProof/>
        </w:rPr>
        <w:t>/&lt;x&gt;/OffNetwork/MCData</w:t>
      </w:r>
      <w:bookmarkEnd w:id="1654"/>
      <w:bookmarkEnd w:id="1655"/>
      <w:bookmarkEnd w:id="1656"/>
      <w:bookmarkEnd w:id="1657"/>
      <w:bookmarkEnd w:id="1658"/>
      <w:bookmarkEnd w:id="1659"/>
    </w:p>
    <w:p w14:paraId="7027664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B496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8C7D6D" w14:textId="77777777" w:rsidR="006507BF" w:rsidRPr="005050F0" w:rsidRDefault="006507BF" w:rsidP="003A70BF">
            <w:pPr>
              <w:rPr>
                <w:rFonts w:ascii="Arial" w:hAnsi="Arial" w:cs="Arial"/>
                <w:noProof/>
                <w:sz w:val="18"/>
                <w:szCs w:val="18"/>
              </w:rPr>
            </w:pPr>
            <w:r w:rsidRPr="005050F0">
              <w:rPr>
                <w:noProof/>
              </w:rPr>
              <w:t>&lt;x&gt;/OffNetwork/MCData</w:t>
            </w:r>
          </w:p>
        </w:tc>
      </w:tr>
      <w:tr w:rsidR="006507BF" w:rsidRPr="005050F0" w14:paraId="5A017C5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F855F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757DF"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2F03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523B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94D1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CEA0F3" w14:textId="77777777" w:rsidR="006507BF" w:rsidRPr="005050F0" w:rsidRDefault="006507BF" w:rsidP="003A70BF">
            <w:pPr>
              <w:jc w:val="center"/>
              <w:rPr>
                <w:rFonts w:ascii="Arial" w:hAnsi="Arial" w:cs="Arial"/>
                <w:b/>
                <w:noProof/>
                <w:sz w:val="18"/>
                <w:szCs w:val="18"/>
              </w:rPr>
            </w:pPr>
          </w:p>
        </w:tc>
      </w:tr>
      <w:tr w:rsidR="006507BF" w:rsidRPr="005050F0" w14:paraId="3F06243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B1ACD"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E91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ED1A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ED973"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8F76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590AF5" w14:textId="77777777" w:rsidR="006507BF" w:rsidRPr="005050F0" w:rsidRDefault="006507BF" w:rsidP="003A70BF">
            <w:pPr>
              <w:jc w:val="center"/>
              <w:rPr>
                <w:b/>
                <w:noProof/>
              </w:rPr>
            </w:pPr>
          </w:p>
        </w:tc>
      </w:tr>
      <w:tr w:rsidR="006507BF" w:rsidRPr="005050F0" w14:paraId="6DEBE24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8D35B"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C147CB"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off-network MCData configuration.</w:t>
            </w:r>
          </w:p>
        </w:tc>
      </w:tr>
    </w:tbl>
    <w:p w14:paraId="0D54AC17" w14:textId="77777777" w:rsidR="0037370E" w:rsidRPr="005050F0" w:rsidRDefault="0037370E" w:rsidP="0037370E">
      <w:pPr>
        <w:rPr>
          <w:noProof/>
        </w:rPr>
      </w:pPr>
      <w:bookmarkStart w:id="1660" w:name="_Toc4577635"/>
      <w:bookmarkStart w:id="1661" w:name="_Toc27504230"/>
      <w:bookmarkStart w:id="1662" w:name="_Toc27505018"/>
      <w:bookmarkStart w:id="1663" w:name="_Toc27505802"/>
      <w:bookmarkStart w:id="1664" w:name="_Toc27506586"/>
    </w:p>
    <w:p w14:paraId="045AB039" w14:textId="77777777" w:rsidR="006507BF" w:rsidRPr="005050F0" w:rsidRDefault="006507BF" w:rsidP="006507BF">
      <w:pPr>
        <w:pStyle w:val="Heading3"/>
        <w:rPr>
          <w:noProof/>
          <w:lang w:eastAsia="ko-KR"/>
        </w:rPr>
      </w:pPr>
      <w:bookmarkStart w:id="1665" w:name="_Toc176344506"/>
      <w:r w:rsidRPr="005050F0">
        <w:rPr>
          <w:noProof/>
          <w:lang w:eastAsia="ko-KR"/>
        </w:rPr>
        <w:t>6</w:t>
      </w:r>
      <w:r w:rsidRPr="005050F0">
        <w:rPr>
          <w:noProof/>
        </w:rPr>
        <w:t>.2.</w:t>
      </w:r>
      <w:r w:rsidRPr="005050F0">
        <w:rPr>
          <w:noProof/>
          <w:lang w:eastAsia="ko-KR"/>
        </w:rPr>
        <w:t>43</w:t>
      </w:r>
      <w:r w:rsidRPr="005050F0">
        <w:rPr>
          <w:noProof/>
        </w:rPr>
        <w:tab/>
        <w:t>/</w:t>
      </w:r>
      <w:r w:rsidRPr="005050F0">
        <w:rPr>
          <w:i/>
          <w:iCs/>
          <w:noProof/>
        </w:rPr>
        <w:t>&lt;x&gt;</w:t>
      </w:r>
      <w:r w:rsidRPr="005050F0">
        <w:rPr>
          <w:noProof/>
        </w:rPr>
        <w:t>/&lt;x&gt;/OffNetwork/MCData/</w:t>
      </w:r>
      <w:r w:rsidRPr="005050F0">
        <w:rPr>
          <w:noProof/>
          <w:lang w:eastAsia="ko-KR"/>
        </w:rPr>
        <w:t>DefaultPPPP</w:t>
      </w:r>
      <w:bookmarkEnd w:id="1660"/>
      <w:bookmarkEnd w:id="1661"/>
      <w:bookmarkEnd w:id="1662"/>
      <w:bookmarkEnd w:id="1663"/>
      <w:bookmarkEnd w:id="1664"/>
      <w:bookmarkEnd w:id="1665"/>
    </w:p>
    <w:p w14:paraId="2627213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43</w:t>
      </w:r>
      <w:r w:rsidRPr="005050F0">
        <w:rPr>
          <w:noProof/>
        </w:rPr>
        <w:t>.1: /</w:t>
      </w:r>
      <w:r w:rsidRPr="005050F0">
        <w:rPr>
          <w:i/>
          <w:iCs/>
          <w:noProof/>
        </w:rPr>
        <w:t>&lt;x&gt;</w:t>
      </w:r>
      <w:r w:rsidRPr="005050F0">
        <w:rPr>
          <w:noProof/>
        </w:rPr>
        <w:t>/&lt;x&gt;/OffNetwork/MCData/</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22BF3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32491F"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w:t>
            </w:r>
          </w:p>
        </w:tc>
      </w:tr>
      <w:tr w:rsidR="006507BF" w:rsidRPr="005050F0" w14:paraId="6D67A6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0A7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613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303B3"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1E01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F9C9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362CF6" w14:textId="77777777" w:rsidR="006507BF" w:rsidRPr="005050F0" w:rsidRDefault="006507BF" w:rsidP="003A70BF">
            <w:pPr>
              <w:jc w:val="center"/>
              <w:rPr>
                <w:rFonts w:ascii="Arial" w:hAnsi="Arial" w:cs="Arial"/>
                <w:b/>
                <w:noProof/>
                <w:sz w:val="18"/>
                <w:szCs w:val="18"/>
              </w:rPr>
            </w:pPr>
          </w:p>
        </w:tc>
      </w:tr>
      <w:tr w:rsidR="006507BF" w:rsidRPr="005050F0" w14:paraId="6600FA2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B5F2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D8C91"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68220"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ACB3C" w14:textId="77777777" w:rsidR="006507BF" w:rsidRPr="005050F0" w:rsidRDefault="006507B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8CD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0E2DD5" w14:textId="77777777" w:rsidR="006507BF" w:rsidRPr="005050F0" w:rsidRDefault="006507BF" w:rsidP="003A70BF">
            <w:pPr>
              <w:jc w:val="center"/>
              <w:rPr>
                <w:b/>
                <w:noProof/>
              </w:rPr>
            </w:pPr>
          </w:p>
        </w:tc>
      </w:tr>
      <w:tr w:rsidR="006507BF" w:rsidRPr="005050F0" w14:paraId="0993E1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8A7A3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7FA96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931D9EF" w14:textId="77777777" w:rsidR="0037370E" w:rsidRPr="005050F0" w:rsidRDefault="0037370E" w:rsidP="0037370E">
      <w:pPr>
        <w:rPr>
          <w:noProof/>
        </w:rPr>
      </w:pPr>
      <w:bookmarkStart w:id="1666" w:name="_Toc4577636"/>
      <w:bookmarkStart w:id="1667" w:name="_Toc27504231"/>
      <w:bookmarkStart w:id="1668" w:name="_Toc27505019"/>
      <w:bookmarkStart w:id="1669" w:name="_Toc27505803"/>
      <w:bookmarkStart w:id="1670" w:name="_Toc27506587"/>
    </w:p>
    <w:p w14:paraId="588258D9" w14:textId="77777777" w:rsidR="006507BF" w:rsidRPr="005050F0" w:rsidRDefault="006507BF" w:rsidP="006507BF">
      <w:pPr>
        <w:pStyle w:val="Heading3"/>
        <w:rPr>
          <w:noProof/>
          <w:lang w:eastAsia="ko-KR"/>
        </w:rPr>
      </w:pPr>
      <w:bookmarkStart w:id="1671" w:name="_Toc176344507"/>
      <w:r w:rsidRPr="005050F0">
        <w:rPr>
          <w:noProof/>
          <w:lang w:eastAsia="ko-KR"/>
        </w:rPr>
        <w:t>6</w:t>
      </w:r>
      <w:r w:rsidRPr="005050F0">
        <w:rPr>
          <w:noProof/>
        </w:rPr>
        <w:t>.2.</w:t>
      </w:r>
      <w:r w:rsidRPr="005050F0">
        <w:rPr>
          <w:noProof/>
          <w:lang w:eastAsia="ko-KR"/>
        </w:rPr>
        <w:t>44</w:t>
      </w:r>
      <w:r w:rsidRPr="005050F0">
        <w:rPr>
          <w:noProof/>
        </w:rPr>
        <w:tab/>
        <w:t>/</w:t>
      </w:r>
      <w:r w:rsidRPr="005050F0">
        <w:rPr>
          <w:i/>
          <w:iCs/>
          <w:noProof/>
        </w:rPr>
        <w:t>&lt;x&gt;</w:t>
      </w:r>
      <w:r w:rsidRPr="005050F0">
        <w:rPr>
          <w:noProof/>
        </w:rPr>
        <w:t>/&lt;x&gt;/OffNetwork/MCData/</w:t>
      </w:r>
      <w:r w:rsidRPr="005050F0">
        <w:rPr>
          <w:noProof/>
          <w:lang w:eastAsia="ko-KR"/>
        </w:rPr>
        <w:t>DefaultPPPP/</w:t>
      </w:r>
      <w:r w:rsidR="00040692" w:rsidRPr="005050F0">
        <w:rPr>
          <w:noProof/>
          <w:lang w:eastAsia="ko-KR"/>
        </w:rPr>
        <w:br/>
      </w:r>
      <w:r w:rsidRPr="005050F0">
        <w:rPr>
          <w:noProof/>
          <w:lang w:eastAsia="ko-KR"/>
        </w:rPr>
        <w:t>MCDataGroupCallSignalling</w:t>
      </w:r>
      <w:bookmarkEnd w:id="1666"/>
      <w:bookmarkEnd w:id="1667"/>
      <w:bookmarkEnd w:id="1668"/>
      <w:bookmarkEnd w:id="1669"/>
      <w:bookmarkEnd w:id="1670"/>
      <w:bookmarkEnd w:id="1671"/>
    </w:p>
    <w:p w14:paraId="1B97716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44</w:t>
      </w:r>
      <w:r w:rsidRPr="005050F0">
        <w:rPr>
          <w:noProof/>
        </w:rPr>
        <w:t>.1: /</w:t>
      </w:r>
      <w:r w:rsidRPr="005050F0">
        <w:rPr>
          <w:i/>
          <w:iCs/>
          <w:noProof/>
        </w:rPr>
        <w:t>&lt;x&gt;</w:t>
      </w:r>
      <w:r w:rsidRPr="005050F0">
        <w:rPr>
          <w:noProof/>
        </w:rPr>
        <w:t>/&lt;x&gt;/OffNetwork/MCData/</w:t>
      </w:r>
      <w:r w:rsidRPr="005050F0">
        <w:rPr>
          <w:noProof/>
          <w:lang w:eastAsia="ko-KR"/>
        </w:rPr>
        <w:t>DefaultPPPP/MCDataGroupCallSignalling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2A40E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E707FD"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DefaultPPPP/MCDataGroupCallSignalling</w:t>
            </w:r>
          </w:p>
        </w:tc>
      </w:tr>
      <w:tr w:rsidR="006507BF" w:rsidRPr="005050F0" w14:paraId="0A61EC6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08255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D9BD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0CFD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2363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5831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B1DC6B" w14:textId="77777777" w:rsidR="006507BF" w:rsidRPr="005050F0" w:rsidRDefault="006507BF" w:rsidP="003A70BF">
            <w:pPr>
              <w:jc w:val="center"/>
              <w:rPr>
                <w:rFonts w:ascii="Arial" w:hAnsi="Arial" w:cs="Arial"/>
                <w:b/>
                <w:noProof/>
                <w:sz w:val="18"/>
                <w:szCs w:val="18"/>
              </w:rPr>
            </w:pPr>
          </w:p>
        </w:tc>
      </w:tr>
      <w:tr w:rsidR="006507BF" w:rsidRPr="005050F0" w14:paraId="6E4913A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B63A9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2047A"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2857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7167"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97A8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FE3520" w14:textId="77777777" w:rsidR="006507BF" w:rsidRPr="005050F0" w:rsidRDefault="006507BF" w:rsidP="003A70BF">
            <w:pPr>
              <w:jc w:val="center"/>
              <w:rPr>
                <w:b/>
                <w:noProof/>
              </w:rPr>
            </w:pPr>
          </w:p>
        </w:tc>
      </w:tr>
      <w:tr w:rsidR="006507BF" w:rsidRPr="005050F0" w14:paraId="14DB31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83927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67389"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w:t>
            </w:r>
            <w:r w:rsidRPr="005050F0">
              <w:rPr>
                <w:rFonts w:eastAsia="SimSun"/>
                <w:noProof/>
                <w:lang w:eastAsia="zh-CN"/>
              </w:rPr>
              <w:t xml:space="preserve"> </w:t>
            </w:r>
            <w:r w:rsidRPr="005050F0">
              <w:rPr>
                <w:noProof/>
                <w:lang w:eastAsia="ko-KR"/>
              </w:rPr>
              <w:t>group</w:t>
            </w:r>
            <w:r w:rsidRPr="005050F0">
              <w:rPr>
                <w:rFonts w:eastAsia="SimSun"/>
                <w:noProof/>
                <w:lang w:eastAsia="zh-CN"/>
              </w:rPr>
              <w:t xml:space="preserve"> call signalling for MCData.</w:t>
            </w:r>
          </w:p>
        </w:tc>
      </w:tr>
    </w:tbl>
    <w:p w14:paraId="37FC4B79" w14:textId="77777777" w:rsidR="0037370E" w:rsidRPr="005050F0" w:rsidRDefault="0037370E" w:rsidP="0037370E">
      <w:pPr>
        <w:rPr>
          <w:noProof/>
        </w:rPr>
      </w:pPr>
    </w:p>
    <w:p w14:paraId="64E82CC8"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3A0AEDF7" w14:textId="77777777" w:rsidR="006507BF" w:rsidRPr="005050F0" w:rsidRDefault="006507BF" w:rsidP="006507BF">
      <w:pPr>
        <w:rPr>
          <w:noProof/>
          <w:lang w:eastAsia="ko-KR"/>
        </w:rPr>
      </w:pPr>
      <w:r w:rsidRPr="005050F0">
        <w:rPr>
          <w:noProof/>
          <w:lang w:eastAsia="ko-KR"/>
        </w:rPr>
        <w:lastRenderedPageBreak/>
        <w:t>The MCData user data with the lowest ProSe Per-Packet Priority value shall be considered as the MCData user data having the highest priority among the MCData user data.</w:t>
      </w:r>
    </w:p>
    <w:p w14:paraId="5057F97E" w14:textId="77777777" w:rsidR="006507BF" w:rsidRPr="005050F0" w:rsidRDefault="006507BF" w:rsidP="006507BF">
      <w:pPr>
        <w:pStyle w:val="Heading3"/>
        <w:rPr>
          <w:noProof/>
          <w:lang w:eastAsia="ko-KR"/>
        </w:rPr>
      </w:pPr>
      <w:bookmarkStart w:id="1672" w:name="_Toc4577637"/>
      <w:bookmarkStart w:id="1673" w:name="_Toc27504232"/>
      <w:bookmarkStart w:id="1674" w:name="_Toc27505020"/>
      <w:bookmarkStart w:id="1675" w:name="_Toc27505804"/>
      <w:bookmarkStart w:id="1676" w:name="_Toc27506588"/>
      <w:bookmarkStart w:id="1677" w:name="_Toc176344508"/>
      <w:r w:rsidRPr="005050F0">
        <w:rPr>
          <w:noProof/>
          <w:lang w:eastAsia="ko-KR"/>
        </w:rPr>
        <w:t>6</w:t>
      </w:r>
      <w:r w:rsidRPr="005050F0">
        <w:rPr>
          <w:noProof/>
        </w:rPr>
        <w:t>.2.</w:t>
      </w:r>
      <w:r w:rsidRPr="005050F0">
        <w:rPr>
          <w:noProof/>
          <w:lang w:eastAsia="ko-KR"/>
        </w:rPr>
        <w:t>45</w:t>
      </w:r>
      <w:r w:rsidRPr="005050F0">
        <w:rPr>
          <w:noProof/>
        </w:rPr>
        <w:tab/>
        <w:t>/</w:t>
      </w:r>
      <w:r w:rsidRPr="005050F0">
        <w:rPr>
          <w:i/>
          <w:iCs/>
          <w:noProof/>
        </w:rPr>
        <w:t>&lt;x&gt;</w:t>
      </w:r>
      <w:r w:rsidRPr="005050F0">
        <w:rPr>
          <w:noProof/>
        </w:rPr>
        <w:t>/&lt;x&gt;/OffNetwork/MCData/</w:t>
      </w:r>
      <w:r w:rsidRPr="005050F0">
        <w:rPr>
          <w:noProof/>
          <w:lang w:eastAsia="ko-KR"/>
        </w:rPr>
        <w:t>DefaultPPPP/</w:t>
      </w:r>
      <w:r w:rsidR="00040692" w:rsidRPr="005050F0">
        <w:rPr>
          <w:noProof/>
          <w:lang w:eastAsia="ko-KR"/>
        </w:rPr>
        <w:br/>
      </w:r>
      <w:r w:rsidRPr="005050F0">
        <w:rPr>
          <w:noProof/>
          <w:lang w:eastAsia="ko-KR"/>
        </w:rPr>
        <w:t>MCDataGroupCallMedia</w:t>
      </w:r>
      <w:bookmarkEnd w:id="1672"/>
      <w:bookmarkEnd w:id="1673"/>
      <w:bookmarkEnd w:id="1674"/>
      <w:bookmarkEnd w:id="1675"/>
      <w:bookmarkEnd w:id="1676"/>
      <w:bookmarkEnd w:id="1677"/>
    </w:p>
    <w:p w14:paraId="5A0B2BAA"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45</w:t>
      </w:r>
      <w:r w:rsidRPr="005050F0">
        <w:rPr>
          <w:noProof/>
        </w:rPr>
        <w:t>.1: /</w:t>
      </w:r>
      <w:r w:rsidRPr="005050F0">
        <w:rPr>
          <w:i/>
          <w:iCs/>
          <w:noProof/>
        </w:rPr>
        <w:t>&lt;x&gt;</w:t>
      </w:r>
      <w:r w:rsidRPr="005050F0">
        <w:rPr>
          <w:noProof/>
        </w:rPr>
        <w:t>/&lt;x&gt;/OffNetwork/MCData/</w:t>
      </w:r>
      <w:r w:rsidRPr="005050F0">
        <w:rPr>
          <w:noProof/>
          <w:lang w:eastAsia="ko-KR"/>
        </w:rPr>
        <w:t>DefaultPPPP/MCDataGroupCallMedia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37D54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97113D"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DefaultPPPP/MCDataGroupCallMedia</w:t>
            </w:r>
          </w:p>
        </w:tc>
      </w:tr>
      <w:tr w:rsidR="006507BF" w:rsidRPr="005050F0" w14:paraId="085B52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A295B"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18365"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A6C6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E1D9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1DFB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20D369" w14:textId="77777777" w:rsidR="006507BF" w:rsidRPr="005050F0" w:rsidRDefault="006507BF" w:rsidP="003A70BF">
            <w:pPr>
              <w:jc w:val="center"/>
              <w:rPr>
                <w:rFonts w:ascii="Arial" w:hAnsi="Arial" w:cs="Arial"/>
                <w:b/>
                <w:noProof/>
                <w:sz w:val="18"/>
                <w:szCs w:val="18"/>
              </w:rPr>
            </w:pPr>
          </w:p>
        </w:tc>
      </w:tr>
      <w:tr w:rsidR="006507BF" w:rsidRPr="005050F0" w14:paraId="28C8D8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9FCC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21FE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EA5B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7BA7D" w14:textId="77777777" w:rsidR="006507BF" w:rsidRPr="005050F0" w:rsidRDefault="006507B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2DF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134849" w14:textId="77777777" w:rsidR="006507BF" w:rsidRPr="005050F0" w:rsidRDefault="006507BF" w:rsidP="003A70BF">
            <w:pPr>
              <w:jc w:val="center"/>
              <w:rPr>
                <w:b/>
                <w:noProof/>
              </w:rPr>
            </w:pPr>
          </w:p>
        </w:tc>
      </w:tr>
      <w:tr w:rsidR="006507BF" w:rsidRPr="005050F0" w14:paraId="3588D0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1E321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74D12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 for MCData.</w:t>
            </w:r>
          </w:p>
        </w:tc>
      </w:tr>
    </w:tbl>
    <w:p w14:paraId="5CC06B65" w14:textId="77777777" w:rsidR="0037370E" w:rsidRPr="005050F0" w:rsidRDefault="0037370E" w:rsidP="0037370E">
      <w:pPr>
        <w:rPr>
          <w:noProof/>
        </w:rPr>
      </w:pPr>
    </w:p>
    <w:p w14:paraId="5CE4F0BC"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55F43D7A" w14:textId="77777777" w:rsidR="006507BF" w:rsidRPr="005050F0" w:rsidRDefault="006507BF" w:rsidP="006507BF">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15E761B7" w14:textId="77777777" w:rsidR="006507BF" w:rsidRPr="005050F0" w:rsidRDefault="006507BF" w:rsidP="006507BF">
      <w:pPr>
        <w:pStyle w:val="Heading3"/>
        <w:rPr>
          <w:noProof/>
          <w:lang w:eastAsia="ko-KR"/>
        </w:rPr>
      </w:pPr>
      <w:bookmarkStart w:id="1678" w:name="_Toc4577638"/>
      <w:bookmarkStart w:id="1679" w:name="_Toc27504233"/>
      <w:bookmarkStart w:id="1680" w:name="_Toc27505021"/>
      <w:bookmarkStart w:id="1681" w:name="_Toc27505805"/>
      <w:bookmarkStart w:id="1682" w:name="_Toc27506589"/>
      <w:bookmarkStart w:id="1683" w:name="_Toc176344509"/>
      <w:r w:rsidRPr="005050F0">
        <w:rPr>
          <w:noProof/>
        </w:rPr>
        <w:t>6.2.46</w:t>
      </w:r>
      <w:r w:rsidRPr="005050F0">
        <w:rPr>
          <w:noProof/>
        </w:rPr>
        <w:tab/>
        <w:t>/</w:t>
      </w:r>
      <w:r w:rsidRPr="005050F0">
        <w:rPr>
          <w:i/>
          <w:iCs/>
          <w:noProof/>
        </w:rPr>
        <w:t>&lt;x&gt;</w:t>
      </w:r>
      <w:r w:rsidRPr="005050F0">
        <w:rPr>
          <w:noProof/>
        </w:rPr>
        <w:t>/&lt;x&gt;/OffNetwork/MCVideo</w:t>
      </w:r>
      <w:bookmarkEnd w:id="1678"/>
      <w:bookmarkEnd w:id="1679"/>
      <w:bookmarkEnd w:id="1680"/>
      <w:bookmarkEnd w:id="1681"/>
      <w:bookmarkEnd w:id="1682"/>
      <w:bookmarkEnd w:id="1683"/>
    </w:p>
    <w:p w14:paraId="689C6EA3"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5EF08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D5627" w14:textId="77777777" w:rsidR="006507BF" w:rsidRPr="005050F0" w:rsidRDefault="006507BF" w:rsidP="003A70BF">
            <w:pPr>
              <w:rPr>
                <w:rFonts w:ascii="Arial" w:hAnsi="Arial" w:cs="Arial"/>
                <w:noProof/>
                <w:sz w:val="18"/>
                <w:szCs w:val="18"/>
              </w:rPr>
            </w:pPr>
            <w:r w:rsidRPr="005050F0">
              <w:rPr>
                <w:noProof/>
              </w:rPr>
              <w:t>&lt;x&gt;/OffNetwork/MCVideo</w:t>
            </w:r>
          </w:p>
        </w:tc>
      </w:tr>
      <w:tr w:rsidR="006507BF" w:rsidRPr="005050F0" w14:paraId="6B90B0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3643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950CD"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D9DB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9509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6D25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A0CACC" w14:textId="77777777" w:rsidR="006507BF" w:rsidRPr="005050F0" w:rsidRDefault="006507BF" w:rsidP="003A70BF">
            <w:pPr>
              <w:jc w:val="center"/>
              <w:rPr>
                <w:rFonts w:ascii="Arial" w:hAnsi="Arial" w:cs="Arial"/>
                <w:b/>
                <w:noProof/>
                <w:sz w:val="18"/>
                <w:szCs w:val="18"/>
              </w:rPr>
            </w:pPr>
          </w:p>
        </w:tc>
      </w:tr>
      <w:tr w:rsidR="006507BF" w:rsidRPr="005050F0" w14:paraId="4E3A9B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D007C7"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718B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BD9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00F5"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2ACF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16FCC" w14:textId="77777777" w:rsidR="006507BF" w:rsidRPr="005050F0" w:rsidRDefault="006507BF" w:rsidP="003A70BF">
            <w:pPr>
              <w:jc w:val="center"/>
              <w:rPr>
                <w:b/>
                <w:noProof/>
              </w:rPr>
            </w:pPr>
          </w:p>
        </w:tc>
      </w:tr>
      <w:tr w:rsidR="006507BF" w:rsidRPr="005050F0" w14:paraId="63985D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611FA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0792D2"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off-network MCVideo group configuration.</w:t>
            </w:r>
          </w:p>
        </w:tc>
      </w:tr>
    </w:tbl>
    <w:p w14:paraId="674CAD12" w14:textId="77777777" w:rsidR="0037370E" w:rsidRPr="005050F0" w:rsidRDefault="0037370E" w:rsidP="0037370E">
      <w:pPr>
        <w:rPr>
          <w:noProof/>
        </w:rPr>
      </w:pPr>
      <w:bookmarkStart w:id="1684" w:name="_Toc4577639"/>
      <w:bookmarkStart w:id="1685" w:name="_Toc27504234"/>
      <w:bookmarkStart w:id="1686" w:name="_Toc27505022"/>
      <w:bookmarkStart w:id="1687" w:name="_Toc27505806"/>
      <w:bookmarkStart w:id="1688" w:name="_Toc27506590"/>
    </w:p>
    <w:p w14:paraId="0398859A" w14:textId="77777777" w:rsidR="006507BF" w:rsidRPr="005050F0" w:rsidRDefault="006507BF" w:rsidP="006507BF">
      <w:pPr>
        <w:pStyle w:val="Heading3"/>
        <w:rPr>
          <w:noProof/>
          <w:lang w:eastAsia="ko-KR"/>
        </w:rPr>
      </w:pPr>
      <w:bookmarkStart w:id="1689" w:name="_Toc176344510"/>
      <w:r w:rsidRPr="005050F0">
        <w:rPr>
          <w:noProof/>
        </w:rPr>
        <w:t>6.2.47</w:t>
      </w:r>
      <w:r w:rsidRPr="005050F0">
        <w:rPr>
          <w:noProof/>
        </w:rPr>
        <w:tab/>
        <w:t>/</w:t>
      </w:r>
      <w:r w:rsidRPr="005050F0">
        <w:rPr>
          <w:i/>
          <w:iCs/>
          <w:noProof/>
        </w:rPr>
        <w:t>&lt;x&gt;</w:t>
      </w:r>
      <w:r w:rsidRPr="005050F0">
        <w:rPr>
          <w:noProof/>
        </w:rPr>
        <w:t>/&lt;x&gt;/OffNetwork/MCVideo/</w:t>
      </w:r>
      <w:r w:rsidRPr="005050F0">
        <w:rPr>
          <w:noProof/>
          <w:lang w:eastAsia="ko-KR"/>
        </w:rPr>
        <w:t>ArbitrationApproach</w:t>
      </w:r>
      <w:bookmarkEnd w:id="1684"/>
      <w:bookmarkEnd w:id="1685"/>
      <w:bookmarkEnd w:id="1686"/>
      <w:bookmarkEnd w:id="1687"/>
      <w:bookmarkEnd w:id="1688"/>
      <w:bookmarkEnd w:id="1689"/>
    </w:p>
    <w:p w14:paraId="0D4A144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47.1</w:t>
      </w:r>
      <w:r w:rsidRPr="005050F0">
        <w:rPr>
          <w:noProof/>
        </w:rPr>
        <w:t>: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w:t>
      </w:r>
      <w:r w:rsidRPr="005050F0">
        <w:rPr>
          <w:noProof/>
          <w:lang w:eastAsia="ko-KR"/>
        </w:rPr>
        <w:t>ArbitrationApproach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C7CB5B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F9A004" w14:textId="77777777" w:rsidR="006507BF" w:rsidRPr="005050F0" w:rsidRDefault="006507BF" w:rsidP="003A70BF">
            <w:pPr>
              <w:rPr>
                <w:rFonts w:ascii="Arial" w:hAnsi="Arial" w:cs="Arial"/>
                <w:noProof/>
                <w:sz w:val="18"/>
                <w:szCs w:val="18"/>
              </w:rPr>
            </w:pPr>
            <w:r w:rsidRPr="005050F0">
              <w:rPr>
                <w:noProof/>
              </w:rPr>
              <w:t>&lt;x&gt;/OffNetwork/MCVideo/ArbitrationApproach</w:t>
            </w:r>
          </w:p>
        </w:tc>
      </w:tr>
      <w:tr w:rsidR="006507BF" w:rsidRPr="005050F0" w14:paraId="62A2ADC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52DAB4"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D2D5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0551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C4273"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DDE0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3B07B0" w14:textId="77777777" w:rsidR="006507BF" w:rsidRPr="005050F0" w:rsidRDefault="006507BF" w:rsidP="003A70BF">
            <w:pPr>
              <w:jc w:val="center"/>
              <w:rPr>
                <w:rFonts w:ascii="Arial" w:hAnsi="Arial" w:cs="Arial"/>
                <w:b/>
                <w:noProof/>
                <w:sz w:val="18"/>
                <w:szCs w:val="18"/>
              </w:rPr>
            </w:pPr>
          </w:p>
        </w:tc>
      </w:tr>
      <w:tr w:rsidR="006507BF" w:rsidRPr="005050F0" w14:paraId="7C0FFB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F2CFA5"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4A09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0BA4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53AB"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1962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DAE1AA" w14:textId="77777777" w:rsidR="006507BF" w:rsidRPr="005050F0" w:rsidRDefault="006507BF" w:rsidP="003A70BF">
            <w:pPr>
              <w:jc w:val="center"/>
              <w:rPr>
                <w:b/>
                <w:noProof/>
              </w:rPr>
            </w:pPr>
          </w:p>
        </w:tc>
      </w:tr>
      <w:tr w:rsidR="006507BF" w:rsidRPr="005050F0" w14:paraId="14B0FE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3A733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628C66"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the arbitration approach used for off-network video tranmissions on the group</w:t>
            </w:r>
          </w:p>
        </w:tc>
      </w:tr>
    </w:tbl>
    <w:p w14:paraId="65158A06" w14:textId="77777777" w:rsidR="0037370E" w:rsidRPr="005050F0" w:rsidRDefault="0037370E" w:rsidP="0037370E">
      <w:pPr>
        <w:rPr>
          <w:noProof/>
        </w:rPr>
      </w:pPr>
    </w:p>
    <w:p w14:paraId="065D06AA" w14:textId="77777777" w:rsidR="006507BF" w:rsidRPr="005050F0" w:rsidRDefault="006507BF" w:rsidP="006507BF">
      <w:pPr>
        <w:rPr>
          <w:noProof/>
        </w:rPr>
      </w:pPr>
      <w:r w:rsidRPr="005050F0">
        <w:rPr>
          <w:noProof/>
        </w:rPr>
        <w:t>The valid values are:</w:t>
      </w:r>
    </w:p>
    <w:p w14:paraId="39D54C40" w14:textId="77777777" w:rsidR="006507BF" w:rsidRPr="005050F0" w:rsidRDefault="006507BF" w:rsidP="006507BF">
      <w:pPr>
        <w:pStyle w:val="B1"/>
        <w:rPr>
          <w:rFonts w:eastAsia="SimSun"/>
          <w:noProof/>
        </w:rPr>
      </w:pPr>
      <w:r w:rsidRPr="005050F0">
        <w:rPr>
          <w:noProof/>
        </w:rPr>
        <w:t>a)</w:t>
      </w:r>
      <w:r w:rsidRPr="005050F0">
        <w:rPr>
          <w:noProof/>
        </w:rPr>
        <w:tab/>
        <w:t>"single" which indicates transmission participants rely on a single participant designated as transmission arbitrator for the arbitration of transmission requests; and</w:t>
      </w:r>
    </w:p>
    <w:p w14:paraId="46DAF855" w14:textId="77777777" w:rsidR="006507BF" w:rsidRPr="005050F0" w:rsidRDefault="006507BF" w:rsidP="006507BF">
      <w:pPr>
        <w:pStyle w:val="B1"/>
        <w:rPr>
          <w:noProof/>
        </w:rPr>
      </w:pPr>
      <w:r w:rsidRPr="005050F0">
        <w:rPr>
          <w:noProof/>
        </w:rPr>
        <w:t>b)</w:t>
      </w:r>
      <w:r w:rsidRPr="005050F0">
        <w:rPr>
          <w:noProof/>
        </w:rPr>
        <w:tab/>
        <w:t>"self" which indicates each transmission participant arbitrates its own transmission based on its view of the topology</w:t>
      </w:r>
      <w:r w:rsidR="00E25BED" w:rsidRPr="005050F0">
        <w:rPr>
          <w:noProof/>
        </w:rPr>
        <w:t>.</w:t>
      </w:r>
    </w:p>
    <w:p w14:paraId="5975C0D9" w14:textId="77777777" w:rsidR="006507BF" w:rsidRPr="005050F0" w:rsidRDefault="006507BF" w:rsidP="006507BF">
      <w:pPr>
        <w:pStyle w:val="Heading3"/>
        <w:rPr>
          <w:noProof/>
          <w:lang w:eastAsia="ko-KR"/>
        </w:rPr>
      </w:pPr>
      <w:bookmarkStart w:id="1690" w:name="_Toc4577640"/>
      <w:bookmarkStart w:id="1691" w:name="_Toc27504235"/>
      <w:bookmarkStart w:id="1692" w:name="_Toc27505023"/>
      <w:bookmarkStart w:id="1693" w:name="_Toc27505807"/>
      <w:bookmarkStart w:id="1694" w:name="_Toc27506591"/>
      <w:bookmarkStart w:id="1695" w:name="_Toc176344511"/>
      <w:r w:rsidRPr="005050F0">
        <w:rPr>
          <w:noProof/>
        </w:rPr>
        <w:t>6.2.</w:t>
      </w:r>
      <w:r w:rsidRPr="005050F0">
        <w:rPr>
          <w:noProof/>
          <w:lang w:eastAsia="ko-KR"/>
        </w:rPr>
        <w:t>48</w:t>
      </w:r>
      <w:r w:rsidRPr="005050F0">
        <w:rPr>
          <w:noProof/>
        </w:rPr>
        <w:tab/>
        <w:t>/&lt;x&gt;/&lt;x&gt;/OffNetwork/MCVideo/MaxTransmissions</w:t>
      </w:r>
      <w:bookmarkEnd w:id="1690"/>
      <w:bookmarkEnd w:id="1691"/>
      <w:bookmarkEnd w:id="1692"/>
      <w:bookmarkEnd w:id="1693"/>
      <w:bookmarkEnd w:id="1694"/>
      <w:bookmarkEnd w:id="1695"/>
    </w:p>
    <w:p w14:paraId="15743B3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48</w:t>
      </w:r>
      <w:r w:rsidRPr="005050F0">
        <w:rPr>
          <w:noProof/>
        </w:rPr>
        <w:t>.1: /&lt;x&gt;/&lt;x&gt;/OffNetwork/MCVideo/MaxTransmissions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5C536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0ACE3" w14:textId="77777777" w:rsidR="006507BF" w:rsidRPr="005050F0" w:rsidRDefault="006507BF" w:rsidP="003A70BF">
            <w:pPr>
              <w:rPr>
                <w:rFonts w:ascii="Arial" w:hAnsi="Arial" w:cs="Arial"/>
                <w:noProof/>
                <w:sz w:val="18"/>
                <w:szCs w:val="18"/>
              </w:rPr>
            </w:pPr>
            <w:r w:rsidRPr="005050F0">
              <w:rPr>
                <w:noProof/>
              </w:rPr>
              <w:t>&lt;x&gt;/OffNetwork/MCVideo/MaxTransmissions</w:t>
            </w:r>
          </w:p>
        </w:tc>
      </w:tr>
      <w:tr w:rsidR="006507BF" w:rsidRPr="005050F0" w14:paraId="168ABFC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F923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14B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C3D9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3C1E4"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2213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012F92" w14:textId="77777777" w:rsidR="006507BF" w:rsidRPr="005050F0" w:rsidRDefault="006507BF" w:rsidP="003A70BF">
            <w:pPr>
              <w:jc w:val="center"/>
              <w:rPr>
                <w:rFonts w:ascii="Arial" w:hAnsi="Arial" w:cs="Arial"/>
                <w:b/>
                <w:noProof/>
                <w:sz w:val="18"/>
                <w:szCs w:val="18"/>
              </w:rPr>
            </w:pPr>
          </w:p>
        </w:tc>
      </w:tr>
      <w:tr w:rsidR="006507BF" w:rsidRPr="005050F0" w14:paraId="62D882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C9AB9"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88C18"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322E1"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DC105"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2A7E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FD62F" w14:textId="77777777" w:rsidR="006507BF" w:rsidRPr="005050F0" w:rsidRDefault="006507BF" w:rsidP="003A70BF">
            <w:pPr>
              <w:jc w:val="center"/>
              <w:rPr>
                <w:b/>
                <w:noProof/>
              </w:rPr>
            </w:pPr>
          </w:p>
        </w:tc>
      </w:tr>
      <w:tr w:rsidR="006507BF" w:rsidRPr="005050F0" w14:paraId="27E0F1F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0C54F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234A2A" w14:textId="77777777" w:rsidR="006507BF" w:rsidRPr="005050F0" w:rsidRDefault="006507BF" w:rsidP="003A70BF">
            <w:pPr>
              <w:rPr>
                <w:noProof/>
              </w:rPr>
            </w:pPr>
            <w:r w:rsidRPr="005050F0">
              <w:rPr>
                <w:noProof/>
              </w:rPr>
              <w:t xml:space="preserve">This leaf node </w:t>
            </w:r>
            <w:r w:rsidRPr="005050F0">
              <w:rPr>
                <w:noProof/>
                <w:lang w:eastAsia="ko-KR"/>
              </w:rPr>
              <w:t xml:space="preserve">indicates </w:t>
            </w:r>
            <w:r w:rsidRPr="005050F0">
              <w:rPr>
                <w:noProof/>
                <w:lang w:eastAsia="zh-CN"/>
              </w:rPr>
              <w:t xml:space="preserve">maximum number of simultaneous transmissions for off-network </w:t>
            </w:r>
            <w:r w:rsidRPr="005050F0">
              <w:rPr>
                <w:noProof/>
              </w:rPr>
              <w:t>MCVideo procedures.</w:t>
            </w:r>
          </w:p>
        </w:tc>
      </w:tr>
    </w:tbl>
    <w:p w14:paraId="7BAF8038" w14:textId="77777777" w:rsidR="0037370E" w:rsidRPr="005050F0" w:rsidRDefault="0037370E" w:rsidP="0037370E">
      <w:pPr>
        <w:rPr>
          <w:noProof/>
        </w:rPr>
      </w:pPr>
    </w:p>
    <w:p w14:paraId="16D6EF57"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4EA88DFC" w14:textId="77777777" w:rsidR="006507BF" w:rsidRPr="005050F0" w:rsidRDefault="006507BF" w:rsidP="006507BF">
      <w:pPr>
        <w:pStyle w:val="Heading3"/>
        <w:rPr>
          <w:noProof/>
          <w:lang w:eastAsia="ko-KR"/>
        </w:rPr>
      </w:pPr>
      <w:bookmarkStart w:id="1696" w:name="_Toc4577641"/>
      <w:bookmarkStart w:id="1697" w:name="_Toc27504236"/>
      <w:bookmarkStart w:id="1698" w:name="_Toc27505024"/>
      <w:bookmarkStart w:id="1699" w:name="_Toc27505808"/>
      <w:bookmarkStart w:id="1700" w:name="_Toc27506592"/>
      <w:bookmarkStart w:id="1701" w:name="_Toc176344512"/>
      <w:r w:rsidRPr="005050F0">
        <w:rPr>
          <w:noProof/>
          <w:lang w:eastAsia="ko-KR"/>
        </w:rPr>
        <w:t>6</w:t>
      </w:r>
      <w:r w:rsidRPr="005050F0">
        <w:rPr>
          <w:noProof/>
        </w:rPr>
        <w:t>.2.</w:t>
      </w:r>
      <w:r w:rsidRPr="005050F0">
        <w:rPr>
          <w:noProof/>
          <w:lang w:eastAsia="ko-KR"/>
        </w:rPr>
        <w:t>49</w:t>
      </w:r>
      <w:r w:rsidRPr="005050F0">
        <w:rPr>
          <w:noProof/>
        </w:rPr>
        <w:tab/>
        <w:t>/</w:t>
      </w:r>
      <w:r w:rsidRPr="005050F0">
        <w:rPr>
          <w:i/>
          <w:iCs/>
          <w:noProof/>
        </w:rPr>
        <w:t>&lt;x&gt;</w:t>
      </w:r>
      <w:r w:rsidRPr="005050F0">
        <w:rPr>
          <w:noProof/>
        </w:rPr>
        <w:t>/&lt;x&gt;/OffNetwork/MCVideo/</w:t>
      </w:r>
      <w:r w:rsidRPr="005050F0">
        <w:rPr>
          <w:noProof/>
          <w:lang w:eastAsia="ko-KR"/>
        </w:rPr>
        <w:t>DefaultPPPP</w:t>
      </w:r>
      <w:bookmarkEnd w:id="1696"/>
      <w:bookmarkEnd w:id="1697"/>
      <w:bookmarkEnd w:id="1698"/>
      <w:bookmarkEnd w:id="1699"/>
      <w:bookmarkEnd w:id="1700"/>
      <w:bookmarkEnd w:id="1701"/>
    </w:p>
    <w:p w14:paraId="335BCAE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49</w:t>
      </w:r>
      <w:r w:rsidRPr="005050F0">
        <w:rPr>
          <w:noProof/>
        </w:rPr>
        <w:t>.1: /</w:t>
      </w:r>
      <w:r w:rsidRPr="005050F0">
        <w:rPr>
          <w:i/>
          <w:iCs/>
          <w:noProof/>
        </w:rPr>
        <w:t>&lt;x&gt;</w:t>
      </w:r>
      <w:r w:rsidRPr="005050F0">
        <w:rPr>
          <w:noProof/>
        </w:rPr>
        <w:t>/&lt;x&gt;/OffNetwork/MCVideo/</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0FEAE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84996C"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w:t>
            </w:r>
          </w:p>
        </w:tc>
      </w:tr>
      <w:tr w:rsidR="006507BF" w:rsidRPr="005050F0" w14:paraId="11FB643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2D48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732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105E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CDA0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5B18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88B102" w14:textId="77777777" w:rsidR="006507BF" w:rsidRPr="005050F0" w:rsidRDefault="006507BF" w:rsidP="003A70BF">
            <w:pPr>
              <w:jc w:val="center"/>
              <w:rPr>
                <w:rFonts w:ascii="Arial" w:hAnsi="Arial" w:cs="Arial"/>
                <w:b/>
                <w:noProof/>
                <w:sz w:val="18"/>
                <w:szCs w:val="18"/>
              </w:rPr>
            </w:pPr>
          </w:p>
        </w:tc>
      </w:tr>
      <w:tr w:rsidR="006507BF" w:rsidRPr="005050F0" w14:paraId="522FCDE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00DD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08B2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8BD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0886E" w14:textId="77777777" w:rsidR="006507BF" w:rsidRPr="005050F0" w:rsidRDefault="006507B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EDA6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FE41D1" w14:textId="77777777" w:rsidR="006507BF" w:rsidRPr="005050F0" w:rsidRDefault="006507BF" w:rsidP="003A70BF">
            <w:pPr>
              <w:jc w:val="center"/>
              <w:rPr>
                <w:b/>
                <w:noProof/>
              </w:rPr>
            </w:pPr>
          </w:p>
        </w:tc>
      </w:tr>
      <w:tr w:rsidR="006507BF" w:rsidRPr="005050F0" w14:paraId="5312E5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FC2FF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C86D38"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6F81F40" w14:textId="77777777" w:rsidR="0037370E" w:rsidRPr="005050F0" w:rsidRDefault="0037370E" w:rsidP="0037370E">
      <w:pPr>
        <w:rPr>
          <w:noProof/>
        </w:rPr>
      </w:pPr>
      <w:bookmarkStart w:id="1702" w:name="_Toc4577642"/>
      <w:bookmarkStart w:id="1703" w:name="_Toc27504237"/>
      <w:bookmarkStart w:id="1704" w:name="_Toc27505025"/>
      <w:bookmarkStart w:id="1705" w:name="_Toc27505809"/>
      <w:bookmarkStart w:id="1706" w:name="_Toc27506593"/>
    </w:p>
    <w:p w14:paraId="47D3AADF" w14:textId="77777777" w:rsidR="006507BF" w:rsidRPr="005050F0" w:rsidRDefault="006507BF" w:rsidP="006507BF">
      <w:pPr>
        <w:pStyle w:val="Heading3"/>
        <w:rPr>
          <w:noProof/>
          <w:lang w:eastAsia="ko-KR"/>
        </w:rPr>
      </w:pPr>
      <w:bookmarkStart w:id="1707" w:name="_Toc176344513"/>
      <w:r w:rsidRPr="005050F0">
        <w:rPr>
          <w:noProof/>
          <w:lang w:eastAsia="ko-KR"/>
        </w:rPr>
        <w:t>6</w:t>
      </w:r>
      <w:r w:rsidRPr="005050F0">
        <w:rPr>
          <w:noProof/>
        </w:rPr>
        <w:t>.2.</w:t>
      </w:r>
      <w:r w:rsidRPr="005050F0">
        <w:rPr>
          <w:noProof/>
          <w:lang w:eastAsia="ko-KR"/>
        </w:rPr>
        <w:t>50</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MCVideoGroupCallSignalling</w:t>
      </w:r>
      <w:bookmarkEnd w:id="1702"/>
      <w:bookmarkEnd w:id="1703"/>
      <w:bookmarkEnd w:id="1704"/>
      <w:bookmarkEnd w:id="1705"/>
      <w:bookmarkEnd w:id="1706"/>
      <w:bookmarkEnd w:id="1707"/>
    </w:p>
    <w:p w14:paraId="1E4F17F0"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50</w:t>
      </w:r>
      <w:r w:rsidRPr="005050F0">
        <w:rPr>
          <w:noProof/>
        </w:rPr>
        <w:t>.1: /</w:t>
      </w:r>
      <w:r w:rsidRPr="005050F0">
        <w:rPr>
          <w:i/>
          <w:iCs/>
          <w:noProof/>
        </w:rPr>
        <w:t>&lt;x&gt;</w:t>
      </w:r>
      <w:r w:rsidRPr="005050F0">
        <w:rPr>
          <w:noProof/>
        </w:rPr>
        <w:t>/&lt;x&gt;/OffNetwork/MCVideo/</w:t>
      </w:r>
      <w:r w:rsidRPr="005050F0">
        <w:rPr>
          <w:noProof/>
          <w:lang w:eastAsia="ko-KR"/>
        </w:rPr>
        <w:t>DefaultPPPP/MCVideoGroupCallSignalling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F4C2F1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560D61"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DefaultPPPP/MCVideoGroupCallSignalling</w:t>
            </w:r>
          </w:p>
        </w:tc>
      </w:tr>
      <w:tr w:rsidR="006507BF" w:rsidRPr="005050F0" w14:paraId="3293E4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B81C1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A6CC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CFB91"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BD69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6FC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5EBD60" w14:textId="77777777" w:rsidR="006507BF" w:rsidRPr="005050F0" w:rsidRDefault="006507BF" w:rsidP="003A70BF">
            <w:pPr>
              <w:jc w:val="center"/>
              <w:rPr>
                <w:rFonts w:ascii="Arial" w:hAnsi="Arial" w:cs="Arial"/>
                <w:b/>
                <w:noProof/>
                <w:sz w:val="18"/>
                <w:szCs w:val="18"/>
              </w:rPr>
            </w:pPr>
          </w:p>
        </w:tc>
      </w:tr>
      <w:tr w:rsidR="006507BF" w:rsidRPr="005050F0" w14:paraId="3A3AE0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B830F6"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B3A1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04D6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692CE"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AC49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25F528" w14:textId="77777777" w:rsidR="006507BF" w:rsidRPr="005050F0" w:rsidRDefault="006507BF" w:rsidP="003A70BF">
            <w:pPr>
              <w:jc w:val="center"/>
              <w:rPr>
                <w:b/>
                <w:noProof/>
              </w:rPr>
            </w:pPr>
          </w:p>
        </w:tc>
      </w:tr>
      <w:tr w:rsidR="006507BF" w:rsidRPr="005050F0" w14:paraId="5A4206C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1563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E6B88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w:t>
            </w:r>
            <w:r w:rsidRPr="005050F0">
              <w:rPr>
                <w:rFonts w:eastAsia="SimSun"/>
                <w:noProof/>
                <w:lang w:eastAsia="zh-CN"/>
              </w:rPr>
              <w:t xml:space="preserve"> </w:t>
            </w:r>
            <w:r w:rsidRPr="005050F0">
              <w:rPr>
                <w:noProof/>
                <w:lang w:eastAsia="ko-KR"/>
              </w:rPr>
              <w:t>group</w:t>
            </w:r>
            <w:r w:rsidRPr="005050F0">
              <w:rPr>
                <w:rFonts w:eastAsia="SimSun"/>
                <w:noProof/>
                <w:lang w:eastAsia="zh-CN"/>
              </w:rPr>
              <w:t xml:space="preserve"> call signalling for MCVideo.</w:t>
            </w:r>
          </w:p>
        </w:tc>
      </w:tr>
    </w:tbl>
    <w:p w14:paraId="320BFF07" w14:textId="77777777" w:rsidR="0037370E" w:rsidRPr="005050F0" w:rsidRDefault="0037370E" w:rsidP="0037370E">
      <w:pPr>
        <w:rPr>
          <w:noProof/>
        </w:rPr>
      </w:pPr>
    </w:p>
    <w:p w14:paraId="1143827E"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65F1D22B"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0918B6E2" w14:textId="77777777" w:rsidR="006507BF" w:rsidRPr="005050F0" w:rsidRDefault="006507BF" w:rsidP="006507BF">
      <w:pPr>
        <w:pStyle w:val="Heading3"/>
        <w:rPr>
          <w:noProof/>
          <w:lang w:eastAsia="ko-KR"/>
        </w:rPr>
      </w:pPr>
      <w:bookmarkStart w:id="1708" w:name="_Toc4577643"/>
      <w:bookmarkStart w:id="1709" w:name="_Toc27504238"/>
      <w:bookmarkStart w:id="1710" w:name="_Toc27505026"/>
      <w:bookmarkStart w:id="1711" w:name="_Toc27505810"/>
      <w:bookmarkStart w:id="1712" w:name="_Toc27506594"/>
      <w:bookmarkStart w:id="1713" w:name="_Toc176344514"/>
      <w:r w:rsidRPr="005050F0">
        <w:rPr>
          <w:noProof/>
          <w:lang w:eastAsia="ko-KR"/>
        </w:rPr>
        <w:t>6</w:t>
      </w:r>
      <w:r w:rsidRPr="005050F0">
        <w:rPr>
          <w:noProof/>
        </w:rPr>
        <w:t>.2.</w:t>
      </w:r>
      <w:r w:rsidRPr="005050F0">
        <w:rPr>
          <w:noProof/>
          <w:lang w:eastAsia="ko-KR"/>
        </w:rPr>
        <w:t>51</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MCVideoGroupCallMedia</w:t>
      </w:r>
      <w:bookmarkEnd w:id="1708"/>
      <w:bookmarkEnd w:id="1709"/>
      <w:bookmarkEnd w:id="1710"/>
      <w:bookmarkEnd w:id="1711"/>
      <w:bookmarkEnd w:id="1712"/>
      <w:bookmarkEnd w:id="1713"/>
    </w:p>
    <w:p w14:paraId="142CA7D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51</w:t>
      </w:r>
      <w:r w:rsidRPr="005050F0">
        <w:rPr>
          <w:noProof/>
        </w:rPr>
        <w:t>.1: /</w:t>
      </w:r>
      <w:r w:rsidRPr="005050F0">
        <w:rPr>
          <w:i/>
          <w:iCs/>
          <w:noProof/>
        </w:rPr>
        <w:t>&lt;x&gt;</w:t>
      </w:r>
      <w:r w:rsidRPr="005050F0">
        <w:rPr>
          <w:noProof/>
        </w:rPr>
        <w:t>/&lt;x&gt;/OffNetwork/MCVideo/</w:t>
      </w:r>
      <w:r w:rsidRPr="005050F0">
        <w:rPr>
          <w:noProof/>
          <w:lang w:eastAsia="ko-KR"/>
        </w:rPr>
        <w:t>DefaultPPPP/MCVideoGroupCallMedia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2FA2115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307FC3"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DefaultPPPP/MCVideoGroupCallMedia</w:t>
            </w:r>
          </w:p>
        </w:tc>
      </w:tr>
      <w:tr w:rsidR="006507BF" w:rsidRPr="005050F0" w14:paraId="511CAAF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80049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D8B8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E45A9"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31DC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AAD78"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5D9B53" w14:textId="77777777" w:rsidR="006507BF" w:rsidRPr="005050F0" w:rsidRDefault="006507BF" w:rsidP="003A70BF">
            <w:pPr>
              <w:jc w:val="center"/>
              <w:rPr>
                <w:rFonts w:ascii="Arial" w:hAnsi="Arial" w:cs="Arial"/>
                <w:b/>
                <w:noProof/>
                <w:sz w:val="18"/>
                <w:szCs w:val="18"/>
              </w:rPr>
            </w:pPr>
          </w:p>
        </w:tc>
      </w:tr>
      <w:tr w:rsidR="006507BF" w:rsidRPr="005050F0" w14:paraId="5B4610F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D7FAF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457F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431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1A0D5" w14:textId="77777777" w:rsidR="006507BF" w:rsidRPr="005050F0" w:rsidRDefault="006507B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3B11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CC107" w14:textId="77777777" w:rsidR="006507BF" w:rsidRPr="005050F0" w:rsidRDefault="006507BF" w:rsidP="003A70BF">
            <w:pPr>
              <w:jc w:val="center"/>
              <w:rPr>
                <w:b/>
                <w:noProof/>
              </w:rPr>
            </w:pPr>
          </w:p>
        </w:tc>
      </w:tr>
      <w:tr w:rsidR="006507BF" w:rsidRPr="005050F0" w14:paraId="07EA913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04E0D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36D0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 for MCVideo.</w:t>
            </w:r>
          </w:p>
        </w:tc>
      </w:tr>
    </w:tbl>
    <w:p w14:paraId="4CD1C57E" w14:textId="77777777" w:rsidR="0037370E" w:rsidRPr="005050F0" w:rsidRDefault="0037370E" w:rsidP="0037370E">
      <w:pPr>
        <w:rPr>
          <w:noProof/>
        </w:rPr>
      </w:pPr>
    </w:p>
    <w:p w14:paraId="26925CCD"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57FED8C5"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66CEF586" w14:textId="77777777" w:rsidR="006507BF" w:rsidRPr="005050F0" w:rsidRDefault="006507BF" w:rsidP="006507BF">
      <w:pPr>
        <w:pStyle w:val="Heading3"/>
        <w:rPr>
          <w:noProof/>
          <w:lang w:eastAsia="ko-KR"/>
        </w:rPr>
      </w:pPr>
      <w:bookmarkStart w:id="1714" w:name="_Toc4577644"/>
      <w:bookmarkStart w:id="1715" w:name="_Toc27504239"/>
      <w:bookmarkStart w:id="1716" w:name="_Toc27505027"/>
      <w:bookmarkStart w:id="1717" w:name="_Toc27505811"/>
      <w:bookmarkStart w:id="1718" w:name="_Toc27506595"/>
      <w:bookmarkStart w:id="1719" w:name="_Toc176344515"/>
      <w:r w:rsidRPr="005050F0">
        <w:rPr>
          <w:noProof/>
          <w:lang w:eastAsia="ko-KR"/>
        </w:rPr>
        <w:lastRenderedPageBreak/>
        <w:t>6</w:t>
      </w:r>
      <w:r w:rsidRPr="005050F0">
        <w:rPr>
          <w:noProof/>
        </w:rPr>
        <w:t>.2.</w:t>
      </w:r>
      <w:r w:rsidRPr="005050F0">
        <w:rPr>
          <w:noProof/>
          <w:lang w:eastAsia="ko-KR"/>
        </w:rPr>
        <w:t>52</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bookmarkEnd w:id="1714"/>
      <w:bookmarkEnd w:id="1715"/>
      <w:bookmarkEnd w:id="1716"/>
      <w:bookmarkEnd w:id="1717"/>
      <w:bookmarkEnd w:id="1718"/>
      <w:bookmarkEnd w:id="1719"/>
    </w:p>
    <w:p w14:paraId="2CAE0E77"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52</w:t>
      </w:r>
      <w:r w:rsidRPr="005050F0">
        <w:rPr>
          <w:noProof/>
        </w:rPr>
        <w:t>.1: /</w:t>
      </w:r>
      <w:r w:rsidRPr="005050F0">
        <w:rPr>
          <w:i/>
          <w:iCs/>
          <w:noProof/>
        </w:rPr>
        <w:t>&lt;x&gt;</w:t>
      </w: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0EA2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6DBD94"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c>
      </w:tr>
      <w:tr w:rsidR="006507BF" w:rsidRPr="005050F0" w14:paraId="2D9F712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6F34F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ED0A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84F7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E7C1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B76D"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8C376" w14:textId="77777777" w:rsidR="006507BF" w:rsidRPr="005050F0" w:rsidRDefault="006507BF" w:rsidP="003A70BF">
            <w:pPr>
              <w:jc w:val="center"/>
              <w:rPr>
                <w:rFonts w:ascii="Arial" w:hAnsi="Arial" w:cs="Arial"/>
                <w:b/>
                <w:noProof/>
                <w:sz w:val="18"/>
                <w:szCs w:val="18"/>
              </w:rPr>
            </w:pPr>
          </w:p>
        </w:tc>
      </w:tr>
      <w:tr w:rsidR="006507BF" w:rsidRPr="005050F0" w14:paraId="6F50455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C5364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0B384"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3816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74971"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960C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254EA" w14:textId="77777777" w:rsidR="006507BF" w:rsidRPr="005050F0" w:rsidRDefault="006507BF" w:rsidP="003A70BF">
            <w:pPr>
              <w:jc w:val="center"/>
              <w:rPr>
                <w:b/>
                <w:noProof/>
              </w:rPr>
            </w:pPr>
          </w:p>
        </w:tc>
      </w:tr>
      <w:tr w:rsidR="006507BF" w:rsidRPr="005050F0" w14:paraId="3F0E5D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80D42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57A2D3" w14:textId="77777777" w:rsidR="006507BF" w:rsidRPr="005050F0" w:rsidRDefault="006507BF" w:rsidP="003A70BF">
            <w:pPr>
              <w:rPr>
                <w:noProof/>
                <w:lang w:eastAsia="ko-KR"/>
              </w:rPr>
            </w:pPr>
            <w:r w:rsidRPr="005050F0">
              <w:rPr>
                <w:noProof/>
                <w:lang w:eastAsia="ko-KR"/>
              </w:rPr>
              <w:t>T</w:t>
            </w:r>
            <w:r w:rsidRPr="005050F0">
              <w:rPr>
                <w:noProof/>
              </w:rPr>
              <w:t xml:space="preserve">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emerency group</w:t>
            </w:r>
            <w:r w:rsidRPr="005050F0">
              <w:rPr>
                <w:rFonts w:eastAsia="SimSun"/>
                <w:noProof/>
                <w:lang w:eastAsia="zh-CN"/>
              </w:rPr>
              <w:t xml:space="preserve"> call </w:t>
            </w:r>
            <w:r w:rsidRPr="005050F0">
              <w:rPr>
                <w:noProof/>
                <w:lang w:eastAsia="ko-KR"/>
              </w:rPr>
              <w:t>signalling.</w:t>
            </w:r>
          </w:p>
        </w:tc>
      </w:tr>
    </w:tbl>
    <w:p w14:paraId="2528EA4F" w14:textId="77777777" w:rsidR="0037370E" w:rsidRPr="005050F0" w:rsidRDefault="0037370E" w:rsidP="0037370E">
      <w:pPr>
        <w:rPr>
          <w:noProof/>
        </w:rPr>
      </w:pPr>
    </w:p>
    <w:p w14:paraId="2DB18FA0"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0FDFA613"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11F2DC2E" w14:textId="77777777" w:rsidR="006507BF" w:rsidRPr="005050F0" w:rsidRDefault="006507BF" w:rsidP="006507BF">
      <w:pPr>
        <w:pStyle w:val="Heading3"/>
        <w:rPr>
          <w:noProof/>
          <w:lang w:eastAsia="ko-KR"/>
        </w:rPr>
      </w:pPr>
      <w:bookmarkStart w:id="1720" w:name="_Toc4577645"/>
      <w:bookmarkStart w:id="1721" w:name="_Toc27504240"/>
      <w:bookmarkStart w:id="1722" w:name="_Toc27505028"/>
      <w:bookmarkStart w:id="1723" w:name="_Toc27505812"/>
      <w:bookmarkStart w:id="1724" w:name="_Toc27506596"/>
      <w:bookmarkStart w:id="1725" w:name="_Toc176344516"/>
      <w:r w:rsidRPr="005050F0">
        <w:rPr>
          <w:noProof/>
          <w:lang w:eastAsia="ko-KR"/>
        </w:rPr>
        <w:t>6</w:t>
      </w:r>
      <w:r w:rsidRPr="005050F0">
        <w:rPr>
          <w:noProof/>
        </w:rPr>
        <w:t>.2.</w:t>
      </w:r>
      <w:r w:rsidRPr="005050F0">
        <w:rPr>
          <w:noProof/>
          <w:lang w:eastAsia="ko-KR"/>
        </w:rPr>
        <w:t>53</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GroupCallMedia</w:t>
      </w:r>
      <w:bookmarkEnd w:id="1720"/>
      <w:bookmarkEnd w:id="1721"/>
      <w:bookmarkEnd w:id="1722"/>
      <w:bookmarkEnd w:id="1723"/>
      <w:bookmarkEnd w:id="1724"/>
      <w:bookmarkEnd w:id="1725"/>
    </w:p>
    <w:p w14:paraId="2CF589C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53</w:t>
      </w:r>
      <w:r w:rsidRPr="005050F0">
        <w:rPr>
          <w:noProof/>
        </w:rPr>
        <w:t>.1: /</w:t>
      </w:r>
      <w:r w:rsidRPr="005050F0">
        <w:rPr>
          <w:i/>
          <w:iCs/>
          <w:noProof/>
        </w:rPr>
        <w:t>&lt;x&gt;</w:t>
      </w: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3A1CC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B48D68"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GroupCallMedia</w:t>
            </w:r>
          </w:p>
        </w:tc>
      </w:tr>
      <w:tr w:rsidR="006507BF" w:rsidRPr="005050F0" w14:paraId="6BF147C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29CFBF"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3A290"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02F6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83C85"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67E9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2B973" w14:textId="77777777" w:rsidR="006507BF" w:rsidRPr="005050F0" w:rsidRDefault="006507BF" w:rsidP="003A70BF">
            <w:pPr>
              <w:jc w:val="center"/>
              <w:rPr>
                <w:rFonts w:ascii="Arial" w:hAnsi="Arial" w:cs="Arial"/>
                <w:b/>
                <w:noProof/>
                <w:sz w:val="18"/>
                <w:szCs w:val="18"/>
              </w:rPr>
            </w:pPr>
          </w:p>
        </w:tc>
      </w:tr>
      <w:tr w:rsidR="006507BF" w:rsidRPr="005050F0" w14:paraId="236E634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5B25FD"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D111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538FB"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7D3AB"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022D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52BCF" w14:textId="77777777" w:rsidR="006507BF" w:rsidRPr="005050F0" w:rsidRDefault="006507BF" w:rsidP="003A70BF">
            <w:pPr>
              <w:jc w:val="center"/>
              <w:rPr>
                <w:b/>
                <w:noProof/>
              </w:rPr>
            </w:pPr>
          </w:p>
        </w:tc>
      </w:tr>
      <w:tr w:rsidR="006507BF" w:rsidRPr="005050F0" w14:paraId="1A9FA9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3E57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739C3"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emerency group</w:t>
            </w:r>
            <w:r w:rsidRPr="005050F0">
              <w:rPr>
                <w:rFonts w:eastAsia="SimSun"/>
                <w:noProof/>
                <w:lang w:eastAsia="zh-CN"/>
              </w:rPr>
              <w:t xml:space="preserve"> call </w:t>
            </w:r>
            <w:r w:rsidRPr="005050F0">
              <w:rPr>
                <w:noProof/>
                <w:lang w:eastAsia="ko-KR"/>
              </w:rPr>
              <w:t>media.</w:t>
            </w:r>
          </w:p>
        </w:tc>
      </w:tr>
    </w:tbl>
    <w:p w14:paraId="7A32E421" w14:textId="77777777" w:rsidR="0037370E" w:rsidRPr="005050F0" w:rsidRDefault="0037370E" w:rsidP="0037370E">
      <w:pPr>
        <w:rPr>
          <w:noProof/>
        </w:rPr>
      </w:pPr>
    </w:p>
    <w:p w14:paraId="0D66AEAB"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37478028"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4D0C548C" w14:textId="77777777" w:rsidR="006507BF" w:rsidRPr="005050F0" w:rsidRDefault="006507BF" w:rsidP="006507BF">
      <w:pPr>
        <w:pStyle w:val="Heading3"/>
        <w:rPr>
          <w:noProof/>
          <w:lang w:eastAsia="ko-KR"/>
        </w:rPr>
      </w:pPr>
      <w:bookmarkStart w:id="1726" w:name="_Toc4577646"/>
      <w:bookmarkStart w:id="1727" w:name="_Toc27504241"/>
      <w:bookmarkStart w:id="1728" w:name="_Toc27505029"/>
      <w:bookmarkStart w:id="1729" w:name="_Toc27505813"/>
      <w:bookmarkStart w:id="1730" w:name="_Toc27506597"/>
      <w:bookmarkStart w:id="1731" w:name="_Toc176344517"/>
      <w:r w:rsidRPr="005050F0">
        <w:rPr>
          <w:noProof/>
          <w:lang w:eastAsia="ko-KR"/>
        </w:rPr>
        <w:t>6</w:t>
      </w:r>
      <w:r w:rsidRPr="005050F0">
        <w:rPr>
          <w:noProof/>
        </w:rPr>
        <w:t>.2.</w:t>
      </w:r>
      <w:r w:rsidRPr="005050F0">
        <w:rPr>
          <w:noProof/>
          <w:lang w:eastAsia="ko-KR"/>
        </w:rPr>
        <w:t>54</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MCVideoImminentPerilGroupCallS</w:t>
      </w:r>
      <w:r w:rsidRPr="005050F0">
        <w:rPr>
          <w:rFonts w:eastAsia="SimSun"/>
          <w:noProof/>
          <w:lang w:eastAsia="zh-CN"/>
        </w:rPr>
        <w:t>ignalling</w:t>
      </w:r>
      <w:bookmarkEnd w:id="1726"/>
      <w:bookmarkEnd w:id="1727"/>
      <w:bookmarkEnd w:id="1728"/>
      <w:bookmarkEnd w:id="1729"/>
      <w:bookmarkEnd w:id="1730"/>
      <w:bookmarkEnd w:id="1731"/>
    </w:p>
    <w:p w14:paraId="6D146CC7"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54</w:t>
      </w:r>
      <w:r w:rsidRPr="005050F0">
        <w:rPr>
          <w:noProof/>
        </w:rPr>
        <w:t>.1: /</w:t>
      </w:r>
      <w:r w:rsidRPr="005050F0">
        <w:rPr>
          <w:i/>
          <w:iCs/>
          <w:noProof/>
        </w:rPr>
        <w:t>&lt;x&gt;</w:t>
      </w:r>
      <w:r w:rsidRPr="005050F0">
        <w:rPr>
          <w:noProof/>
        </w:rPr>
        <w:t>/&lt;x&gt;/OffNetwork/MCVideo/</w:t>
      </w:r>
      <w:r w:rsidRPr="005050F0">
        <w:rPr>
          <w:noProof/>
          <w:lang w:eastAsia="ko-KR"/>
        </w:rPr>
        <w:t>DefaultPPPP/MCVideoImminentPerilGroupCallS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E8E33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9DFA0A"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DefaultPPPP/MCVideoImminentPerilGroupCallS</w:t>
            </w:r>
            <w:r w:rsidRPr="005050F0">
              <w:rPr>
                <w:rFonts w:eastAsia="SimSun"/>
                <w:noProof/>
                <w:lang w:eastAsia="zh-CN"/>
              </w:rPr>
              <w:t>ignalling</w:t>
            </w:r>
          </w:p>
        </w:tc>
      </w:tr>
      <w:tr w:rsidR="006507BF" w:rsidRPr="005050F0" w14:paraId="56E8151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51852E"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F088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6320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AF9D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03E4B"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52A747" w14:textId="77777777" w:rsidR="006507BF" w:rsidRPr="005050F0" w:rsidRDefault="006507BF" w:rsidP="003A70BF">
            <w:pPr>
              <w:jc w:val="center"/>
              <w:rPr>
                <w:rFonts w:ascii="Arial" w:hAnsi="Arial" w:cs="Arial"/>
                <w:b/>
                <w:noProof/>
                <w:sz w:val="18"/>
                <w:szCs w:val="18"/>
              </w:rPr>
            </w:pPr>
          </w:p>
        </w:tc>
      </w:tr>
      <w:tr w:rsidR="006507BF" w:rsidRPr="005050F0" w14:paraId="5B8A33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7D624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0189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D1D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B15A6"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A546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84B7C2" w14:textId="77777777" w:rsidR="006507BF" w:rsidRPr="005050F0" w:rsidRDefault="006507BF" w:rsidP="003A70BF">
            <w:pPr>
              <w:jc w:val="center"/>
              <w:rPr>
                <w:b/>
                <w:noProof/>
              </w:rPr>
            </w:pPr>
          </w:p>
        </w:tc>
      </w:tr>
      <w:tr w:rsidR="006507BF" w:rsidRPr="005050F0" w14:paraId="58FBC8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F0B91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F8EF29"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imminent peril group</w:t>
            </w:r>
            <w:r w:rsidRPr="005050F0">
              <w:rPr>
                <w:rFonts w:eastAsia="SimSun"/>
                <w:noProof/>
                <w:lang w:eastAsia="zh-CN"/>
              </w:rPr>
              <w:t xml:space="preserve"> call </w:t>
            </w:r>
            <w:r w:rsidRPr="005050F0">
              <w:rPr>
                <w:noProof/>
                <w:lang w:eastAsia="ko-KR"/>
              </w:rPr>
              <w:t>signalling.</w:t>
            </w:r>
          </w:p>
        </w:tc>
      </w:tr>
    </w:tbl>
    <w:p w14:paraId="4E56BA3B" w14:textId="77777777" w:rsidR="0037370E" w:rsidRPr="005050F0" w:rsidRDefault="0037370E" w:rsidP="0037370E">
      <w:pPr>
        <w:rPr>
          <w:noProof/>
        </w:rPr>
      </w:pPr>
    </w:p>
    <w:p w14:paraId="70333662"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77BA3C58"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3EA9E7CA" w14:textId="77777777" w:rsidR="006507BF" w:rsidRPr="005050F0" w:rsidRDefault="006507BF" w:rsidP="006507BF">
      <w:pPr>
        <w:pStyle w:val="Heading3"/>
        <w:rPr>
          <w:noProof/>
          <w:lang w:eastAsia="ko-KR"/>
        </w:rPr>
      </w:pPr>
      <w:bookmarkStart w:id="1732" w:name="_Toc4577647"/>
      <w:bookmarkStart w:id="1733" w:name="_Toc27504242"/>
      <w:bookmarkStart w:id="1734" w:name="_Toc27505030"/>
      <w:bookmarkStart w:id="1735" w:name="_Toc27505814"/>
      <w:bookmarkStart w:id="1736" w:name="_Toc27506598"/>
      <w:bookmarkStart w:id="1737" w:name="_Toc176344518"/>
      <w:r w:rsidRPr="005050F0">
        <w:rPr>
          <w:noProof/>
          <w:lang w:eastAsia="ko-KR"/>
        </w:rPr>
        <w:lastRenderedPageBreak/>
        <w:t>6</w:t>
      </w:r>
      <w:r w:rsidRPr="005050F0">
        <w:rPr>
          <w:noProof/>
        </w:rPr>
        <w:t>.2.</w:t>
      </w:r>
      <w:r w:rsidRPr="005050F0">
        <w:rPr>
          <w:noProof/>
          <w:lang w:eastAsia="ko-KR"/>
        </w:rPr>
        <w:t>55</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MCVideoImminentPerilGroupCallMedia</w:t>
      </w:r>
      <w:bookmarkEnd w:id="1732"/>
      <w:bookmarkEnd w:id="1733"/>
      <w:bookmarkEnd w:id="1734"/>
      <w:bookmarkEnd w:id="1735"/>
      <w:bookmarkEnd w:id="1736"/>
      <w:bookmarkEnd w:id="1737"/>
    </w:p>
    <w:p w14:paraId="172E18E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55</w:t>
      </w:r>
      <w:r w:rsidRPr="005050F0">
        <w:rPr>
          <w:noProof/>
        </w:rPr>
        <w:t>.1: /</w:t>
      </w:r>
      <w:r w:rsidRPr="005050F0">
        <w:rPr>
          <w:i/>
          <w:iCs/>
          <w:noProof/>
        </w:rPr>
        <w:t>&lt;x&gt;</w:t>
      </w:r>
      <w:r w:rsidRPr="005050F0">
        <w:rPr>
          <w:noProof/>
        </w:rPr>
        <w:t>/&lt;x&gt;/OffNetwork/MCVideo/</w:t>
      </w:r>
      <w:r w:rsidRPr="005050F0">
        <w:rPr>
          <w:noProof/>
          <w:lang w:eastAsia="ko-KR"/>
        </w:rPr>
        <w:t>DefaultPPPP/MCVideoImminentPerilGroupCallMedia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1F6BB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7E6508"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DefaultPPPP/MCVideoImminentPerilGroupCallMedia</w:t>
            </w:r>
          </w:p>
        </w:tc>
      </w:tr>
      <w:tr w:rsidR="006507BF" w:rsidRPr="005050F0" w14:paraId="046D219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85E74"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C7A8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6816F"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0761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F001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931A84" w14:textId="77777777" w:rsidR="006507BF" w:rsidRPr="005050F0" w:rsidRDefault="006507BF" w:rsidP="003A70BF">
            <w:pPr>
              <w:jc w:val="center"/>
              <w:rPr>
                <w:rFonts w:ascii="Arial" w:hAnsi="Arial" w:cs="Arial"/>
                <w:b/>
                <w:noProof/>
                <w:sz w:val="18"/>
                <w:szCs w:val="18"/>
              </w:rPr>
            </w:pPr>
          </w:p>
        </w:tc>
      </w:tr>
      <w:tr w:rsidR="006507BF" w:rsidRPr="005050F0" w14:paraId="36D77C1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AE0CB2"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9F20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645C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F4087"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B4A1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64666" w14:textId="77777777" w:rsidR="006507BF" w:rsidRPr="005050F0" w:rsidRDefault="006507BF" w:rsidP="003A70BF">
            <w:pPr>
              <w:jc w:val="center"/>
              <w:rPr>
                <w:b/>
                <w:noProof/>
              </w:rPr>
            </w:pPr>
          </w:p>
        </w:tc>
      </w:tr>
      <w:tr w:rsidR="006507BF" w:rsidRPr="005050F0" w14:paraId="6575DFB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BF56D2"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726412"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imminent peril group</w:t>
            </w:r>
            <w:r w:rsidRPr="005050F0">
              <w:rPr>
                <w:rFonts w:eastAsia="SimSun"/>
                <w:noProof/>
                <w:lang w:eastAsia="zh-CN"/>
              </w:rPr>
              <w:t xml:space="preserve"> call </w:t>
            </w:r>
            <w:r w:rsidRPr="005050F0">
              <w:rPr>
                <w:noProof/>
                <w:lang w:eastAsia="ko-KR"/>
              </w:rPr>
              <w:t>media.</w:t>
            </w:r>
          </w:p>
        </w:tc>
      </w:tr>
    </w:tbl>
    <w:p w14:paraId="7613DC12" w14:textId="77777777" w:rsidR="0037370E" w:rsidRPr="005050F0" w:rsidRDefault="0037370E" w:rsidP="0037370E">
      <w:pPr>
        <w:rPr>
          <w:noProof/>
        </w:rPr>
      </w:pPr>
    </w:p>
    <w:p w14:paraId="72EE9D04"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470A93AB"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BCFF2A4" w14:textId="77777777" w:rsidR="00872A5E" w:rsidRPr="005050F0" w:rsidRDefault="00872A5E" w:rsidP="00872A5E">
      <w:pPr>
        <w:pStyle w:val="Heading3"/>
        <w:rPr>
          <w:noProof/>
          <w:lang w:eastAsia="ko-KR"/>
        </w:rPr>
      </w:pPr>
      <w:bookmarkStart w:id="1738" w:name="_Toc4577648"/>
      <w:bookmarkStart w:id="1739" w:name="_Toc27504243"/>
      <w:bookmarkStart w:id="1740" w:name="_Toc27505031"/>
      <w:bookmarkStart w:id="1741" w:name="_Toc27505815"/>
      <w:bookmarkStart w:id="1742" w:name="_Toc27506599"/>
      <w:bookmarkStart w:id="1743" w:name="_Toc176344519"/>
      <w:r w:rsidRPr="005050F0">
        <w:rPr>
          <w:noProof/>
        </w:rPr>
        <w:t>6.2.56</w:t>
      </w:r>
      <w:r w:rsidRPr="005050F0">
        <w:rPr>
          <w:noProof/>
        </w:rPr>
        <w:tab/>
        <w:t>/</w:t>
      </w:r>
      <w:r w:rsidRPr="005050F0">
        <w:rPr>
          <w:i/>
          <w:iCs/>
          <w:noProof/>
        </w:rPr>
        <w:t>&lt;x&gt;</w:t>
      </w:r>
      <w:r w:rsidRPr="005050F0">
        <w:rPr>
          <w:noProof/>
        </w:rPr>
        <w:t>/&lt;x&gt;/OffNetwork/MCVideo/MaxDuration</w:t>
      </w:r>
      <w:bookmarkEnd w:id="1738"/>
      <w:bookmarkEnd w:id="1739"/>
      <w:bookmarkEnd w:id="1740"/>
      <w:bookmarkEnd w:id="1741"/>
      <w:bookmarkEnd w:id="1742"/>
      <w:bookmarkEnd w:id="1743"/>
    </w:p>
    <w:p w14:paraId="739C7084"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.2.56.1: /</w:t>
      </w:r>
      <w:r w:rsidRPr="005050F0">
        <w:rPr>
          <w:i/>
          <w:iCs/>
          <w:noProof/>
        </w:rPr>
        <w:t>&lt;x&gt;</w:t>
      </w:r>
      <w:r w:rsidRPr="005050F0">
        <w:rPr>
          <w:noProof/>
        </w:rPr>
        <w:t>/</w:t>
      </w:r>
      <w:r w:rsidRPr="005050F0">
        <w:rPr>
          <w:noProof/>
          <w:lang w:eastAsia="ko-KR"/>
        </w:rPr>
        <w:t>&lt;x&gt;</w:t>
      </w:r>
      <w:r w:rsidRPr="005050F0">
        <w:rPr>
          <w:noProof/>
        </w:rPr>
        <w:t>/OffNetwork/MCVideo/MaxDuration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261E801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956A5E" w14:textId="77777777" w:rsidR="00872A5E" w:rsidRPr="005050F0" w:rsidRDefault="00872A5E" w:rsidP="003D5736">
            <w:pPr>
              <w:rPr>
                <w:rFonts w:ascii="Arial" w:hAnsi="Arial" w:cs="Arial"/>
                <w:noProof/>
                <w:sz w:val="18"/>
                <w:szCs w:val="18"/>
              </w:rPr>
            </w:pPr>
            <w:r w:rsidRPr="005050F0">
              <w:rPr>
                <w:noProof/>
              </w:rPr>
              <w:t>&lt;x&gt;/OffNetwork/MCVideo/MaxDuration</w:t>
            </w:r>
          </w:p>
        </w:tc>
      </w:tr>
      <w:tr w:rsidR="00872A5E" w:rsidRPr="005050F0" w14:paraId="09406F1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24304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C98F7"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503BD"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D327D"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6D487"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642731" w14:textId="77777777" w:rsidR="00872A5E" w:rsidRPr="005050F0" w:rsidRDefault="00872A5E" w:rsidP="003D5736">
            <w:pPr>
              <w:jc w:val="center"/>
              <w:rPr>
                <w:rFonts w:ascii="Arial" w:hAnsi="Arial" w:cs="Arial"/>
                <w:b/>
                <w:noProof/>
                <w:sz w:val="18"/>
                <w:szCs w:val="18"/>
              </w:rPr>
            </w:pPr>
          </w:p>
        </w:tc>
      </w:tr>
      <w:tr w:rsidR="00872A5E" w:rsidRPr="005050F0" w14:paraId="3351063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1F17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81EB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03CB0"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4E15D"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673D1"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861142" w14:textId="77777777" w:rsidR="00872A5E" w:rsidRPr="005050F0" w:rsidRDefault="00872A5E" w:rsidP="003D5736">
            <w:pPr>
              <w:jc w:val="center"/>
              <w:rPr>
                <w:b/>
                <w:noProof/>
              </w:rPr>
            </w:pPr>
          </w:p>
        </w:tc>
      </w:tr>
      <w:tr w:rsidR="00872A5E" w:rsidRPr="005050F0" w14:paraId="09D92DC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69365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67BD3"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m</w:t>
            </w:r>
            <w:r w:rsidRPr="005050F0">
              <w:rPr>
                <w:rFonts w:cs="Arial"/>
                <w:noProof/>
                <w:szCs w:val="18"/>
              </w:rPr>
              <w:t>ax duration of MCVideo group calls</w:t>
            </w:r>
            <w:r w:rsidRPr="005050F0">
              <w:rPr>
                <w:noProof/>
                <w:lang w:eastAsia="ko-KR"/>
              </w:rPr>
              <w:t>.</w:t>
            </w:r>
          </w:p>
        </w:tc>
      </w:tr>
    </w:tbl>
    <w:p w14:paraId="6BBE5394" w14:textId="77777777" w:rsidR="0037370E" w:rsidRPr="005050F0" w:rsidRDefault="0037370E" w:rsidP="0037370E">
      <w:pPr>
        <w:rPr>
          <w:noProof/>
        </w:rPr>
      </w:pPr>
    </w:p>
    <w:p w14:paraId="7F99539E"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3829C22B" w14:textId="77777777" w:rsidR="00872A5E" w:rsidRPr="005050F0" w:rsidRDefault="00872A5E" w:rsidP="00872A5E">
      <w:pPr>
        <w:rPr>
          <w:noProof/>
          <w:lang w:eastAsia="ko-KR"/>
        </w:rPr>
      </w:pPr>
      <w:r w:rsidRPr="005050F0">
        <w:rPr>
          <w:noProof/>
        </w:rPr>
        <w:t xml:space="preserve">The </w:t>
      </w:r>
      <w:r w:rsidRPr="005050F0">
        <w:rPr>
          <w:noProof/>
          <w:lang w:eastAsia="ko-KR"/>
        </w:rPr>
        <w:t xml:space="preserve">MaxDuration time </w:t>
      </w:r>
      <w:r w:rsidRPr="005050F0">
        <w:rPr>
          <w:noProof/>
        </w:rPr>
        <w:t>is in seconds</w:t>
      </w:r>
      <w:r w:rsidRPr="005050F0">
        <w:rPr>
          <w:noProof/>
          <w:lang w:eastAsia="ko-KR"/>
        </w:rPr>
        <w:t>.</w:t>
      </w:r>
    </w:p>
    <w:p w14:paraId="350AC982" w14:textId="77777777" w:rsidR="00872A5E" w:rsidRPr="005050F0" w:rsidRDefault="00872A5E" w:rsidP="00872A5E">
      <w:pPr>
        <w:pStyle w:val="Heading3"/>
        <w:rPr>
          <w:noProof/>
          <w:lang w:eastAsia="ko-KR"/>
        </w:rPr>
      </w:pPr>
      <w:bookmarkStart w:id="1744" w:name="_Toc4577649"/>
      <w:bookmarkStart w:id="1745" w:name="_Toc27504244"/>
      <w:bookmarkStart w:id="1746" w:name="_Toc27505032"/>
      <w:bookmarkStart w:id="1747" w:name="_Toc27505816"/>
      <w:bookmarkStart w:id="1748" w:name="_Toc27506600"/>
      <w:bookmarkStart w:id="1749" w:name="_Toc176344520"/>
      <w:r w:rsidRPr="005050F0">
        <w:rPr>
          <w:noProof/>
        </w:rPr>
        <w:t>6.2.</w:t>
      </w:r>
      <w:r w:rsidRPr="005050F0">
        <w:rPr>
          <w:noProof/>
          <w:lang w:eastAsia="ko-KR"/>
        </w:rPr>
        <w:t>57</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/MCVideo/EmergencyCallCancel</w:t>
      </w:r>
      <w:bookmarkEnd w:id="1744"/>
      <w:bookmarkEnd w:id="1745"/>
      <w:bookmarkEnd w:id="1746"/>
      <w:bookmarkEnd w:id="1747"/>
      <w:bookmarkEnd w:id="1748"/>
      <w:bookmarkEnd w:id="1749"/>
    </w:p>
    <w:p w14:paraId="79E14A8D"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440231EE"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60A9E" w14:textId="77777777" w:rsidR="00872A5E" w:rsidRPr="005050F0" w:rsidRDefault="00872A5E" w:rsidP="003D5736">
            <w:pPr>
              <w:rPr>
                <w:rFonts w:ascii="Arial" w:hAnsi="Arial" w:cs="Arial"/>
                <w:noProof/>
                <w:sz w:val="18"/>
                <w:szCs w:val="18"/>
              </w:rPr>
            </w:pPr>
            <w:r w:rsidRPr="005050F0">
              <w:rPr>
                <w:noProof/>
              </w:rPr>
              <w:t>&lt;x&gt;/</w:t>
            </w:r>
            <w:r w:rsidRPr="005050F0">
              <w:rPr>
                <w:noProof/>
                <w:lang w:eastAsia="ko-KR"/>
              </w:rPr>
              <w:t>OffNetwork</w:t>
            </w:r>
            <w:r w:rsidRPr="005050F0">
              <w:rPr>
                <w:noProof/>
              </w:rPr>
              <w:t>/EmergencyCallCancel</w:t>
            </w:r>
          </w:p>
        </w:tc>
      </w:tr>
      <w:tr w:rsidR="00872A5E" w:rsidRPr="005050F0" w14:paraId="7F71BD7C"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424BD5"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F216"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B0950"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11B4E"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13FA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A2B11E" w14:textId="77777777" w:rsidR="00872A5E" w:rsidRPr="005050F0" w:rsidRDefault="00872A5E" w:rsidP="003D5736">
            <w:pPr>
              <w:jc w:val="center"/>
              <w:rPr>
                <w:rFonts w:ascii="Arial" w:hAnsi="Arial" w:cs="Arial"/>
                <w:b/>
                <w:noProof/>
                <w:sz w:val="18"/>
                <w:szCs w:val="18"/>
              </w:rPr>
            </w:pPr>
          </w:p>
        </w:tc>
      </w:tr>
      <w:tr w:rsidR="00872A5E" w:rsidRPr="005050F0" w14:paraId="3EB77C7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7F4C56"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056AF"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A5071"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CC2DC"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5A86"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199009" w14:textId="77777777" w:rsidR="00872A5E" w:rsidRPr="005050F0" w:rsidRDefault="00872A5E" w:rsidP="003D5736">
            <w:pPr>
              <w:jc w:val="center"/>
              <w:rPr>
                <w:b/>
                <w:noProof/>
              </w:rPr>
            </w:pPr>
          </w:p>
        </w:tc>
      </w:tr>
      <w:tr w:rsidR="00872A5E" w:rsidRPr="005050F0" w14:paraId="28BCC91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2DC65B"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1F5998"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t</w:t>
            </w:r>
            <w:r w:rsidRPr="005050F0">
              <w:rPr>
                <w:noProof/>
              </w:rPr>
              <w:t>imeout value for the cancellation of an in progress MCVideo emergency group call for MCVideo</w:t>
            </w:r>
            <w:r w:rsidRPr="005050F0">
              <w:rPr>
                <w:noProof/>
                <w:lang w:eastAsia="ko-KR"/>
              </w:rPr>
              <w:t>.</w:t>
            </w:r>
          </w:p>
        </w:tc>
      </w:tr>
    </w:tbl>
    <w:p w14:paraId="6D7BBCB7" w14:textId="77777777" w:rsidR="0037370E" w:rsidRPr="005050F0" w:rsidRDefault="0037370E" w:rsidP="0037370E">
      <w:pPr>
        <w:rPr>
          <w:noProof/>
        </w:rPr>
      </w:pPr>
    </w:p>
    <w:p w14:paraId="3F03A341"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099AC850" w14:textId="77777777" w:rsidR="00872A5E" w:rsidRPr="005050F0" w:rsidRDefault="00872A5E" w:rsidP="00872A5E">
      <w:pPr>
        <w:rPr>
          <w:noProof/>
          <w:lang w:eastAsia="ko-KR"/>
        </w:rPr>
      </w:pPr>
      <w:r w:rsidRPr="005050F0">
        <w:rPr>
          <w:noProof/>
        </w:rPr>
        <w:t xml:space="preserve">The </w:t>
      </w:r>
      <w:r w:rsidRPr="005050F0">
        <w:rPr>
          <w:noProof/>
          <w:lang w:eastAsia="ko-KR"/>
        </w:rPr>
        <w:t>EmergencyCallCancel time</w:t>
      </w:r>
      <w:r w:rsidRPr="005050F0">
        <w:rPr>
          <w:noProof/>
        </w:rPr>
        <w:t xml:space="preserve"> is in seconds</w:t>
      </w:r>
      <w:r w:rsidRPr="005050F0">
        <w:rPr>
          <w:noProof/>
          <w:lang w:eastAsia="ko-KR"/>
        </w:rPr>
        <w:t>.</w:t>
      </w:r>
    </w:p>
    <w:p w14:paraId="1203546C" w14:textId="77777777" w:rsidR="00872A5E" w:rsidRPr="005050F0" w:rsidRDefault="00872A5E" w:rsidP="00872A5E">
      <w:pPr>
        <w:pStyle w:val="Heading3"/>
        <w:rPr>
          <w:noProof/>
          <w:lang w:eastAsia="ko-KR"/>
        </w:rPr>
      </w:pPr>
      <w:bookmarkStart w:id="1750" w:name="_Toc4577650"/>
      <w:bookmarkStart w:id="1751" w:name="_Toc27504245"/>
      <w:bookmarkStart w:id="1752" w:name="_Toc27505033"/>
      <w:bookmarkStart w:id="1753" w:name="_Toc27505817"/>
      <w:bookmarkStart w:id="1754" w:name="_Toc27506601"/>
      <w:bookmarkStart w:id="1755" w:name="_Toc176344521"/>
      <w:r w:rsidRPr="005050F0">
        <w:rPr>
          <w:noProof/>
        </w:rPr>
        <w:t>6.2.</w:t>
      </w:r>
      <w:r w:rsidRPr="005050F0">
        <w:rPr>
          <w:noProof/>
          <w:lang w:eastAsia="ko-KR"/>
        </w:rPr>
        <w:t>58</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/MCVideo/ImminentPerilCallCancel</w:t>
      </w:r>
      <w:bookmarkEnd w:id="1750"/>
      <w:bookmarkEnd w:id="1751"/>
      <w:bookmarkEnd w:id="1752"/>
      <w:bookmarkEnd w:id="1753"/>
      <w:bookmarkEnd w:id="1754"/>
      <w:bookmarkEnd w:id="1755"/>
    </w:p>
    <w:p w14:paraId="24CA5EEB"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.2.58.1: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09C28B26"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8333E" w14:textId="77777777" w:rsidR="00872A5E" w:rsidRPr="005050F0" w:rsidRDefault="00872A5E" w:rsidP="003D5736">
            <w:pPr>
              <w:rPr>
                <w:rFonts w:ascii="Arial" w:hAnsi="Arial" w:cs="Arial"/>
                <w:noProof/>
                <w:sz w:val="18"/>
                <w:szCs w:val="18"/>
              </w:rPr>
            </w:pPr>
            <w:r w:rsidRPr="005050F0">
              <w:rPr>
                <w:noProof/>
              </w:rPr>
              <w:t>&lt;x&gt;/</w:t>
            </w:r>
            <w:r w:rsidRPr="005050F0">
              <w:rPr>
                <w:noProof/>
                <w:lang w:eastAsia="ko-KR"/>
              </w:rPr>
              <w:t>OffNetwork</w:t>
            </w:r>
            <w:r w:rsidRPr="005050F0">
              <w:rPr>
                <w:noProof/>
              </w:rPr>
              <w:t>/ImminentPerilCallCancel</w:t>
            </w:r>
          </w:p>
        </w:tc>
      </w:tr>
      <w:tr w:rsidR="00872A5E" w:rsidRPr="005050F0" w14:paraId="32F4781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0D813"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DFBE7"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5A18B"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30F2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9848A"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5E8A82" w14:textId="77777777" w:rsidR="00872A5E" w:rsidRPr="005050F0" w:rsidRDefault="00872A5E" w:rsidP="003D5736">
            <w:pPr>
              <w:jc w:val="center"/>
              <w:rPr>
                <w:rFonts w:ascii="Arial" w:hAnsi="Arial" w:cs="Arial"/>
                <w:b/>
                <w:noProof/>
                <w:sz w:val="18"/>
                <w:szCs w:val="18"/>
              </w:rPr>
            </w:pPr>
          </w:p>
        </w:tc>
      </w:tr>
      <w:tr w:rsidR="00872A5E" w:rsidRPr="005050F0" w14:paraId="4360EF7C"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0D709"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660B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839C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D21BD"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45482"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ADB03" w14:textId="77777777" w:rsidR="00872A5E" w:rsidRPr="005050F0" w:rsidRDefault="00872A5E" w:rsidP="003D5736">
            <w:pPr>
              <w:jc w:val="center"/>
              <w:rPr>
                <w:b/>
                <w:noProof/>
              </w:rPr>
            </w:pPr>
          </w:p>
        </w:tc>
      </w:tr>
      <w:tr w:rsidR="00872A5E" w:rsidRPr="005050F0" w14:paraId="1CDB3C53"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D0496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9BE634"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t</w:t>
            </w:r>
            <w:r w:rsidRPr="005050F0">
              <w:rPr>
                <w:noProof/>
              </w:rPr>
              <w:t xml:space="preserve">imeout value for the cancellation of an in progress </w:t>
            </w:r>
            <w:r w:rsidRPr="005050F0">
              <w:rPr>
                <w:noProof/>
                <w:lang w:eastAsia="ko-KR"/>
              </w:rPr>
              <w:t xml:space="preserve">MCVideo </w:t>
            </w:r>
            <w:r w:rsidRPr="005050F0">
              <w:rPr>
                <w:noProof/>
              </w:rPr>
              <w:t>imminent</w:t>
            </w:r>
            <w:r w:rsidRPr="005050F0">
              <w:rPr>
                <w:noProof/>
                <w:lang w:eastAsia="ko-KR"/>
              </w:rPr>
              <w:t xml:space="preserve"> </w:t>
            </w:r>
            <w:r w:rsidRPr="005050F0">
              <w:rPr>
                <w:noProof/>
              </w:rPr>
              <w:t>peril group call</w:t>
            </w:r>
            <w:r w:rsidRPr="005050F0">
              <w:rPr>
                <w:noProof/>
                <w:lang w:eastAsia="ko-KR"/>
              </w:rPr>
              <w:t>.</w:t>
            </w:r>
          </w:p>
        </w:tc>
      </w:tr>
    </w:tbl>
    <w:p w14:paraId="21A5F10E" w14:textId="77777777" w:rsidR="0037370E" w:rsidRPr="005050F0" w:rsidRDefault="0037370E" w:rsidP="0037370E">
      <w:pPr>
        <w:rPr>
          <w:noProof/>
        </w:rPr>
      </w:pPr>
    </w:p>
    <w:p w14:paraId="761D62B3"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60606B34" w14:textId="77777777" w:rsidR="00872A5E" w:rsidRPr="005050F0" w:rsidRDefault="00872A5E" w:rsidP="00872A5E">
      <w:pPr>
        <w:rPr>
          <w:noProof/>
          <w:lang w:eastAsia="ko-KR"/>
        </w:rPr>
      </w:pPr>
      <w:r w:rsidRPr="005050F0">
        <w:rPr>
          <w:noProof/>
        </w:rPr>
        <w:t xml:space="preserve">The </w:t>
      </w:r>
      <w:r w:rsidRPr="005050F0">
        <w:rPr>
          <w:noProof/>
          <w:lang w:eastAsia="ko-KR"/>
        </w:rPr>
        <w:t>ImminentPerilCallCancel</w:t>
      </w:r>
      <w:r w:rsidRPr="005050F0">
        <w:rPr>
          <w:noProof/>
        </w:rPr>
        <w:t xml:space="preserve"> time is in seconds</w:t>
      </w:r>
      <w:r w:rsidRPr="005050F0">
        <w:rPr>
          <w:noProof/>
          <w:lang w:eastAsia="ko-KR"/>
        </w:rPr>
        <w:t>.</w:t>
      </w:r>
    </w:p>
    <w:p w14:paraId="6DFDA598" w14:textId="77777777" w:rsidR="002F484D" w:rsidRPr="005050F0" w:rsidRDefault="002F484D" w:rsidP="002F484D">
      <w:pPr>
        <w:pStyle w:val="Heading1"/>
        <w:tabs>
          <w:tab w:val="right" w:pos="9630"/>
        </w:tabs>
        <w:rPr>
          <w:noProof/>
          <w:lang w:eastAsia="ko-KR"/>
        </w:rPr>
      </w:pPr>
      <w:bookmarkStart w:id="1756" w:name="_Toc4577651"/>
      <w:bookmarkStart w:id="1757" w:name="_Toc27504246"/>
      <w:bookmarkStart w:id="1758" w:name="_Toc27505034"/>
      <w:bookmarkStart w:id="1759" w:name="_Toc27505818"/>
      <w:bookmarkStart w:id="1760" w:name="_Toc27506602"/>
      <w:bookmarkStart w:id="1761" w:name="_Toc176344522"/>
      <w:r w:rsidRPr="005050F0">
        <w:rPr>
          <w:noProof/>
          <w:lang w:eastAsia="ko-KR"/>
        </w:rPr>
        <w:t>7</w:t>
      </w:r>
      <w:r w:rsidRPr="005050F0">
        <w:rPr>
          <w:noProof/>
        </w:rPr>
        <w:tab/>
        <w:t xml:space="preserve">MCPTT </w:t>
      </w:r>
      <w:r w:rsidRPr="005050F0">
        <w:rPr>
          <w:noProof/>
          <w:lang w:eastAsia="ko-KR"/>
        </w:rPr>
        <w:t xml:space="preserve">service configuration </w:t>
      </w:r>
      <w:r w:rsidRPr="005050F0">
        <w:rPr>
          <w:noProof/>
        </w:rPr>
        <w:t>MO</w:t>
      </w:r>
      <w:bookmarkEnd w:id="1756"/>
      <w:bookmarkEnd w:id="1757"/>
      <w:bookmarkEnd w:id="1758"/>
      <w:bookmarkEnd w:id="1759"/>
      <w:bookmarkEnd w:id="1760"/>
      <w:bookmarkEnd w:id="1761"/>
    </w:p>
    <w:p w14:paraId="36C6B427" w14:textId="77777777" w:rsidR="002F484D" w:rsidRPr="005050F0" w:rsidRDefault="002F484D" w:rsidP="002F484D">
      <w:pPr>
        <w:pStyle w:val="Heading2"/>
        <w:rPr>
          <w:noProof/>
        </w:rPr>
      </w:pPr>
      <w:bookmarkStart w:id="1762" w:name="_Toc4577652"/>
      <w:bookmarkStart w:id="1763" w:name="_Toc27504247"/>
      <w:bookmarkStart w:id="1764" w:name="_Toc27505035"/>
      <w:bookmarkStart w:id="1765" w:name="_Toc27505819"/>
      <w:bookmarkStart w:id="1766" w:name="_Toc27506603"/>
      <w:bookmarkStart w:id="1767" w:name="_Toc176344523"/>
      <w:r w:rsidRPr="005050F0">
        <w:rPr>
          <w:noProof/>
          <w:lang w:eastAsia="ko-KR"/>
        </w:rPr>
        <w:t>7</w:t>
      </w:r>
      <w:r w:rsidRPr="005050F0">
        <w:rPr>
          <w:noProof/>
        </w:rPr>
        <w:t>.1</w:t>
      </w:r>
      <w:r w:rsidRPr="005050F0">
        <w:rPr>
          <w:noProof/>
        </w:rPr>
        <w:tab/>
        <w:t>General</w:t>
      </w:r>
      <w:bookmarkEnd w:id="1762"/>
      <w:bookmarkEnd w:id="1763"/>
      <w:bookmarkEnd w:id="1764"/>
      <w:bookmarkEnd w:id="1765"/>
      <w:bookmarkEnd w:id="1766"/>
      <w:bookmarkEnd w:id="1767"/>
    </w:p>
    <w:p w14:paraId="7FFA006D"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service configuration </w:t>
      </w:r>
      <w:r w:rsidRPr="005050F0">
        <w:rPr>
          <w:noProof/>
        </w:rPr>
        <w:t xml:space="preserve">Management Object (MO) is used to configure 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34EF41A5"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-service-configuration</w:t>
      </w:r>
      <w:r w:rsidRPr="005050F0">
        <w:rPr>
          <w:noProof/>
        </w:rPr>
        <w:t>:1.0.</w:t>
      </w:r>
    </w:p>
    <w:p w14:paraId="59B62E15"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3D12BEFC"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service configuration </w:t>
      </w:r>
      <w:r w:rsidRPr="005050F0">
        <w:rPr>
          <w:noProof/>
        </w:rPr>
        <w:t>MO.</w:t>
      </w:r>
    </w:p>
    <w:p w14:paraId="13359DD8" w14:textId="77777777" w:rsidR="002F484D" w:rsidRPr="005050F0" w:rsidRDefault="002F484D" w:rsidP="002F484D">
      <w:pPr>
        <w:rPr>
          <w:noProof/>
        </w:rPr>
      </w:pPr>
      <w:r w:rsidRPr="005050F0">
        <w:rPr>
          <w:noProof/>
        </w:rPr>
        <w:t xml:space="preserve">The following nodes and leaf objects are possible under the MCPTT </w:t>
      </w:r>
      <w:r w:rsidRPr="005050F0">
        <w:rPr>
          <w:noProof/>
          <w:lang w:eastAsia="ko-KR"/>
        </w:rPr>
        <w:t xml:space="preserve">service configuration </w:t>
      </w:r>
      <w:r w:rsidRPr="005050F0">
        <w:rPr>
          <w:noProof/>
        </w:rPr>
        <w:t>node as described in figure </w:t>
      </w:r>
      <w:r w:rsidRPr="005050F0">
        <w:rPr>
          <w:noProof/>
          <w:lang w:eastAsia="ko-KR"/>
        </w:rPr>
        <w:t>7.1.1</w:t>
      </w:r>
      <w:r w:rsidR="009A26DB">
        <w:rPr>
          <w:noProof/>
        </w:rPr>
        <w:t>.</w:t>
      </w:r>
    </w:p>
    <w:p w14:paraId="0AF52836" w14:textId="77777777" w:rsidR="002F484D" w:rsidRPr="005050F0" w:rsidRDefault="009E0DAD" w:rsidP="002F484D">
      <w:pPr>
        <w:pStyle w:val="TH"/>
        <w:rPr>
          <w:noProof/>
        </w:rPr>
      </w:pPr>
      <w:r w:rsidRPr="005050F0">
        <w:rPr>
          <w:noProof/>
        </w:rPr>
        <w:object w:dxaOrig="8344" w:dyaOrig="8282" w14:anchorId="77039061">
          <v:shape id="_x0000_i1035" type="#_x0000_t75" style="width:416.95pt;height:413.85pt" o:ole="">
            <v:imagedata r:id="rId27" o:title=""/>
          </v:shape>
          <o:OLEObject Type="Embed" ProgID="Visio.Drawing.11" ShapeID="_x0000_i1035" DrawAspect="Content" ObjectID="_1786972217" r:id="rId28"/>
        </w:object>
      </w:r>
    </w:p>
    <w:p w14:paraId="7A1450B1" w14:textId="77777777" w:rsidR="002F484D" w:rsidRPr="005050F0" w:rsidRDefault="002F484D" w:rsidP="002F484D">
      <w:pPr>
        <w:pStyle w:val="TF"/>
        <w:rPr>
          <w:noProof/>
        </w:rPr>
      </w:pPr>
      <w:r w:rsidRPr="005050F0">
        <w:rPr>
          <w:noProof/>
        </w:rPr>
        <w:t>Figure </w:t>
      </w:r>
      <w:r w:rsidRPr="005050F0">
        <w:rPr>
          <w:noProof/>
          <w:lang w:eastAsia="ko-KR"/>
        </w:rPr>
        <w:t>7.1.</w:t>
      </w:r>
      <w:r w:rsidRPr="005050F0">
        <w:rPr>
          <w:noProof/>
        </w:rPr>
        <w:t xml:space="preserve">1: The MCPTT </w:t>
      </w:r>
      <w:r w:rsidRPr="005050F0">
        <w:rPr>
          <w:noProof/>
          <w:lang w:eastAsia="ko-KR"/>
        </w:rPr>
        <w:t>service configuration MO</w:t>
      </w:r>
    </w:p>
    <w:p w14:paraId="78689587" w14:textId="77777777" w:rsidR="002F484D" w:rsidRPr="005050F0" w:rsidRDefault="002F484D" w:rsidP="002F484D">
      <w:pPr>
        <w:pStyle w:val="Heading2"/>
        <w:rPr>
          <w:noProof/>
        </w:rPr>
      </w:pPr>
      <w:bookmarkStart w:id="1768" w:name="_Toc4577653"/>
      <w:bookmarkStart w:id="1769" w:name="_Toc27504248"/>
      <w:bookmarkStart w:id="1770" w:name="_Toc27505036"/>
      <w:bookmarkStart w:id="1771" w:name="_Toc27505820"/>
      <w:bookmarkStart w:id="1772" w:name="_Toc27506604"/>
      <w:bookmarkStart w:id="1773" w:name="_Toc176344524"/>
      <w:r w:rsidRPr="005050F0">
        <w:rPr>
          <w:noProof/>
          <w:lang w:eastAsia="ko-KR"/>
        </w:rPr>
        <w:t>7</w:t>
      </w:r>
      <w:r w:rsidRPr="005050F0">
        <w:rPr>
          <w:noProof/>
        </w:rPr>
        <w:t>.</w:t>
      </w:r>
      <w:r w:rsidRPr="005050F0">
        <w:rPr>
          <w:noProof/>
          <w:lang w:eastAsia="ko-KR"/>
        </w:rPr>
        <w:t>2</w:t>
      </w:r>
      <w:r w:rsidRPr="005050F0">
        <w:rPr>
          <w:noProof/>
        </w:rPr>
        <w:tab/>
      </w:r>
      <w:r w:rsidRPr="005050F0">
        <w:rPr>
          <w:noProof/>
          <w:lang w:eastAsia="ko-KR"/>
        </w:rPr>
        <w:t>MCPTT service configuration MO parameters</w:t>
      </w:r>
      <w:bookmarkEnd w:id="1768"/>
      <w:bookmarkEnd w:id="1769"/>
      <w:bookmarkEnd w:id="1770"/>
      <w:bookmarkEnd w:id="1771"/>
      <w:bookmarkEnd w:id="1772"/>
      <w:bookmarkEnd w:id="1773"/>
    </w:p>
    <w:p w14:paraId="5F3D465D" w14:textId="77777777" w:rsidR="002F484D" w:rsidRPr="005050F0" w:rsidRDefault="002F484D" w:rsidP="002F484D">
      <w:pPr>
        <w:pStyle w:val="Heading3"/>
        <w:rPr>
          <w:noProof/>
        </w:rPr>
      </w:pPr>
      <w:bookmarkStart w:id="1774" w:name="_Toc4577654"/>
      <w:bookmarkStart w:id="1775" w:name="_Toc27504249"/>
      <w:bookmarkStart w:id="1776" w:name="_Toc27505037"/>
      <w:bookmarkStart w:id="1777" w:name="_Toc27505821"/>
      <w:bookmarkStart w:id="1778" w:name="_Toc27506605"/>
      <w:bookmarkStart w:id="1779" w:name="_Toc176344525"/>
      <w:r w:rsidRPr="005050F0">
        <w:rPr>
          <w:noProof/>
          <w:lang w:eastAsia="ko-KR"/>
        </w:rPr>
        <w:t>7.2.</w:t>
      </w:r>
      <w:r w:rsidRPr="005050F0">
        <w:rPr>
          <w:noProof/>
        </w:rPr>
        <w:t>1</w:t>
      </w:r>
      <w:r w:rsidRPr="005050F0">
        <w:rPr>
          <w:noProof/>
        </w:rPr>
        <w:tab/>
        <w:t>General</w:t>
      </w:r>
      <w:bookmarkEnd w:id="1774"/>
      <w:bookmarkEnd w:id="1775"/>
      <w:bookmarkEnd w:id="1776"/>
      <w:bookmarkEnd w:id="1777"/>
      <w:bookmarkEnd w:id="1778"/>
      <w:bookmarkEnd w:id="1779"/>
    </w:p>
    <w:p w14:paraId="4CC15465" w14:textId="77777777" w:rsidR="002F484D" w:rsidRPr="005050F0" w:rsidRDefault="002F484D" w:rsidP="002F484D">
      <w:pPr>
        <w:rPr>
          <w:noProof/>
          <w:lang w:eastAsia="ko-KR"/>
        </w:rPr>
      </w:pPr>
      <w:r w:rsidRPr="005050F0">
        <w:rPr>
          <w:noProof/>
        </w:rPr>
        <w:t xml:space="preserve">This clause describes the parameters for the MCPTT </w:t>
      </w:r>
      <w:r w:rsidRPr="005050F0">
        <w:rPr>
          <w:noProof/>
          <w:lang w:eastAsia="ko-KR"/>
        </w:rPr>
        <w:t>service configuration</w:t>
      </w:r>
      <w:r w:rsidRPr="005050F0">
        <w:rPr>
          <w:noProof/>
        </w:rPr>
        <w:t xml:space="preserve"> Management Object (MO).</w:t>
      </w:r>
    </w:p>
    <w:p w14:paraId="2FCF9523" w14:textId="77777777" w:rsidR="002F484D" w:rsidRPr="005050F0" w:rsidRDefault="002F484D" w:rsidP="002F484D">
      <w:pPr>
        <w:pStyle w:val="Heading3"/>
        <w:rPr>
          <w:i/>
          <w:iCs/>
          <w:noProof/>
          <w:lang w:eastAsia="ko-KR"/>
        </w:rPr>
      </w:pPr>
      <w:bookmarkStart w:id="1780" w:name="_Toc4577655"/>
      <w:bookmarkStart w:id="1781" w:name="_Toc27504250"/>
      <w:bookmarkStart w:id="1782" w:name="_Toc27505038"/>
      <w:bookmarkStart w:id="1783" w:name="_Toc27505822"/>
      <w:bookmarkStart w:id="1784" w:name="_Toc27506606"/>
      <w:bookmarkStart w:id="1785" w:name="_Toc176344526"/>
      <w:r w:rsidRPr="005050F0">
        <w:rPr>
          <w:noProof/>
          <w:lang w:eastAsia="ko-KR"/>
        </w:rPr>
        <w:t>7.2.2</w:t>
      </w:r>
      <w:r w:rsidRPr="005050F0">
        <w:rPr>
          <w:noProof/>
        </w:rPr>
        <w:tab/>
        <w:t xml:space="preserve">Node: </w:t>
      </w:r>
      <w:r w:rsidRPr="005050F0">
        <w:rPr>
          <w:i/>
          <w:iCs/>
          <w:noProof/>
        </w:rPr>
        <w:t>&lt;x&gt;</w:t>
      </w:r>
      <w:bookmarkEnd w:id="1780"/>
      <w:bookmarkEnd w:id="1781"/>
      <w:bookmarkEnd w:id="1782"/>
      <w:bookmarkEnd w:id="1783"/>
      <w:bookmarkEnd w:id="1784"/>
      <w:bookmarkEnd w:id="1785"/>
    </w:p>
    <w:p w14:paraId="49992F83"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3CB7260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C09F97"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4AE770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93A5034"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3B22F"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78001"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726A"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0345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3B57DF8" w14:textId="77777777" w:rsidR="002F484D" w:rsidRPr="005050F0" w:rsidRDefault="002F484D" w:rsidP="00B93C96">
            <w:pPr>
              <w:jc w:val="center"/>
              <w:rPr>
                <w:rFonts w:ascii="Arial" w:hAnsi="Arial" w:cs="Arial"/>
                <w:b/>
                <w:noProof/>
                <w:sz w:val="18"/>
                <w:szCs w:val="18"/>
              </w:rPr>
            </w:pPr>
          </w:p>
        </w:tc>
      </w:tr>
      <w:tr w:rsidR="002F484D" w:rsidRPr="005050F0" w14:paraId="2D16DF25"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19ED31"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1E81"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8336D"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99A1D"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A293F"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C8D2024" w14:textId="77777777" w:rsidR="002F484D" w:rsidRPr="005050F0" w:rsidRDefault="002F484D" w:rsidP="00B93C96">
            <w:pPr>
              <w:jc w:val="center"/>
              <w:rPr>
                <w:b/>
                <w:noProof/>
              </w:rPr>
            </w:pPr>
          </w:p>
        </w:tc>
      </w:tr>
      <w:tr w:rsidR="002F484D" w:rsidRPr="005050F0" w14:paraId="12735FAA"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17B4EA7"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85500F" w14:textId="77777777" w:rsidR="002F484D" w:rsidRPr="005050F0" w:rsidRDefault="002F484D" w:rsidP="00B93C96">
            <w:pPr>
              <w:rPr>
                <w:noProof/>
              </w:rPr>
            </w:pPr>
            <w:r w:rsidRPr="005050F0">
              <w:rPr>
                <w:noProof/>
              </w:rPr>
              <w:t xml:space="preserve">This interior node acts as a placeholder for the MCPTT </w:t>
            </w:r>
            <w:r w:rsidRPr="005050F0">
              <w:rPr>
                <w:noProof/>
                <w:lang w:eastAsia="ko-KR"/>
              </w:rPr>
              <w:t xml:space="preserve">service configuration </w:t>
            </w:r>
            <w:r w:rsidRPr="005050F0">
              <w:rPr>
                <w:noProof/>
              </w:rPr>
              <w:t>Management Object (MO).</w:t>
            </w:r>
          </w:p>
          <w:p w14:paraId="5F5D1ECC" w14:textId="77777777" w:rsidR="002F484D" w:rsidRPr="005050F0" w:rsidRDefault="002F484D" w:rsidP="00B93C96">
            <w:pPr>
              <w:rPr>
                <w:noProof/>
              </w:rPr>
            </w:pPr>
            <w:r w:rsidRPr="005050F0">
              <w:rPr>
                <w:noProof/>
              </w:rPr>
              <w:t xml:space="preserve">For the MCPTT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-service configuration</w:t>
            </w:r>
            <w:r w:rsidRPr="005050F0">
              <w:rPr>
                <w:noProof/>
              </w:rPr>
              <w:t>:1.0"</w:t>
            </w:r>
          </w:p>
        </w:tc>
      </w:tr>
    </w:tbl>
    <w:p w14:paraId="6F29B148" w14:textId="77777777" w:rsidR="007A4557" w:rsidRPr="005050F0" w:rsidRDefault="007A4557" w:rsidP="007A4557">
      <w:pPr>
        <w:rPr>
          <w:noProof/>
        </w:rPr>
      </w:pPr>
    </w:p>
    <w:p w14:paraId="2D82FDA9" w14:textId="77777777" w:rsidR="002F484D" w:rsidRPr="005050F0" w:rsidRDefault="002F484D" w:rsidP="002F484D">
      <w:pPr>
        <w:pStyle w:val="B1"/>
        <w:rPr>
          <w:noProof/>
        </w:rPr>
      </w:pPr>
      <w:r w:rsidRPr="005050F0">
        <w:rPr>
          <w:noProof/>
        </w:rPr>
        <w:lastRenderedPageBreak/>
        <w:t>-</w:t>
      </w:r>
      <w:r w:rsidRPr="005050F0">
        <w:rPr>
          <w:noProof/>
        </w:rPr>
        <w:tab/>
        <w:t>Values: N/A</w:t>
      </w:r>
    </w:p>
    <w:p w14:paraId="154A0275" w14:textId="77777777" w:rsidR="002F484D" w:rsidRPr="005050F0" w:rsidRDefault="002F484D" w:rsidP="002F484D">
      <w:pPr>
        <w:pStyle w:val="Heading3"/>
        <w:rPr>
          <w:noProof/>
          <w:lang w:eastAsia="ko-KR"/>
        </w:rPr>
      </w:pPr>
      <w:bookmarkStart w:id="1786" w:name="_Toc4577656"/>
      <w:bookmarkStart w:id="1787" w:name="_Toc27504251"/>
      <w:bookmarkStart w:id="1788" w:name="_Toc27505039"/>
      <w:bookmarkStart w:id="1789" w:name="_Toc27505823"/>
      <w:bookmarkStart w:id="1790" w:name="_Toc27506607"/>
      <w:bookmarkStart w:id="1791" w:name="_Toc176344527"/>
      <w:r w:rsidRPr="005050F0">
        <w:rPr>
          <w:noProof/>
          <w:lang w:eastAsia="ko-KR"/>
        </w:rPr>
        <w:t>7</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1786"/>
      <w:bookmarkEnd w:id="1787"/>
      <w:bookmarkEnd w:id="1788"/>
      <w:bookmarkEnd w:id="1789"/>
      <w:bookmarkEnd w:id="1790"/>
      <w:bookmarkEnd w:id="1791"/>
    </w:p>
    <w:p w14:paraId="534CEF9C"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5EBFD53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911AD9"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0F09BAC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64804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99B41"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5CB54"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63F04"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4CB4"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8375D79" w14:textId="77777777" w:rsidR="002F484D" w:rsidRPr="005050F0" w:rsidRDefault="002F484D" w:rsidP="00B93C96">
            <w:pPr>
              <w:jc w:val="center"/>
              <w:rPr>
                <w:rFonts w:ascii="Arial" w:hAnsi="Arial" w:cs="Arial"/>
                <w:b/>
                <w:noProof/>
                <w:sz w:val="18"/>
                <w:szCs w:val="18"/>
              </w:rPr>
            </w:pPr>
          </w:p>
        </w:tc>
      </w:tr>
      <w:tr w:rsidR="002F484D" w:rsidRPr="005050F0" w14:paraId="591440E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4E69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33FB2"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F786A"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B68E0"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34892"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183D1CC" w14:textId="77777777" w:rsidR="002F484D" w:rsidRPr="005050F0" w:rsidRDefault="002F484D" w:rsidP="00B93C96">
            <w:pPr>
              <w:jc w:val="center"/>
              <w:rPr>
                <w:b/>
                <w:noProof/>
              </w:rPr>
            </w:pPr>
          </w:p>
        </w:tc>
      </w:tr>
      <w:tr w:rsidR="002F484D" w:rsidRPr="005050F0" w14:paraId="0AA93F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0A7D76"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C03C4" w14:textId="77777777" w:rsidR="002F484D" w:rsidRPr="005050F0" w:rsidRDefault="002F484D" w:rsidP="00B93C96">
            <w:pPr>
              <w:rPr>
                <w:noProof/>
              </w:rPr>
            </w:pPr>
            <w:r w:rsidRPr="005050F0">
              <w:rPr>
                <w:noProof/>
              </w:rPr>
              <w:t>The Name leaf is a name for the MCPTT service configuration settings.</w:t>
            </w:r>
          </w:p>
        </w:tc>
      </w:tr>
    </w:tbl>
    <w:p w14:paraId="19ECA4A4" w14:textId="77777777" w:rsidR="007A4557" w:rsidRPr="005050F0" w:rsidRDefault="007A4557" w:rsidP="007A4557">
      <w:pPr>
        <w:rPr>
          <w:noProof/>
        </w:rPr>
      </w:pPr>
    </w:p>
    <w:p w14:paraId="2674DD01" w14:textId="77777777" w:rsidR="002F484D" w:rsidRPr="005050F0" w:rsidRDefault="002F484D" w:rsidP="002F484D">
      <w:pPr>
        <w:pStyle w:val="B1"/>
        <w:rPr>
          <w:noProof/>
        </w:rPr>
      </w:pPr>
      <w:r w:rsidRPr="005050F0">
        <w:rPr>
          <w:noProof/>
        </w:rPr>
        <w:t>-</w:t>
      </w:r>
      <w:r w:rsidRPr="005050F0">
        <w:rPr>
          <w:noProof/>
        </w:rPr>
        <w:tab/>
        <w:t>Values: &lt;User displayable name&gt;</w:t>
      </w:r>
    </w:p>
    <w:p w14:paraId="6C4F3665" w14:textId="77777777" w:rsidR="002F484D" w:rsidRPr="005050F0" w:rsidRDefault="002F484D" w:rsidP="002F484D">
      <w:pPr>
        <w:pStyle w:val="Heading3"/>
        <w:rPr>
          <w:noProof/>
          <w:lang w:eastAsia="ko-KR"/>
        </w:rPr>
      </w:pPr>
      <w:bookmarkStart w:id="1792" w:name="_Toc4577657"/>
      <w:bookmarkStart w:id="1793" w:name="_Toc27504252"/>
      <w:bookmarkStart w:id="1794" w:name="_Toc27505040"/>
      <w:bookmarkStart w:id="1795" w:name="_Toc27505824"/>
      <w:bookmarkStart w:id="1796" w:name="_Toc27506608"/>
      <w:bookmarkStart w:id="1797" w:name="_Toc176344528"/>
      <w:r w:rsidRPr="005050F0">
        <w:rPr>
          <w:noProof/>
          <w:lang w:eastAsia="ko-KR"/>
        </w:rPr>
        <w:t>7.2</w:t>
      </w:r>
      <w:r w:rsidRPr="005050F0">
        <w:rPr>
          <w:noProof/>
        </w:rPr>
        <w:t>.4</w:t>
      </w:r>
      <w:r w:rsidRPr="005050F0">
        <w:rPr>
          <w:noProof/>
        </w:rPr>
        <w:tab/>
        <w:t>/</w:t>
      </w:r>
      <w:r w:rsidRPr="005050F0">
        <w:rPr>
          <w:i/>
          <w:iCs/>
          <w:noProof/>
        </w:rPr>
        <w:t>&lt;x&gt;</w:t>
      </w:r>
      <w:r w:rsidRPr="005050F0">
        <w:rPr>
          <w:noProof/>
        </w:rPr>
        <w:t>/Ext/</w:t>
      </w:r>
      <w:bookmarkEnd w:id="1792"/>
      <w:bookmarkEnd w:id="1793"/>
      <w:bookmarkEnd w:id="1794"/>
      <w:bookmarkEnd w:id="1795"/>
      <w:bookmarkEnd w:id="1796"/>
      <w:bookmarkEnd w:id="1797"/>
    </w:p>
    <w:p w14:paraId="35E6A206"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6EF686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E29838"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0A9D3FE4"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2963E94"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60A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929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F132E"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F9643"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CF47E47" w14:textId="77777777" w:rsidR="002F484D" w:rsidRPr="005050F0" w:rsidRDefault="002F484D" w:rsidP="00B93C96">
            <w:pPr>
              <w:jc w:val="center"/>
              <w:rPr>
                <w:rFonts w:ascii="Arial" w:hAnsi="Arial" w:cs="Arial"/>
                <w:b/>
                <w:noProof/>
                <w:sz w:val="18"/>
                <w:szCs w:val="18"/>
              </w:rPr>
            </w:pPr>
          </w:p>
        </w:tc>
      </w:tr>
      <w:tr w:rsidR="002F484D" w:rsidRPr="005050F0" w14:paraId="5AA5F18A"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DA8B5FD"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289"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473A1"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A382"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78A9"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D3EBB58" w14:textId="77777777" w:rsidR="002F484D" w:rsidRPr="005050F0" w:rsidRDefault="002F484D" w:rsidP="00B93C96">
            <w:pPr>
              <w:jc w:val="center"/>
              <w:rPr>
                <w:b/>
                <w:noProof/>
              </w:rPr>
            </w:pPr>
          </w:p>
        </w:tc>
      </w:tr>
      <w:tr w:rsidR="002F484D" w:rsidRPr="005050F0" w14:paraId="4C7F6BF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301B6B"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989B01" w14:textId="77777777" w:rsidR="002F484D" w:rsidRPr="005050F0" w:rsidRDefault="002F484D" w:rsidP="00B93C96">
            <w:pPr>
              <w:rPr>
                <w:noProof/>
              </w:rPr>
            </w:pPr>
            <w:r w:rsidRPr="005050F0">
              <w:rPr>
                <w:noProof/>
              </w:rPr>
              <w:t>The Ext is an interior node for where the vendor specific information about the MCPTT service configuration MO is being placed.</w:t>
            </w:r>
          </w:p>
        </w:tc>
      </w:tr>
    </w:tbl>
    <w:p w14:paraId="4F5E1DFA" w14:textId="77777777" w:rsidR="007A4557" w:rsidRPr="005050F0" w:rsidRDefault="007A4557" w:rsidP="007A4557">
      <w:pPr>
        <w:rPr>
          <w:noProof/>
        </w:rPr>
      </w:pPr>
    </w:p>
    <w:p w14:paraId="68B0D696"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3251F5E" w14:textId="77777777" w:rsidR="002F484D" w:rsidRPr="005050F0" w:rsidRDefault="002F484D" w:rsidP="002F484D">
      <w:pPr>
        <w:pStyle w:val="B1"/>
        <w:rPr>
          <w:noProof/>
          <w:lang w:eastAsia="ko-KR"/>
        </w:rPr>
      </w:pPr>
      <w:r w:rsidRPr="005050F0">
        <w:rPr>
          <w:noProof/>
        </w:rPr>
        <w:t>-</w:t>
      </w:r>
      <w:r w:rsidRPr="005050F0">
        <w:rPr>
          <w:noProof/>
        </w:rPr>
        <w:tab/>
        <w:t>Values: N/A</w:t>
      </w:r>
    </w:p>
    <w:p w14:paraId="2231420D" w14:textId="77777777" w:rsidR="002F484D" w:rsidRPr="005050F0" w:rsidRDefault="002F484D" w:rsidP="002F484D">
      <w:pPr>
        <w:pStyle w:val="Heading3"/>
        <w:rPr>
          <w:noProof/>
          <w:lang w:eastAsia="ko-KR"/>
        </w:rPr>
      </w:pPr>
      <w:bookmarkStart w:id="1798" w:name="_Toc4577658"/>
      <w:bookmarkStart w:id="1799" w:name="_Toc27504253"/>
      <w:bookmarkStart w:id="1800" w:name="_Toc27505041"/>
      <w:bookmarkStart w:id="1801" w:name="_Toc27505825"/>
      <w:bookmarkStart w:id="1802" w:name="_Toc27506609"/>
      <w:bookmarkStart w:id="1803" w:name="_Toc176344529"/>
      <w:r w:rsidRPr="005050F0">
        <w:rPr>
          <w:noProof/>
        </w:rPr>
        <w:t>7.2.5</w:t>
      </w:r>
      <w:r w:rsidRPr="005050F0">
        <w:rPr>
          <w:noProof/>
        </w:rPr>
        <w:tab/>
        <w:t>/</w:t>
      </w:r>
      <w:r w:rsidRPr="005050F0">
        <w:rPr>
          <w:i/>
          <w:iCs/>
          <w:noProof/>
        </w:rPr>
        <w:t>&lt;x&gt;</w:t>
      </w:r>
      <w:r w:rsidRPr="005050F0">
        <w:rPr>
          <w:noProof/>
        </w:rPr>
        <w:t>/Common</w:t>
      </w:r>
      <w:bookmarkEnd w:id="1798"/>
      <w:bookmarkEnd w:id="1799"/>
      <w:bookmarkEnd w:id="1800"/>
      <w:bookmarkEnd w:id="1801"/>
      <w:bookmarkEnd w:id="1802"/>
      <w:bookmarkEnd w:id="1803"/>
    </w:p>
    <w:p w14:paraId="56BFAB96"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6A6ADB4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226828B" w14:textId="77777777" w:rsidR="002F484D" w:rsidRPr="005050F0" w:rsidRDefault="002F484D" w:rsidP="00B93C96">
            <w:pPr>
              <w:rPr>
                <w:rFonts w:ascii="Arial" w:hAnsi="Arial" w:cs="Arial"/>
                <w:noProof/>
                <w:sz w:val="18"/>
                <w:szCs w:val="18"/>
              </w:rPr>
            </w:pPr>
            <w:r w:rsidRPr="005050F0">
              <w:rPr>
                <w:noProof/>
              </w:rPr>
              <w:t>Common</w:t>
            </w:r>
          </w:p>
        </w:tc>
      </w:tr>
      <w:tr w:rsidR="002F484D" w:rsidRPr="005050F0" w14:paraId="7EC03DE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6BD36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A7D6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720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434B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6BAE6"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9CFDC6" w14:textId="77777777" w:rsidR="002F484D" w:rsidRPr="005050F0" w:rsidRDefault="002F484D" w:rsidP="00B93C96">
            <w:pPr>
              <w:jc w:val="center"/>
              <w:rPr>
                <w:rFonts w:ascii="Arial" w:hAnsi="Arial" w:cs="Arial"/>
                <w:b/>
                <w:noProof/>
                <w:sz w:val="18"/>
                <w:szCs w:val="18"/>
              </w:rPr>
            </w:pPr>
          </w:p>
        </w:tc>
      </w:tr>
      <w:tr w:rsidR="002F484D" w:rsidRPr="005050F0" w14:paraId="72FFE45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4219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8516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6B554"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72F1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7059C"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DF139A" w14:textId="77777777" w:rsidR="002F484D" w:rsidRPr="005050F0" w:rsidRDefault="002F484D" w:rsidP="00B93C96">
            <w:pPr>
              <w:jc w:val="center"/>
              <w:rPr>
                <w:b/>
                <w:noProof/>
              </w:rPr>
            </w:pPr>
          </w:p>
        </w:tc>
      </w:tr>
      <w:tr w:rsidR="002F484D" w:rsidRPr="005050F0" w14:paraId="5D5EDF7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E8D9D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FAECE5"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BAF9CA4" w14:textId="77777777" w:rsidR="007A4557" w:rsidRPr="005050F0" w:rsidRDefault="007A4557" w:rsidP="007A4557">
      <w:pPr>
        <w:rPr>
          <w:noProof/>
        </w:rPr>
      </w:pPr>
      <w:bookmarkStart w:id="1804" w:name="_Toc4577659"/>
      <w:bookmarkStart w:id="1805" w:name="_Toc27504254"/>
      <w:bookmarkStart w:id="1806" w:name="_Toc27505042"/>
      <w:bookmarkStart w:id="1807" w:name="_Toc27505826"/>
      <w:bookmarkStart w:id="1808" w:name="_Toc27506610"/>
    </w:p>
    <w:p w14:paraId="3B191333" w14:textId="77777777" w:rsidR="002F484D" w:rsidRPr="005050F0" w:rsidRDefault="002F484D" w:rsidP="002F484D">
      <w:pPr>
        <w:pStyle w:val="Heading3"/>
        <w:rPr>
          <w:noProof/>
          <w:lang w:eastAsia="ko-KR"/>
        </w:rPr>
      </w:pPr>
      <w:bookmarkStart w:id="1809" w:name="_Toc176344530"/>
      <w:r w:rsidRPr="005050F0">
        <w:rPr>
          <w:noProof/>
        </w:rPr>
        <w:t>7.2.</w:t>
      </w:r>
      <w:r w:rsidRPr="005050F0">
        <w:rPr>
          <w:noProof/>
          <w:lang w:eastAsia="ko-KR"/>
        </w:rPr>
        <w:t>6</w:t>
      </w:r>
      <w:r w:rsidRPr="005050F0">
        <w:rPr>
          <w:noProof/>
        </w:rPr>
        <w:tab/>
        <w:t>/</w:t>
      </w:r>
      <w:r w:rsidRPr="005050F0">
        <w:rPr>
          <w:i/>
          <w:iCs/>
          <w:noProof/>
        </w:rPr>
        <w:t>&lt;x&gt;</w:t>
      </w:r>
      <w:r w:rsidRPr="005050F0">
        <w:rPr>
          <w:noProof/>
        </w:rPr>
        <w:t>/Common/BroadcastMCPTTGroupCall</w:t>
      </w:r>
      <w:bookmarkEnd w:id="1804"/>
      <w:bookmarkEnd w:id="1805"/>
      <w:bookmarkEnd w:id="1806"/>
      <w:bookmarkEnd w:id="1807"/>
      <w:bookmarkEnd w:id="1808"/>
      <w:bookmarkEnd w:id="1809"/>
    </w:p>
    <w:p w14:paraId="4C025A47"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6</w:t>
      </w:r>
      <w:r w:rsidRPr="005050F0">
        <w:rPr>
          <w:noProof/>
        </w:rPr>
        <w:t>.1: /</w:t>
      </w:r>
      <w:r w:rsidRPr="005050F0">
        <w:rPr>
          <w:i/>
          <w:iCs/>
          <w:noProof/>
        </w:rPr>
        <w:t>&lt;x&gt;</w:t>
      </w:r>
      <w:r w:rsidRPr="005050F0">
        <w:rPr>
          <w:noProof/>
        </w:rPr>
        <w:t>/Common/BroadcastMCPTTGroupCall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EF951D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4E2BF7" w14:textId="77777777" w:rsidR="002F484D" w:rsidRPr="005050F0" w:rsidRDefault="002F484D" w:rsidP="00B93C96">
            <w:pPr>
              <w:rPr>
                <w:rFonts w:ascii="Arial" w:hAnsi="Arial" w:cs="Arial"/>
                <w:noProof/>
                <w:sz w:val="18"/>
                <w:szCs w:val="18"/>
              </w:rPr>
            </w:pPr>
            <w:r w:rsidRPr="005050F0">
              <w:rPr>
                <w:noProof/>
              </w:rPr>
              <w:t>Common/BroadcastMCPTTGroupCall</w:t>
            </w:r>
          </w:p>
        </w:tc>
      </w:tr>
      <w:tr w:rsidR="002F484D" w:rsidRPr="005050F0" w14:paraId="528FCD5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6486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55FD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A26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237B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0473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9CE65" w14:textId="77777777" w:rsidR="002F484D" w:rsidRPr="005050F0" w:rsidRDefault="002F484D" w:rsidP="00B93C96">
            <w:pPr>
              <w:jc w:val="center"/>
              <w:rPr>
                <w:rFonts w:ascii="Arial" w:hAnsi="Arial" w:cs="Arial"/>
                <w:b/>
                <w:noProof/>
                <w:sz w:val="18"/>
                <w:szCs w:val="18"/>
              </w:rPr>
            </w:pPr>
          </w:p>
        </w:tc>
      </w:tr>
      <w:tr w:rsidR="002F484D" w:rsidRPr="005050F0" w14:paraId="527DAEB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C6260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CB73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CFA4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9DB4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DB45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FD4CF2" w14:textId="77777777" w:rsidR="002F484D" w:rsidRPr="005050F0" w:rsidRDefault="002F484D" w:rsidP="00B93C96">
            <w:pPr>
              <w:jc w:val="center"/>
              <w:rPr>
                <w:b/>
                <w:noProof/>
              </w:rPr>
            </w:pPr>
          </w:p>
        </w:tc>
      </w:tr>
      <w:tr w:rsidR="002F484D" w:rsidRPr="005050F0" w14:paraId="6D01969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A565C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3F147B"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Broadcast MCPTT Group</w:t>
            </w:r>
            <w:r w:rsidRPr="005050F0">
              <w:rPr>
                <w:noProof/>
              </w:rPr>
              <w:t xml:space="preserve"> Call configuration</w:t>
            </w:r>
            <w:r w:rsidRPr="005050F0">
              <w:rPr>
                <w:noProof/>
                <w:lang w:eastAsia="ko-KR"/>
              </w:rPr>
              <w:t>.</w:t>
            </w:r>
          </w:p>
        </w:tc>
      </w:tr>
    </w:tbl>
    <w:p w14:paraId="70F9F118" w14:textId="77777777" w:rsidR="007A4557" w:rsidRPr="005050F0" w:rsidRDefault="007A4557" w:rsidP="007A4557">
      <w:pPr>
        <w:rPr>
          <w:noProof/>
        </w:rPr>
      </w:pPr>
      <w:bookmarkStart w:id="1810" w:name="_Toc4577660"/>
      <w:bookmarkStart w:id="1811" w:name="_Toc27504255"/>
      <w:bookmarkStart w:id="1812" w:name="_Toc27505043"/>
      <w:bookmarkStart w:id="1813" w:name="_Toc27505827"/>
      <w:bookmarkStart w:id="1814" w:name="_Toc27506611"/>
    </w:p>
    <w:p w14:paraId="3FA31D61" w14:textId="77777777" w:rsidR="002F484D" w:rsidRPr="005050F0" w:rsidRDefault="002F484D" w:rsidP="002F484D">
      <w:pPr>
        <w:pStyle w:val="Heading3"/>
        <w:rPr>
          <w:noProof/>
          <w:lang w:eastAsia="ko-KR"/>
        </w:rPr>
      </w:pPr>
      <w:bookmarkStart w:id="1815" w:name="_Toc176344531"/>
      <w:r w:rsidRPr="005050F0">
        <w:rPr>
          <w:noProof/>
        </w:rPr>
        <w:lastRenderedPageBreak/>
        <w:t>7.2.</w:t>
      </w:r>
      <w:r w:rsidRPr="005050F0">
        <w:rPr>
          <w:noProof/>
          <w:lang w:eastAsia="ko-KR"/>
        </w:rPr>
        <w:t>7</w:t>
      </w:r>
      <w:r w:rsidRPr="005050F0">
        <w:rPr>
          <w:noProof/>
        </w:rPr>
        <w:tab/>
        <w:t>/</w:t>
      </w:r>
      <w:r w:rsidRPr="005050F0">
        <w:rPr>
          <w:i/>
          <w:iCs/>
          <w:noProof/>
        </w:rPr>
        <w:t>&lt;x&gt;</w:t>
      </w:r>
      <w:r w:rsidRPr="005050F0">
        <w:rPr>
          <w:noProof/>
        </w:rPr>
        <w:t>/Common/BroadcastMCPTTGroupCall/</w:t>
      </w:r>
      <w:r w:rsidR="00040692" w:rsidRPr="005050F0">
        <w:rPr>
          <w:noProof/>
        </w:rPr>
        <w:br/>
      </w:r>
      <w:r w:rsidRPr="005050F0">
        <w:rPr>
          <w:noProof/>
          <w:lang w:eastAsia="ko-KR"/>
        </w:rPr>
        <w:t>NumLevel</w:t>
      </w:r>
      <w:r w:rsidRPr="005050F0">
        <w:rPr>
          <w:noProof/>
        </w:rPr>
        <w:t>Group</w:t>
      </w:r>
      <w:r w:rsidRPr="005050F0">
        <w:rPr>
          <w:noProof/>
          <w:lang w:eastAsia="ko-KR"/>
        </w:rPr>
        <w:t>Hierarchy</w:t>
      </w:r>
      <w:bookmarkEnd w:id="1810"/>
      <w:bookmarkEnd w:id="1811"/>
      <w:bookmarkEnd w:id="1812"/>
      <w:bookmarkEnd w:id="1813"/>
      <w:bookmarkEnd w:id="1814"/>
      <w:bookmarkEnd w:id="1815"/>
    </w:p>
    <w:p w14:paraId="6FAAEF39"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7</w:t>
      </w:r>
      <w:r w:rsidRPr="005050F0">
        <w:rPr>
          <w:noProof/>
        </w:rPr>
        <w:t>.1: /</w:t>
      </w:r>
      <w:r w:rsidRPr="005050F0">
        <w:rPr>
          <w:i/>
          <w:iCs/>
          <w:noProof/>
        </w:rPr>
        <w:t>&lt;x&gt;</w:t>
      </w:r>
      <w:r w:rsidRPr="005050F0">
        <w:rPr>
          <w:noProof/>
        </w:rPr>
        <w:t>/Common/BroadcastMCPTTGroupCall/</w:t>
      </w:r>
      <w:r w:rsidRPr="005050F0">
        <w:rPr>
          <w:noProof/>
          <w:lang w:eastAsia="ko-KR"/>
        </w:rPr>
        <w:t>NumLevel</w:t>
      </w:r>
      <w:r w:rsidRPr="005050F0">
        <w:rPr>
          <w:noProof/>
        </w:rPr>
        <w:t>Group</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1CC0BF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A84782" w14:textId="77777777" w:rsidR="002F484D" w:rsidRPr="005050F0" w:rsidRDefault="002F484D" w:rsidP="00B93C96">
            <w:pPr>
              <w:rPr>
                <w:rFonts w:ascii="Arial" w:hAnsi="Arial" w:cs="Arial"/>
                <w:noProof/>
                <w:sz w:val="18"/>
                <w:szCs w:val="18"/>
              </w:rPr>
            </w:pPr>
            <w:r w:rsidRPr="005050F0">
              <w:rPr>
                <w:noProof/>
              </w:rPr>
              <w:t>Common/BroadcastMCPTTGroupCall/</w:t>
            </w:r>
            <w:r w:rsidRPr="005050F0">
              <w:rPr>
                <w:noProof/>
                <w:lang w:eastAsia="ko-KR"/>
              </w:rPr>
              <w:t>NumLevel</w:t>
            </w:r>
            <w:r w:rsidRPr="005050F0">
              <w:rPr>
                <w:noProof/>
              </w:rPr>
              <w:t>Group</w:t>
            </w:r>
            <w:r w:rsidRPr="005050F0">
              <w:rPr>
                <w:noProof/>
                <w:lang w:eastAsia="ko-KR"/>
              </w:rPr>
              <w:t>Hierarchy</w:t>
            </w:r>
          </w:p>
        </w:tc>
      </w:tr>
      <w:tr w:rsidR="002F484D" w:rsidRPr="005050F0" w14:paraId="3AAB066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F4A08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6C8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62D9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FDCB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215D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EBD082" w14:textId="77777777" w:rsidR="002F484D" w:rsidRPr="005050F0" w:rsidRDefault="002F484D" w:rsidP="00B93C96">
            <w:pPr>
              <w:jc w:val="center"/>
              <w:rPr>
                <w:rFonts w:ascii="Arial" w:hAnsi="Arial" w:cs="Arial"/>
                <w:b/>
                <w:noProof/>
                <w:sz w:val="18"/>
                <w:szCs w:val="18"/>
              </w:rPr>
            </w:pPr>
          </w:p>
        </w:tc>
      </w:tr>
      <w:tr w:rsidR="002F484D" w:rsidRPr="005050F0" w14:paraId="25B11DC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1B54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5059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672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987DC"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AEF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CEA588" w14:textId="77777777" w:rsidR="002F484D" w:rsidRPr="005050F0" w:rsidRDefault="002F484D" w:rsidP="00B93C96">
            <w:pPr>
              <w:jc w:val="center"/>
              <w:rPr>
                <w:b/>
                <w:noProof/>
              </w:rPr>
            </w:pPr>
          </w:p>
        </w:tc>
      </w:tr>
      <w:tr w:rsidR="002F484D" w:rsidRPr="005050F0" w14:paraId="6C98D9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D0778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85F87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number of l</w:t>
            </w:r>
            <w:r w:rsidRPr="005050F0">
              <w:rPr>
                <w:noProof/>
              </w:rPr>
              <w:t>evels of group hierarchy for group-broadcast groups</w:t>
            </w:r>
            <w:r w:rsidRPr="005050F0">
              <w:rPr>
                <w:noProof/>
                <w:lang w:eastAsia="ko-KR"/>
              </w:rPr>
              <w:t>.</w:t>
            </w:r>
          </w:p>
        </w:tc>
      </w:tr>
    </w:tbl>
    <w:p w14:paraId="3EE468EA" w14:textId="77777777" w:rsidR="007A4557" w:rsidRPr="005050F0" w:rsidRDefault="007A4557" w:rsidP="007A4557">
      <w:pPr>
        <w:rPr>
          <w:noProof/>
        </w:rPr>
      </w:pPr>
    </w:p>
    <w:p w14:paraId="5B99BE89"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342F6C55" w14:textId="77777777" w:rsidR="002F484D" w:rsidRPr="005050F0" w:rsidRDefault="002F484D" w:rsidP="002F484D">
      <w:pPr>
        <w:rPr>
          <w:noProof/>
          <w:lang w:eastAsia="ko-KR"/>
        </w:rPr>
      </w:pPr>
      <w:r w:rsidRPr="005050F0">
        <w:rPr>
          <w:noProof/>
          <w:lang w:eastAsia="ko-KR"/>
        </w:rPr>
        <w:t>The group-broadcast group with the lowest NumLevelGroupHierarchy value shall be considered as the group-broadcast group having the lowest level among the groups.</w:t>
      </w:r>
    </w:p>
    <w:p w14:paraId="1A5BB533" w14:textId="77777777" w:rsidR="002F484D" w:rsidRPr="005050F0" w:rsidRDefault="002F484D" w:rsidP="002F484D">
      <w:pPr>
        <w:pStyle w:val="Heading3"/>
        <w:rPr>
          <w:noProof/>
          <w:lang w:eastAsia="ko-KR"/>
        </w:rPr>
      </w:pPr>
      <w:bookmarkStart w:id="1816" w:name="_Toc4577661"/>
      <w:bookmarkStart w:id="1817" w:name="_Toc27504256"/>
      <w:bookmarkStart w:id="1818" w:name="_Toc27505044"/>
      <w:bookmarkStart w:id="1819" w:name="_Toc27505828"/>
      <w:bookmarkStart w:id="1820" w:name="_Toc27506612"/>
      <w:bookmarkStart w:id="1821" w:name="_Toc176344532"/>
      <w:r w:rsidRPr="005050F0">
        <w:rPr>
          <w:noProof/>
        </w:rPr>
        <w:t>7.2.</w:t>
      </w:r>
      <w:r w:rsidRPr="005050F0">
        <w:rPr>
          <w:noProof/>
          <w:lang w:eastAsia="ko-KR"/>
        </w:rPr>
        <w:t>8</w:t>
      </w:r>
      <w:r w:rsidRPr="005050F0">
        <w:rPr>
          <w:noProof/>
        </w:rPr>
        <w:tab/>
        <w:t>/</w:t>
      </w:r>
      <w:r w:rsidRPr="005050F0">
        <w:rPr>
          <w:i/>
          <w:iCs/>
          <w:noProof/>
        </w:rPr>
        <w:t>&lt;x&gt;</w:t>
      </w:r>
      <w:r w:rsidRPr="005050F0">
        <w:rPr>
          <w:noProof/>
        </w:rPr>
        <w:t>/Common/BroadcastMCPTTGroupCall/</w:t>
      </w:r>
      <w:r w:rsidR="00040692" w:rsidRPr="005050F0">
        <w:rPr>
          <w:noProof/>
        </w:rPr>
        <w:br/>
      </w:r>
      <w:r w:rsidRPr="005050F0">
        <w:rPr>
          <w:noProof/>
          <w:lang w:eastAsia="ko-KR"/>
        </w:rPr>
        <w:t>NumLevel</w:t>
      </w:r>
      <w:r w:rsidRPr="005050F0">
        <w:rPr>
          <w:noProof/>
        </w:rPr>
        <w:t>User</w:t>
      </w:r>
      <w:r w:rsidRPr="005050F0">
        <w:rPr>
          <w:noProof/>
          <w:lang w:eastAsia="ko-KR"/>
        </w:rPr>
        <w:t>Hierarchy</w:t>
      </w:r>
      <w:bookmarkEnd w:id="1816"/>
      <w:bookmarkEnd w:id="1817"/>
      <w:bookmarkEnd w:id="1818"/>
      <w:bookmarkEnd w:id="1819"/>
      <w:bookmarkEnd w:id="1820"/>
      <w:bookmarkEnd w:id="1821"/>
    </w:p>
    <w:p w14:paraId="4B432178"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8</w:t>
      </w:r>
      <w:r w:rsidRPr="005050F0">
        <w:rPr>
          <w:noProof/>
        </w:rPr>
        <w:t>.1: /</w:t>
      </w:r>
      <w:r w:rsidRPr="005050F0">
        <w:rPr>
          <w:i/>
          <w:iCs/>
          <w:noProof/>
        </w:rPr>
        <w:t>&lt;x&gt;</w:t>
      </w:r>
      <w:r w:rsidRPr="005050F0">
        <w:rPr>
          <w:noProof/>
        </w:rPr>
        <w:t>/Common/BroadcastMCPTTGroupCall/</w:t>
      </w:r>
      <w:r w:rsidRPr="005050F0">
        <w:rPr>
          <w:noProof/>
          <w:lang w:eastAsia="ko-KR"/>
        </w:rPr>
        <w:t>NumLevel</w:t>
      </w:r>
      <w:r w:rsidRPr="005050F0">
        <w:rPr>
          <w:noProof/>
        </w:rPr>
        <w:t>User</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0CCA94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67DE6B" w14:textId="77777777" w:rsidR="002F484D" w:rsidRPr="005050F0" w:rsidRDefault="002F484D" w:rsidP="00B93C96">
            <w:pPr>
              <w:rPr>
                <w:rFonts w:ascii="Arial" w:hAnsi="Arial" w:cs="Arial"/>
                <w:noProof/>
                <w:sz w:val="18"/>
                <w:szCs w:val="18"/>
              </w:rPr>
            </w:pPr>
            <w:r w:rsidRPr="005050F0">
              <w:rPr>
                <w:noProof/>
              </w:rPr>
              <w:t>Common/BroadcastMCPTTGroupCall/</w:t>
            </w:r>
            <w:r w:rsidRPr="005050F0">
              <w:rPr>
                <w:noProof/>
                <w:lang w:eastAsia="ko-KR"/>
              </w:rPr>
              <w:t>NumLevel</w:t>
            </w:r>
            <w:r w:rsidRPr="005050F0">
              <w:rPr>
                <w:noProof/>
              </w:rPr>
              <w:t>User</w:t>
            </w:r>
            <w:r w:rsidRPr="005050F0">
              <w:rPr>
                <w:noProof/>
                <w:lang w:eastAsia="ko-KR"/>
              </w:rPr>
              <w:t>Hierarchy</w:t>
            </w:r>
          </w:p>
        </w:tc>
      </w:tr>
      <w:tr w:rsidR="002F484D" w:rsidRPr="005050F0" w14:paraId="258A63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7E78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A303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85F5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F1AC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3DDC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B0C535" w14:textId="77777777" w:rsidR="002F484D" w:rsidRPr="005050F0" w:rsidRDefault="002F484D" w:rsidP="00B93C96">
            <w:pPr>
              <w:jc w:val="center"/>
              <w:rPr>
                <w:rFonts w:ascii="Arial" w:hAnsi="Arial" w:cs="Arial"/>
                <w:b/>
                <w:noProof/>
                <w:sz w:val="18"/>
                <w:szCs w:val="18"/>
              </w:rPr>
            </w:pPr>
          </w:p>
        </w:tc>
      </w:tr>
      <w:tr w:rsidR="002F484D" w:rsidRPr="005050F0" w14:paraId="6FBDBD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6C90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A783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2C70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AF4F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3BCC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F2365" w14:textId="77777777" w:rsidR="002F484D" w:rsidRPr="005050F0" w:rsidRDefault="002F484D" w:rsidP="00B93C96">
            <w:pPr>
              <w:jc w:val="center"/>
              <w:rPr>
                <w:b/>
                <w:noProof/>
              </w:rPr>
            </w:pPr>
          </w:p>
        </w:tc>
      </w:tr>
      <w:tr w:rsidR="002F484D" w:rsidRPr="005050F0" w14:paraId="48E4881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1B88E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5EEE3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number of l</w:t>
            </w:r>
            <w:r w:rsidRPr="005050F0">
              <w:rPr>
                <w:noProof/>
              </w:rPr>
              <w:t>evels of user hierarchy for user-broadcast groups</w:t>
            </w:r>
            <w:r w:rsidRPr="005050F0">
              <w:rPr>
                <w:noProof/>
                <w:lang w:eastAsia="ko-KR"/>
              </w:rPr>
              <w:t>.</w:t>
            </w:r>
          </w:p>
        </w:tc>
      </w:tr>
    </w:tbl>
    <w:p w14:paraId="0245E6B3" w14:textId="77777777" w:rsidR="007A4557" w:rsidRPr="005050F0" w:rsidRDefault="007A4557" w:rsidP="007A4557">
      <w:pPr>
        <w:rPr>
          <w:noProof/>
        </w:rPr>
      </w:pPr>
    </w:p>
    <w:p w14:paraId="4EB01CA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548BC71" w14:textId="77777777" w:rsidR="002F484D" w:rsidRPr="005050F0" w:rsidRDefault="002F484D" w:rsidP="002F484D">
      <w:pPr>
        <w:rPr>
          <w:noProof/>
          <w:lang w:eastAsia="ko-KR"/>
        </w:rPr>
      </w:pPr>
      <w:r w:rsidRPr="005050F0">
        <w:rPr>
          <w:noProof/>
          <w:lang w:eastAsia="ko-KR"/>
        </w:rPr>
        <w:t>The user-broadcast group with the lowest NumLevelUserHierarchy value shall be considered as the user-broadcast group the lowest level among the groups.</w:t>
      </w:r>
    </w:p>
    <w:p w14:paraId="6272103E" w14:textId="77777777" w:rsidR="002F484D" w:rsidRPr="005050F0" w:rsidRDefault="002F484D" w:rsidP="002F484D">
      <w:pPr>
        <w:pStyle w:val="Heading3"/>
        <w:rPr>
          <w:noProof/>
          <w:lang w:eastAsia="ko-KR"/>
        </w:rPr>
      </w:pPr>
      <w:bookmarkStart w:id="1822" w:name="_Toc4577662"/>
      <w:bookmarkStart w:id="1823" w:name="_Toc27504257"/>
      <w:bookmarkStart w:id="1824" w:name="_Toc27505045"/>
      <w:bookmarkStart w:id="1825" w:name="_Toc27505829"/>
      <w:bookmarkStart w:id="1826" w:name="_Toc27506613"/>
      <w:bookmarkStart w:id="1827" w:name="_Toc176344533"/>
      <w:r w:rsidRPr="005050F0">
        <w:rPr>
          <w:noProof/>
        </w:rPr>
        <w:t>7.2.</w:t>
      </w:r>
      <w:r w:rsidRPr="005050F0">
        <w:rPr>
          <w:noProof/>
          <w:lang w:eastAsia="ko-KR"/>
        </w:rPr>
        <w:t>9</w:t>
      </w:r>
      <w:r w:rsidRPr="005050F0">
        <w:rPr>
          <w:noProof/>
        </w:rPr>
        <w:tab/>
        <w:t>/</w:t>
      </w:r>
      <w:r w:rsidRPr="005050F0">
        <w:rPr>
          <w:i/>
          <w:iCs/>
          <w:noProof/>
        </w:rPr>
        <w:t>&lt;x&gt;</w:t>
      </w:r>
      <w:r w:rsidRPr="005050F0">
        <w:rPr>
          <w:noProof/>
        </w:rPr>
        <w:t>/Common/MinLengthAliasID</w:t>
      </w:r>
      <w:bookmarkEnd w:id="1822"/>
      <w:bookmarkEnd w:id="1823"/>
      <w:bookmarkEnd w:id="1824"/>
      <w:bookmarkEnd w:id="1825"/>
      <w:bookmarkEnd w:id="1826"/>
      <w:bookmarkEnd w:id="1827"/>
    </w:p>
    <w:p w14:paraId="4CE60885"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9</w:t>
      </w:r>
      <w:r w:rsidRPr="005050F0">
        <w:rPr>
          <w:noProof/>
        </w:rPr>
        <w:t>.1: /</w:t>
      </w:r>
      <w:r w:rsidRPr="005050F0">
        <w:rPr>
          <w:i/>
          <w:iCs/>
          <w:noProof/>
        </w:rPr>
        <w:t>&lt;x&gt;</w:t>
      </w:r>
      <w:r w:rsidRPr="005050F0">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E2A577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1A2AB" w14:textId="77777777" w:rsidR="002F484D" w:rsidRPr="005050F0" w:rsidRDefault="002F484D" w:rsidP="00B93C96">
            <w:pPr>
              <w:rPr>
                <w:rFonts w:ascii="Arial" w:hAnsi="Arial" w:cs="Arial"/>
                <w:noProof/>
                <w:sz w:val="18"/>
                <w:szCs w:val="18"/>
              </w:rPr>
            </w:pPr>
            <w:r w:rsidRPr="005050F0">
              <w:rPr>
                <w:noProof/>
              </w:rPr>
              <w:t>Common/MinLengthAliasID</w:t>
            </w:r>
          </w:p>
        </w:tc>
      </w:tr>
      <w:tr w:rsidR="002F484D" w:rsidRPr="005050F0" w14:paraId="3498FCE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AEFF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487F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0A8C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8C8C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F0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6B39E6" w14:textId="77777777" w:rsidR="002F484D" w:rsidRPr="005050F0" w:rsidRDefault="002F484D" w:rsidP="00B93C96">
            <w:pPr>
              <w:jc w:val="center"/>
              <w:rPr>
                <w:rFonts w:ascii="Arial" w:hAnsi="Arial" w:cs="Arial"/>
                <w:b/>
                <w:noProof/>
                <w:sz w:val="18"/>
                <w:szCs w:val="18"/>
              </w:rPr>
            </w:pPr>
          </w:p>
        </w:tc>
      </w:tr>
      <w:tr w:rsidR="002F484D" w:rsidRPr="005050F0" w14:paraId="1371C43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A12C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F9B1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C79F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0120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0AF2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BD04E5" w14:textId="77777777" w:rsidR="002F484D" w:rsidRPr="005050F0" w:rsidRDefault="002F484D" w:rsidP="00B93C96">
            <w:pPr>
              <w:jc w:val="center"/>
              <w:rPr>
                <w:b/>
                <w:noProof/>
              </w:rPr>
            </w:pPr>
          </w:p>
        </w:tc>
      </w:tr>
      <w:tr w:rsidR="002F484D" w:rsidRPr="005050F0" w14:paraId="5316FB5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80877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D87BEC"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m</w:t>
            </w:r>
            <w:r w:rsidRPr="005050F0">
              <w:rPr>
                <w:noProof/>
              </w:rPr>
              <w:t>inimum length of an alphanumeric identifier (i.e., alias) assigned by an MCPTT administrator</w:t>
            </w:r>
            <w:r w:rsidRPr="005050F0">
              <w:rPr>
                <w:noProof/>
                <w:lang w:eastAsia="ko-KR"/>
              </w:rPr>
              <w:t>.</w:t>
            </w:r>
          </w:p>
        </w:tc>
      </w:tr>
    </w:tbl>
    <w:p w14:paraId="33B4A341" w14:textId="77777777" w:rsidR="007A4557" w:rsidRPr="005050F0" w:rsidRDefault="007A4557" w:rsidP="007A4557">
      <w:pPr>
        <w:rPr>
          <w:noProof/>
        </w:rPr>
      </w:pPr>
    </w:p>
    <w:p w14:paraId="33E7B10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A7E5CA3" w14:textId="77777777" w:rsidR="002F484D" w:rsidRPr="005050F0" w:rsidRDefault="002F484D" w:rsidP="002F484D">
      <w:pPr>
        <w:pStyle w:val="Heading3"/>
        <w:rPr>
          <w:noProof/>
          <w:lang w:eastAsia="ko-KR"/>
        </w:rPr>
      </w:pPr>
      <w:bookmarkStart w:id="1828" w:name="_Toc4577663"/>
      <w:bookmarkStart w:id="1829" w:name="_Toc27504258"/>
      <w:bookmarkStart w:id="1830" w:name="_Toc27505046"/>
      <w:bookmarkStart w:id="1831" w:name="_Toc27505830"/>
      <w:bookmarkStart w:id="1832" w:name="_Toc27506614"/>
      <w:bookmarkStart w:id="1833" w:name="_Toc176344534"/>
      <w:r w:rsidRPr="005050F0">
        <w:rPr>
          <w:noProof/>
        </w:rPr>
        <w:t>7.2.</w:t>
      </w:r>
      <w:r w:rsidRPr="005050F0">
        <w:rPr>
          <w:noProof/>
          <w:lang w:eastAsia="ko-KR"/>
        </w:rPr>
        <w:t>10</w:t>
      </w:r>
      <w:r w:rsidRPr="005050F0">
        <w:rPr>
          <w:noProof/>
        </w:rPr>
        <w:tab/>
        <w:t>/</w:t>
      </w:r>
      <w:r w:rsidRPr="005050F0">
        <w:rPr>
          <w:i/>
          <w:iCs/>
          <w:noProof/>
        </w:rPr>
        <w:t>&lt;x&gt;</w:t>
      </w:r>
      <w:r w:rsidRPr="005050F0">
        <w:rPr>
          <w:noProof/>
        </w:rPr>
        <w:t>/OffNetwork</w:t>
      </w:r>
      <w:bookmarkEnd w:id="1828"/>
      <w:bookmarkEnd w:id="1829"/>
      <w:bookmarkEnd w:id="1830"/>
      <w:bookmarkEnd w:id="1831"/>
      <w:bookmarkEnd w:id="1832"/>
      <w:bookmarkEnd w:id="1833"/>
    </w:p>
    <w:p w14:paraId="3CB4BAEC"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39E76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73C42D" w14:textId="77777777" w:rsidR="002F484D" w:rsidRPr="005050F0" w:rsidRDefault="002F484D" w:rsidP="00B93C96">
            <w:pPr>
              <w:rPr>
                <w:rFonts w:ascii="Arial" w:hAnsi="Arial" w:cs="Arial"/>
                <w:noProof/>
                <w:sz w:val="18"/>
                <w:szCs w:val="18"/>
              </w:rPr>
            </w:pPr>
            <w:r w:rsidRPr="005050F0">
              <w:rPr>
                <w:noProof/>
              </w:rPr>
              <w:t>OffNetwork</w:t>
            </w:r>
          </w:p>
        </w:tc>
      </w:tr>
      <w:tr w:rsidR="002F484D" w:rsidRPr="005050F0" w14:paraId="5AB5F7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E905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3349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6545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3C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3363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C41DC0" w14:textId="77777777" w:rsidR="002F484D" w:rsidRPr="005050F0" w:rsidRDefault="002F484D" w:rsidP="00B93C96">
            <w:pPr>
              <w:jc w:val="center"/>
              <w:rPr>
                <w:rFonts w:ascii="Arial" w:hAnsi="Arial" w:cs="Arial"/>
                <w:b/>
                <w:noProof/>
                <w:sz w:val="18"/>
                <w:szCs w:val="18"/>
              </w:rPr>
            </w:pPr>
          </w:p>
        </w:tc>
      </w:tr>
      <w:tr w:rsidR="002F484D" w:rsidRPr="005050F0" w14:paraId="39DC57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80F1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861F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219F2"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9FFA8"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17FF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07C9FB" w14:textId="77777777" w:rsidR="002F484D" w:rsidRPr="005050F0" w:rsidRDefault="002F484D" w:rsidP="00B93C96">
            <w:pPr>
              <w:jc w:val="center"/>
              <w:rPr>
                <w:b/>
                <w:noProof/>
              </w:rPr>
            </w:pPr>
          </w:p>
        </w:tc>
      </w:tr>
      <w:tr w:rsidR="002F484D" w:rsidRPr="005050F0" w14:paraId="5F5BE3C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05A39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626F7D"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633D38AE" w14:textId="77777777" w:rsidR="007A4557" w:rsidRPr="005050F0" w:rsidRDefault="007A4557" w:rsidP="007A4557">
      <w:pPr>
        <w:rPr>
          <w:noProof/>
        </w:rPr>
      </w:pPr>
      <w:bookmarkStart w:id="1834" w:name="_Toc4577664"/>
      <w:bookmarkStart w:id="1835" w:name="_Toc27504259"/>
      <w:bookmarkStart w:id="1836" w:name="_Toc27505047"/>
      <w:bookmarkStart w:id="1837" w:name="_Toc27505831"/>
      <w:bookmarkStart w:id="1838" w:name="_Toc27506615"/>
    </w:p>
    <w:p w14:paraId="3EB455AF" w14:textId="77777777" w:rsidR="002F484D" w:rsidRPr="005050F0" w:rsidRDefault="002F484D" w:rsidP="002F484D">
      <w:pPr>
        <w:pStyle w:val="Heading3"/>
        <w:rPr>
          <w:noProof/>
          <w:lang w:eastAsia="ko-KR"/>
        </w:rPr>
      </w:pPr>
      <w:bookmarkStart w:id="1839" w:name="_Toc176344535"/>
      <w:r w:rsidRPr="005050F0">
        <w:rPr>
          <w:noProof/>
          <w:lang w:eastAsia="ko-KR"/>
        </w:rPr>
        <w:lastRenderedPageBreak/>
        <w:t>7.2</w:t>
      </w:r>
      <w:r w:rsidRPr="005050F0">
        <w:rPr>
          <w:noProof/>
        </w:rPr>
        <w:t>.</w:t>
      </w:r>
      <w:r w:rsidRPr="005050F0">
        <w:rPr>
          <w:noProof/>
          <w:lang w:eastAsia="ko-KR"/>
        </w:rPr>
        <w:t>11</w:t>
      </w:r>
      <w:r w:rsidRPr="005050F0">
        <w:rPr>
          <w:noProof/>
        </w:rPr>
        <w:tab/>
        <w:t>/</w:t>
      </w:r>
      <w:r w:rsidRPr="005050F0">
        <w:rPr>
          <w:i/>
          <w:iCs/>
          <w:noProof/>
        </w:rPr>
        <w:t>&lt;x&gt;</w:t>
      </w:r>
      <w:r w:rsidRPr="005050F0">
        <w:rPr>
          <w:noProof/>
        </w:rPr>
        <w:t>/</w:t>
      </w:r>
      <w:r w:rsidR="00200796" w:rsidRPr="005050F0">
        <w:rPr>
          <w:noProof/>
        </w:rPr>
        <w:t>OffNetwork</w:t>
      </w:r>
      <w:r w:rsidRPr="005050F0">
        <w:rPr>
          <w:noProof/>
          <w:lang w:eastAsia="ko-KR"/>
        </w:rPr>
        <w:t>/</w:t>
      </w:r>
      <w:r w:rsidRPr="005050F0">
        <w:rPr>
          <w:noProof/>
        </w:rPr>
        <w:t>PrivateCall</w:t>
      </w:r>
      <w:bookmarkEnd w:id="1834"/>
      <w:bookmarkEnd w:id="1835"/>
      <w:bookmarkEnd w:id="1836"/>
      <w:bookmarkEnd w:id="1837"/>
      <w:bookmarkEnd w:id="1838"/>
      <w:bookmarkEnd w:id="1839"/>
    </w:p>
    <w:p w14:paraId="2747F8B0"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0070459C" w:rsidRPr="005050F0">
        <w:rPr>
          <w:noProof/>
        </w:rPr>
        <w:t>OffNetwork</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78949D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F1C30D0"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/PrivateCall</w:t>
            </w:r>
          </w:p>
        </w:tc>
      </w:tr>
      <w:tr w:rsidR="002F484D" w:rsidRPr="005050F0" w14:paraId="7B5E238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E3AD3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9734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F8CE"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CF6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170B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40E1591" w14:textId="77777777" w:rsidR="002F484D" w:rsidRPr="005050F0" w:rsidRDefault="002F484D" w:rsidP="00B93C96">
            <w:pPr>
              <w:jc w:val="center"/>
              <w:rPr>
                <w:rFonts w:ascii="Arial" w:hAnsi="Arial" w:cs="Arial"/>
                <w:b/>
                <w:noProof/>
                <w:sz w:val="18"/>
                <w:szCs w:val="18"/>
              </w:rPr>
            </w:pPr>
          </w:p>
        </w:tc>
      </w:tr>
      <w:tr w:rsidR="002F484D" w:rsidRPr="005050F0" w14:paraId="2348B58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85F9A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BFE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9F642"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906B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25711"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E30BCD" w14:textId="77777777" w:rsidR="002F484D" w:rsidRPr="005050F0" w:rsidRDefault="002F484D" w:rsidP="00B93C96">
            <w:pPr>
              <w:jc w:val="center"/>
              <w:rPr>
                <w:b/>
                <w:noProof/>
              </w:rPr>
            </w:pPr>
          </w:p>
        </w:tc>
      </w:tr>
      <w:tr w:rsidR="002F484D" w:rsidRPr="005050F0" w14:paraId="5296B7E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67DD6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A63D9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7B1918A3" w14:textId="77777777" w:rsidR="007A4557" w:rsidRPr="005050F0" w:rsidRDefault="007A4557" w:rsidP="007A4557">
      <w:pPr>
        <w:rPr>
          <w:noProof/>
        </w:rPr>
      </w:pPr>
      <w:bookmarkStart w:id="1840" w:name="_Toc4577665"/>
      <w:bookmarkStart w:id="1841" w:name="_Toc27504260"/>
      <w:bookmarkStart w:id="1842" w:name="_Toc27505048"/>
      <w:bookmarkStart w:id="1843" w:name="_Toc27505832"/>
      <w:bookmarkStart w:id="1844" w:name="_Toc27506616"/>
    </w:p>
    <w:p w14:paraId="0CD3269F" w14:textId="77777777" w:rsidR="002F484D" w:rsidRPr="005050F0" w:rsidRDefault="002F484D" w:rsidP="002F484D">
      <w:pPr>
        <w:pStyle w:val="Heading3"/>
        <w:rPr>
          <w:noProof/>
          <w:lang w:eastAsia="ko-KR"/>
        </w:rPr>
      </w:pPr>
      <w:bookmarkStart w:id="1845" w:name="_Toc176344536"/>
      <w:r w:rsidRPr="005050F0">
        <w:rPr>
          <w:noProof/>
        </w:rPr>
        <w:t>7.2.</w:t>
      </w:r>
      <w:r w:rsidRPr="005050F0">
        <w:rPr>
          <w:noProof/>
          <w:lang w:eastAsia="ko-KR"/>
        </w:rPr>
        <w:t>12</w:t>
      </w:r>
      <w:r w:rsidRPr="005050F0">
        <w:rPr>
          <w:noProof/>
        </w:rPr>
        <w:tab/>
        <w:t>/</w:t>
      </w:r>
      <w:r w:rsidRPr="005050F0">
        <w:rPr>
          <w:i/>
          <w:iCs/>
          <w:noProof/>
        </w:rPr>
        <w:t>&lt;x&gt;</w:t>
      </w:r>
      <w:r w:rsidRPr="005050F0">
        <w:rPr>
          <w:noProof/>
        </w:rPr>
        <w:t>/</w:t>
      </w:r>
      <w:r w:rsidR="00200796" w:rsidRPr="005050F0">
        <w:rPr>
          <w:noProof/>
        </w:rPr>
        <w:t>OffNetwork</w:t>
      </w:r>
      <w:r w:rsidRPr="005050F0">
        <w:rPr>
          <w:noProof/>
        </w:rPr>
        <w:t>/PrivateCall/MaxDuration</w:t>
      </w:r>
      <w:bookmarkEnd w:id="1840"/>
      <w:bookmarkEnd w:id="1841"/>
      <w:bookmarkEnd w:id="1842"/>
      <w:bookmarkEnd w:id="1843"/>
      <w:bookmarkEnd w:id="1844"/>
      <w:bookmarkEnd w:id="1845"/>
    </w:p>
    <w:p w14:paraId="1B7D498D"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0070459C" w:rsidRPr="005050F0">
        <w:rPr>
          <w:noProof/>
        </w:rPr>
        <w:t>OffNetwork</w:t>
      </w:r>
      <w:r w:rsidRPr="005050F0">
        <w:rPr>
          <w:noProof/>
          <w:lang w:eastAsia="ko-KR"/>
        </w:rPr>
        <w:t>/</w:t>
      </w:r>
      <w:r w:rsidRPr="005050F0">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9C4FB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7B6B02"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/PrivateCall/MaxDuration</w:t>
            </w:r>
          </w:p>
        </w:tc>
      </w:tr>
      <w:tr w:rsidR="002F484D" w:rsidRPr="005050F0" w14:paraId="5DF431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FDAE2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32E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1E51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DD34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E5E2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EA31D" w14:textId="77777777" w:rsidR="002F484D" w:rsidRPr="005050F0" w:rsidRDefault="002F484D" w:rsidP="00B93C96">
            <w:pPr>
              <w:jc w:val="center"/>
              <w:rPr>
                <w:rFonts w:ascii="Arial" w:hAnsi="Arial" w:cs="Arial"/>
                <w:b/>
                <w:noProof/>
                <w:sz w:val="18"/>
                <w:szCs w:val="18"/>
              </w:rPr>
            </w:pPr>
          </w:p>
        </w:tc>
      </w:tr>
      <w:tr w:rsidR="002F484D" w:rsidRPr="005050F0" w14:paraId="32C2F44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6798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049D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DA03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903A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CE54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74613B" w14:textId="77777777" w:rsidR="002F484D" w:rsidRPr="005050F0" w:rsidRDefault="002F484D" w:rsidP="00B93C96">
            <w:pPr>
              <w:jc w:val="center"/>
              <w:rPr>
                <w:b/>
                <w:noProof/>
              </w:rPr>
            </w:pPr>
          </w:p>
        </w:tc>
      </w:tr>
      <w:tr w:rsidR="002F484D" w:rsidRPr="005050F0" w14:paraId="51ADA3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21BAC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06671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m</w:t>
            </w:r>
            <w:r w:rsidRPr="005050F0">
              <w:rPr>
                <w:noProof/>
              </w:rPr>
              <w:t>ax private call (with floor control) duration</w:t>
            </w:r>
            <w:r w:rsidRPr="005050F0">
              <w:rPr>
                <w:noProof/>
                <w:lang w:eastAsia="ko-KR"/>
              </w:rPr>
              <w:t>.</w:t>
            </w:r>
          </w:p>
        </w:tc>
      </w:tr>
    </w:tbl>
    <w:p w14:paraId="0D5D2D3D" w14:textId="77777777" w:rsidR="007A4557" w:rsidRPr="005050F0" w:rsidRDefault="007A4557" w:rsidP="007A4557">
      <w:pPr>
        <w:rPr>
          <w:noProof/>
        </w:rPr>
      </w:pPr>
    </w:p>
    <w:p w14:paraId="4A9D463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0E9B89A5" w14:textId="77777777" w:rsidR="002F484D" w:rsidRPr="005050F0" w:rsidRDefault="002F484D" w:rsidP="002F484D">
      <w:pPr>
        <w:rPr>
          <w:noProof/>
          <w:lang w:eastAsia="ko-KR"/>
        </w:rPr>
      </w:pPr>
      <w:r w:rsidRPr="005050F0">
        <w:rPr>
          <w:noProof/>
        </w:rPr>
        <w:t>The MaxDuration time is in seconds</w:t>
      </w:r>
      <w:r w:rsidRPr="005050F0">
        <w:rPr>
          <w:noProof/>
          <w:lang w:eastAsia="ko-KR"/>
        </w:rPr>
        <w:t>.</w:t>
      </w:r>
    </w:p>
    <w:p w14:paraId="7FFC345D" w14:textId="77777777" w:rsidR="002F484D" w:rsidRPr="005050F0" w:rsidRDefault="002F484D" w:rsidP="002F484D">
      <w:pPr>
        <w:pStyle w:val="Heading3"/>
        <w:rPr>
          <w:noProof/>
          <w:lang w:eastAsia="ko-KR"/>
        </w:rPr>
      </w:pPr>
      <w:bookmarkStart w:id="1846" w:name="_Toc4577666"/>
      <w:bookmarkStart w:id="1847" w:name="_Toc27504261"/>
      <w:bookmarkStart w:id="1848" w:name="_Toc27505049"/>
      <w:bookmarkStart w:id="1849" w:name="_Toc27505833"/>
      <w:bookmarkStart w:id="1850" w:name="_Toc27506617"/>
      <w:bookmarkStart w:id="1851" w:name="_Toc176344537"/>
      <w:r w:rsidRPr="005050F0">
        <w:rPr>
          <w:noProof/>
        </w:rPr>
        <w:t>7.2.1</w:t>
      </w:r>
      <w:r w:rsidRPr="005050F0">
        <w:rPr>
          <w:noProof/>
          <w:lang w:eastAsia="ko-KR"/>
        </w:rPr>
        <w:t>3</w:t>
      </w:r>
      <w:r w:rsidRPr="005050F0">
        <w:rPr>
          <w:noProof/>
        </w:rPr>
        <w:tab/>
        <w:t>/</w:t>
      </w:r>
      <w:r w:rsidRPr="005050F0">
        <w:rPr>
          <w:i/>
          <w:iCs/>
          <w:noProof/>
        </w:rPr>
        <w:t>&lt;x&gt;</w:t>
      </w:r>
      <w:r w:rsidRPr="005050F0">
        <w:rPr>
          <w:noProof/>
        </w:rPr>
        <w:t>/</w:t>
      </w:r>
      <w:r w:rsidR="00200796" w:rsidRPr="005050F0">
        <w:rPr>
          <w:noProof/>
        </w:rPr>
        <w:t>OffNetwork</w:t>
      </w:r>
      <w:r w:rsidRPr="005050F0">
        <w:rPr>
          <w:noProof/>
        </w:rPr>
        <w:t>/PrivateCall</w:t>
      </w:r>
      <w:r w:rsidRPr="005050F0">
        <w:rPr>
          <w:noProof/>
          <w:lang w:eastAsia="ko-KR"/>
        </w:rPr>
        <w:t>/</w:t>
      </w:r>
      <w:r w:rsidRPr="005050F0">
        <w:rPr>
          <w:noProof/>
        </w:rPr>
        <w:t>HangTime</w:t>
      </w:r>
      <w:bookmarkEnd w:id="1846"/>
      <w:bookmarkEnd w:id="1847"/>
      <w:bookmarkEnd w:id="1848"/>
      <w:bookmarkEnd w:id="1849"/>
      <w:bookmarkEnd w:id="1850"/>
      <w:bookmarkEnd w:id="1851"/>
    </w:p>
    <w:p w14:paraId="0971C12F"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0070459C" w:rsidRPr="005050F0">
        <w:rPr>
          <w:noProof/>
        </w:rPr>
        <w:t>OffNetwork</w:t>
      </w:r>
      <w:r w:rsidRPr="005050F0">
        <w:rPr>
          <w:noProof/>
        </w:rPr>
        <w:t>/</w:t>
      </w:r>
      <w:r w:rsidRPr="005050F0">
        <w:rPr>
          <w:noProof/>
          <w:lang w:eastAsia="ko-KR"/>
        </w:rPr>
        <w:t>PrivateCall/</w:t>
      </w:r>
      <w:r w:rsidRPr="005050F0">
        <w:rPr>
          <w:noProof/>
        </w:rPr>
        <w:t>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56EF4F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0CE30A"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w:t>
            </w:r>
            <w:r w:rsidR="002F484D" w:rsidRPr="005050F0">
              <w:rPr>
                <w:noProof/>
                <w:lang w:eastAsia="ko-KR"/>
              </w:rPr>
              <w:t>PrivateCall/</w:t>
            </w:r>
            <w:r w:rsidR="002F484D" w:rsidRPr="005050F0">
              <w:rPr>
                <w:noProof/>
              </w:rPr>
              <w:t>HangTime</w:t>
            </w:r>
          </w:p>
        </w:tc>
      </w:tr>
      <w:tr w:rsidR="002F484D" w:rsidRPr="005050F0" w14:paraId="1CD8143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864C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FC15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A3C7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F859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4C73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2AC518" w14:textId="77777777" w:rsidR="002F484D" w:rsidRPr="005050F0" w:rsidRDefault="002F484D" w:rsidP="00B93C96">
            <w:pPr>
              <w:jc w:val="center"/>
              <w:rPr>
                <w:rFonts w:ascii="Arial" w:hAnsi="Arial" w:cs="Arial"/>
                <w:b/>
                <w:noProof/>
                <w:sz w:val="18"/>
                <w:szCs w:val="18"/>
              </w:rPr>
            </w:pPr>
          </w:p>
        </w:tc>
      </w:tr>
      <w:tr w:rsidR="002F484D" w:rsidRPr="005050F0" w14:paraId="21F12E1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B79F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39EC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DFC4D"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4D38F"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520F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7F767B" w14:textId="77777777" w:rsidR="002F484D" w:rsidRPr="005050F0" w:rsidRDefault="002F484D" w:rsidP="00B93C96">
            <w:pPr>
              <w:jc w:val="center"/>
              <w:rPr>
                <w:b/>
                <w:noProof/>
              </w:rPr>
            </w:pPr>
          </w:p>
        </w:tc>
      </w:tr>
      <w:tr w:rsidR="002F484D" w:rsidRPr="005050F0" w14:paraId="3B8950B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82074A"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5E810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h</w:t>
            </w:r>
            <w:r w:rsidRPr="005050F0">
              <w:rPr>
                <w:noProof/>
              </w:rPr>
              <w:t>ang timer for private calls</w:t>
            </w:r>
            <w:r w:rsidR="00C84173" w:rsidRPr="005050F0">
              <w:rPr>
                <w:noProof/>
                <w:lang w:eastAsia="ko-KR"/>
              </w:rPr>
              <w:t xml:space="preserve"> (with floor control)</w:t>
            </w:r>
            <w:r w:rsidRPr="005050F0">
              <w:rPr>
                <w:noProof/>
                <w:lang w:eastAsia="ko-KR"/>
              </w:rPr>
              <w:t>.</w:t>
            </w:r>
          </w:p>
        </w:tc>
      </w:tr>
    </w:tbl>
    <w:p w14:paraId="1DE9A45E" w14:textId="77777777" w:rsidR="007A4557" w:rsidRPr="005050F0" w:rsidRDefault="007A4557" w:rsidP="007A4557">
      <w:pPr>
        <w:rPr>
          <w:noProof/>
        </w:rPr>
      </w:pPr>
    </w:p>
    <w:p w14:paraId="27536C9D"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467A7AEE" w14:textId="77777777" w:rsidR="002F484D" w:rsidRPr="005050F0" w:rsidRDefault="002F484D" w:rsidP="002F484D">
      <w:pPr>
        <w:rPr>
          <w:noProof/>
          <w:lang w:eastAsia="ko-KR"/>
        </w:rPr>
      </w:pPr>
      <w:r w:rsidRPr="005050F0">
        <w:rPr>
          <w:noProof/>
        </w:rPr>
        <w:t>The HangTime is in seconds</w:t>
      </w:r>
      <w:r w:rsidRPr="005050F0">
        <w:rPr>
          <w:noProof/>
          <w:lang w:eastAsia="ko-KR"/>
        </w:rPr>
        <w:t>.</w:t>
      </w:r>
    </w:p>
    <w:p w14:paraId="63CAE9A1" w14:textId="77777777" w:rsidR="009E0DAD" w:rsidRPr="005050F0" w:rsidRDefault="009E0DAD" w:rsidP="009E0DAD">
      <w:pPr>
        <w:pStyle w:val="Heading3"/>
        <w:rPr>
          <w:noProof/>
          <w:lang w:eastAsia="ko-KR"/>
        </w:rPr>
      </w:pPr>
      <w:bookmarkStart w:id="1852" w:name="_Toc4577667"/>
      <w:bookmarkStart w:id="1853" w:name="_Toc27504262"/>
      <w:bookmarkStart w:id="1854" w:name="_Toc27505050"/>
      <w:bookmarkStart w:id="1855" w:name="_Toc27505834"/>
      <w:bookmarkStart w:id="1856" w:name="_Toc27506618"/>
      <w:bookmarkStart w:id="1857" w:name="_Toc176344538"/>
      <w:r w:rsidRPr="005050F0">
        <w:rPr>
          <w:noProof/>
        </w:rPr>
        <w:t>7.2.1</w:t>
      </w:r>
      <w:r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PrivateCall</w:t>
      </w:r>
      <w:r w:rsidRPr="005050F0">
        <w:rPr>
          <w:noProof/>
        </w:rPr>
        <w:t>/CancelTimeout</w:t>
      </w:r>
      <w:bookmarkEnd w:id="1852"/>
      <w:bookmarkEnd w:id="1853"/>
      <w:bookmarkEnd w:id="1854"/>
      <w:bookmarkEnd w:id="1855"/>
      <w:bookmarkEnd w:id="1856"/>
      <w:bookmarkEnd w:id="1857"/>
    </w:p>
    <w:p w14:paraId="7A71B846" w14:textId="77777777" w:rsidR="009E0DAD" w:rsidRPr="005050F0" w:rsidRDefault="009E0DAD" w:rsidP="009E0DA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14</w:t>
      </w:r>
      <w:r w:rsidRPr="005050F0">
        <w:rPr>
          <w:noProof/>
        </w:rPr>
        <w:t>.1: /</w:t>
      </w:r>
      <w:r w:rsidRPr="005050F0">
        <w:rPr>
          <w:i/>
          <w:iCs/>
          <w:noProof/>
        </w:rPr>
        <w:t>&lt;x&gt;</w:t>
      </w:r>
      <w:r w:rsidRPr="005050F0">
        <w:rPr>
          <w:noProof/>
        </w:rPr>
        <w:t>/OffNetwork/</w:t>
      </w:r>
      <w:r w:rsidRPr="005050F0">
        <w:rPr>
          <w:noProof/>
          <w:lang w:eastAsia="ko-KR"/>
        </w:rPr>
        <w:t>PrivateCall</w:t>
      </w:r>
      <w:r w:rsidRPr="005050F0">
        <w:rPr>
          <w:noProof/>
        </w:rPr>
        <w:t>/CancelTimeout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E0DAD" w:rsidRPr="005050F0" w14:paraId="50EF677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B7601E" w14:textId="77777777" w:rsidR="009E0DAD" w:rsidRPr="005050F0" w:rsidRDefault="009E0DAD" w:rsidP="00CF1FEB">
            <w:pPr>
              <w:rPr>
                <w:rFonts w:ascii="Arial" w:hAnsi="Arial" w:cs="Arial"/>
                <w:noProof/>
                <w:sz w:val="18"/>
                <w:szCs w:val="18"/>
              </w:rPr>
            </w:pPr>
            <w:r w:rsidRPr="005050F0">
              <w:rPr>
                <w:noProof/>
              </w:rPr>
              <w:t>OffNetwork/</w:t>
            </w:r>
            <w:r w:rsidRPr="005050F0">
              <w:rPr>
                <w:noProof/>
                <w:lang w:eastAsia="ko-KR"/>
              </w:rPr>
              <w:t>Private</w:t>
            </w:r>
            <w:r w:rsidRPr="005050F0">
              <w:rPr>
                <w:noProof/>
              </w:rPr>
              <w:t>Call/CancelTimeout</w:t>
            </w:r>
          </w:p>
        </w:tc>
      </w:tr>
      <w:tr w:rsidR="009E0DAD" w:rsidRPr="005050F0" w14:paraId="64DC68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22BB6" w14:textId="77777777" w:rsidR="009E0DAD" w:rsidRPr="005050F0" w:rsidRDefault="009E0DAD"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39DEA" w14:textId="77777777" w:rsidR="009E0DAD" w:rsidRPr="005050F0" w:rsidRDefault="009E0DAD"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DE7B5" w14:textId="77777777" w:rsidR="009E0DAD" w:rsidRPr="005050F0" w:rsidRDefault="009E0DAD"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F274" w14:textId="77777777" w:rsidR="009E0DAD" w:rsidRPr="005050F0" w:rsidRDefault="009E0DAD"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834F8" w14:textId="77777777" w:rsidR="009E0DAD" w:rsidRPr="005050F0" w:rsidRDefault="009E0DAD"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74C5FD" w14:textId="77777777" w:rsidR="009E0DAD" w:rsidRPr="005050F0" w:rsidRDefault="009E0DAD" w:rsidP="00CF1FEB">
            <w:pPr>
              <w:jc w:val="center"/>
              <w:rPr>
                <w:rFonts w:ascii="Arial" w:hAnsi="Arial" w:cs="Arial"/>
                <w:b/>
                <w:noProof/>
                <w:sz w:val="18"/>
                <w:szCs w:val="18"/>
              </w:rPr>
            </w:pPr>
          </w:p>
        </w:tc>
      </w:tr>
      <w:tr w:rsidR="009E0DAD" w:rsidRPr="005050F0" w14:paraId="6A977EA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91BA0E" w14:textId="77777777" w:rsidR="009E0DAD" w:rsidRPr="005050F0" w:rsidRDefault="009E0DAD"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B8F6A" w14:textId="77777777" w:rsidR="009E0DAD" w:rsidRPr="005050F0" w:rsidRDefault="009E0DAD"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9B7BE" w14:textId="77777777" w:rsidR="009E0DAD" w:rsidRPr="005050F0" w:rsidRDefault="009E0DAD"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AAC85" w14:textId="77777777" w:rsidR="009E0DAD" w:rsidRPr="005050F0" w:rsidRDefault="009E0DAD"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94282" w14:textId="77777777" w:rsidR="009E0DAD" w:rsidRPr="005050F0" w:rsidRDefault="009E0DAD"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9470D" w14:textId="77777777" w:rsidR="009E0DAD" w:rsidRPr="005050F0" w:rsidRDefault="009E0DAD" w:rsidP="00CF1FEB">
            <w:pPr>
              <w:jc w:val="center"/>
              <w:rPr>
                <w:b/>
                <w:noProof/>
              </w:rPr>
            </w:pPr>
          </w:p>
        </w:tc>
      </w:tr>
      <w:tr w:rsidR="009E0DAD" w:rsidRPr="005050F0" w14:paraId="3E43AE1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E3EBEB" w14:textId="77777777" w:rsidR="009E0DAD" w:rsidRPr="005050F0" w:rsidRDefault="009E0DAD"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DE893C" w14:textId="77777777" w:rsidR="009E0DAD" w:rsidRPr="005050F0" w:rsidRDefault="009E0DAD" w:rsidP="00CF1FEB">
            <w:pPr>
              <w:rPr>
                <w:noProof/>
                <w:lang w:eastAsia="ko-KR"/>
              </w:rPr>
            </w:pPr>
            <w:r w:rsidRPr="005050F0">
              <w:rPr>
                <w:noProof/>
              </w:rPr>
              <w:t xml:space="preserve">This leaf node indicates </w:t>
            </w:r>
            <w:r w:rsidRPr="005050F0">
              <w:rPr>
                <w:noProof/>
                <w:lang w:eastAsia="ko-KR"/>
              </w:rPr>
              <w:t>t</w:t>
            </w:r>
            <w:r w:rsidRPr="005050F0">
              <w:rPr>
                <w:noProof/>
              </w:rPr>
              <w:t>imeout value for the cancellation of an in progress emergency for a</w:t>
            </w:r>
            <w:r w:rsidRPr="005050F0">
              <w:rPr>
                <w:noProof/>
                <w:lang w:eastAsia="ko-KR"/>
              </w:rPr>
              <w:t>n</w:t>
            </w:r>
            <w:r w:rsidRPr="005050F0">
              <w:rPr>
                <w:noProof/>
              </w:rPr>
              <w:t xml:space="preserve"> </w:t>
            </w:r>
            <w:r w:rsidRPr="005050F0">
              <w:rPr>
                <w:noProof/>
                <w:lang w:eastAsia="ko-KR"/>
              </w:rPr>
              <w:t>MCPTT</w:t>
            </w:r>
            <w:r w:rsidRPr="005050F0">
              <w:rPr>
                <w:noProof/>
              </w:rPr>
              <w:t xml:space="preserve"> private call</w:t>
            </w:r>
            <w:r w:rsidRPr="005050F0">
              <w:rPr>
                <w:noProof/>
                <w:lang w:eastAsia="ko-KR"/>
              </w:rPr>
              <w:t>.</w:t>
            </w:r>
          </w:p>
        </w:tc>
      </w:tr>
    </w:tbl>
    <w:p w14:paraId="457AACC1" w14:textId="77777777" w:rsidR="007A4557" w:rsidRPr="005050F0" w:rsidRDefault="007A4557" w:rsidP="007A4557">
      <w:pPr>
        <w:rPr>
          <w:noProof/>
        </w:rPr>
      </w:pPr>
    </w:p>
    <w:p w14:paraId="0E424062" w14:textId="77777777" w:rsidR="009E0DAD" w:rsidRPr="005050F0" w:rsidRDefault="009E0DAD" w:rsidP="009E0DA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EACA208" w14:textId="77777777" w:rsidR="009E0DAD" w:rsidRPr="005050F0" w:rsidRDefault="009E0DAD" w:rsidP="009E0DAD">
      <w:pPr>
        <w:rPr>
          <w:noProof/>
          <w:lang w:eastAsia="ko-KR"/>
        </w:rPr>
      </w:pPr>
      <w:r w:rsidRPr="005050F0">
        <w:rPr>
          <w:noProof/>
        </w:rPr>
        <w:t xml:space="preserve">The </w:t>
      </w:r>
      <w:r w:rsidRPr="005050F0">
        <w:rPr>
          <w:noProof/>
          <w:lang w:eastAsia="ko-KR"/>
        </w:rPr>
        <w:t>CancelTimeout</w:t>
      </w:r>
      <w:r w:rsidRPr="005050F0">
        <w:rPr>
          <w:noProof/>
        </w:rPr>
        <w:t xml:space="preserve"> is in seconds</w:t>
      </w:r>
      <w:r w:rsidRPr="005050F0">
        <w:rPr>
          <w:noProof/>
          <w:lang w:eastAsia="ko-KR"/>
        </w:rPr>
        <w:t>.</w:t>
      </w:r>
    </w:p>
    <w:p w14:paraId="5FD0C9BF" w14:textId="77777777" w:rsidR="002F484D" w:rsidRPr="005050F0" w:rsidRDefault="002F484D" w:rsidP="002F484D">
      <w:pPr>
        <w:pStyle w:val="Heading3"/>
        <w:rPr>
          <w:noProof/>
          <w:lang w:eastAsia="ko-KR"/>
        </w:rPr>
      </w:pPr>
      <w:bookmarkStart w:id="1858" w:name="_Toc4577668"/>
      <w:bookmarkStart w:id="1859" w:name="_Toc27504263"/>
      <w:bookmarkStart w:id="1860" w:name="_Toc27505051"/>
      <w:bookmarkStart w:id="1861" w:name="_Toc27505835"/>
      <w:bookmarkStart w:id="1862" w:name="_Toc27506619"/>
      <w:bookmarkStart w:id="1863" w:name="_Toc176344539"/>
      <w:r w:rsidRPr="005050F0">
        <w:rPr>
          <w:noProof/>
        </w:rPr>
        <w:lastRenderedPageBreak/>
        <w:t>7.2.1</w:t>
      </w:r>
      <w:r w:rsidR="009E0DAD" w:rsidRPr="005050F0">
        <w:rPr>
          <w:noProof/>
          <w:lang w:eastAsia="ko-KR"/>
        </w:rPr>
        <w:t>5</w:t>
      </w:r>
      <w:r w:rsidRPr="005050F0">
        <w:rPr>
          <w:noProof/>
        </w:rPr>
        <w:tab/>
        <w:t>/</w:t>
      </w:r>
      <w:r w:rsidRPr="005050F0">
        <w:rPr>
          <w:i/>
          <w:iCs/>
          <w:noProof/>
        </w:rPr>
        <w:t>&lt;x&gt;</w:t>
      </w:r>
      <w:r w:rsidRPr="005050F0">
        <w:rPr>
          <w:noProof/>
        </w:rPr>
        <w:t>/</w:t>
      </w:r>
      <w:r w:rsidR="00200796" w:rsidRPr="005050F0">
        <w:rPr>
          <w:noProof/>
        </w:rPr>
        <w:t>OffNetwork</w:t>
      </w:r>
      <w:r w:rsidRPr="005050F0">
        <w:rPr>
          <w:noProof/>
        </w:rPr>
        <w:t>/EmergencyCall</w:t>
      </w:r>
      <w:bookmarkEnd w:id="1858"/>
      <w:bookmarkEnd w:id="1859"/>
      <w:bookmarkEnd w:id="1860"/>
      <w:bookmarkEnd w:id="1861"/>
      <w:bookmarkEnd w:id="1862"/>
      <w:bookmarkEnd w:id="1863"/>
    </w:p>
    <w:p w14:paraId="67D8911B"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w:t>
      </w:r>
      <w:r w:rsidR="009E0DAD" w:rsidRPr="005050F0">
        <w:rPr>
          <w:noProof/>
          <w:lang w:eastAsia="ko-KR"/>
        </w:rPr>
        <w:t>5</w:t>
      </w:r>
      <w:r w:rsidRPr="005050F0">
        <w:rPr>
          <w:noProof/>
        </w:rPr>
        <w:t>.1: /</w:t>
      </w:r>
      <w:r w:rsidRPr="005050F0">
        <w:rPr>
          <w:i/>
          <w:iCs/>
          <w:noProof/>
        </w:rPr>
        <w:t>&lt;x&gt;</w:t>
      </w:r>
      <w:r w:rsidRPr="005050F0">
        <w:rPr>
          <w:noProof/>
        </w:rPr>
        <w:t>/</w:t>
      </w:r>
      <w:r w:rsidR="0070459C" w:rsidRPr="005050F0">
        <w:rPr>
          <w:noProof/>
        </w:rPr>
        <w:t>OffNetwork</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096B6D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43A826"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/EmergencyCall</w:t>
            </w:r>
          </w:p>
        </w:tc>
      </w:tr>
      <w:tr w:rsidR="002F484D" w:rsidRPr="005050F0" w14:paraId="2FD25D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F1F5E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392E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7AF0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1FE8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D4A5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CAD821" w14:textId="77777777" w:rsidR="002F484D" w:rsidRPr="005050F0" w:rsidRDefault="002F484D" w:rsidP="00B93C96">
            <w:pPr>
              <w:jc w:val="center"/>
              <w:rPr>
                <w:rFonts w:ascii="Arial" w:hAnsi="Arial" w:cs="Arial"/>
                <w:b/>
                <w:noProof/>
                <w:sz w:val="18"/>
                <w:szCs w:val="18"/>
              </w:rPr>
            </w:pPr>
          </w:p>
        </w:tc>
      </w:tr>
      <w:tr w:rsidR="002F484D" w:rsidRPr="005050F0" w14:paraId="65F87F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6C2C1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45A4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38A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D5C9"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7357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6A1D72" w14:textId="77777777" w:rsidR="002F484D" w:rsidRPr="005050F0" w:rsidRDefault="002F484D" w:rsidP="00B93C96">
            <w:pPr>
              <w:jc w:val="center"/>
              <w:rPr>
                <w:b/>
                <w:noProof/>
              </w:rPr>
            </w:pPr>
          </w:p>
        </w:tc>
      </w:tr>
      <w:tr w:rsidR="002F484D" w:rsidRPr="005050F0" w14:paraId="655CB12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499A5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B351F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indicates a placeholder for the MCPTT emergency call policy.</w:t>
            </w:r>
          </w:p>
        </w:tc>
      </w:tr>
    </w:tbl>
    <w:p w14:paraId="3004C3AA" w14:textId="77777777" w:rsidR="007A4557" w:rsidRPr="005050F0" w:rsidRDefault="007A4557" w:rsidP="007A4557">
      <w:pPr>
        <w:rPr>
          <w:noProof/>
        </w:rPr>
      </w:pPr>
      <w:bookmarkStart w:id="1864" w:name="_Toc4577669"/>
      <w:bookmarkStart w:id="1865" w:name="_Toc27504264"/>
      <w:bookmarkStart w:id="1866" w:name="_Toc27505052"/>
      <w:bookmarkStart w:id="1867" w:name="_Toc27505836"/>
      <w:bookmarkStart w:id="1868" w:name="_Toc27506620"/>
    </w:p>
    <w:p w14:paraId="41D327D3" w14:textId="77777777" w:rsidR="002F484D" w:rsidRPr="005050F0" w:rsidRDefault="002F484D" w:rsidP="002F484D">
      <w:pPr>
        <w:pStyle w:val="Heading3"/>
        <w:rPr>
          <w:noProof/>
          <w:lang w:eastAsia="ko-KR"/>
        </w:rPr>
      </w:pPr>
      <w:bookmarkStart w:id="1869" w:name="_Toc176344540"/>
      <w:r w:rsidRPr="005050F0">
        <w:rPr>
          <w:noProof/>
        </w:rPr>
        <w:t>7.2.1</w:t>
      </w:r>
      <w:r w:rsidRPr="005050F0">
        <w:rPr>
          <w:noProof/>
          <w:lang w:eastAsia="ko-KR"/>
        </w:rPr>
        <w:t>6</w:t>
      </w:r>
      <w:r w:rsidRPr="005050F0">
        <w:rPr>
          <w:noProof/>
        </w:rPr>
        <w:tab/>
        <w:t>/</w:t>
      </w:r>
      <w:r w:rsidRPr="005050F0">
        <w:rPr>
          <w:i/>
          <w:iCs/>
          <w:noProof/>
        </w:rPr>
        <w:t>&lt;x&gt;</w:t>
      </w:r>
      <w:r w:rsidRPr="005050F0">
        <w:rPr>
          <w:noProof/>
        </w:rPr>
        <w:t>/</w:t>
      </w:r>
      <w:r w:rsidR="00200796" w:rsidRPr="005050F0">
        <w:rPr>
          <w:noProof/>
        </w:rPr>
        <w:t>OffNetwork</w:t>
      </w:r>
      <w:r w:rsidRPr="005050F0">
        <w:rPr>
          <w:noProof/>
        </w:rPr>
        <w:t>/EmergencyCall/MCPTTGroupTimeout</w:t>
      </w:r>
      <w:bookmarkEnd w:id="1864"/>
      <w:bookmarkEnd w:id="1865"/>
      <w:bookmarkEnd w:id="1866"/>
      <w:bookmarkEnd w:id="1867"/>
      <w:bookmarkEnd w:id="1868"/>
      <w:bookmarkEnd w:id="1869"/>
    </w:p>
    <w:p w14:paraId="5CABA60A"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0070459C" w:rsidRPr="005050F0">
        <w:rPr>
          <w:noProof/>
        </w:rPr>
        <w:t>OffNetwork</w:t>
      </w:r>
      <w:r w:rsidRPr="005050F0">
        <w:rPr>
          <w:noProof/>
        </w:rPr>
        <w:t>/EmergencyCall/MCPTTGroupTimeout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6A8011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0DA60C"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/EmergencyCall/MCPTTGroupTimeout</w:t>
            </w:r>
          </w:p>
        </w:tc>
      </w:tr>
      <w:tr w:rsidR="002F484D" w:rsidRPr="005050F0" w14:paraId="3B618B4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3E83F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9151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BB7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3E4C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D703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164BA9" w14:textId="77777777" w:rsidR="002F484D" w:rsidRPr="005050F0" w:rsidRDefault="002F484D" w:rsidP="00B93C96">
            <w:pPr>
              <w:jc w:val="center"/>
              <w:rPr>
                <w:rFonts w:ascii="Arial" w:hAnsi="Arial" w:cs="Arial"/>
                <w:b/>
                <w:noProof/>
                <w:sz w:val="18"/>
                <w:szCs w:val="18"/>
              </w:rPr>
            </w:pPr>
          </w:p>
        </w:tc>
      </w:tr>
      <w:tr w:rsidR="002F484D" w:rsidRPr="005050F0" w14:paraId="54F4A2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2815E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E12B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0ECB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61A72"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16BE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4F9EC" w14:textId="77777777" w:rsidR="002F484D" w:rsidRPr="005050F0" w:rsidRDefault="002F484D" w:rsidP="00B93C96">
            <w:pPr>
              <w:jc w:val="center"/>
              <w:rPr>
                <w:b/>
                <w:noProof/>
              </w:rPr>
            </w:pPr>
          </w:p>
        </w:tc>
      </w:tr>
      <w:tr w:rsidR="002F484D" w:rsidRPr="005050F0" w14:paraId="0665D6E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0666AA"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D522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w:t>
            </w:r>
            <w:r w:rsidRPr="005050F0">
              <w:rPr>
                <w:noProof/>
              </w:rPr>
              <w:t xml:space="preserve">ime limit for an </w:t>
            </w:r>
            <w:r w:rsidRPr="005050F0">
              <w:rPr>
                <w:noProof/>
                <w:lang w:eastAsia="ko-KR"/>
              </w:rPr>
              <w:t>i</w:t>
            </w:r>
            <w:r w:rsidRPr="005050F0">
              <w:rPr>
                <w:noProof/>
              </w:rPr>
              <w:t>n</w:t>
            </w:r>
            <w:r w:rsidRPr="005050F0">
              <w:rPr>
                <w:noProof/>
                <w:lang w:eastAsia="ko-KR"/>
              </w:rPr>
              <w:t xml:space="preserve"> </w:t>
            </w:r>
            <w:r w:rsidRPr="005050F0">
              <w:rPr>
                <w:noProof/>
              </w:rPr>
              <w:t xml:space="preserve">progress </w:t>
            </w:r>
            <w:r w:rsidRPr="005050F0">
              <w:rPr>
                <w:noProof/>
                <w:lang w:eastAsia="ko-KR"/>
              </w:rPr>
              <w:t xml:space="preserve">MCPTT </w:t>
            </w:r>
            <w:r w:rsidRPr="005050F0">
              <w:rPr>
                <w:noProof/>
              </w:rPr>
              <w:t>emergency</w:t>
            </w:r>
            <w:r w:rsidRPr="005050F0">
              <w:rPr>
                <w:noProof/>
                <w:lang w:eastAsia="ko-KR"/>
              </w:rPr>
              <w:t xml:space="preserve"> call</w:t>
            </w:r>
            <w:r w:rsidRPr="005050F0">
              <w:rPr>
                <w:noProof/>
              </w:rPr>
              <w:t xml:space="preserve"> related to an MCPTT group</w:t>
            </w:r>
            <w:r w:rsidRPr="005050F0">
              <w:rPr>
                <w:noProof/>
                <w:lang w:eastAsia="ko-KR"/>
              </w:rPr>
              <w:t>.</w:t>
            </w:r>
          </w:p>
        </w:tc>
      </w:tr>
    </w:tbl>
    <w:p w14:paraId="0BF1ED88" w14:textId="77777777" w:rsidR="007A4557" w:rsidRPr="005050F0" w:rsidRDefault="007A4557" w:rsidP="007A4557">
      <w:pPr>
        <w:rPr>
          <w:noProof/>
        </w:rPr>
      </w:pPr>
    </w:p>
    <w:p w14:paraId="5B3221D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2D483D99" w14:textId="77777777" w:rsidR="002F484D" w:rsidRPr="005050F0" w:rsidRDefault="002F484D" w:rsidP="002F484D">
      <w:pPr>
        <w:rPr>
          <w:noProof/>
          <w:lang w:eastAsia="ko-KR"/>
        </w:rPr>
      </w:pPr>
      <w:r w:rsidRPr="005050F0">
        <w:rPr>
          <w:noProof/>
        </w:rPr>
        <w:t xml:space="preserve">The </w:t>
      </w:r>
      <w:r w:rsidRPr="005050F0">
        <w:rPr>
          <w:noProof/>
          <w:lang w:eastAsia="ko-KR"/>
        </w:rPr>
        <w:t>GroupTimeout</w:t>
      </w:r>
      <w:r w:rsidRPr="005050F0">
        <w:rPr>
          <w:noProof/>
        </w:rPr>
        <w:t xml:space="preserve"> is in seconds.</w:t>
      </w:r>
    </w:p>
    <w:p w14:paraId="476FD4EC" w14:textId="77777777" w:rsidR="002F484D" w:rsidRPr="005050F0" w:rsidRDefault="002F484D" w:rsidP="002F484D">
      <w:pPr>
        <w:pStyle w:val="Heading3"/>
        <w:rPr>
          <w:noProof/>
          <w:lang w:eastAsia="ko-KR"/>
        </w:rPr>
      </w:pPr>
      <w:bookmarkStart w:id="1870" w:name="_Toc4577670"/>
      <w:bookmarkStart w:id="1871" w:name="_Toc27504265"/>
      <w:bookmarkStart w:id="1872" w:name="_Toc27505053"/>
      <w:bookmarkStart w:id="1873" w:name="_Toc27505837"/>
      <w:bookmarkStart w:id="1874" w:name="_Toc27506621"/>
      <w:bookmarkStart w:id="1875" w:name="_Toc176344541"/>
      <w:r w:rsidRPr="005050F0">
        <w:rPr>
          <w:noProof/>
        </w:rPr>
        <w:t>7.2.17</w:t>
      </w:r>
      <w:r w:rsidRPr="005050F0">
        <w:rPr>
          <w:noProof/>
        </w:rPr>
        <w:tab/>
        <w:t>/</w:t>
      </w:r>
      <w:r w:rsidRPr="005050F0">
        <w:rPr>
          <w:i/>
          <w:iCs/>
          <w:noProof/>
        </w:rPr>
        <w:t>&lt;x&gt;</w:t>
      </w:r>
      <w:r w:rsidRPr="005050F0">
        <w:rPr>
          <w:noProof/>
        </w:rPr>
        <w:t>/OffNetwork/</w:t>
      </w:r>
      <w:r w:rsidR="002B55E0" w:rsidRPr="005050F0">
        <w:rPr>
          <w:noProof/>
          <w:lang w:eastAsia="ko-KR"/>
        </w:rPr>
        <w:t>NumLevelHierarchy</w:t>
      </w:r>
      <w:bookmarkEnd w:id="1870"/>
      <w:bookmarkEnd w:id="1871"/>
      <w:bookmarkEnd w:id="1872"/>
      <w:bookmarkEnd w:id="1873"/>
      <w:bookmarkEnd w:id="1874"/>
      <w:bookmarkEnd w:id="1875"/>
    </w:p>
    <w:p w14:paraId="2848405F"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17</w:t>
      </w:r>
      <w:r w:rsidRPr="005050F0">
        <w:rPr>
          <w:noProof/>
        </w:rPr>
        <w:t>.1: /</w:t>
      </w:r>
      <w:r w:rsidRPr="005050F0">
        <w:rPr>
          <w:i/>
          <w:iCs/>
          <w:noProof/>
        </w:rPr>
        <w:t>&lt;x&gt;</w:t>
      </w:r>
      <w:r w:rsidRPr="005050F0">
        <w:rPr>
          <w:noProof/>
        </w:rPr>
        <w:t>/OffNetwork/</w:t>
      </w:r>
      <w:r w:rsidR="002B55E0" w:rsidRPr="005050F0">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2DCE534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DA3FCB" w14:textId="77777777" w:rsidR="002F484D" w:rsidRPr="005050F0" w:rsidRDefault="002F484D" w:rsidP="002B55E0">
            <w:pPr>
              <w:rPr>
                <w:rFonts w:ascii="Arial" w:hAnsi="Arial" w:cs="Arial"/>
                <w:noProof/>
                <w:sz w:val="18"/>
                <w:szCs w:val="18"/>
                <w:lang w:eastAsia="ko-KR"/>
              </w:rPr>
            </w:pPr>
            <w:r w:rsidRPr="005050F0">
              <w:rPr>
                <w:noProof/>
              </w:rPr>
              <w:t>OffNetwork/</w:t>
            </w:r>
            <w:r w:rsidR="002B55E0" w:rsidRPr="005050F0">
              <w:rPr>
                <w:noProof/>
                <w:lang w:eastAsia="ko-KR"/>
              </w:rPr>
              <w:t>NumLevelHierarchy</w:t>
            </w:r>
          </w:p>
        </w:tc>
      </w:tr>
      <w:tr w:rsidR="002F484D" w:rsidRPr="005050F0" w14:paraId="275B920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5E4A8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DCE3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C340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3A3B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B7FE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76F9D8" w14:textId="77777777" w:rsidR="002F484D" w:rsidRPr="005050F0" w:rsidRDefault="002F484D" w:rsidP="00B93C96">
            <w:pPr>
              <w:jc w:val="center"/>
              <w:rPr>
                <w:rFonts w:ascii="Arial" w:hAnsi="Arial" w:cs="Arial"/>
                <w:b/>
                <w:noProof/>
                <w:sz w:val="18"/>
                <w:szCs w:val="18"/>
              </w:rPr>
            </w:pPr>
          </w:p>
        </w:tc>
      </w:tr>
      <w:tr w:rsidR="002F484D" w:rsidRPr="005050F0" w14:paraId="7D140D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E307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62B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4C6A"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3AD3"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592F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EB3A6D4" w14:textId="77777777" w:rsidR="002F484D" w:rsidRPr="005050F0" w:rsidRDefault="002F484D" w:rsidP="00B93C96">
            <w:pPr>
              <w:jc w:val="center"/>
              <w:rPr>
                <w:b/>
                <w:noProof/>
              </w:rPr>
            </w:pPr>
          </w:p>
        </w:tc>
      </w:tr>
      <w:tr w:rsidR="002F484D" w:rsidRPr="005050F0" w14:paraId="615ED60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7A6E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B6C1A" w14:textId="77777777" w:rsidR="002F484D" w:rsidRPr="005050F0" w:rsidRDefault="002F484D" w:rsidP="002B55E0">
            <w:pPr>
              <w:rPr>
                <w:noProof/>
                <w:lang w:eastAsia="ko-KR"/>
              </w:rPr>
            </w:pPr>
            <w:r w:rsidRPr="005050F0">
              <w:rPr>
                <w:noProof/>
              </w:rPr>
              <w:t xml:space="preserve">This leaf node indicates </w:t>
            </w:r>
            <w:r w:rsidR="002B55E0" w:rsidRPr="005050F0">
              <w:rPr>
                <w:noProof/>
                <w:lang w:eastAsia="ko-KR"/>
              </w:rPr>
              <w:t>the number of l</w:t>
            </w:r>
            <w:r w:rsidR="002B55E0" w:rsidRPr="005050F0">
              <w:rPr>
                <w:noProof/>
              </w:rPr>
              <w:t xml:space="preserve">evels </w:t>
            </w:r>
            <w:r w:rsidR="002B55E0" w:rsidRPr="005050F0">
              <w:rPr>
                <w:noProof/>
                <w:lang w:eastAsia="ko-KR"/>
              </w:rPr>
              <w:t xml:space="preserve">of </w:t>
            </w:r>
            <w:r w:rsidRPr="005050F0">
              <w:rPr>
                <w:noProof/>
              </w:rPr>
              <w:t>hierarchy for floor control override in off-network</w:t>
            </w:r>
            <w:r w:rsidRPr="005050F0">
              <w:rPr>
                <w:noProof/>
                <w:lang w:eastAsia="ko-KR"/>
              </w:rPr>
              <w:t>.</w:t>
            </w:r>
          </w:p>
        </w:tc>
      </w:tr>
    </w:tbl>
    <w:p w14:paraId="0E465178" w14:textId="77777777" w:rsidR="007A4557" w:rsidRPr="005050F0" w:rsidRDefault="007A4557" w:rsidP="007A4557">
      <w:pPr>
        <w:rPr>
          <w:noProof/>
        </w:rPr>
      </w:pPr>
    </w:p>
    <w:p w14:paraId="3AB02A88" w14:textId="77777777" w:rsidR="002F484D" w:rsidRPr="005050F0" w:rsidRDefault="002F484D" w:rsidP="002F484D">
      <w:pPr>
        <w:pStyle w:val="B1"/>
        <w:rPr>
          <w:noProof/>
        </w:rPr>
      </w:pPr>
      <w:r w:rsidRPr="005050F0">
        <w:rPr>
          <w:noProof/>
        </w:rPr>
        <w:t>-</w:t>
      </w:r>
      <w:r w:rsidRPr="005050F0">
        <w:rPr>
          <w:noProof/>
        </w:rPr>
        <w:tab/>
        <w:t xml:space="preserve">Values: </w:t>
      </w:r>
      <w:r w:rsidR="00E11C2A" w:rsidRPr="005050F0">
        <w:rPr>
          <w:noProof/>
          <w:lang w:eastAsia="ko-KR"/>
        </w:rPr>
        <w:t>4</w:t>
      </w:r>
      <w:r w:rsidRPr="005050F0">
        <w:rPr>
          <w:noProof/>
          <w:lang w:eastAsia="ko-KR"/>
        </w:rPr>
        <w:t>-</w:t>
      </w:r>
      <w:r w:rsidR="00E11C2A" w:rsidRPr="005050F0">
        <w:rPr>
          <w:noProof/>
          <w:lang w:eastAsia="ko-KR"/>
        </w:rPr>
        <w:t>256</w:t>
      </w:r>
    </w:p>
    <w:p w14:paraId="135C7741" w14:textId="77777777" w:rsidR="002F484D" w:rsidRPr="005050F0" w:rsidRDefault="002F484D" w:rsidP="002F484D">
      <w:pPr>
        <w:rPr>
          <w:noProof/>
          <w:lang w:eastAsia="ko-KR"/>
        </w:rPr>
      </w:pPr>
      <w:r w:rsidRPr="005050F0">
        <w:rPr>
          <w:noProof/>
          <w:lang w:eastAsia="ko-KR"/>
        </w:rPr>
        <w:t xml:space="preserve">The request with the lowest </w:t>
      </w:r>
      <w:r w:rsidR="002B55E0" w:rsidRPr="005050F0">
        <w:rPr>
          <w:noProof/>
          <w:lang w:eastAsia="ko-KR"/>
        </w:rPr>
        <w:t>NumLevelHierarchy</w:t>
      </w:r>
      <w:r w:rsidRPr="005050F0">
        <w:rPr>
          <w:noProof/>
          <w:lang w:eastAsia="ko-KR"/>
        </w:rPr>
        <w:t xml:space="preserve"> value shall be considered as the request having the lowest priority level</w:t>
      </w:r>
      <w:r w:rsidR="002B55E0" w:rsidRPr="005050F0">
        <w:rPr>
          <w:noProof/>
          <w:lang w:eastAsia="ko-KR"/>
        </w:rPr>
        <w:t xml:space="preserve"> given to override an active transmission</w:t>
      </w:r>
      <w:r w:rsidRPr="005050F0">
        <w:rPr>
          <w:noProof/>
          <w:lang w:eastAsia="ko-KR"/>
        </w:rPr>
        <w:t xml:space="preserve"> among the requests.</w:t>
      </w:r>
    </w:p>
    <w:p w14:paraId="5D57B5E7" w14:textId="77777777" w:rsidR="002F484D" w:rsidRPr="005050F0" w:rsidRDefault="002F484D" w:rsidP="002F484D">
      <w:pPr>
        <w:pStyle w:val="Heading3"/>
        <w:rPr>
          <w:noProof/>
          <w:lang w:eastAsia="ko-KR"/>
        </w:rPr>
      </w:pPr>
      <w:bookmarkStart w:id="1876" w:name="_Toc4577671"/>
      <w:bookmarkStart w:id="1877" w:name="_Toc27504266"/>
      <w:bookmarkStart w:id="1878" w:name="_Toc27505054"/>
      <w:bookmarkStart w:id="1879" w:name="_Toc27505838"/>
      <w:bookmarkStart w:id="1880" w:name="_Toc27506622"/>
      <w:bookmarkStart w:id="1881" w:name="_Toc176344542"/>
      <w:r w:rsidRPr="005050F0">
        <w:rPr>
          <w:noProof/>
        </w:rPr>
        <w:t>7.2.18</w:t>
      </w:r>
      <w:r w:rsidRPr="005050F0">
        <w:rPr>
          <w:noProof/>
        </w:rPr>
        <w:tab/>
        <w:t>/</w:t>
      </w:r>
      <w:r w:rsidRPr="005050F0">
        <w:rPr>
          <w:i/>
          <w:iCs/>
          <w:noProof/>
        </w:rPr>
        <w:t>&lt;x&gt;</w:t>
      </w:r>
      <w:r w:rsidRPr="005050F0">
        <w:rPr>
          <w:noProof/>
        </w:rPr>
        <w:t>/OffNetwork/TransmitTimeout</w:t>
      </w:r>
      <w:bookmarkEnd w:id="1876"/>
      <w:bookmarkEnd w:id="1877"/>
      <w:bookmarkEnd w:id="1878"/>
      <w:bookmarkEnd w:id="1879"/>
      <w:bookmarkEnd w:id="1880"/>
      <w:bookmarkEnd w:id="1881"/>
    </w:p>
    <w:p w14:paraId="08EA4F17"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18</w:t>
      </w:r>
      <w:r w:rsidRPr="005050F0">
        <w:rPr>
          <w:noProof/>
        </w:rPr>
        <w:t>.1: /</w:t>
      </w:r>
      <w:r w:rsidRPr="005050F0">
        <w:rPr>
          <w:i/>
          <w:iCs/>
          <w:noProof/>
        </w:rPr>
        <w:t>&lt;x&gt;</w:t>
      </w:r>
      <w:r w:rsidRPr="005050F0">
        <w:rPr>
          <w:noProof/>
        </w:rPr>
        <w:t>/OffNetwork/TransmitTimeout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2579A9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E8D59D" w14:textId="77777777" w:rsidR="002F484D" w:rsidRPr="005050F0" w:rsidRDefault="002F484D" w:rsidP="00B93C96">
            <w:pPr>
              <w:rPr>
                <w:rFonts w:ascii="Arial" w:hAnsi="Arial" w:cs="Arial"/>
                <w:noProof/>
                <w:sz w:val="18"/>
                <w:szCs w:val="18"/>
              </w:rPr>
            </w:pPr>
            <w:r w:rsidRPr="005050F0">
              <w:rPr>
                <w:noProof/>
              </w:rPr>
              <w:t>OffNetwork/TransmitTimeout</w:t>
            </w:r>
          </w:p>
        </w:tc>
      </w:tr>
      <w:tr w:rsidR="002F484D" w:rsidRPr="005050F0" w14:paraId="0BE1411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D343D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670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6DAB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1E13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9FE6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ED1A62F" w14:textId="77777777" w:rsidR="002F484D" w:rsidRPr="005050F0" w:rsidRDefault="002F484D" w:rsidP="00B93C96">
            <w:pPr>
              <w:jc w:val="center"/>
              <w:rPr>
                <w:rFonts w:ascii="Arial" w:hAnsi="Arial" w:cs="Arial"/>
                <w:b/>
                <w:noProof/>
                <w:sz w:val="18"/>
                <w:szCs w:val="18"/>
              </w:rPr>
            </w:pPr>
          </w:p>
        </w:tc>
      </w:tr>
      <w:tr w:rsidR="002F484D" w:rsidRPr="005050F0" w14:paraId="2BB23B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8A543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E75E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F407E"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A067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754F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12FE4B" w14:textId="77777777" w:rsidR="002F484D" w:rsidRPr="005050F0" w:rsidRDefault="002F484D" w:rsidP="00B93C96">
            <w:pPr>
              <w:jc w:val="center"/>
              <w:rPr>
                <w:b/>
                <w:noProof/>
              </w:rPr>
            </w:pPr>
          </w:p>
        </w:tc>
      </w:tr>
      <w:tr w:rsidR="002F484D" w:rsidRPr="005050F0" w14:paraId="712E010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0E160"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2316C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w:t>
            </w:r>
            <w:r w:rsidRPr="005050F0">
              <w:rPr>
                <w:noProof/>
              </w:rPr>
              <w:t>ransmit time limit from a single request to transmit in a group or private call</w:t>
            </w:r>
            <w:r w:rsidRPr="005050F0">
              <w:rPr>
                <w:noProof/>
                <w:lang w:eastAsia="ko-KR"/>
              </w:rPr>
              <w:t>.</w:t>
            </w:r>
          </w:p>
        </w:tc>
      </w:tr>
    </w:tbl>
    <w:p w14:paraId="0CEB1602" w14:textId="77777777" w:rsidR="007A4557" w:rsidRPr="005050F0" w:rsidRDefault="007A4557" w:rsidP="007A4557">
      <w:pPr>
        <w:rPr>
          <w:noProof/>
        </w:rPr>
      </w:pPr>
    </w:p>
    <w:p w14:paraId="31B80CE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7CD34936"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TransmitTimeout </w:t>
      </w:r>
      <w:r w:rsidRPr="005050F0">
        <w:rPr>
          <w:noProof/>
        </w:rPr>
        <w:t>is in seconds</w:t>
      </w:r>
      <w:r w:rsidRPr="005050F0">
        <w:rPr>
          <w:noProof/>
          <w:lang w:eastAsia="ko-KR"/>
        </w:rPr>
        <w:t>.</w:t>
      </w:r>
    </w:p>
    <w:p w14:paraId="50AC9A45" w14:textId="77777777" w:rsidR="002F484D" w:rsidRPr="005050F0" w:rsidRDefault="002F484D" w:rsidP="002F484D">
      <w:pPr>
        <w:pStyle w:val="Heading3"/>
        <w:rPr>
          <w:noProof/>
          <w:lang w:eastAsia="ko-KR"/>
        </w:rPr>
      </w:pPr>
      <w:bookmarkStart w:id="1882" w:name="_Toc4577672"/>
      <w:bookmarkStart w:id="1883" w:name="_Toc27504267"/>
      <w:bookmarkStart w:id="1884" w:name="_Toc27505055"/>
      <w:bookmarkStart w:id="1885" w:name="_Toc27505839"/>
      <w:bookmarkStart w:id="1886" w:name="_Toc27506623"/>
      <w:bookmarkStart w:id="1887" w:name="_Toc176344543"/>
      <w:r w:rsidRPr="005050F0">
        <w:rPr>
          <w:noProof/>
        </w:rPr>
        <w:lastRenderedPageBreak/>
        <w:t>7.2.19</w:t>
      </w:r>
      <w:r w:rsidRPr="005050F0">
        <w:rPr>
          <w:noProof/>
        </w:rPr>
        <w:tab/>
        <w:t>/</w:t>
      </w:r>
      <w:r w:rsidRPr="005050F0">
        <w:rPr>
          <w:i/>
          <w:iCs/>
          <w:noProof/>
        </w:rPr>
        <w:t>&lt;x&gt;</w:t>
      </w:r>
      <w:r w:rsidRPr="005050F0">
        <w:rPr>
          <w:noProof/>
        </w:rPr>
        <w:t>/OffNetwork/TransmissionWarning</w:t>
      </w:r>
      <w:bookmarkEnd w:id="1882"/>
      <w:bookmarkEnd w:id="1883"/>
      <w:bookmarkEnd w:id="1884"/>
      <w:bookmarkEnd w:id="1885"/>
      <w:bookmarkEnd w:id="1886"/>
      <w:bookmarkEnd w:id="1887"/>
    </w:p>
    <w:p w14:paraId="08A73A70"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19</w:t>
      </w:r>
      <w:r w:rsidRPr="005050F0">
        <w:rPr>
          <w:noProof/>
        </w:rPr>
        <w:t>.1: /</w:t>
      </w:r>
      <w:r w:rsidRPr="005050F0">
        <w:rPr>
          <w:i/>
          <w:iCs/>
          <w:noProof/>
        </w:rPr>
        <w:t>&lt;x&gt;</w:t>
      </w:r>
      <w:r w:rsidRPr="005050F0">
        <w:rPr>
          <w:noProof/>
        </w:rPr>
        <w:t>/OffNetwork/TransmissionWarning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5B4A1EB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2798759" w14:textId="77777777" w:rsidR="002F484D" w:rsidRPr="005050F0" w:rsidRDefault="002F484D" w:rsidP="00B93C96">
            <w:pPr>
              <w:rPr>
                <w:rFonts w:ascii="Arial" w:hAnsi="Arial" w:cs="Arial"/>
                <w:noProof/>
                <w:sz w:val="18"/>
                <w:szCs w:val="18"/>
              </w:rPr>
            </w:pPr>
            <w:r w:rsidRPr="005050F0">
              <w:rPr>
                <w:noProof/>
              </w:rPr>
              <w:t>OffNetwork/TransmissionWarning</w:t>
            </w:r>
          </w:p>
        </w:tc>
      </w:tr>
      <w:tr w:rsidR="002F484D" w:rsidRPr="005050F0" w14:paraId="7604ED3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8889C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B4FF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7B66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DA16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5BC4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3554DA" w14:textId="77777777" w:rsidR="002F484D" w:rsidRPr="005050F0" w:rsidRDefault="002F484D" w:rsidP="00B93C96">
            <w:pPr>
              <w:jc w:val="center"/>
              <w:rPr>
                <w:rFonts w:ascii="Arial" w:hAnsi="Arial" w:cs="Arial"/>
                <w:b/>
                <w:noProof/>
                <w:sz w:val="18"/>
                <w:szCs w:val="18"/>
              </w:rPr>
            </w:pPr>
          </w:p>
        </w:tc>
      </w:tr>
      <w:tr w:rsidR="002F484D" w:rsidRPr="005050F0" w14:paraId="19D69A2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DFFE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FE01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5C181"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D4D3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7877A"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A52704" w14:textId="77777777" w:rsidR="002F484D" w:rsidRPr="005050F0" w:rsidRDefault="002F484D" w:rsidP="00B93C96">
            <w:pPr>
              <w:jc w:val="center"/>
              <w:rPr>
                <w:b/>
                <w:noProof/>
              </w:rPr>
            </w:pPr>
          </w:p>
        </w:tc>
      </w:tr>
      <w:tr w:rsidR="002F484D" w:rsidRPr="005050F0" w14:paraId="4974AF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E55C08"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0874C5"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c</w:t>
            </w:r>
            <w:r w:rsidRPr="005050F0">
              <w:rPr>
                <w:noProof/>
              </w:rPr>
              <w:t>onfiguration of warning time before time limit of transmission is reached (off-network)</w:t>
            </w:r>
            <w:r w:rsidRPr="005050F0">
              <w:rPr>
                <w:noProof/>
                <w:lang w:eastAsia="ko-KR"/>
              </w:rPr>
              <w:t>.</w:t>
            </w:r>
          </w:p>
        </w:tc>
      </w:tr>
    </w:tbl>
    <w:p w14:paraId="1C8D71B6" w14:textId="77777777" w:rsidR="007A4557" w:rsidRPr="005050F0" w:rsidRDefault="007A4557" w:rsidP="007A4557">
      <w:pPr>
        <w:rPr>
          <w:noProof/>
        </w:rPr>
      </w:pPr>
    </w:p>
    <w:p w14:paraId="7950147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102D8EF8"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TransmissionWarning time </w:t>
      </w:r>
      <w:r w:rsidRPr="005050F0">
        <w:rPr>
          <w:noProof/>
        </w:rPr>
        <w:t>is in seconds</w:t>
      </w:r>
      <w:r w:rsidRPr="005050F0">
        <w:rPr>
          <w:noProof/>
          <w:lang w:eastAsia="ko-KR"/>
        </w:rPr>
        <w:t>.</w:t>
      </w:r>
    </w:p>
    <w:p w14:paraId="3ED27811" w14:textId="77777777" w:rsidR="002F484D" w:rsidRPr="005050F0" w:rsidRDefault="002F484D" w:rsidP="002F484D">
      <w:pPr>
        <w:pStyle w:val="Heading3"/>
        <w:rPr>
          <w:noProof/>
          <w:lang w:eastAsia="ko-KR"/>
        </w:rPr>
      </w:pPr>
      <w:bookmarkStart w:id="1888" w:name="_Toc4577673"/>
      <w:bookmarkStart w:id="1889" w:name="_Toc27504268"/>
      <w:bookmarkStart w:id="1890" w:name="_Toc27505056"/>
      <w:bookmarkStart w:id="1891" w:name="_Toc27505840"/>
      <w:bookmarkStart w:id="1892" w:name="_Toc27506624"/>
      <w:bookmarkStart w:id="1893" w:name="_Toc176344544"/>
      <w:r w:rsidRPr="005050F0">
        <w:rPr>
          <w:noProof/>
        </w:rPr>
        <w:t>7.2.20</w:t>
      </w:r>
      <w:r w:rsidRPr="005050F0">
        <w:rPr>
          <w:noProof/>
        </w:rPr>
        <w:tab/>
        <w:t>/</w:t>
      </w:r>
      <w:r w:rsidRPr="005050F0">
        <w:rPr>
          <w:i/>
          <w:iCs/>
          <w:noProof/>
        </w:rPr>
        <w:t>&lt;x&gt;</w:t>
      </w:r>
      <w:r w:rsidRPr="005050F0">
        <w:rPr>
          <w:noProof/>
        </w:rPr>
        <w:t>/OffNetwork/HangTimeWarning</w:t>
      </w:r>
      <w:bookmarkEnd w:id="1888"/>
      <w:bookmarkEnd w:id="1889"/>
      <w:bookmarkEnd w:id="1890"/>
      <w:bookmarkEnd w:id="1891"/>
      <w:bookmarkEnd w:id="1892"/>
      <w:bookmarkEnd w:id="1893"/>
    </w:p>
    <w:p w14:paraId="2B54F1F4"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20</w:t>
      </w:r>
      <w:r w:rsidRPr="005050F0">
        <w:rPr>
          <w:noProof/>
        </w:rPr>
        <w:t>.1: /</w:t>
      </w:r>
      <w:r w:rsidRPr="005050F0">
        <w:rPr>
          <w:i/>
          <w:iCs/>
          <w:noProof/>
        </w:rPr>
        <w:t>&lt;x&gt;</w:t>
      </w:r>
      <w:r w:rsidRPr="005050F0">
        <w:rPr>
          <w:noProof/>
        </w:rPr>
        <w:t>/OffNetwork/HangTimeWarning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59CC599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D2E5F2" w14:textId="77777777" w:rsidR="002F484D" w:rsidRPr="005050F0" w:rsidRDefault="002F484D" w:rsidP="00B93C96">
            <w:pPr>
              <w:rPr>
                <w:rFonts w:ascii="Arial" w:hAnsi="Arial" w:cs="Arial"/>
                <w:noProof/>
                <w:sz w:val="18"/>
                <w:szCs w:val="18"/>
              </w:rPr>
            </w:pPr>
            <w:r w:rsidRPr="005050F0">
              <w:rPr>
                <w:noProof/>
              </w:rPr>
              <w:t>OffNetwork/HangTimeWarning</w:t>
            </w:r>
          </w:p>
        </w:tc>
      </w:tr>
      <w:tr w:rsidR="002F484D" w:rsidRPr="005050F0" w14:paraId="116124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96E10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3D98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DFAC6"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A3DC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07F1E"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DC95F7D" w14:textId="77777777" w:rsidR="002F484D" w:rsidRPr="005050F0" w:rsidRDefault="002F484D" w:rsidP="00B93C96">
            <w:pPr>
              <w:jc w:val="center"/>
              <w:rPr>
                <w:rFonts w:ascii="Arial" w:hAnsi="Arial" w:cs="Arial"/>
                <w:b/>
                <w:noProof/>
                <w:sz w:val="18"/>
                <w:szCs w:val="18"/>
              </w:rPr>
            </w:pPr>
          </w:p>
        </w:tc>
      </w:tr>
      <w:tr w:rsidR="002F484D" w:rsidRPr="005050F0" w14:paraId="710FA48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B24C7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D31D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E34E4"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FC74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BB379"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210FEE6" w14:textId="77777777" w:rsidR="002F484D" w:rsidRPr="005050F0" w:rsidRDefault="002F484D" w:rsidP="00B93C96">
            <w:pPr>
              <w:jc w:val="center"/>
              <w:rPr>
                <w:b/>
                <w:noProof/>
              </w:rPr>
            </w:pPr>
          </w:p>
        </w:tc>
      </w:tr>
      <w:tr w:rsidR="002F484D" w:rsidRPr="005050F0" w14:paraId="7F2ECBE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26D8B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555F1D"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c</w:t>
            </w:r>
            <w:r w:rsidRPr="005050F0">
              <w:rPr>
                <w:noProof/>
              </w:rPr>
              <w:t>onfiguration of warning time before hang time is reached (off-network)</w:t>
            </w:r>
            <w:r w:rsidRPr="005050F0">
              <w:rPr>
                <w:noProof/>
                <w:lang w:eastAsia="ko-KR"/>
              </w:rPr>
              <w:t>.</w:t>
            </w:r>
          </w:p>
        </w:tc>
      </w:tr>
    </w:tbl>
    <w:p w14:paraId="41523D02" w14:textId="77777777" w:rsidR="007A4557" w:rsidRPr="005050F0" w:rsidRDefault="007A4557" w:rsidP="007A4557">
      <w:pPr>
        <w:rPr>
          <w:noProof/>
        </w:rPr>
      </w:pPr>
    </w:p>
    <w:p w14:paraId="0AFB3D96"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63765E62"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HangTimeWarning time </w:t>
      </w:r>
      <w:r w:rsidRPr="005050F0">
        <w:rPr>
          <w:noProof/>
        </w:rPr>
        <w:t>is in seconds</w:t>
      </w:r>
      <w:r w:rsidRPr="005050F0">
        <w:rPr>
          <w:noProof/>
          <w:lang w:eastAsia="ko-KR"/>
        </w:rPr>
        <w:t>.</w:t>
      </w:r>
    </w:p>
    <w:p w14:paraId="4F0FCCF6" w14:textId="77777777" w:rsidR="002F484D" w:rsidRPr="005050F0" w:rsidRDefault="002F484D" w:rsidP="002F484D">
      <w:pPr>
        <w:pStyle w:val="Heading3"/>
        <w:rPr>
          <w:noProof/>
          <w:lang w:eastAsia="ko-KR"/>
        </w:rPr>
      </w:pPr>
      <w:bookmarkStart w:id="1894" w:name="_Toc4577674"/>
      <w:bookmarkStart w:id="1895" w:name="_Toc27504269"/>
      <w:bookmarkStart w:id="1896" w:name="_Toc27505057"/>
      <w:bookmarkStart w:id="1897" w:name="_Toc27505841"/>
      <w:bookmarkStart w:id="1898" w:name="_Toc27506625"/>
      <w:bookmarkStart w:id="1899" w:name="_Toc176344545"/>
      <w:r w:rsidRPr="005050F0">
        <w:rPr>
          <w:noProof/>
        </w:rPr>
        <w:t>7.2.2</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w:t>
      </w:r>
      <w:bookmarkEnd w:id="1894"/>
      <w:bookmarkEnd w:id="1895"/>
      <w:bookmarkEnd w:id="1896"/>
      <w:bookmarkEnd w:id="1897"/>
      <w:bookmarkEnd w:id="1898"/>
      <w:bookmarkEnd w:id="1899"/>
    </w:p>
    <w:p w14:paraId="2C36E0C5"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21</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C2260B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59B28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w:t>
            </w:r>
          </w:p>
        </w:tc>
      </w:tr>
      <w:tr w:rsidR="002F484D" w:rsidRPr="005050F0" w14:paraId="7805CF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E4785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955C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BB72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D947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4FEB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C340D" w14:textId="77777777" w:rsidR="002F484D" w:rsidRPr="005050F0" w:rsidRDefault="002F484D" w:rsidP="00B93C96">
            <w:pPr>
              <w:jc w:val="center"/>
              <w:rPr>
                <w:rFonts w:ascii="Arial" w:hAnsi="Arial" w:cs="Arial"/>
                <w:b/>
                <w:noProof/>
                <w:sz w:val="18"/>
                <w:szCs w:val="18"/>
              </w:rPr>
            </w:pPr>
          </w:p>
        </w:tc>
      </w:tr>
      <w:tr w:rsidR="002F484D" w:rsidRPr="005050F0" w14:paraId="5F71693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2000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8FA6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BB2D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89F2B"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F364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A0F204" w14:textId="77777777" w:rsidR="002F484D" w:rsidRPr="005050F0" w:rsidRDefault="002F484D" w:rsidP="00B93C96">
            <w:pPr>
              <w:jc w:val="center"/>
              <w:rPr>
                <w:b/>
                <w:noProof/>
              </w:rPr>
            </w:pPr>
          </w:p>
        </w:tc>
      </w:tr>
      <w:tr w:rsidR="002F484D" w:rsidRPr="005050F0" w14:paraId="397D764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DDE35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67F061"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D30699A" w14:textId="77777777" w:rsidR="007A4557" w:rsidRPr="005050F0" w:rsidRDefault="007A4557" w:rsidP="007A4557">
      <w:pPr>
        <w:rPr>
          <w:noProof/>
        </w:rPr>
      </w:pPr>
      <w:bookmarkStart w:id="1900" w:name="_Toc4577675"/>
      <w:bookmarkStart w:id="1901" w:name="_Toc27504270"/>
      <w:bookmarkStart w:id="1902" w:name="_Toc27505058"/>
      <w:bookmarkStart w:id="1903" w:name="_Toc27505842"/>
      <w:bookmarkStart w:id="1904" w:name="_Toc27506626"/>
    </w:p>
    <w:p w14:paraId="654FF58F" w14:textId="77777777" w:rsidR="002F484D" w:rsidRPr="005050F0" w:rsidRDefault="002F484D" w:rsidP="002F484D">
      <w:pPr>
        <w:pStyle w:val="Heading3"/>
        <w:rPr>
          <w:noProof/>
          <w:lang w:eastAsia="ko-KR"/>
        </w:rPr>
      </w:pPr>
      <w:bookmarkStart w:id="1905" w:name="_Toc176344546"/>
      <w:r w:rsidRPr="005050F0">
        <w:rPr>
          <w:noProof/>
        </w:rPr>
        <w:t>7.2.2</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DefaultPPPP/MCPTTPrivateCallSignalling</w:t>
      </w:r>
      <w:bookmarkEnd w:id="1900"/>
      <w:bookmarkEnd w:id="1901"/>
      <w:bookmarkEnd w:id="1902"/>
      <w:bookmarkEnd w:id="1903"/>
      <w:bookmarkEnd w:id="1904"/>
      <w:bookmarkEnd w:id="1905"/>
    </w:p>
    <w:p w14:paraId="478C6D21"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22</w:t>
      </w:r>
      <w:r w:rsidRPr="005050F0">
        <w:rPr>
          <w:noProof/>
        </w:rPr>
        <w:t>.1: /</w:t>
      </w:r>
      <w:r w:rsidRPr="005050F0">
        <w:rPr>
          <w:i/>
          <w:iCs/>
          <w:noProof/>
        </w:rPr>
        <w:t>&lt;x&gt;</w:t>
      </w:r>
      <w:r w:rsidRPr="005050F0">
        <w:rPr>
          <w:noProof/>
        </w:rPr>
        <w:t>/OffNetwork/</w:t>
      </w:r>
      <w:r w:rsidRPr="005050F0">
        <w:rPr>
          <w:noProof/>
          <w:lang w:eastAsia="ko-KR"/>
        </w:rPr>
        <w:t>DefaultPPPP/MCPTTPrivateCallSignalling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0D3727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43605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DefaultPPPP/MCPTTPrivateCallSignalling</w:t>
            </w:r>
          </w:p>
        </w:tc>
      </w:tr>
      <w:tr w:rsidR="002F484D" w:rsidRPr="005050F0" w14:paraId="03E4026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DA6A0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2C75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456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4EF5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FA64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FB471D" w14:textId="77777777" w:rsidR="002F484D" w:rsidRPr="005050F0" w:rsidRDefault="002F484D" w:rsidP="00B93C96">
            <w:pPr>
              <w:jc w:val="center"/>
              <w:rPr>
                <w:rFonts w:ascii="Arial" w:hAnsi="Arial" w:cs="Arial"/>
                <w:b/>
                <w:noProof/>
                <w:sz w:val="18"/>
                <w:szCs w:val="18"/>
              </w:rPr>
            </w:pPr>
          </w:p>
        </w:tc>
      </w:tr>
      <w:tr w:rsidR="002F484D" w:rsidRPr="005050F0" w14:paraId="3F3B28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CB4E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413E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2C1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027DF" w14:textId="77777777" w:rsidR="002F484D" w:rsidRPr="005050F0" w:rsidRDefault="004932D3" w:rsidP="004932D3">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6697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897ADD" w14:textId="77777777" w:rsidR="002F484D" w:rsidRPr="005050F0" w:rsidRDefault="002F484D" w:rsidP="00B93C96">
            <w:pPr>
              <w:jc w:val="center"/>
              <w:rPr>
                <w:b/>
                <w:noProof/>
              </w:rPr>
            </w:pPr>
          </w:p>
        </w:tc>
      </w:tr>
      <w:tr w:rsidR="002F484D" w:rsidRPr="005050F0" w14:paraId="3079B2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F97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353D33" w14:textId="77777777" w:rsidR="0049502F" w:rsidRPr="005050F0" w:rsidRDefault="0049502F"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MCPTT private call signalling</w:t>
            </w:r>
            <w:r w:rsidR="002F484D" w:rsidRPr="005050F0">
              <w:rPr>
                <w:noProof/>
                <w:lang w:eastAsia="ko-KR"/>
              </w:rPr>
              <w:t>.</w:t>
            </w:r>
          </w:p>
        </w:tc>
      </w:tr>
    </w:tbl>
    <w:p w14:paraId="47D41EC6" w14:textId="77777777" w:rsidR="007A4557" w:rsidRPr="005050F0" w:rsidRDefault="007A4557" w:rsidP="007A4557">
      <w:pPr>
        <w:rPr>
          <w:noProof/>
        </w:rPr>
      </w:pPr>
    </w:p>
    <w:p w14:paraId="2FAD78BC" w14:textId="77777777" w:rsidR="0049502F" w:rsidRPr="005050F0" w:rsidRDefault="0049502F" w:rsidP="0049502F">
      <w:pPr>
        <w:pStyle w:val="B1"/>
        <w:rPr>
          <w:noProof/>
        </w:rPr>
      </w:pPr>
      <w:r w:rsidRPr="005050F0">
        <w:rPr>
          <w:noProof/>
        </w:rPr>
        <w:t>-</w:t>
      </w:r>
      <w:r w:rsidRPr="005050F0">
        <w:rPr>
          <w:noProof/>
        </w:rPr>
        <w:tab/>
        <w:t xml:space="preserve">Values: </w:t>
      </w:r>
      <w:r w:rsidRPr="005050F0">
        <w:rPr>
          <w:noProof/>
          <w:lang w:eastAsia="ko-KR"/>
        </w:rPr>
        <w:t>1-8</w:t>
      </w:r>
    </w:p>
    <w:p w14:paraId="2CFD7FDE" w14:textId="77777777" w:rsidR="0049502F" w:rsidRPr="005050F0" w:rsidRDefault="0049502F" w:rsidP="0049502F">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141F2AA3" w14:textId="77777777" w:rsidR="002F484D" w:rsidRPr="005050F0" w:rsidRDefault="002F484D" w:rsidP="002F484D">
      <w:pPr>
        <w:pStyle w:val="Heading3"/>
        <w:rPr>
          <w:noProof/>
          <w:lang w:eastAsia="ko-KR"/>
        </w:rPr>
      </w:pPr>
      <w:bookmarkStart w:id="1906" w:name="_Toc4577676"/>
      <w:bookmarkStart w:id="1907" w:name="_Toc27504271"/>
      <w:bookmarkStart w:id="1908" w:name="_Toc27505059"/>
      <w:bookmarkStart w:id="1909" w:name="_Toc27505843"/>
      <w:bookmarkStart w:id="1910" w:name="_Toc27506627"/>
      <w:bookmarkStart w:id="1911" w:name="_Toc176344547"/>
      <w:r w:rsidRPr="005050F0">
        <w:rPr>
          <w:noProof/>
        </w:rPr>
        <w:lastRenderedPageBreak/>
        <w:t>7.2.2</w:t>
      </w:r>
      <w:r w:rsidR="0049502F" w:rsidRPr="005050F0">
        <w:rPr>
          <w:noProof/>
          <w:lang w:eastAsia="ko-KR"/>
        </w:rPr>
        <w:t>3</w:t>
      </w:r>
      <w:r w:rsidRPr="005050F0">
        <w:rPr>
          <w:noProof/>
        </w:rPr>
        <w:tab/>
        <w:t>/</w:t>
      </w:r>
      <w:r w:rsidRPr="005050F0">
        <w:rPr>
          <w:i/>
          <w:iCs/>
          <w:noProof/>
        </w:rPr>
        <w:t>&lt;x&gt;</w:t>
      </w:r>
      <w:r w:rsidRPr="005050F0">
        <w:rPr>
          <w:noProof/>
        </w:rPr>
        <w:t>/OffNetwork/</w:t>
      </w:r>
      <w:r w:rsidRPr="005050F0">
        <w:rPr>
          <w:noProof/>
          <w:lang w:eastAsia="ko-KR"/>
        </w:rPr>
        <w:t>DefaultPPPP/MCPTTPrivateCallMedia</w:t>
      </w:r>
      <w:bookmarkEnd w:id="1906"/>
      <w:bookmarkEnd w:id="1907"/>
      <w:bookmarkEnd w:id="1908"/>
      <w:bookmarkEnd w:id="1909"/>
      <w:bookmarkEnd w:id="1910"/>
      <w:bookmarkEnd w:id="1911"/>
    </w:p>
    <w:p w14:paraId="0AB37188"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49502F" w:rsidRPr="005050F0">
        <w:rPr>
          <w:noProof/>
          <w:lang w:eastAsia="ko-KR"/>
        </w:rPr>
        <w:t>3</w:t>
      </w:r>
      <w:r w:rsidRPr="005050F0">
        <w:rPr>
          <w:noProof/>
        </w:rPr>
        <w:t>.1: /</w:t>
      </w:r>
      <w:r w:rsidRPr="005050F0">
        <w:rPr>
          <w:i/>
          <w:iCs/>
          <w:noProof/>
        </w:rPr>
        <w:t>&lt;x&gt;</w:t>
      </w:r>
      <w:r w:rsidRPr="005050F0">
        <w:rPr>
          <w:noProof/>
        </w:rPr>
        <w:t>/OffNetwork/</w:t>
      </w:r>
      <w:r w:rsidRPr="005050F0">
        <w:rPr>
          <w:noProof/>
          <w:lang w:eastAsia="ko-KR"/>
        </w:rPr>
        <w:t>DefaultPPPP/MCPTTPrivateCallMedia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E0E9D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17185E"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DefaultPPPP/MCPTTPrivateCallMedia</w:t>
            </w:r>
          </w:p>
        </w:tc>
      </w:tr>
      <w:tr w:rsidR="002F484D" w:rsidRPr="005050F0" w14:paraId="51AF82F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1793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3AB4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0E5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91A1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BA3B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83E9DD" w14:textId="77777777" w:rsidR="002F484D" w:rsidRPr="005050F0" w:rsidRDefault="002F484D" w:rsidP="00B93C96">
            <w:pPr>
              <w:jc w:val="center"/>
              <w:rPr>
                <w:rFonts w:ascii="Arial" w:hAnsi="Arial" w:cs="Arial"/>
                <w:b/>
                <w:noProof/>
                <w:sz w:val="18"/>
                <w:szCs w:val="18"/>
              </w:rPr>
            </w:pPr>
          </w:p>
        </w:tc>
      </w:tr>
      <w:tr w:rsidR="002F484D" w:rsidRPr="005050F0" w14:paraId="1A7632D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40736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92F2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2F67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5DA0C" w14:textId="77777777" w:rsidR="002F484D" w:rsidRPr="005050F0" w:rsidRDefault="005B768A" w:rsidP="005B768A">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AB54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F96A77" w14:textId="77777777" w:rsidR="002F484D" w:rsidRPr="005050F0" w:rsidRDefault="002F484D" w:rsidP="00B93C96">
            <w:pPr>
              <w:jc w:val="center"/>
              <w:rPr>
                <w:b/>
                <w:noProof/>
              </w:rPr>
            </w:pPr>
          </w:p>
        </w:tc>
      </w:tr>
      <w:tr w:rsidR="002F484D" w:rsidRPr="005050F0" w14:paraId="49CFC5D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8A4E1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E34B62" w14:textId="77777777" w:rsidR="002F484D" w:rsidRPr="005050F0" w:rsidRDefault="005B768A"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private call </w:t>
            </w:r>
            <w:r w:rsidRPr="005050F0">
              <w:rPr>
                <w:noProof/>
                <w:lang w:eastAsia="ko-KR"/>
              </w:rPr>
              <w:t>media</w:t>
            </w:r>
            <w:r w:rsidR="002F484D" w:rsidRPr="005050F0">
              <w:rPr>
                <w:noProof/>
                <w:lang w:eastAsia="ko-KR"/>
              </w:rPr>
              <w:t>.</w:t>
            </w:r>
          </w:p>
        </w:tc>
      </w:tr>
    </w:tbl>
    <w:p w14:paraId="42E4CD40" w14:textId="77777777" w:rsidR="007A4557" w:rsidRPr="005050F0" w:rsidRDefault="007A4557" w:rsidP="007A4557">
      <w:pPr>
        <w:rPr>
          <w:noProof/>
        </w:rPr>
      </w:pPr>
    </w:p>
    <w:p w14:paraId="5EA2E06C" w14:textId="77777777" w:rsidR="005B768A" w:rsidRPr="005050F0" w:rsidRDefault="005B768A" w:rsidP="005B768A">
      <w:pPr>
        <w:pStyle w:val="B1"/>
        <w:rPr>
          <w:noProof/>
        </w:rPr>
      </w:pPr>
      <w:r w:rsidRPr="005050F0">
        <w:rPr>
          <w:noProof/>
        </w:rPr>
        <w:t>-</w:t>
      </w:r>
      <w:r w:rsidRPr="005050F0">
        <w:rPr>
          <w:noProof/>
        </w:rPr>
        <w:tab/>
        <w:t xml:space="preserve">Values: </w:t>
      </w:r>
      <w:r w:rsidRPr="005050F0">
        <w:rPr>
          <w:noProof/>
          <w:lang w:eastAsia="ko-KR"/>
        </w:rPr>
        <w:t>1-8</w:t>
      </w:r>
    </w:p>
    <w:p w14:paraId="298876B6" w14:textId="77777777" w:rsidR="005B768A" w:rsidRPr="005050F0" w:rsidRDefault="005B768A" w:rsidP="005B768A">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733EF809" w14:textId="77777777" w:rsidR="002F484D" w:rsidRPr="005050F0" w:rsidRDefault="002F484D" w:rsidP="002F484D">
      <w:pPr>
        <w:pStyle w:val="Heading3"/>
        <w:rPr>
          <w:noProof/>
          <w:lang w:eastAsia="ko-KR"/>
        </w:rPr>
      </w:pPr>
      <w:bookmarkStart w:id="1912" w:name="_Toc4577677"/>
      <w:bookmarkStart w:id="1913" w:name="_Toc27504272"/>
      <w:bookmarkStart w:id="1914" w:name="_Toc27505060"/>
      <w:bookmarkStart w:id="1915" w:name="_Toc27505844"/>
      <w:bookmarkStart w:id="1916" w:name="_Toc27506628"/>
      <w:bookmarkStart w:id="1917" w:name="_Toc176344548"/>
      <w:r w:rsidRPr="005050F0">
        <w:rPr>
          <w:noProof/>
        </w:rPr>
        <w:t>7.2.2</w:t>
      </w:r>
      <w:r w:rsidR="005B768A"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bookmarkEnd w:id="1912"/>
      <w:bookmarkEnd w:id="1913"/>
      <w:bookmarkEnd w:id="1914"/>
      <w:bookmarkEnd w:id="1915"/>
      <w:bookmarkEnd w:id="1916"/>
      <w:bookmarkEnd w:id="1917"/>
    </w:p>
    <w:p w14:paraId="51BE5BE4"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5B768A" w:rsidRPr="005050F0">
        <w:rPr>
          <w:noProof/>
          <w:lang w:eastAsia="ko-KR"/>
        </w:rPr>
        <w:t>4</w:t>
      </w:r>
      <w:r w:rsidRPr="005050F0">
        <w:rPr>
          <w:noProof/>
        </w:rPr>
        <w:t>.1: /</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534B93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D825F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c>
      </w:tr>
      <w:tr w:rsidR="002F484D" w:rsidRPr="005050F0" w14:paraId="588571A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32A7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0A7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3705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9837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609A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C60AD" w14:textId="77777777" w:rsidR="002F484D" w:rsidRPr="005050F0" w:rsidRDefault="002F484D" w:rsidP="00B93C96">
            <w:pPr>
              <w:jc w:val="center"/>
              <w:rPr>
                <w:rFonts w:ascii="Arial" w:hAnsi="Arial" w:cs="Arial"/>
                <w:b/>
                <w:noProof/>
                <w:sz w:val="18"/>
                <w:szCs w:val="18"/>
              </w:rPr>
            </w:pPr>
          </w:p>
        </w:tc>
      </w:tr>
      <w:tr w:rsidR="002F484D" w:rsidRPr="005050F0" w14:paraId="2211A0D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655B2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7997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7A5C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F8F92" w14:textId="77777777" w:rsidR="002F484D" w:rsidRPr="005050F0" w:rsidRDefault="00811B29" w:rsidP="00811B29">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AA6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E3F5D" w14:textId="77777777" w:rsidR="002F484D" w:rsidRPr="005050F0" w:rsidRDefault="002F484D" w:rsidP="00B93C96">
            <w:pPr>
              <w:jc w:val="center"/>
              <w:rPr>
                <w:b/>
                <w:noProof/>
              </w:rPr>
            </w:pPr>
          </w:p>
        </w:tc>
      </w:tr>
      <w:tr w:rsidR="002F484D" w:rsidRPr="005050F0" w14:paraId="11756AE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54FC1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845AA" w14:textId="77777777" w:rsidR="002F484D" w:rsidRPr="005050F0" w:rsidRDefault="00811B29"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signalling</w:t>
            </w:r>
            <w:r w:rsidR="002F484D" w:rsidRPr="005050F0">
              <w:rPr>
                <w:noProof/>
                <w:lang w:eastAsia="ko-KR"/>
              </w:rPr>
              <w:t>.</w:t>
            </w:r>
          </w:p>
        </w:tc>
      </w:tr>
    </w:tbl>
    <w:p w14:paraId="60928877" w14:textId="77777777" w:rsidR="007A4557" w:rsidRPr="005050F0" w:rsidRDefault="007A4557" w:rsidP="007A4557">
      <w:pPr>
        <w:rPr>
          <w:noProof/>
        </w:rPr>
      </w:pPr>
    </w:p>
    <w:p w14:paraId="708A1CB0" w14:textId="77777777" w:rsidR="00811B29" w:rsidRPr="005050F0" w:rsidRDefault="00811B29" w:rsidP="00811B29">
      <w:pPr>
        <w:pStyle w:val="B1"/>
        <w:rPr>
          <w:noProof/>
        </w:rPr>
      </w:pPr>
      <w:r w:rsidRPr="005050F0">
        <w:rPr>
          <w:noProof/>
        </w:rPr>
        <w:t>-</w:t>
      </w:r>
      <w:r w:rsidRPr="005050F0">
        <w:rPr>
          <w:noProof/>
        </w:rPr>
        <w:tab/>
        <w:t xml:space="preserve">Values: </w:t>
      </w:r>
      <w:r w:rsidRPr="005050F0">
        <w:rPr>
          <w:noProof/>
          <w:lang w:eastAsia="ko-KR"/>
        </w:rPr>
        <w:t>1-8</w:t>
      </w:r>
    </w:p>
    <w:p w14:paraId="7D7B7582" w14:textId="77777777" w:rsidR="00811B29" w:rsidRPr="005050F0" w:rsidRDefault="00811B29" w:rsidP="00811B2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0457F9E3" w14:textId="77777777" w:rsidR="002F484D" w:rsidRPr="005050F0" w:rsidRDefault="002F484D" w:rsidP="002F484D">
      <w:pPr>
        <w:pStyle w:val="Heading3"/>
        <w:rPr>
          <w:noProof/>
          <w:lang w:eastAsia="ko-KR"/>
        </w:rPr>
      </w:pPr>
      <w:bookmarkStart w:id="1918" w:name="_Toc4577678"/>
      <w:bookmarkStart w:id="1919" w:name="_Toc27504273"/>
      <w:bookmarkStart w:id="1920" w:name="_Toc27505061"/>
      <w:bookmarkStart w:id="1921" w:name="_Toc27505845"/>
      <w:bookmarkStart w:id="1922" w:name="_Toc27506629"/>
      <w:bookmarkStart w:id="1923" w:name="_Toc176344549"/>
      <w:r w:rsidRPr="005050F0">
        <w:rPr>
          <w:noProof/>
        </w:rPr>
        <w:t>7.2.2</w:t>
      </w:r>
      <w:r w:rsidR="00811B29" w:rsidRPr="005050F0">
        <w:rPr>
          <w:noProof/>
          <w:lang w:eastAsia="ko-KR"/>
        </w:rPr>
        <w:t>5</w:t>
      </w:r>
      <w:r w:rsidRPr="005050F0">
        <w:rPr>
          <w:noProof/>
        </w:rPr>
        <w:tab/>
        <w:t>/</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bookmarkEnd w:id="1918"/>
      <w:bookmarkEnd w:id="1919"/>
      <w:bookmarkEnd w:id="1920"/>
      <w:bookmarkEnd w:id="1921"/>
      <w:bookmarkEnd w:id="1922"/>
      <w:bookmarkEnd w:id="1923"/>
    </w:p>
    <w:p w14:paraId="3E1A1E1B"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811B29" w:rsidRPr="005050F0">
        <w:rPr>
          <w:noProof/>
          <w:lang w:eastAsia="ko-KR"/>
        </w:rPr>
        <w:t>5</w:t>
      </w:r>
      <w:r w:rsidRPr="005050F0">
        <w:rPr>
          <w:noProof/>
        </w:rPr>
        <w:t>.1: /</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DE8DCB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01C4D5"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p>
        </w:tc>
      </w:tr>
      <w:tr w:rsidR="002F484D" w:rsidRPr="005050F0" w14:paraId="1BB0383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695C2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636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CCA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D9D3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47D6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5BA406" w14:textId="77777777" w:rsidR="002F484D" w:rsidRPr="005050F0" w:rsidRDefault="002F484D" w:rsidP="00B93C96">
            <w:pPr>
              <w:jc w:val="center"/>
              <w:rPr>
                <w:rFonts w:ascii="Arial" w:hAnsi="Arial" w:cs="Arial"/>
                <w:b/>
                <w:noProof/>
                <w:sz w:val="18"/>
                <w:szCs w:val="18"/>
              </w:rPr>
            </w:pPr>
          </w:p>
        </w:tc>
      </w:tr>
      <w:tr w:rsidR="002F484D" w:rsidRPr="005050F0" w14:paraId="111D027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69A57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DC05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98C7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ECBE3" w14:textId="77777777" w:rsidR="002F484D" w:rsidRPr="005050F0" w:rsidRDefault="00811B29" w:rsidP="00811B29">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0735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5D36E" w14:textId="77777777" w:rsidR="002F484D" w:rsidRPr="005050F0" w:rsidRDefault="002F484D" w:rsidP="00B93C96">
            <w:pPr>
              <w:jc w:val="center"/>
              <w:rPr>
                <w:b/>
                <w:noProof/>
              </w:rPr>
            </w:pPr>
          </w:p>
        </w:tc>
      </w:tr>
      <w:tr w:rsidR="002F484D" w:rsidRPr="005050F0" w14:paraId="44DD230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F58C5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14D286" w14:textId="77777777" w:rsidR="002F484D" w:rsidRPr="005050F0" w:rsidRDefault="00811B29"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media</w:t>
            </w:r>
            <w:r w:rsidR="002F484D" w:rsidRPr="005050F0">
              <w:rPr>
                <w:noProof/>
                <w:lang w:eastAsia="ko-KR"/>
              </w:rPr>
              <w:t>.</w:t>
            </w:r>
          </w:p>
        </w:tc>
      </w:tr>
    </w:tbl>
    <w:p w14:paraId="72951D1A" w14:textId="77777777" w:rsidR="007A4557" w:rsidRPr="005050F0" w:rsidRDefault="007A4557" w:rsidP="007A4557">
      <w:pPr>
        <w:rPr>
          <w:noProof/>
        </w:rPr>
      </w:pPr>
    </w:p>
    <w:p w14:paraId="5D8A67AE" w14:textId="77777777" w:rsidR="00811B29" w:rsidRPr="005050F0" w:rsidRDefault="00811B29" w:rsidP="00811B29">
      <w:pPr>
        <w:pStyle w:val="B1"/>
        <w:rPr>
          <w:noProof/>
        </w:rPr>
      </w:pPr>
      <w:r w:rsidRPr="005050F0">
        <w:rPr>
          <w:noProof/>
        </w:rPr>
        <w:t>-</w:t>
      </w:r>
      <w:r w:rsidRPr="005050F0">
        <w:rPr>
          <w:noProof/>
        </w:rPr>
        <w:tab/>
        <w:t xml:space="preserve">Values: </w:t>
      </w:r>
      <w:r w:rsidRPr="005050F0">
        <w:rPr>
          <w:noProof/>
          <w:lang w:eastAsia="ko-KR"/>
        </w:rPr>
        <w:t>1-8</w:t>
      </w:r>
    </w:p>
    <w:p w14:paraId="21B85428" w14:textId="77777777" w:rsidR="00811B29" w:rsidRPr="005050F0" w:rsidRDefault="00811B29" w:rsidP="00811B2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781431F" w14:textId="77777777" w:rsidR="00811B29" w:rsidRPr="005050F0" w:rsidRDefault="00811B29" w:rsidP="00811B29">
      <w:pPr>
        <w:pStyle w:val="Heading3"/>
        <w:rPr>
          <w:noProof/>
          <w:lang w:eastAsia="ko-KR"/>
        </w:rPr>
      </w:pPr>
      <w:bookmarkStart w:id="1924" w:name="_Toc4577679"/>
      <w:bookmarkStart w:id="1925" w:name="_Toc27504274"/>
      <w:bookmarkStart w:id="1926" w:name="_Toc27505062"/>
      <w:bookmarkStart w:id="1927" w:name="_Toc27505846"/>
      <w:bookmarkStart w:id="1928" w:name="_Toc27506630"/>
      <w:bookmarkStart w:id="1929" w:name="_Toc176344550"/>
      <w:r w:rsidRPr="005050F0">
        <w:rPr>
          <w:noProof/>
        </w:rPr>
        <w:t>7.2.</w:t>
      </w:r>
      <w:r w:rsidRPr="005050F0">
        <w:rPr>
          <w:noProof/>
          <w:lang w:eastAsia="ko-KR"/>
        </w:rPr>
        <w:t>26</w:t>
      </w:r>
      <w:r w:rsidRPr="005050F0">
        <w:rPr>
          <w:noProof/>
        </w:rPr>
        <w:tab/>
        <w:t>/</w:t>
      </w:r>
      <w:r w:rsidRPr="005050F0">
        <w:rPr>
          <w:i/>
          <w:iCs/>
          <w:noProof/>
        </w:rPr>
        <w:t>&lt;x&gt;</w:t>
      </w:r>
      <w:r w:rsidRPr="005050F0">
        <w:rPr>
          <w:noProof/>
        </w:rPr>
        <w:t>/OffNetwork/</w:t>
      </w:r>
      <w:r w:rsidRPr="005050F0">
        <w:rPr>
          <w:noProof/>
          <w:lang w:eastAsia="ko-KR"/>
        </w:rPr>
        <w:t>LogMetadata</w:t>
      </w:r>
      <w:bookmarkEnd w:id="1924"/>
      <w:bookmarkEnd w:id="1925"/>
      <w:bookmarkEnd w:id="1926"/>
      <w:bookmarkEnd w:id="1927"/>
      <w:bookmarkEnd w:id="1928"/>
      <w:bookmarkEnd w:id="1929"/>
    </w:p>
    <w:p w14:paraId="74F8C5C3" w14:textId="77777777" w:rsidR="00811B29" w:rsidRPr="005050F0" w:rsidRDefault="00811B29" w:rsidP="00811B29">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26</w:t>
      </w:r>
      <w:r w:rsidRPr="005050F0">
        <w:rPr>
          <w:noProof/>
        </w:rPr>
        <w:t>.1: /</w:t>
      </w:r>
      <w:r w:rsidRPr="005050F0">
        <w:rPr>
          <w:i/>
          <w:iCs/>
          <w:noProof/>
        </w:rPr>
        <w:t>&lt;x&gt;</w:t>
      </w:r>
      <w:r w:rsidRPr="005050F0">
        <w:rPr>
          <w:noProof/>
        </w:rPr>
        <w:t>/OffNetwork/</w:t>
      </w:r>
      <w:r w:rsidRPr="005050F0">
        <w:rPr>
          <w:noProof/>
          <w:lang w:eastAsia="ko-KR"/>
        </w:rPr>
        <w:t>LogMetadata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11B29" w:rsidRPr="005050F0" w14:paraId="3AB5AD2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C7D150" w14:textId="77777777" w:rsidR="00811B29" w:rsidRPr="005050F0" w:rsidRDefault="00811B29" w:rsidP="00CF1FEB">
            <w:pPr>
              <w:rPr>
                <w:rFonts w:ascii="Arial" w:hAnsi="Arial" w:cs="Arial"/>
                <w:noProof/>
                <w:sz w:val="18"/>
                <w:szCs w:val="18"/>
              </w:rPr>
            </w:pPr>
            <w:r w:rsidRPr="005050F0">
              <w:rPr>
                <w:noProof/>
              </w:rPr>
              <w:t>OffNetwork/</w:t>
            </w:r>
            <w:r w:rsidRPr="005050F0">
              <w:rPr>
                <w:noProof/>
                <w:lang w:eastAsia="ko-KR"/>
              </w:rPr>
              <w:t>LogMetadata</w:t>
            </w:r>
          </w:p>
        </w:tc>
      </w:tr>
      <w:tr w:rsidR="00811B29" w:rsidRPr="005050F0" w14:paraId="12302FB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BF6DE7" w14:textId="77777777" w:rsidR="00811B29" w:rsidRPr="005050F0" w:rsidRDefault="00811B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297B" w14:textId="77777777" w:rsidR="00811B29" w:rsidRPr="005050F0" w:rsidRDefault="00811B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C4978" w14:textId="77777777" w:rsidR="00811B29" w:rsidRPr="005050F0" w:rsidRDefault="00811B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6F1C" w14:textId="77777777" w:rsidR="00811B29" w:rsidRPr="005050F0" w:rsidRDefault="00811B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2824E" w14:textId="77777777" w:rsidR="00811B29" w:rsidRPr="005050F0" w:rsidRDefault="00811B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1DAAD9" w14:textId="77777777" w:rsidR="00811B29" w:rsidRPr="005050F0" w:rsidRDefault="00811B29" w:rsidP="00CF1FEB">
            <w:pPr>
              <w:jc w:val="center"/>
              <w:rPr>
                <w:rFonts w:ascii="Arial" w:hAnsi="Arial" w:cs="Arial"/>
                <w:b/>
                <w:noProof/>
                <w:sz w:val="18"/>
                <w:szCs w:val="18"/>
              </w:rPr>
            </w:pPr>
          </w:p>
        </w:tc>
      </w:tr>
      <w:tr w:rsidR="00811B29" w:rsidRPr="005050F0" w14:paraId="0693054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A3FE29" w14:textId="77777777" w:rsidR="00811B29" w:rsidRPr="005050F0" w:rsidRDefault="00811B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A53F1" w14:textId="77777777" w:rsidR="00811B29" w:rsidRPr="005050F0" w:rsidRDefault="00811B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337B7" w14:textId="77777777" w:rsidR="00811B29" w:rsidRPr="005050F0" w:rsidRDefault="00811B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D485E" w14:textId="77777777" w:rsidR="00811B29" w:rsidRPr="005050F0" w:rsidRDefault="00811B29" w:rsidP="00CF1FEB">
            <w:pPr>
              <w:pStyle w:val="TAC"/>
              <w:rPr>
                <w:noProof/>
                <w:lang w:eastAsia="en-US"/>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DEC4E" w14:textId="77777777" w:rsidR="00811B29" w:rsidRPr="005050F0" w:rsidRDefault="00811B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F41FB" w14:textId="77777777" w:rsidR="00811B29" w:rsidRPr="005050F0" w:rsidRDefault="00811B29" w:rsidP="00CF1FEB">
            <w:pPr>
              <w:jc w:val="center"/>
              <w:rPr>
                <w:b/>
                <w:noProof/>
              </w:rPr>
            </w:pPr>
          </w:p>
        </w:tc>
      </w:tr>
      <w:tr w:rsidR="00811B29" w:rsidRPr="005050F0" w14:paraId="1DE997C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3DB554" w14:textId="77777777" w:rsidR="00811B29" w:rsidRPr="005050F0" w:rsidRDefault="00811B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623720" w14:textId="77777777" w:rsidR="00811B29" w:rsidRPr="005050F0" w:rsidRDefault="00811B29" w:rsidP="00CF1FEB">
            <w:pPr>
              <w:rPr>
                <w:noProof/>
                <w:lang w:eastAsia="ko-KR"/>
              </w:rPr>
            </w:pPr>
            <w:r w:rsidRPr="005050F0">
              <w:rPr>
                <w:noProof/>
              </w:rPr>
              <w:t xml:space="preserve">This leaf node indicates </w:t>
            </w:r>
            <w:r w:rsidRPr="005050F0">
              <w:rPr>
                <w:rFonts w:eastAsia="SimSun"/>
                <w:noProof/>
                <w:lang w:eastAsia="zh-CN"/>
              </w:rPr>
              <w:t xml:space="preserve">whether </w:t>
            </w:r>
            <w:r w:rsidR="00C607FA" w:rsidRPr="005050F0">
              <w:rPr>
                <w:rFonts w:eastAsia="SimSun"/>
                <w:noProof/>
                <w:lang w:eastAsia="zh-CN"/>
              </w:rPr>
              <w:t>logging of metadata for MCPTT group calls, MCPTT private calls and non-call activities is permitted</w:t>
            </w:r>
            <w:r w:rsidRPr="005050F0">
              <w:rPr>
                <w:noProof/>
                <w:lang w:eastAsia="ko-KR"/>
              </w:rPr>
              <w:t>.</w:t>
            </w:r>
          </w:p>
        </w:tc>
      </w:tr>
    </w:tbl>
    <w:p w14:paraId="257055E8" w14:textId="77777777" w:rsidR="007A4557" w:rsidRPr="005050F0" w:rsidRDefault="007A4557" w:rsidP="007A4557">
      <w:pPr>
        <w:rPr>
          <w:noProof/>
        </w:rPr>
      </w:pPr>
    </w:p>
    <w:p w14:paraId="619C69FD" w14:textId="77777777" w:rsidR="00811B29" w:rsidRPr="005050F0" w:rsidRDefault="00811B29" w:rsidP="00811B29">
      <w:pPr>
        <w:rPr>
          <w:noProof/>
          <w:lang w:eastAsia="ko-KR"/>
        </w:rPr>
      </w:pPr>
      <w:r w:rsidRPr="005050F0">
        <w:rPr>
          <w:noProof/>
        </w:rPr>
        <w:t xml:space="preserve">When set to "true" </w:t>
      </w:r>
      <w:r w:rsidRPr="005050F0">
        <w:rPr>
          <w:noProof/>
          <w:lang w:eastAsia="ko-KR"/>
        </w:rPr>
        <w:t>logging of metadata for MCPTT group calls, MCPTT private calls and non-call activities, is enabled.</w:t>
      </w:r>
    </w:p>
    <w:p w14:paraId="489AFE67" w14:textId="77777777" w:rsidR="00811B29" w:rsidRPr="005050F0" w:rsidRDefault="00811B29"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logging of metadata for MCPTT group calls, MCPTT private calls and non-call activities, is not enabled.</w:t>
      </w:r>
    </w:p>
    <w:p w14:paraId="7D1E9A0B" w14:textId="77777777" w:rsidR="002F484D" w:rsidRPr="005050F0" w:rsidRDefault="002F484D" w:rsidP="002F484D">
      <w:pPr>
        <w:pStyle w:val="Heading1"/>
        <w:tabs>
          <w:tab w:val="right" w:pos="9630"/>
        </w:tabs>
        <w:rPr>
          <w:noProof/>
          <w:lang w:eastAsia="ko-KR"/>
        </w:rPr>
      </w:pPr>
      <w:bookmarkStart w:id="1930" w:name="_Toc4577680"/>
      <w:bookmarkStart w:id="1931" w:name="_Toc27504275"/>
      <w:bookmarkStart w:id="1932" w:name="_Toc27505063"/>
      <w:bookmarkStart w:id="1933" w:name="_Toc27505847"/>
      <w:bookmarkStart w:id="1934" w:name="_Toc27506631"/>
      <w:bookmarkStart w:id="1935" w:name="_Toc176344551"/>
      <w:r w:rsidRPr="005050F0">
        <w:rPr>
          <w:noProof/>
          <w:lang w:eastAsia="ko-KR"/>
        </w:rPr>
        <w:t>8</w:t>
      </w:r>
      <w:r w:rsidRPr="005050F0">
        <w:rPr>
          <w:noProof/>
        </w:rPr>
        <w:tab/>
      </w:r>
      <w:r w:rsidR="00032F2B" w:rsidRPr="005050F0">
        <w:rPr>
          <w:noProof/>
        </w:rPr>
        <w:t xml:space="preserve">MCS </w:t>
      </w:r>
      <w:r w:rsidRPr="005050F0">
        <w:rPr>
          <w:noProof/>
          <w:lang w:eastAsia="ko-KR"/>
        </w:rPr>
        <w:t xml:space="preserve">UE initial configuration </w:t>
      </w:r>
      <w:r w:rsidRPr="005050F0">
        <w:rPr>
          <w:noProof/>
        </w:rPr>
        <w:t>MO</w:t>
      </w:r>
      <w:bookmarkEnd w:id="1930"/>
      <w:bookmarkEnd w:id="1931"/>
      <w:bookmarkEnd w:id="1932"/>
      <w:bookmarkEnd w:id="1933"/>
      <w:bookmarkEnd w:id="1934"/>
      <w:bookmarkEnd w:id="1935"/>
    </w:p>
    <w:p w14:paraId="1A089607" w14:textId="77777777" w:rsidR="002F484D" w:rsidRPr="005050F0" w:rsidRDefault="002F484D" w:rsidP="002F484D">
      <w:pPr>
        <w:pStyle w:val="Heading2"/>
        <w:rPr>
          <w:noProof/>
        </w:rPr>
      </w:pPr>
      <w:bookmarkStart w:id="1936" w:name="_Toc4577681"/>
      <w:bookmarkStart w:id="1937" w:name="_Toc27504276"/>
      <w:bookmarkStart w:id="1938" w:name="_Toc27505064"/>
      <w:bookmarkStart w:id="1939" w:name="_Toc27505848"/>
      <w:bookmarkStart w:id="1940" w:name="_Toc27506632"/>
      <w:bookmarkStart w:id="1941" w:name="_Toc176344552"/>
      <w:r w:rsidRPr="005050F0">
        <w:rPr>
          <w:noProof/>
          <w:lang w:eastAsia="ko-KR"/>
        </w:rPr>
        <w:t>8</w:t>
      </w:r>
      <w:r w:rsidRPr="005050F0">
        <w:rPr>
          <w:noProof/>
        </w:rPr>
        <w:t>.1</w:t>
      </w:r>
      <w:r w:rsidRPr="005050F0">
        <w:rPr>
          <w:noProof/>
        </w:rPr>
        <w:tab/>
        <w:t>General</w:t>
      </w:r>
      <w:bookmarkEnd w:id="1936"/>
      <w:bookmarkEnd w:id="1937"/>
      <w:bookmarkEnd w:id="1938"/>
      <w:bookmarkEnd w:id="1939"/>
      <w:bookmarkEnd w:id="1940"/>
      <w:bookmarkEnd w:id="1941"/>
    </w:p>
    <w:p w14:paraId="56705219" w14:textId="77777777" w:rsidR="002F484D" w:rsidRPr="005050F0" w:rsidRDefault="002F484D" w:rsidP="002F484D">
      <w:pPr>
        <w:rPr>
          <w:noProof/>
          <w:lang w:eastAsia="ko-KR"/>
        </w:rPr>
      </w:pPr>
      <w:r w:rsidRPr="005050F0">
        <w:rPr>
          <w:noProof/>
        </w:rPr>
        <w:t xml:space="preserve">The </w:t>
      </w:r>
      <w:r w:rsidR="00032F2B" w:rsidRPr="005050F0">
        <w:rPr>
          <w:noProof/>
        </w:rPr>
        <w:t xml:space="preserve">MCS </w:t>
      </w:r>
      <w:r w:rsidRPr="005050F0">
        <w:rPr>
          <w:noProof/>
          <w:lang w:eastAsia="ko-KR"/>
        </w:rPr>
        <w:t xml:space="preserve">UE initial configuration </w:t>
      </w:r>
      <w:r w:rsidRPr="005050F0">
        <w:rPr>
          <w:noProof/>
        </w:rPr>
        <w:t xml:space="preserve">Management Object (MO) is used to configure </w:t>
      </w:r>
      <w:r w:rsidRPr="005050F0">
        <w:rPr>
          <w:noProof/>
          <w:lang w:eastAsia="ko-KR"/>
        </w:rPr>
        <w:t xml:space="preserve">the </w:t>
      </w:r>
      <w:r w:rsidR="00032F2B" w:rsidRPr="005050F0">
        <w:rPr>
          <w:noProof/>
        </w:rPr>
        <w:t xml:space="preserve">MCS </w:t>
      </w:r>
      <w:r w:rsidRPr="005050F0">
        <w:rPr>
          <w:noProof/>
        </w:rPr>
        <w:t xml:space="preserve">Client behaviour for the </w:t>
      </w:r>
      <w:r w:rsidRPr="005050F0">
        <w:rPr>
          <w:noProof/>
          <w:lang w:eastAsia="ko-KR"/>
        </w:rPr>
        <w:t xml:space="preserve">on-network or off-network </w:t>
      </w:r>
      <w:r w:rsidR="00032F2B" w:rsidRPr="005050F0">
        <w:rPr>
          <w:noProof/>
        </w:rPr>
        <w:t xml:space="preserve">MCS </w:t>
      </w:r>
      <w:r w:rsidRPr="005050F0">
        <w:rPr>
          <w:noProof/>
        </w:rPr>
        <w:t>Service.</w:t>
      </w:r>
      <w:r w:rsidRPr="005050F0">
        <w:rPr>
          <w:noProof/>
          <w:lang w:eastAsia="ko-KR"/>
        </w:rPr>
        <w:t xml:space="preserve"> T</w:t>
      </w:r>
      <w:r w:rsidRPr="005050F0">
        <w:rPr>
          <w:noProof/>
        </w:rPr>
        <w:t xml:space="preserve">he </w:t>
      </w:r>
      <w:r w:rsidR="00032F2B" w:rsidRPr="005050F0">
        <w:rPr>
          <w:noProof/>
          <w:lang w:eastAsia="ko-KR"/>
        </w:rPr>
        <w:t xml:space="preserve">MCS </w:t>
      </w:r>
      <w:r w:rsidRPr="005050F0">
        <w:rPr>
          <w:noProof/>
          <w:lang w:eastAsia="ko-KR"/>
        </w:rPr>
        <w:t>UE initial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2E0A74D5" w14:textId="77777777" w:rsidR="00032F2B" w:rsidRPr="005050F0" w:rsidRDefault="00032F2B" w:rsidP="00032F2B">
      <w:pPr>
        <w:pStyle w:val="NO"/>
        <w:rPr>
          <w:noProof/>
        </w:rPr>
      </w:pPr>
      <w:r w:rsidRPr="005050F0">
        <w:rPr>
          <w:noProof/>
        </w:rPr>
        <w:t>NOTE:</w:t>
      </w:r>
      <w:r w:rsidRPr="005050F0">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6230CA7F"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-UE-initial-configuration</w:t>
      </w:r>
      <w:r w:rsidRPr="005050F0">
        <w:rPr>
          <w:noProof/>
        </w:rPr>
        <w:t>:1.0.</w:t>
      </w:r>
    </w:p>
    <w:p w14:paraId="04D5500B"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066C6AAD"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user profile </w:t>
      </w:r>
      <w:r w:rsidRPr="005050F0">
        <w:rPr>
          <w:noProof/>
        </w:rPr>
        <w:t>MO.</w:t>
      </w:r>
    </w:p>
    <w:p w14:paraId="08451690" w14:textId="77777777" w:rsidR="002F484D" w:rsidRPr="005050F0" w:rsidRDefault="002F484D" w:rsidP="002F484D">
      <w:pPr>
        <w:rPr>
          <w:noProof/>
        </w:rPr>
      </w:pPr>
      <w:r w:rsidRPr="005050F0">
        <w:rPr>
          <w:noProof/>
        </w:rPr>
        <w:t>The following nodes and leaf objects are possible under the MCPTT node as described in figure </w:t>
      </w:r>
      <w:r w:rsidRPr="005050F0">
        <w:rPr>
          <w:noProof/>
          <w:lang w:eastAsia="ko-KR"/>
        </w:rPr>
        <w:t>8.1.</w:t>
      </w:r>
      <w:r w:rsidRPr="005050F0">
        <w:rPr>
          <w:noProof/>
        </w:rPr>
        <w:t>1</w:t>
      </w:r>
      <w:r w:rsidRPr="005050F0">
        <w:rPr>
          <w:noProof/>
          <w:lang w:eastAsia="ko-KR"/>
        </w:rPr>
        <w:t xml:space="preserve">, </w:t>
      </w:r>
      <w:r w:rsidRPr="005050F0">
        <w:rPr>
          <w:noProof/>
        </w:rPr>
        <w:t>figure </w:t>
      </w:r>
      <w:r w:rsidRPr="005050F0">
        <w:rPr>
          <w:noProof/>
          <w:lang w:eastAsia="ko-KR"/>
        </w:rPr>
        <w:t xml:space="preserve">8.1.2, </w:t>
      </w:r>
      <w:r w:rsidRPr="005050F0">
        <w:rPr>
          <w:noProof/>
        </w:rPr>
        <w:t>figure </w:t>
      </w:r>
      <w:r w:rsidRPr="005050F0">
        <w:rPr>
          <w:noProof/>
          <w:lang w:eastAsia="ko-KR"/>
        </w:rPr>
        <w:t xml:space="preserve">8.1.3 and </w:t>
      </w:r>
      <w:r w:rsidRPr="005050F0">
        <w:rPr>
          <w:noProof/>
        </w:rPr>
        <w:t>figure </w:t>
      </w:r>
      <w:r w:rsidRPr="005050F0">
        <w:rPr>
          <w:noProof/>
          <w:lang w:eastAsia="ko-KR"/>
        </w:rPr>
        <w:t>8.1.4</w:t>
      </w:r>
      <w:r w:rsidR="009A26DB">
        <w:rPr>
          <w:noProof/>
        </w:rPr>
        <w:t>.</w:t>
      </w:r>
    </w:p>
    <w:p w14:paraId="5D7F5020" w14:textId="77777777" w:rsidR="002F484D" w:rsidRPr="005050F0" w:rsidRDefault="00CD0F8A" w:rsidP="002F484D">
      <w:pPr>
        <w:pStyle w:val="TH"/>
        <w:rPr>
          <w:noProof/>
        </w:rPr>
      </w:pPr>
      <w:r w:rsidRPr="005050F0">
        <w:rPr>
          <w:noProof/>
        </w:rPr>
        <w:object w:dxaOrig="10329" w:dyaOrig="14800" w14:anchorId="5EC6D8C4">
          <v:shape id="_x0000_i1036" type="#_x0000_t75" style="width:481.45pt;height:690.55pt" o:ole="">
            <v:imagedata r:id="rId29" o:title=""/>
          </v:shape>
          <o:OLEObject Type="Embed" ProgID="Visio.Drawing.11" ShapeID="_x0000_i1036" DrawAspect="Content" ObjectID="_1786972218" r:id="rId30"/>
        </w:object>
      </w:r>
    </w:p>
    <w:p w14:paraId="7831D634" w14:textId="77777777" w:rsidR="002F484D" w:rsidRPr="005050F0" w:rsidRDefault="002F484D" w:rsidP="002F484D">
      <w:pPr>
        <w:pStyle w:val="TF"/>
        <w:rPr>
          <w:noProof/>
          <w:lang w:eastAsia="ko-KR"/>
        </w:rPr>
      </w:pPr>
      <w:r w:rsidRPr="005050F0">
        <w:rPr>
          <w:noProof/>
        </w:rPr>
        <w:t>Figure </w:t>
      </w:r>
      <w:r w:rsidRPr="005050F0">
        <w:rPr>
          <w:noProof/>
          <w:lang w:eastAsia="ko-KR"/>
        </w:rPr>
        <w:t>8.1.</w:t>
      </w:r>
      <w:r w:rsidRPr="005050F0">
        <w:rPr>
          <w:noProof/>
        </w:rPr>
        <w:t xml:space="preserve">1: The </w:t>
      </w:r>
      <w:r w:rsidR="00032F2B" w:rsidRPr="005050F0">
        <w:rPr>
          <w:noProof/>
        </w:rPr>
        <w:t xml:space="preserve">MCS </w:t>
      </w:r>
      <w:r w:rsidRPr="005050F0">
        <w:rPr>
          <w:noProof/>
          <w:lang w:eastAsia="ko-KR"/>
        </w:rPr>
        <w:t xml:space="preserve">UE initial configuration </w:t>
      </w:r>
      <w:r w:rsidRPr="005050F0">
        <w:rPr>
          <w:noProof/>
        </w:rPr>
        <w:t>M</w:t>
      </w:r>
      <w:r w:rsidRPr="005050F0">
        <w:rPr>
          <w:noProof/>
          <w:lang w:eastAsia="ko-KR"/>
        </w:rPr>
        <w:t>O (1 of 4)</w:t>
      </w:r>
    </w:p>
    <w:p w14:paraId="2AF38F63" w14:textId="77777777" w:rsidR="002F484D" w:rsidRPr="005050F0" w:rsidRDefault="002F484D" w:rsidP="002F484D">
      <w:pPr>
        <w:pStyle w:val="TH"/>
        <w:rPr>
          <w:noProof/>
        </w:rPr>
      </w:pPr>
      <w:r w:rsidRPr="005050F0">
        <w:rPr>
          <w:noProof/>
        </w:rPr>
        <w:object w:dxaOrig="4146" w:dyaOrig="2282" w14:anchorId="0D76B70A">
          <v:shape id="_x0000_i1037" type="#_x0000_t75" style="width:217.25pt;height:120.2pt" o:ole="">
            <v:imagedata r:id="rId31" o:title=""/>
          </v:shape>
          <o:OLEObject Type="Embed" ProgID="Visio.Drawing.11" ShapeID="_x0000_i1037" DrawAspect="Content" ObjectID="_1786972219" r:id="rId32"/>
        </w:object>
      </w:r>
    </w:p>
    <w:p w14:paraId="5CD0A49A" w14:textId="77777777" w:rsidR="002F484D" w:rsidRPr="005050F0" w:rsidRDefault="002F484D" w:rsidP="002F484D">
      <w:pPr>
        <w:pStyle w:val="TF"/>
        <w:rPr>
          <w:noProof/>
        </w:rPr>
      </w:pPr>
      <w:r w:rsidRPr="005050F0">
        <w:rPr>
          <w:noProof/>
        </w:rPr>
        <w:t>Figure </w:t>
      </w:r>
      <w:r w:rsidRPr="005050F0">
        <w:rPr>
          <w:noProof/>
          <w:lang w:eastAsia="ko-KR"/>
        </w:rPr>
        <w:t>8.1.2</w:t>
      </w:r>
      <w:r w:rsidRPr="005050F0">
        <w:rPr>
          <w:noProof/>
        </w:rPr>
        <w:t xml:space="preserve">: The </w:t>
      </w:r>
      <w:r w:rsidR="00032F2B" w:rsidRPr="005050F0">
        <w:rPr>
          <w:noProof/>
        </w:rPr>
        <w:t xml:space="preserve">MCS </w:t>
      </w:r>
      <w:r w:rsidRPr="005050F0">
        <w:rPr>
          <w:noProof/>
          <w:lang w:eastAsia="ko-KR"/>
        </w:rPr>
        <w:t>UE initial configuration MO (2 of 4)</w:t>
      </w:r>
    </w:p>
    <w:p w14:paraId="4B478767" w14:textId="77777777" w:rsidR="002F484D" w:rsidRPr="005050F0" w:rsidRDefault="0084580F" w:rsidP="002F484D">
      <w:pPr>
        <w:pStyle w:val="TH"/>
        <w:rPr>
          <w:noProof/>
          <w:lang w:eastAsia="ko-KR"/>
        </w:rPr>
      </w:pPr>
      <w:r w:rsidRPr="005050F0">
        <w:rPr>
          <w:noProof/>
        </w:rPr>
        <w:object w:dxaOrig="3761" w:dyaOrig="10951" w14:anchorId="1E58BA53">
          <v:shape id="_x0000_i1038" type="#_x0000_t75" style="width:188.45pt;height:547.85pt" o:ole="">
            <v:imagedata r:id="rId33" o:title=""/>
          </v:shape>
          <o:OLEObject Type="Embed" ProgID="Visio.Drawing.15" ShapeID="_x0000_i1038" DrawAspect="Content" ObjectID="_1786972220" r:id="rId34"/>
        </w:object>
      </w:r>
    </w:p>
    <w:p w14:paraId="122263FF" w14:textId="77777777" w:rsidR="002F484D" w:rsidRPr="005050F0" w:rsidRDefault="002F484D" w:rsidP="002F484D">
      <w:pPr>
        <w:pStyle w:val="TF"/>
        <w:rPr>
          <w:noProof/>
        </w:rPr>
      </w:pPr>
      <w:r w:rsidRPr="005050F0">
        <w:rPr>
          <w:noProof/>
        </w:rPr>
        <w:t>Figure </w:t>
      </w:r>
      <w:r w:rsidRPr="005050F0">
        <w:rPr>
          <w:noProof/>
          <w:lang w:eastAsia="ko-KR"/>
        </w:rPr>
        <w:t>8.1.3</w:t>
      </w:r>
      <w:r w:rsidRPr="005050F0">
        <w:rPr>
          <w:noProof/>
        </w:rPr>
        <w:t>: The MC</w:t>
      </w:r>
      <w:r w:rsidR="00032F2B" w:rsidRPr="005050F0">
        <w:rPr>
          <w:noProof/>
        </w:rPr>
        <w:t>S</w:t>
      </w:r>
      <w:r w:rsidRPr="005050F0">
        <w:rPr>
          <w:noProof/>
        </w:rPr>
        <w:t xml:space="preserve"> </w:t>
      </w:r>
      <w:r w:rsidRPr="005050F0">
        <w:rPr>
          <w:noProof/>
          <w:lang w:eastAsia="ko-KR"/>
        </w:rPr>
        <w:t>UE initial configuration MO (3 of 4)</w:t>
      </w:r>
    </w:p>
    <w:p w14:paraId="4C62DE7D" w14:textId="77777777" w:rsidR="002F484D" w:rsidRPr="005050F0" w:rsidRDefault="007977A0" w:rsidP="002F484D">
      <w:pPr>
        <w:pStyle w:val="TH"/>
        <w:rPr>
          <w:noProof/>
        </w:rPr>
      </w:pPr>
      <w:r w:rsidRPr="005050F0">
        <w:rPr>
          <w:noProof/>
        </w:rPr>
        <w:object w:dxaOrig="4146" w:dyaOrig="4011" w14:anchorId="4CF0C4C3">
          <v:shape id="_x0000_i1039" type="#_x0000_t75" style="width:217.25pt;height:211pt" o:ole="">
            <v:imagedata r:id="rId35" o:title=""/>
          </v:shape>
          <o:OLEObject Type="Embed" ProgID="Visio.Drawing.11" ShapeID="_x0000_i1039" DrawAspect="Content" ObjectID="_1786972221" r:id="rId36"/>
        </w:object>
      </w:r>
    </w:p>
    <w:p w14:paraId="07FE4BBD" w14:textId="77777777" w:rsidR="002F484D" w:rsidRPr="005050F0" w:rsidRDefault="002F484D" w:rsidP="002F484D">
      <w:pPr>
        <w:pStyle w:val="TF"/>
        <w:rPr>
          <w:noProof/>
          <w:lang w:eastAsia="ko-KR"/>
        </w:rPr>
      </w:pPr>
      <w:r w:rsidRPr="005050F0">
        <w:rPr>
          <w:noProof/>
        </w:rPr>
        <w:t>Figure </w:t>
      </w:r>
      <w:r w:rsidRPr="005050F0">
        <w:rPr>
          <w:noProof/>
          <w:lang w:eastAsia="ko-KR"/>
        </w:rPr>
        <w:t>8.1.4</w:t>
      </w:r>
      <w:r w:rsidRPr="005050F0">
        <w:rPr>
          <w:noProof/>
        </w:rPr>
        <w:t>: The MC</w:t>
      </w:r>
      <w:r w:rsidR="00032F2B" w:rsidRPr="005050F0">
        <w:rPr>
          <w:noProof/>
        </w:rPr>
        <w:t>S</w:t>
      </w:r>
      <w:r w:rsidRPr="005050F0">
        <w:rPr>
          <w:noProof/>
        </w:rPr>
        <w:t xml:space="preserve"> </w:t>
      </w:r>
      <w:r w:rsidRPr="005050F0">
        <w:rPr>
          <w:noProof/>
          <w:lang w:eastAsia="ko-KR"/>
        </w:rPr>
        <w:t>UE initial configuration MO (4 of 4)</w:t>
      </w:r>
    </w:p>
    <w:p w14:paraId="41AC3B78" w14:textId="77777777" w:rsidR="002F484D" w:rsidRPr="005050F0" w:rsidRDefault="002F484D" w:rsidP="002F484D">
      <w:pPr>
        <w:pStyle w:val="Heading2"/>
        <w:rPr>
          <w:noProof/>
        </w:rPr>
      </w:pPr>
      <w:bookmarkStart w:id="1942" w:name="_Toc4577682"/>
      <w:bookmarkStart w:id="1943" w:name="_Toc27504277"/>
      <w:bookmarkStart w:id="1944" w:name="_Toc27505065"/>
      <w:bookmarkStart w:id="1945" w:name="_Toc27505849"/>
      <w:bookmarkStart w:id="1946" w:name="_Toc27506633"/>
      <w:bookmarkStart w:id="1947" w:name="_Toc176344553"/>
      <w:r w:rsidRPr="005050F0">
        <w:rPr>
          <w:noProof/>
          <w:lang w:eastAsia="ko-KR"/>
        </w:rPr>
        <w:t>8</w:t>
      </w:r>
      <w:r w:rsidRPr="005050F0">
        <w:rPr>
          <w:noProof/>
        </w:rPr>
        <w:t>.</w:t>
      </w:r>
      <w:r w:rsidRPr="005050F0">
        <w:rPr>
          <w:noProof/>
          <w:lang w:eastAsia="ko-KR"/>
        </w:rPr>
        <w:t>2</w:t>
      </w:r>
      <w:r w:rsidRPr="005050F0">
        <w:rPr>
          <w:noProof/>
        </w:rPr>
        <w:tab/>
      </w:r>
      <w:r w:rsidR="00032F2B" w:rsidRPr="005050F0">
        <w:rPr>
          <w:noProof/>
          <w:lang w:eastAsia="ko-KR"/>
        </w:rPr>
        <w:t xml:space="preserve">MCS </w:t>
      </w:r>
      <w:r w:rsidRPr="005050F0">
        <w:rPr>
          <w:noProof/>
          <w:lang w:eastAsia="ko-KR"/>
        </w:rPr>
        <w:t>UE initial configuration MO parameters</w:t>
      </w:r>
      <w:bookmarkEnd w:id="1942"/>
      <w:bookmarkEnd w:id="1943"/>
      <w:bookmarkEnd w:id="1944"/>
      <w:bookmarkEnd w:id="1945"/>
      <w:bookmarkEnd w:id="1946"/>
      <w:bookmarkEnd w:id="1947"/>
    </w:p>
    <w:p w14:paraId="07725213" w14:textId="77777777" w:rsidR="002F484D" w:rsidRPr="005050F0" w:rsidRDefault="002F484D" w:rsidP="002F484D">
      <w:pPr>
        <w:pStyle w:val="Heading3"/>
        <w:rPr>
          <w:noProof/>
        </w:rPr>
      </w:pPr>
      <w:bookmarkStart w:id="1948" w:name="_Toc4577683"/>
      <w:bookmarkStart w:id="1949" w:name="_Toc27504278"/>
      <w:bookmarkStart w:id="1950" w:name="_Toc27505066"/>
      <w:bookmarkStart w:id="1951" w:name="_Toc27505850"/>
      <w:bookmarkStart w:id="1952" w:name="_Toc27506634"/>
      <w:bookmarkStart w:id="1953" w:name="_Toc176344554"/>
      <w:r w:rsidRPr="005050F0">
        <w:rPr>
          <w:noProof/>
          <w:lang w:eastAsia="ko-KR"/>
        </w:rPr>
        <w:t>8</w:t>
      </w:r>
      <w:r w:rsidRPr="005050F0">
        <w:rPr>
          <w:noProof/>
        </w:rPr>
        <w:t>.</w:t>
      </w:r>
      <w:r w:rsidRPr="005050F0">
        <w:rPr>
          <w:noProof/>
          <w:lang w:eastAsia="ko-KR"/>
        </w:rPr>
        <w:t>2.</w:t>
      </w:r>
      <w:r w:rsidRPr="005050F0">
        <w:rPr>
          <w:noProof/>
        </w:rPr>
        <w:t>1</w:t>
      </w:r>
      <w:r w:rsidRPr="005050F0">
        <w:rPr>
          <w:noProof/>
        </w:rPr>
        <w:tab/>
        <w:t>General</w:t>
      </w:r>
      <w:bookmarkEnd w:id="1948"/>
      <w:bookmarkEnd w:id="1949"/>
      <w:bookmarkEnd w:id="1950"/>
      <w:bookmarkEnd w:id="1951"/>
      <w:bookmarkEnd w:id="1952"/>
      <w:bookmarkEnd w:id="1953"/>
    </w:p>
    <w:p w14:paraId="47C35075" w14:textId="77777777" w:rsidR="002F484D" w:rsidRPr="005050F0" w:rsidRDefault="002F484D" w:rsidP="002F484D">
      <w:pPr>
        <w:rPr>
          <w:noProof/>
          <w:lang w:eastAsia="ko-KR"/>
        </w:rPr>
      </w:pPr>
      <w:r w:rsidRPr="005050F0">
        <w:rPr>
          <w:noProof/>
        </w:rPr>
        <w:t xml:space="preserve">This clause describes the parameters for the </w:t>
      </w:r>
      <w:r w:rsidR="00032F2B" w:rsidRPr="005050F0">
        <w:rPr>
          <w:noProof/>
        </w:rPr>
        <w:t xml:space="preserve">MCS </w:t>
      </w:r>
      <w:r w:rsidRPr="005050F0">
        <w:rPr>
          <w:noProof/>
          <w:lang w:eastAsia="ko-KR"/>
        </w:rPr>
        <w:t xml:space="preserve">UE initial configuration </w:t>
      </w:r>
      <w:r w:rsidRPr="005050F0">
        <w:rPr>
          <w:noProof/>
        </w:rPr>
        <w:t>Management Object (MO).</w:t>
      </w:r>
    </w:p>
    <w:p w14:paraId="2AF28321" w14:textId="77777777" w:rsidR="002F484D" w:rsidRPr="005050F0" w:rsidRDefault="002F484D" w:rsidP="002F484D">
      <w:pPr>
        <w:pStyle w:val="Heading3"/>
        <w:rPr>
          <w:i/>
          <w:iCs/>
          <w:noProof/>
          <w:lang w:eastAsia="ko-KR"/>
        </w:rPr>
      </w:pPr>
      <w:bookmarkStart w:id="1954" w:name="_Toc4577684"/>
      <w:bookmarkStart w:id="1955" w:name="_Toc27504279"/>
      <w:bookmarkStart w:id="1956" w:name="_Toc27505067"/>
      <w:bookmarkStart w:id="1957" w:name="_Toc27505851"/>
      <w:bookmarkStart w:id="1958" w:name="_Toc27506635"/>
      <w:bookmarkStart w:id="1959" w:name="_Toc176344555"/>
      <w:r w:rsidRPr="005050F0">
        <w:rPr>
          <w:noProof/>
          <w:lang w:eastAsia="ko-KR"/>
        </w:rPr>
        <w:t>8.2.2</w:t>
      </w:r>
      <w:r w:rsidRPr="005050F0">
        <w:rPr>
          <w:noProof/>
        </w:rPr>
        <w:tab/>
        <w:t xml:space="preserve">Node: </w:t>
      </w:r>
      <w:r w:rsidRPr="005050F0">
        <w:rPr>
          <w:i/>
          <w:iCs/>
          <w:noProof/>
        </w:rPr>
        <w:t>&lt;x&gt;</w:t>
      </w:r>
      <w:bookmarkEnd w:id="1954"/>
      <w:bookmarkEnd w:id="1955"/>
      <w:bookmarkEnd w:id="1956"/>
      <w:bookmarkEnd w:id="1957"/>
      <w:bookmarkEnd w:id="1958"/>
      <w:bookmarkEnd w:id="1959"/>
    </w:p>
    <w:p w14:paraId="349D4EA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578C64B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1DFF37B"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35CB9A4F"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0018332"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2FB85"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7D571"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40567"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0007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E7F5423" w14:textId="77777777" w:rsidR="002F484D" w:rsidRPr="005050F0" w:rsidRDefault="002F484D" w:rsidP="00B93C96">
            <w:pPr>
              <w:jc w:val="center"/>
              <w:rPr>
                <w:rFonts w:ascii="Arial" w:hAnsi="Arial" w:cs="Arial"/>
                <w:b/>
                <w:noProof/>
                <w:sz w:val="18"/>
                <w:szCs w:val="18"/>
              </w:rPr>
            </w:pPr>
          </w:p>
        </w:tc>
      </w:tr>
      <w:tr w:rsidR="002F484D" w:rsidRPr="005050F0" w14:paraId="521D935C"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EEB8923"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8E5A6"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D44A"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3038E"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C5546"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D402D7A" w14:textId="77777777" w:rsidR="002F484D" w:rsidRPr="005050F0" w:rsidRDefault="002F484D" w:rsidP="00B93C96">
            <w:pPr>
              <w:jc w:val="center"/>
              <w:rPr>
                <w:b/>
                <w:noProof/>
              </w:rPr>
            </w:pPr>
          </w:p>
        </w:tc>
      </w:tr>
      <w:tr w:rsidR="002F484D" w:rsidRPr="005050F0" w14:paraId="3C1BB6C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3AB1BF1"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5BDF7D" w14:textId="77777777" w:rsidR="002F484D" w:rsidRPr="005050F0" w:rsidRDefault="002F484D" w:rsidP="00B93C96">
            <w:pPr>
              <w:rPr>
                <w:noProof/>
              </w:rPr>
            </w:pPr>
            <w:r w:rsidRPr="005050F0">
              <w:rPr>
                <w:noProof/>
              </w:rPr>
              <w:t xml:space="preserve">This interior node acts as a placeholder for the </w:t>
            </w:r>
            <w:r w:rsidR="00032F2B" w:rsidRPr="005050F0">
              <w:rPr>
                <w:noProof/>
              </w:rPr>
              <w:t xml:space="preserve">MCS </w:t>
            </w:r>
            <w:r w:rsidRPr="005050F0">
              <w:rPr>
                <w:noProof/>
                <w:lang w:eastAsia="ko-KR"/>
              </w:rPr>
              <w:t xml:space="preserve">UE initial configuration </w:t>
            </w:r>
            <w:r w:rsidRPr="005050F0">
              <w:rPr>
                <w:noProof/>
              </w:rPr>
              <w:t>Management Object (MO).</w:t>
            </w:r>
          </w:p>
          <w:p w14:paraId="6D99B0AC" w14:textId="77777777" w:rsidR="002F484D" w:rsidRPr="005050F0" w:rsidRDefault="002F484D" w:rsidP="00B93C96">
            <w:pPr>
              <w:rPr>
                <w:noProof/>
              </w:rPr>
            </w:pPr>
            <w:r w:rsidRPr="005050F0">
              <w:rPr>
                <w:noProof/>
              </w:rPr>
              <w:t xml:space="preserve">For the </w:t>
            </w:r>
            <w:r w:rsidR="00032F2B" w:rsidRPr="005050F0">
              <w:rPr>
                <w:noProof/>
              </w:rPr>
              <w:t xml:space="preserve">MCS </w:t>
            </w:r>
            <w:r w:rsidRPr="005050F0">
              <w:rPr>
                <w:noProof/>
                <w:lang w:eastAsia="ko-KR"/>
              </w:rPr>
              <w:t xml:space="preserve">UE initial configuration </w:t>
            </w:r>
            <w:r w:rsidRPr="005050F0">
              <w:rPr>
                <w:noProof/>
              </w:rPr>
              <w:t>MO</w:t>
            </w:r>
            <w:r w:rsidRPr="005050F0">
              <w:rPr>
                <w:noProof/>
                <w:lang w:eastAsia="ko-KR"/>
              </w:rPr>
              <w:t>, the namespace specific string is</w:t>
            </w:r>
            <w:r w:rsidRPr="005050F0">
              <w:rPr>
                <w:noProof/>
              </w:rPr>
              <w:t>: "urn:oma:mo:oma-dm-mcptt</w:t>
            </w:r>
            <w:r w:rsidRPr="005050F0">
              <w:rPr>
                <w:noProof/>
                <w:lang w:eastAsia="ko-KR"/>
              </w:rPr>
              <w:t>-ue-initial-configuration</w:t>
            </w:r>
            <w:r w:rsidRPr="005050F0">
              <w:rPr>
                <w:noProof/>
              </w:rPr>
              <w:t>:1.0"</w:t>
            </w:r>
          </w:p>
        </w:tc>
      </w:tr>
    </w:tbl>
    <w:p w14:paraId="0E3F2F7C" w14:textId="77777777" w:rsidR="007A4557" w:rsidRPr="005050F0" w:rsidRDefault="007A4557" w:rsidP="007A4557">
      <w:pPr>
        <w:rPr>
          <w:noProof/>
        </w:rPr>
      </w:pPr>
    </w:p>
    <w:p w14:paraId="290D56F4" w14:textId="77777777" w:rsidR="002F484D" w:rsidRPr="005050F0" w:rsidRDefault="002F484D" w:rsidP="002F484D">
      <w:pPr>
        <w:pStyle w:val="B1"/>
        <w:rPr>
          <w:noProof/>
        </w:rPr>
      </w:pPr>
      <w:r w:rsidRPr="005050F0">
        <w:rPr>
          <w:noProof/>
        </w:rPr>
        <w:t>-</w:t>
      </w:r>
      <w:r w:rsidRPr="005050F0">
        <w:rPr>
          <w:noProof/>
        </w:rPr>
        <w:tab/>
        <w:t>Values: N/A</w:t>
      </w:r>
    </w:p>
    <w:p w14:paraId="7FCD9D3D" w14:textId="77777777" w:rsidR="002F484D" w:rsidRPr="005050F0" w:rsidRDefault="002F484D" w:rsidP="002F484D">
      <w:pPr>
        <w:pStyle w:val="Heading3"/>
        <w:rPr>
          <w:noProof/>
          <w:lang w:eastAsia="ko-KR"/>
        </w:rPr>
      </w:pPr>
      <w:bookmarkStart w:id="1960" w:name="_Toc4577685"/>
      <w:bookmarkStart w:id="1961" w:name="_Toc27504280"/>
      <w:bookmarkStart w:id="1962" w:name="_Toc27505068"/>
      <w:bookmarkStart w:id="1963" w:name="_Toc27505852"/>
      <w:bookmarkStart w:id="1964" w:name="_Toc27506636"/>
      <w:bookmarkStart w:id="1965" w:name="_Toc176344556"/>
      <w:r w:rsidRPr="005050F0">
        <w:rPr>
          <w:noProof/>
          <w:lang w:eastAsia="ko-KR"/>
        </w:rPr>
        <w:t>8</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1960"/>
      <w:bookmarkEnd w:id="1961"/>
      <w:bookmarkEnd w:id="1962"/>
      <w:bookmarkEnd w:id="1963"/>
      <w:bookmarkEnd w:id="1964"/>
      <w:bookmarkEnd w:id="1965"/>
    </w:p>
    <w:p w14:paraId="0E161BC2"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337B9F9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13398DA"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662E8D7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A626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A1A6A"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4113D"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203F"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FF33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4C2F49A" w14:textId="77777777" w:rsidR="002F484D" w:rsidRPr="005050F0" w:rsidRDefault="002F484D" w:rsidP="00B93C96">
            <w:pPr>
              <w:jc w:val="center"/>
              <w:rPr>
                <w:rFonts w:ascii="Arial" w:hAnsi="Arial" w:cs="Arial"/>
                <w:b/>
                <w:noProof/>
                <w:sz w:val="18"/>
                <w:szCs w:val="18"/>
              </w:rPr>
            </w:pPr>
          </w:p>
        </w:tc>
      </w:tr>
      <w:tr w:rsidR="002F484D" w:rsidRPr="005050F0" w14:paraId="2EB1FC5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4E53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96B09"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BF0C5"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06765"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B5F83"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8C0BEC" w14:textId="77777777" w:rsidR="002F484D" w:rsidRPr="005050F0" w:rsidRDefault="002F484D" w:rsidP="00B93C96">
            <w:pPr>
              <w:jc w:val="center"/>
              <w:rPr>
                <w:b/>
                <w:noProof/>
              </w:rPr>
            </w:pPr>
          </w:p>
        </w:tc>
      </w:tr>
      <w:tr w:rsidR="002F484D" w:rsidRPr="005050F0" w14:paraId="56D4B6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2AFB8F"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01883E" w14:textId="77777777" w:rsidR="002F484D" w:rsidRPr="005050F0" w:rsidRDefault="002F484D" w:rsidP="00B93C96">
            <w:pPr>
              <w:rPr>
                <w:noProof/>
              </w:rPr>
            </w:pPr>
            <w:r w:rsidRPr="005050F0">
              <w:rPr>
                <w:noProof/>
              </w:rPr>
              <w:t>The Name leaf is a name for the MCPTT UE initial configuration settings.</w:t>
            </w:r>
          </w:p>
        </w:tc>
      </w:tr>
    </w:tbl>
    <w:p w14:paraId="397A5413" w14:textId="77777777" w:rsidR="007A4557" w:rsidRPr="005050F0" w:rsidRDefault="007A4557" w:rsidP="007A4557">
      <w:pPr>
        <w:rPr>
          <w:noProof/>
        </w:rPr>
      </w:pPr>
    </w:p>
    <w:p w14:paraId="24F83CAA" w14:textId="77777777" w:rsidR="002F484D" w:rsidRPr="005050F0" w:rsidRDefault="002F484D" w:rsidP="002F484D">
      <w:pPr>
        <w:pStyle w:val="B1"/>
        <w:rPr>
          <w:noProof/>
        </w:rPr>
      </w:pPr>
      <w:r w:rsidRPr="005050F0">
        <w:rPr>
          <w:noProof/>
        </w:rPr>
        <w:t>-</w:t>
      </w:r>
      <w:r w:rsidRPr="005050F0">
        <w:rPr>
          <w:noProof/>
        </w:rPr>
        <w:tab/>
        <w:t>Values: &lt;User displayable name&gt;</w:t>
      </w:r>
    </w:p>
    <w:p w14:paraId="623BFE7A" w14:textId="77777777" w:rsidR="002F484D" w:rsidRPr="005050F0" w:rsidRDefault="002F484D" w:rsidP="002F484D">
      <w:pPr>
        <w:pStyle w:val="Heading3"/>
        <w:rPr>
          <w:noProof/>
          <w:lang w:eastAsia="ko-KR"/>
        </w:rPr>
      </w:pPr>
      <w:bookmarkStart w:id="1966" w:name="_Toc4577686"/>
      <w:bookmarkStart w:id="1967" w:name="_Toc27504281"/>
      <w:bookmarkStart w:id="1968" w:name="_Toc27505069"/>
      <w:bookmarkStart w:id="1969" w:name="_Toc27505853"/>
      <w:bookmarkStart w:id="1970" w:name="_Toc27506637"/>
      <w:bookmarkStart w:id="1971" w:name="_Toc176344557"/>
      <w:r w:rsidRPr="005050F0">
        <w:rPr>
          <w:noProof/>
          <w:lang w:eastAsia="ko-KR"/>
        </w:rPr>
        <w:lastRenderedPageBreak/>
        <w:t>8.2</w:t>
      </w:r>
      <w:r w:rsidRPr="005050F0">
        <w:rPr>
          <w:noProof/>
        </w:rPr>
        <w:t>.4</w:t>
      </w:r>
      <w:r w:rsidRPr="005050F0">
        <w:rPr>
          <w:noProof/>
        </w:rPr>
        <w:tab/>
        <w:t>/</w:t>
      </w:r>
      <w:r w:rsidRPr="005050F0">
        <w:rPr>
          <w:i/>
          <w:iCs/>
          <w:noProof/>
        </w:rPr>
        <w:t>&lt;x&gt;</w:t>
      </w:r>
      <w:r w:rsidRPr="005050F0">
        <w:rPr>
          <w:noProof/>
        </w:rPr>
        <w:t>/Ext/</w:t>
      </w:r>
      <w:bookmarkEnd w:id="1966"/>
      <w:bookmarkEnd w:id="1967"/>
      <w:bookmarkEnd w:id="1968"/>
      <w:bookmarkEnd w:id="1969"/>
      <w:bookmarkEnd w:id="1970"/>
      <w:bookmarkEnd w:id="1971"/>
    </w:p>
    <w:p w14:paraId="329E7B6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3F61E7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F17D55"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0907A2A9"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0CD083"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0D0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7A9E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E6BF2"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FF928"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E164FFF" w14:textId="77777777" w:rsidR="002F484D" w:rsidRPr="005050F0" w:rsidRDefault="002F484D" w:rsidP="00B93C96">
            <w:pPr>
              <w:jc w:val="center"/>
              <w:rPr>
                <w:rFonts w:ascii="Arial" w:hAnsi="Arial" w:cs="Arial"/>
                <w:b/>
                <w:noProof/>
                <w:sz w:val="18"/>
                <w:szCs w:val="18"/>
              </w:rPr>
            </w:pPr>
          </w:p>
        </w:tc>
      </w:tr>
      <w:tr w:rsidR="002F484D" w:rsidRPr="005050F0" w14:paraId="57140018"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F7E9A4"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AED8E"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8242C"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07FAD"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F0BED"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D497B83" w14:textId="77777777" w:rsidR="002F484D" w:rsidRPr="005050F0" w:rsidRDefault="002F484D" w:rsidP="00B93C96">
            <w:pPr>
              <w:jc w:val="center"/>
              <w:rPr>
                <w:b/>
                <w:noProof/>
              </w:rPr>
            </w:pPr>
          </w:p>
        </w:tc>
      </w:tr>
      <w:tr w:rsidR="002F484D" w:rsidRPr="005050F0" w14:paraId="23F4FD30"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55478B4"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A75F05" w14:textId="77777777" w:rsidR="002F484D" w:rsidRPr="005050F0" w:rsidRDefault="002F484D" w:rsidP="00B93C96">
            <w:pPr>
              <w:rPr>
                <w:noProof/>
              </w:rPr>
            </w:pPr>
            <w:r w:rsidRPr="005050F0">
              <w:rPr>
                <w:noProof/>
              </w:rPr>
              <w:t>The Ext is an interior node for where the vendor specific information about the MCPTT UE initial configuration MO is being placed.</w:t>
            </w:r>
          </w:p>
        </w:tc>
      </w:tr>
    </w:tbl>
    <w:p w14:paraId="08A1E106" w14:textId="77777777" w:rsidR="007A4557" w:rsidRPr="005050F0" w:rsidRDefault="007A4557" w:rsidP="007A4557">
      <w:pPr>
        <w:rPr>
          <w:noProof/>
        </w:rPr>
      </w:pPr>
    </w:p>
    <w:p w14:paraId="45425AB4"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D9E75B9" w14:textId="77777777" w:rsidR="002F484D" w:rsidRPr="005050F0" w:rsidRDefault="002F484D" w:rsidP="002F484D">
      <w:pPr>
        <w:pStyle w:val="B1"/>
        <w:rPr>
          <w:noProof/>
        </w:rPr>
      </w:pPr>
      <w:r w:rsidRPr="005050F0">
        <w:rPr>
          <w:noProof/>
        </w:rPr>
        <w:t>-</w:t>
      </w:r>
      <w:r w:rsidRPr="005050F0">
        <w:rPr>
          <w:noProof/>
        </w:rPr>
        <w:tab/>
        <w:t>Values: N/A</w:t>
      </w:r>
    </w:p>
    <w:p w14:paraId="6316F4E0" w14:textId="77777777" w:rsidR="002F484D" w:rsidRPr="005050F0" w:rsidRDefault="002F484D" w:rsidP="002F484D">
      <w:pPr>
        <w:pStyle w:val="Heading3"/>
        <w:rPr>
          <w:noProof/>
          <w:lang w:eastAsia="ko-KR"/>
        </w:rPr>
      </w:pPr>
      <w:bookmarkStart w:id="1972" w:name="_Toc4577687"/>
      <w:bookmarkStart w:id="1973" w:name="_Toc27504282"/>
      <w:bookmarkStart w:id="1974" w:name="_Toc27505070"/>
      <w:bookmarkStart w:id="1975" w:name="_Toc27505854"/>
      <w:bookmarkStart w:id="1976" w:name="_Toc27506638"/>
      <w:bookmarkStart w:id="1977" w:name="_Toc176344558"/>
      <w:r w:rsidRPr="005050F0">
        <w:rPr>
          <w:noProof/>
        </w:rPr>
        <w:t>8.2.5</w:t>
      </w:r>
      <w:r w:rsidRPr="005050F0">
        <w:rPr>
          <w:noProof/>
        </w:rPr>
        <w:tab/>
        <w:t>/</w:t>
      </w:r>
      <w:r w:rsidRPr="005050F0">
        <w:rPr>
          <w:i/>
          <w:iCs/>
          <w:noProof/>
        </w:rPr>
        <w:t>&lt;x&gt;</w:t>
      </w:r>
      <w:r w:rsidRPr="005050F0">
        <w:rPr>
          <w:noProof/>
        </w:rPr>
        <w:t>/DefaultUserProfile</w:t>
      </w:r>
      <w:bookmarkEnd w:id="1972"/>
      <w:bookmarkEnd w:id="1973"/>
      <w:bookmarkEnd w:id="1974"/>
      <w:bookmarkEnd w:id="1975"/>
      <w:bookmarkEnd w:id="1976"/>
      <w:bookmarkEnd w:id="1977"/>
    </w:p>
    <w:p w14:paraId="02BD17D6"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5</w:t>
      </w:r>
      <w:r w:rsidRPr="005050F0">
        <w:rPr>
          <w:noProof/>
        </w:rPr>
        <w:t>.1: /</w:t>
      </w:r>
      <w:r w:rsidRPr="005050F0">
        <w:rPr>
          <w:i/>
          <w:iCs/>
          <w:noProof/>
        </w:rPr>
        <w:t>&lt;x&gt;</w:t>
      </w:r>
      <w:r w:rsidRPr="005050F0">
        <w:rPr>
          <w:noProof/>
        </w:rPr>
        <w:t>/Ext/</w:t>
      </w:r>
      <w:r w:rsidRPr="005050F0">
        <w:rPr>
          <w:noProof/>
          <w:lang w:eastAsia="ko-KR"/>
        </w:rPr>
        <w:t>DefaultUserProfile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72BAB7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4813C8" w14:textId="77777777" w:rsidR="002F484D" w:rsidRPr="005050F0" w:rsidRDefault="002F484D" w:rsidP="00B93C96">
            <w:pPr>
              <w:rPr>
                <w:rFonts w:ascii="Arial" w:hAnsi="Arial" w:cs="Arial"/>
                <w:noProof/>
                <w:sz w:val="18"/>
                <w:szCs w:val="18"/>
              </w:rPr>
            </w:pPr>
            <w:r w:rsidRPr="005050F0">
              <w:rPr>
                <w:noProof/>
              </w:rPr>
              <w:t>DefaultUserProfile</w:t>
            </w:r>
          </w:p>
        </w:tc>
      </w:tr>
      <w:tr w:rsidR="002F484D" w:rsidRPr="005050F0" w14:paraId="4AB3B49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E9DF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135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2799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B4A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15A5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4350A" w14:textId="77777777" w:rsidR="002F484D" w:rsidRPr="005050F0" w:rsidRDefault="002F484D" w:rsidP="00B93C96">
            <w:pPr>
              <w:jc w:val="center"/>
              <w:rPr>
                <w:rFonts w:ascii="Arial" w:hAnsi="Arial" w:cs="Arial"/>
                <w:b/>
                <w:noProof/>
                <w:sz w:val="18"/>
                <w:szCs w:val="18"/>
              </w:rPr>
            </w:pPr>
          </w:p>
        </w:tc>
      </w:tr>
      <w:tr w:rsidR="002F484D" w:rsidRPr="005050F0" w14:paraId="70F569B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2523F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152F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76814"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08528"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12AB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0BC52" w14:textId="77777777" w:rsidR="002F484D" w:rsidRPr="005050F0" w:rsidRDefault="002F484D" w:rsidP="00B93C96">
            <w:pPr>
              <w:jc w:val="center"/>
              <w:rPr>
                <w:b/>
                <w:noProof/>
              </w:rPr>
            </w:pPr>
          </w:p>
        </w:tc>
      </w:tr>
      <w:tr w:rsidR="002F484D" w:rsidRPr="005050F0" w14:paraId="5357519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E52F6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576200" w14:textId="77777777" w:rsidR="002F484D" w:rsidRPr="005050F0" w:rsidRDefault="002F484D" w:rsidP="00B93C96">
            <w:pPr>
              <w:rPr>
                <w:noProof/>
                <w:lang w:eastAsia="ko-KR"/>
              </w:rPr>
            </w:pPr>
            <w:r w:rsidRPr="005050F0">
              <w:rPr>
                <w:noProof/>
              </w:rPr>
              <w:t xml:space="preserve">This </w:t>
            </w:r>
            <w:r w:rsidRPr="005050F0">
              <w:rPr>
                <w:noProof/>
                <w:lang w:eastAsia="ko-KR"/>
              </w:rPr>
              <w:t xml:space="preserve">interior node represents a container </w:t>
            </w:r>
            <w:r w:rsidRPr="005050F0">
              <w:rPr>
                <w:noProof/>
              </w:rPr>
              <w:t>for</w:t>
            </w:r>
            <w:r w:rsidRPr="005050F0">
              <w:rPr>
                <w:noProof/>
                <w:lang w:eastAsia="ko-KR"/>
              </w:rPr>
              <w:t xml:space="preserve"> the</w:t>
            </w:r>
            <w:r w:rsidRPr="005050F0">
              <w:rPr>
                <w:noProof/>
              </w:rPr>
              <w:t xml:space="preserve"> </w:t>
            </w:r>
            <w:r w:rsidRPr="005050F0">
              <w:rPr>
                <w:noProof/>
                <w:lang w:eastAsia="ko-KR"/>
              </w:rPr>
              <w:t>default user profile.</w:t>
            </w:r>
          </w:p>
        </w:tc>
      </w:tr>
    </w:tbl>
    <w:p w14:paraId="57E22BE1" w14:textId="77777777" w:rsidR="007A4557" w:rsidRPr="005050F0" w:rsidRDefault="007A4557" w:rsidP="007A4557">
      <w:pPr>
        <w:rPr>
          <w:noProof/>
        </w:rPr>
      </w:pPr>
    </w:p>
    <w:p w14:paraId="1ABA33A7" w14:textId="77777777" w:rsidR="00032F2B" w:rsidRPr="005050F0" w:rsidRDefault="002F484D" w:rsidP="00032F2B">
      <w:pPr>
        <w:rPr>
          <w:noProof/>
          <w:lang w:eastAsia="ko-KR"/>
        </w:rPr>
      </w:pPr>
      <w:r w:rsidRPr="005050F0">
        <w:rPr>
          <w:noProof/>
          <w:lang w:eastAsia="ko-KR"/>
        </w:rPr>
        <w:t>The DefaultUserProfile nodes are</w:t>
      </w:r>
      <w:r w:rsidR="00032F2B" w:rsidRPr="005050F0">
        <w:rPr>
          <w:noProof/>
          <w:lang w:eastAsia="ko-KR"/>
        </w:rPr>
        <w:t>:</w:t>
      </w:r>
    </w:p>
    <w:p w14:paraId="745C4A22" w14:textId="77777777" w:rsidR="002F484D" w:rsidRPr="005050F0" w:rsidRDefault="00032F2B" w:rsidP="00032F2B">
      <w:pPr>
        <w:pStyle w:val="B1"/>
        <w:rPr>
          <w:noProof/>
        </w:rPr>
      </w:pPr>
      <w:r w:rsidRPr="005050F0">
        <w:rPr>
          <w:noProof/>
        </w:rPr>
        <w:t>-</w:t>
      </w:r>
      <w:r w:rsidRPr="005050F0">
        <w:rPr>
          <w:noProof/>
        </w:rPr>
        <w:tab/>
      </w:r>
      <w:r w:rsidR="002F484D" w:rsidRPr="005050F0">
        <w:rPr>
          <w:noProof/>
        </w:rPr>
        <w:t>the same MCPTT user profile nodes defined in MCPTT user profile MO with a default MCPTT user ID</w:t>
      </w:r>
      <w:r w:rsidRPr="005050F0">
        <w:rPr>
          <w:noProof/>
        </w:rPr>
        <w:t>;</w:t>
      </w:r>
    </w:p>
    <w:p w14:paraId="1394EA99" w14:textId="77777777" w:rsidR="00032F2B" w:rsidRPr="005050F0" w:rsidRDefault="00032F2B" w:rsidP="00032F2B">
      <w:pPr>
        <w:pStyle w:val="B1"/>
        <w:rPr>
          <w:noProof/>
        </w:rPr>
      </w:pPr>
      <w:r w:rsidRPr="005050F0">
        <w:rPr>
          <w:noProof/>
        </w:rPr>
        <w:t>-</w:t>
      </w:r>
      <w:r w:rsidRPr="005050F0">
        <w:rPr>
          <w:noProof/>
        </w:rPr>
        <w:tab/>
        <w:t>the same MCData user profile nodes defined in MCData user profile MO with a default MCData user ID; or</w:t>
      </w:r>
    </w:p>
    <w:p w14:paraId="52F8A6F4" w14:textId="77777777" w:rsidR="00032F2B" w:rsidRPr="005050F0" w:rsidRDefault="00032F2B" w:rsidP="00032F2B">
      <w:pPr>
        <w:pStyle w:val="B1"/>
        <w:rPr>
          <w:noProof/>
        </w:rPr>
      </w:pPr>
      <w:r w:rsidRPr="005050F0">
        <w:rPr>
          <w:noProof/>
        </w:rPr>
        <w:t>-</w:t>
      </w:r>
      <w:r w:rsidRPr="005050F0">
        <w:rPr>
          <w:noProof/>
        </w:rPr>
        <w:tab/>
        <w:t>the same MCVideo user profile nodes defined in MCVideo user profile MO with a default MCVideo user ID</w:t>
      </w:r>
      <w:r w:rsidR="00E25BED" w:rsidRPr="005050F0">
        <w:rPr>
          <w:noProof/>
        </w:rPr>
        <w:t>.</w:t>
      </w:r>
    </w:p>
    <w:p w14:paraId="2829C166" w14:textId="77777777" w:rsidR="002F484D" w:rsidRPr="005050F0" w:rsidRDefault="002F484D" w:rsidP="002F484D">
      <w:pPr>
        <w:pStyle w:val="Heading3"/>
        <w:rPr>
          <w:noProof/>
          <w:lang w:eastAsia="ko-KR"/>
        </w:rPr>
      </w:pPr>
      <w:bookmarkStart w:id="1978" w:name="_Toc4577688"/>
      <w:bookmarkStart w:id="1979" w:name="_Toc27504283"/>
      <w:bookmarkStart w:id="1980" w:name="_Toc27505071"/>
      <w:bookmarkStart w:id="1981" w:name="_Toc27505855"/>
      <w:bookmarkStart w:id="1982" w:name="_Toc27506639"/>
      <w:bookmarkStart w:id="1983" w:name="_Toc176344559"/>
      <w:r w:rsidRPr="005050F0">
        <w:rPr>
          <w:noProof/>
        </w:rPr>
        <w:t>8.2.6</w:t>
      </w:r>
      <w:r w:rsidRPr="005050F0">
        <w:rPr>
          <w:noProof/>
        </w:rPr>
        <w:tab/>
        <w:t>/</w:t>
      </w:r>
      <w:r w:rsidRPr="005050F0">
        <w:rPr>
          <w:i/>
          <w:iCs/>
          <w:noProof/>
        </w:rPr>
        <w:t>&lt;x&gt;</w:t>
      </w:r>
      <w:r w:rsidRPr="005050F0">
        <w:rPr>
          <w:noProof/>
        </w:rPr>
        <w:t>/DefaultUserProfile/UserID</w:t>
      </w:r>
      <w:bookmarkEnd w:id="1978"/>
      <w:bookmarkEnd w:id="1979"/>
      <w:bookmarkEnd w:id="1980"/>
      <w:bookmarkEnd w:id="1981"/>
      <w:bookmarkEnd w:id="1982"/>
      <w:bookmarkEnd w:id="1983"/>
    </w:p>
    <w:p w14:paraId="64ED28F7"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6</w:t>
      </w:r>
      <w:r w:rsidRPr="005050F0">
        <w:rPr>
          <w:noProof/>
        </w:rPr>
        <w:t>.1: /</w:t>
      </w:r>
      <w:r w:rsidRPr="005050F0">
        <w:rPr>
          <w:i/>
          <w:iCs/>
          <w:noProof/>
        </w:rPr>
        <w:t>&lt;x&gt;</w:t>
      </w:r>
      <w:r w:rsidRPr="005050F0">
        <w:rPr>
          <w:noProof/>
        </w:rPr>
        <w:t>/Ext/</w:t>
      </w:r>
      <w:r w:rsidRPr="005050F0">
        <w:rPr>
          <w:noProof/>
          <w:lang w:eastAsia="ko-KR"/>
        </w:rPr>
        <w:t>DefaultUserProfile/UserID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0F8362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496D6F" w14:textId="77777777" w:rsidR="002F484D" w:rsidRPr="005050F0" w:rsidRDefault="002F484D" w:rsidP="00B93C96">
            <w:pPr>
              <w:rPr>
                <w:rFonts w:ascii="Arial" w:hAnsi="Arial" w:cs="Arial"/>
                <w:noProof/>
                <w:sz w:val="18"/>
                <w:szCs w:val="18"/>
              </w:rPr>
            </w:pPr>
            <w:r w:rsidRPr="005050F0">
              <w:rPr>
                <w:noProof/>
              </w:rPr>
              <w:t>DefaultUserProfile/UserID</w:t>
            </w:r>
          </w:p>
        </w:tc>
      </w:tr>
      <w:tr w:rsidR="002F484D" w:rsidRPr="005050F0" w14:paraId="0B6A904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41851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C0C9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CB88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FF69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51B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6B09FA" w14:textId="77777777" w:rsidR="002F484D" w:rsidRPr="005050F0" w:rsidRDefault="002F484D" w:rsidP="00B93C96">
            <w:pPr>
              <w:jc w:val="center"/>
              <w:rPr>
                <w:rFonts w:ascii="Arial" w:hAnsi="Arial" w:cs="Arial"/>
                <w:b/>
                <w:noProof/>
                <w:sz w:val="18"/>
                <w:szCs w:val="18"/>
              </w:rPr>
            </w:pPr>
          </w:p>
        </w:tc>
      </w:tr>
      <w:tr w:rsidR="002F484D" w:rsidRPr="005050F0" w14:paraId="76F4F8E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2D4F6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B0B6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A14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2EA1A"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CD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CBEAA1" w14:textId="77777777" w:rsidR="002F484D" w:rsidRPr="005050F0" w:rsidRDefault="002F484D" w:rsidP="00B93C96">
            <w:pPr>
              <w:jc w:val="center"/>
              <w:rPr>
                <w:b/>
                <w:noProof/>
              </w:rPr>
            </w:pPr>
          </w:p>
        </w:tc>
      </w:tr>
      <w:tr w:rsidR="002F484D" w:rsidRPr="005050F0" w14:paraId="5F9D5FE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FCBA2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7DA7DC" w14:textId="77777777" w:rsidR="002F484D" w:rsidRPr="005050F0" w:rsidRDefault="002F484D" w:rsidP="00032F2B">
            <w:pPr>
              <w:rPr>
                <w:noProof/>
                <w:lang w:eastAsia="ko-KR"/>
              </w:rPr>
            </w:pPr>
            <w:r w:rsidRPr="005050F0">
              <w:rPr>
                <w:noProof/>
              </w:rPr>
              <w:t xml:space="preserve">This leaf node indicates </w:t>
            </w:r>
            <w:r w:rsidRPr="005050F0">
              <w:rPr>
                <w:noProof/>
                <w:lang w:eastAsia="ko-KR"/>
              </w:rPr>
              <w:t xml:space="preserve">a default </w:t>
            </w:r>
            <w:r w:rsidR="00032F2B" w:rsidRPr="005050F0">
              <w:rPr>
                <w:noProof/>
                <w:lang w:eastAsia="ko-KR"/>
              </w:rPr>
              <w:t xml:space="preserve">MCS </w:t>
            </w:r>
            <w:r w:rsidRPr="005050F0">
              <w:rPr>
                <w:noProof/>
                <w:lang w:eastAsia="ko-KR"/>
              </w:rPr>
              <w:t>user identity.</w:t>
            </w:r>
          </w:p>
        </w:tc>
      </w:tr>
    </w:tbl>
    <w:p w14:paraId="3375684E" w14:textId="77777777" w:rsidR="007A4557" w:rsidRPr="005050F0" w:rsidRDefault="007A4557" w:rsidP="007A4557">
      <w:pPr>
        <w:rPr>
          <w:noProof/>
        </w:rPr>
      </w:pPr>
      <w:bookmarkStart w:id="1984" w:name="_Toc4577689"/>
      <w:bookmarkStart w:id="1985" w:name="_Toc27504284"/>
      <w:bookmarkStart w:id="1986" w:name="_Toc27505072"/>
      <w:bookmarkStart w:id="1987" w:name="_Toc27505856"/>
      <w:bookmarkStart w:id="1988" w:name="_Toc27506640"/>
    </w:p>
    <w:p w14:paraId="3A2F3913" w14:textId="77777777" w:rsidR="004B6A7A" w:rsidRPr="005050F0" w:rsidRDefault="004B6A7A" w:rsidP="004B6A7A">
      <w:pPr>
        <w:pStyle w:val="Heading3"/>
        <w:rPr>
          <w:noProof/>
          <w:lang w:eastAsia="ko-KR"/>
        </w:rPr>
      </w:pPr>
      <w:bookmarkStart w:id="1989" w:name="_Toc176344560"/>
      <w:r w:rsidRPr="005050F0">
        <w:rPr>
          <w:noProof/>
        </w:rPr>
        <w:t>8.2.</w:t>
      </w:r>
      <w:r w:rsidRPr="005050F0">
        <w:rPr>
          <w:noProof/>
          <w:lang w:eastAsia="ko-KR"/>
        </w:rPr>
        <w:t>7</w:t>
      </w:r>
      <w:r w:rsidRPr="005050F0">
        <w:rPr>
          <w:noProof/>
        </w:rPr>
        <w:tab/>
        <w:t>/</w:t>
      </w:r>
      <w:r w:rsidRPr="005050F0">
        <w:rPr>
          <w:i/>
          <w:iCs/>
          <w:noProof/>
        </w:rPr>
        <w:t>&lt;x&gt;</w:t>
      </w:r>
      <w:r w:rsidRPr="005050F0">
        <w:rPr>
          <w:noProof/>
        </w:rPr>
        <w:t>/DefaultUserProfile</w:t>
      </w:r>
      <w:r w:rsidRPr="005050F0">
        <w:rPr>
          <w:noProof/>
          <w:lang w:eastAsia="ko-KR"/>
        </w:rPr>
        <w:t>/UserProfileIndex</w:t>
      </w:r>
      <w:bookmarkEnd w:id="1984"/>
      <w:bookmarkEnd w:id="1985"/>
      <w:bookmarkEnd w:id="1986"/>
      <w:bookmarkEnd w:id="1987"/>
      <w:bookmarkEnd w:id="1988"/>
      <w:bookmarkEnd w:id="1989"/>
    </w:p>
    <w:p w14:paraId="40AD6558" w14:textId="77777777" w:rsidR="004B6A7A" w:rsidRPr="005050F0" w:rsidRDefault="004B6A7A" w:rsidP="004B6A7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7</w:t>
      </w:r>
      <w:r w:rsidRPr="005050F0">
        <w:rPr>
          <w:noProof/>
        </w:rPr>
        <w:t>.1: /</w:t>
      </w:r>
      <w:r w:rsidRPr="005050F0">
        <w:rPr>
          <w:i/>
          <w:iCs/>
          <w:noProof/>
        </w:rPr>
        <w:t>&lt;x&gt;</w:t>
      </w:r>
      <w:r w:rsidRPr="005050F0">
        <w:rPr>
          <w:noProof/>
        </w:rPr>
        <w:t>/Ext/</w:t>
      </w:r>
      <w:r w:rsidRPr="005050F0">
        <w:rPr>
          <w:noProof/>
          <w:lang w:eastAsia="ko-KR"/>
        </w:rPr>
        <w:t>DefaultUserProfile/UserProfileIndex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B6A7A" w:rsidRPr="005050F0" w14:paraId="77870A8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15B9D5" w14:textId="77777777" w:rsidR="004B6A7A" w:rsidRPr="005050F0" w:rsidRDefault="004B6A7A" w:rsidP="00CF1FEB">
            <w:pPr>
              <w:rPr>
                <w:rFonts w:ascii="Arial" w:hAnsi="Arial" w:cs="Arial"/>
                <w:noProof/>
                <w:sz w:val="18"/>
                <w:szCs w:val="18"/>
                <w:lang w:eastAsia="ko-KR"/>
              </w:rPr>
            </w:pPr>
            <w:r w:rsidRPr="005050F0">
              <w:rPr>
                <w:noProof/>
              </w:rPr>
              <w:t>DefaultUserProfile</w:t>
            </w:r>
            <w:r w:rsidRPr="005050F0">
              <w:rPr>
                <w:noProof/>
                <w:lang w:eastAsia="ko-KR"/>
              </w:rPr>
              <w:t>/UserProfileIndex</w:t>
            </w:r>
          </w:p>
        </w:tc>
      </w:tr>
      <w:tr w:rsidR="004B6A7A" w:rsidRPr="005050F0" w14:paraId="4E933D3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CABD3" w14:textId="77777777" w:rsidR="004B6A7A" w:rsidRPr="005050F0" w:rsidRDefault="004B6A7A"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88703" w14:textId="77777777" w:rsidR="004B6A7A" w:rsidRPr="005050F0" w:rsidRDefault="004B6A7A"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02AE6" w14:textId="77777777" w:rsidR="004B6A7A" w:rsidRPr="005050F0" w:rsidRDefault="004B6A7A"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A84DB" w14:textId="77777777" w:rsidR="004B6A7A" w:rsidRPr="005050F0" w:rsidRDefault="004B6A7A"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7B475" w14:textId="77777777" w:rsidR="004B6A7A" w:rsidRPr="005050F0" w:rsidRDefault="004B6A7A"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129962" w14:textId="77777777" w:rsidR="004B6A7A" w:rsidRPr="005050F0" w:rsidRDefault="004B6A7A" w:rsidP="00CF1FEB">
            <w:pPr>
              <w:jc w:val="center"/>
              <w:rPr>
                <w:rFonts w:ascii="Arial" w:hAnsi="Arial" w:cs="Arial"/>
                <w:b/>
                <w:noProof/>
                <w:sz w:val="18"/>
                <w:szCs w:val="18"/>
              </w:rPr>
            </w:pPr>
          </w:p>
        </w:tc>
      </w:tr>
      <w:tr w:rsidR="004B6A7A" w:rsidRPr="005050F0" w14:paraId="7F598D8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A111B9" w14:textId="77777777" w:rsidR="004B6A7A" w:rsidRPr="005050F0" w:rsidRDefault="004B6A7A"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1A167" w14:textId="77777777" w:rsidR="004B6A7A" w:rsidRPr="005050F0" w:rsidRDefault="004B6A7A"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9B2ED" w14:textId="77777777" w:rsidR="004B6A7A" w:rsidRPr="005050F0" w:rsidRDefault="004B6A7A" w:rsidP="00CF1FEB">
            <w:pPr>
              <w:pStyle w:val="TAC"/>
              <w:rPr>
                <w:noProof/>
                <w:lang w:eastAsia="ko-KR"/>
              </w:rPr>
            </w:pPr>
            <w:r w:rsidRPr="005050F0">
              <w:rPr>
                <w:noProof/>
                <w:lang w:eastAsia="ko-KR"/>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21084" w14:textId="77777777" w:rsidR="004B6A7A" w:rsidRPr="005050F0" w:rsidRDefault="004B6A7A" w:rsidP="00CF1FEB">
            <w:pPr>
              <w:pStyle w:val="TAC"/>
              <w:rPr>
                <w:noProof/>
                <w:lang w:eastAsia="ko-KR"/>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07503" w14:textId="77777777" w:rsidR="004B6A7A" w:rsidRPr="005050F0" w:rsidRDefault="004B6A7A"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5E4DC" w14:textId="77777777" w:rsidR="004B6A7A" w:rsidRPr="005050F0" w:rsidRDefault="004B6A7A" w:rsidP="00CF1FEB">
            <w:pPr>
              <w:jc w:val="center"/>
              <w:rPr>
                <w:b/>
                <w:noProof/>
              </w:rPr>
            </w:pPr>
          </w:p>
        </w:tc>
      </w:tr>
      <w:tr w:rsidR="004B6A7A" w:rsidRPr="005050F0" w14:paraId="76E07E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988549" w14:textId="77777777" w:rsidR="004B6A7A" w:rsidRPr="005050F0" w:rsidRDefault="004B6A7A"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3E0F5E" w14:textId="77777777" w:rsidR="004B6A7A" w:rsidRPr="005050F0" w:rsidRDefault="004B6A7A" w:rsidP="00CF1FEB">
            <w:pPr>
              <w:rPr>
                <w:noProof/>
                <w:lang w:eastAsia="ko-KR"/>
              </w:rPr>
            </w:pPr>
            <w:r w:rsidRPr="005050F0">
              <w:rPr>
                <w:noProof/>
              </w:rPr>
              <w:t xml:space="preserve">This </w:t>
            </w:r>
            <w:r w:rsidR="001F7D8D" w:rsidRPr="005050F0">
              <w:rPr>
                <w:noProof/>
                <w:lang w:eastAsia="ko-KR"/>
              </w:rPr>
              <w:t>leaf</w:t>
            </w:r>
            <w:r w:rsidRPr="005050F0">
              <w:rPr>
                <w:noProof/>
                <w:lang w:eastAsia="ko-KR"/>
              </w:rPr>
              <w:t xml:space="preserve"> node represents </w:t>
            </w:r>
            <w:r w:rsidRPr="005050F0">
              <w:rPr>
                <w:noProof/>
              </w:rPr>
              <w:t>an indicator</w:t>
            </w:r>
            <w:r w:rsidRPr="005050F0">
              <w:rPr>
                <w:noProof/>
                <w:lang w:eastAsia="ko-KR"/>
              </w:rPr>
              <w:t xml:space="preserve"> </w:t>
            </w:r>
            <w:r w:rsidRPr="005050F0">
              <w:rPr>
                <w:noProof/>
              </w:rPr>
              <w:t>for the particular user profile</w:t>
            </w:r>
            <w:r w:rsidRPr="005050F0">
              <w:rPr>
                <w:noProof/>
                <w:lang w:eastAsia="ko-KR"/>
              </w:rPr>
              <w:t>.</w:t>
            </w:r>
          </w:p>
        </w:tc>
      </w:tr>
    </w:tbl>
    <w:p w14:paraId="1D6CC59B" w14:textId="77777777" w:rsidR="007A4557" w:rsidRPr="005050F0" w:rsidRDefault="007A4557" w:rsidP="007A4557">
      <w:pPr>
        <w:rPr>
          <w:noProof/>
        </w:rPr>
      </w:pPr>
    </w:p>
    <w:p w14:paraId="70E58407" w14:textId="77777777" w:rsidR="004B6A7A" w:rsidRPr="005050F0" w:rsidRDefault="004B6A7A" w:rsidP="004B6A7A">
      <w:pPr>
        <w:pStyle w:val="B1"/>
        <w:rPr>
          <w:noProof/>
        </w:rPr>
      </w:pPr>
      <w:r w:rsidRPr="005050F0">
        <w:rPr>
          <w:noProof/>
        </w:rPr>
        <w:lastRenderedPageBreak/>
        <w:t>-</w:t>
      </w:r>
      <w:r w:rsidRPr="005050F0">
        <w:rPr>
          <w:noProof/>
        </w:rPr>
        <w:tab/>
        <w:t xml:space="preserve">Values: </w:t>
      </w:r>
      <w:r w:rsidRPr="005050F0">
        <w:rPr>
          <w:noProof/>
          <w:lang w:eastAsia="ko-KR"/>
        </w:rPr>
        <w:t>0-255</w:t>
      </w:r>
    </w:p>
    <w:p w14:paraId="3006EDA4" w14:textId="77777777" w:rsidR="006D5107" w:rsidRPr="005050F0" w:rsidRDefault="006D5107" w:rsidP="006D5107">
      <w:pPr>
        <w:pStyle w:val="Heading3"/>
        <w:rPr>
          <w:noProof/>
          <w:lang w:eastAsia="ko-KR"/>
        </w:rPr>
      </w:pPr>
      <w:bookmarkStart w:id="1990" w:name="_Toc4577690"/>
      <w:bookmarkStart w:id="1991" w:name="_Toc27504285"/>
      <w:bookmarkStart w:id="1992" w:name="_Toc27505073"/>
      <w:bookmarkStart w:id="1993" w:name="_Toc27505857"/>
      <w:bookmarkStart w:id="1994" w:name="_Toc27506641"/>
      <w:bookmarkStart w:id="1995" w:name="_Toc176344561"/>
      <w:r w:rsidRPr="005050F0">
        <w:rPr>
          <w:noProof/>
          <w:lang w:eastAsia="ko-KR"/>
        </w:rPr>
        <w:t>8</w:t>
      </w:r>
      <w:r w:rsidRPr="005050F0">
        <w:rPr>
          <w:noProof/>
        </w:rPr>
        <w:t>.2.</w:t>
      </w:r>
      <w:r w:rsidRPr="005050F0">
        <w:rPr>
          <w:noProof/>
          <w:lang w:eastAsia="ko-KR"/>
        </w:rPr>
        <w:t>8</w:t>
      </w:r>
      <w:r w:rsidRPr="005050F0">
        <w:rPr>
          <w:noProof/>
        </w:rPr>
        <w:tab/>
      </w:r>
      <w:r w:rsidRPr="005050F0">
        <w:rPr>
          <w:noProof/>
          <w:lang w:eastAsia="ko-KR"/>
        </w:rPr>
        <w:t>/</w:t>
      </w:r>
      <w:r w:rsidRPr="005050F0">
        <w:rPr>
          <w:i/>
          <w:iCs/>
          <w:noProof/>
        </w:rPr>
        <w:t>&lt;x&gt;</w:t>
      </w:r>
      <w:r w:rsidRPr="005050F0">
        <w:rPr>
          <w:noProof/>
        </w:rPr>
        <w:t>/O</w:t>
      </w:r>
      <w:r w:rsidRPr="005050F0">
        <w:rPr>
          <w:noProof/>
          <w:lang w:eastAsia="ko-KR"/>
        </w:rPr>
        <w:t>n</w:t>
      </w:r>
      <w:r w:rsidRPr="005050F0">
        <w:rPr>
          <w:noProof/>
        </w:rPr>
        <w:t>Network</w:t>
      </w:r>
      <w:bookmarkEnd w:id="1990"/>
      <w:bookmarkEnd w:id="1991"/>
      <w:bookmarkEnd w:id="1992"/>
      <w:bookmarkEnd w:id="1993"/>
      <w:bookmarkEnd w:id="1994"/>
      <w:bookmarkEnd w:id="1995"/>
    </w:p>
    <w:p w14:paraId="14D7720A" w14:textId="77777777" w:rsidR="006D5107" w:rsidRPr="005050F0" w:rsidRDefault="006D5107" w:rsidP="006D5107">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8</w:t>
      </w:r>
      <w:r w:rsidRPr="005050F0">
        <w:rPr>
          <w:noProof/>
        </w:rPr>
        <w:t xml:space="preserve">.1: </w:t>
      </w:r>
      <w:r w:rsidRPr="005050F0">
        <w:rPr>
          <w:noProof/>
          <w:lang w:eastAsia="ko-KR"/>
        </w:rPr>
        <w:t>/&lt;x&gt;</w:t>
      </w:r>
      <w:r w:rsidRPr="005050F0">
        <w:rPr>
          <w:noProof/>
        </w:rPr>
        <w:t>/</w:t>
      </w:r>
      <w:r w:rsidR="00C607FA" w:rsidRPr="005050F0">
        <w:rPr>
          <w:noProof/>
          <w:lang w:eastAsia="ko-KR"/>
        </w:rPr>
        <w:t>On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5107" w:rsidRPr="005050F0" w14:paraId="074E93A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3EABB9" w14:textId="77777777" w:rsidR="006D5107" w:rsidRPr="005050F0" w:rsidRDefault="006D5107"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p>
        </w:tc>
      </w:tr>
      <w:tr w:rsidR="006D5107" w:rsidRPr="005050F0" w14:paraId="2A1B14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23C89" w14:textId="77777777" w:rsidR="006D5107" w:rsidRPr="005050F0" w:rsidRDefault="006D5107"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944AF" w14:textId="77777777" w:rsidR="006D5107" w:rsidRPr="005050F0" w:rsidRDefault="006D5107"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CE397" w14:textId="77777777" w:rsidR="006D5107" w:rsidRPr="005050F0" w:rsidRDefault="006D5107"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CE8E" w14:textId="77777777" w:rsidR="006D5107" w:rsidRPr="005050F0" w:rsidRDefault="006D5107"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7E7FE" w14:textId="77777777" w:rsidR="006D5107" w:rsidRPr="005050F0" w:rsidRDefault="006D5107"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CBBCE9" w14:textId="77777777" w:rsidR="006D5107" w:rsidRPr="005050F0" w:rsidRDefault="006D5107" w:rsidP="00CF1FEB">
            <w:pPr>
              <w:jc w:val="center"/>
              <w:rPr>
                <w:rFonts w:ascii="Arial" w:hAnsi="Arial" w:cs="Arial"/>
                <w:b/>
                <w:noProof/>
                <w:sz w:val="18"/>
                <w:szCs w:val="18"/>
              </w:rPr>
            </w:pPr>
          </w:p>
        </w:tc>
      </w:tr>
      <w:tr w:rsidR="006D5107" w:rsidRPr="005050F0" w14:paraId="521EE46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0AEF5" w14:textId="77777777" w:rsidR="006D5107" w:rsidRPr="005050F0" w:rsidRDefault="006D5107"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4DBAC" w14:textId="77777777" w:rsidR="006D5107" w:rsidRPr="005050F0" w:rsidRDefault="006D5107"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C3A42" w14:textId="77777777" w:rsidR="006D5107" w:rsidRPr="005050F0" w:rsidRDefault="006D5107" w:rsidP="00CF1FEB">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40204" w14:textId="77777777" w:rsidR="006D5107" w:rsidRPr="005050F0" w:rsidRDefault="006D5107"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E4006" w14:textId="77777777" w:rsidR="006D5107" w:rsidRPr="005050F0" w:rsidRDefault="006D5107"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B0795" w14:textId="77777777" w:rsidR="006D5107" w:rsidRPr="005050F0" w:rsidRDefault="006D5107" w:rsidP="00CF1FEB">
            <w:pPr>
              <w:jc w:val="center"/>
              <w:rPr>
                <w:b/>
                <w:noProof/>
              </w:rPr>
            </w:pPr>
          </w:p>
        </w:tc>
      </w:tr>
      <w:tr w:rsidR="006D5107" w:rsidRPr="005050F0" w14:paraId="6CDCB7F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2E08D6" w14:textId="77777777" w:rsidR="006D5107" w:rsidRPr="005050F0" w:rsidRDefault="006D5107"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15A80D" w14:textId="77777777" w:rsidR="006D5107" w:rsidRPr="005050F0" w:rsidRDefault="006D5107" w:rsidP="00CF1FEB">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6A895B62" w14:textId="77777777" w:rsidR="007A4557" w:rsidRPr="005050F0" w:rsidRDefault="007A4557" w:rsidP="007A4557">
      <w:pPr>
        <w:rPr>
          <w:noProof/>
        </w:rPr>
      </w:pPr>
      <w:bookmarkStart w:id="1996" w:name="_Toc4577691"/>
      <w:bookmarkStart w:id="1997" w:name="_Toc27504286"/>
      <w:bookmarkStart w:id="1998" w:name="_Toc27505074"/>
      <w:bookmarkStart w:id="1999" w:name="_Toc27505858"/>
      <w:bookmarkStart w:id="2000" w:name="_Toc27506642"/>
    </w:p>
    <w:p w14:paraId="3283BFB4" w14:textId="77777777" w:rsidR="00825C29" w:rsidRPr="005050F0" w:rsidRDefault="00825C29" w:rsidP="00825C29">
      <w:pPr>
        <w:pStyle w:val="Heading3"/>
        <w:rPr>
          <w:noProof/>
          <w:lang w:eastAsia="ko-KR"/>
        </w:rPr>
      </w:pPr>
      <w:bookmarkStart w:id="2001" w:name="_Toc176344562"/>
      <w:r w:rsidRPr="005050F0">
        <w:rPr>
          <w:noProof/>
          <w:lang w:eastAsia="ko-KR"/>
        </w:rPr>
        <w:t>8</w:t>
      </w:r>
      <w:r w:rsidRPr="005050F0">
        <w:rPr>
          <w:noProof/>
        </w:rPr>
        <w:t>.2.</w:t>
      </w:r>
      <w:r w:rsidRPr="005050F0">
        <w:rPr>
          <w:noProof/>
          <w:lang w:eastAsia="ko-KR"/>
        </w:rPr>
        <w:t>9</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GMSURI</w:t>
      </w:r>
      <w:bookmarkEnd w:id="1996"/>
      <w:bookmarkEnd w:id="1997"/>
      <w:bookmarkEnd w:id="1998"/>
      <w:bookmarkEnd w:id="1999"/>
      <w:bookmarkEnd w:id="2000"/>
      <w:bookmarkEnd w:id="2001"/>
    </w:p>
    <w:p w14:paraId="035E34F6"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w:t>
      </w:r>
      <w:r w:rsidRPr="005050F0">
        <w:rPr>
          <w:noProof/>
        </w:rPr>
        <w:t xml:space="preserve">.1: </w:t>
      </w:r>
      <w:r w:rsidRPr="005050F0">
        <w:rPr>
          <w:noProof/>
          <w:lang w:eastAsia="ko-KR"/>
        </w:rPr>
        <w:t>&lt;x&gt;/OnNetwork</w:t>
      </w:r>
      <w:r w:rsidRPr="005050F0">
        <w:rPr>
          <w:noProof/>
        </w:rPr>
        <w:t>/</w:t>
      </w:r>
      <w:r w:rsidRPr="005050F0">
        <w:rPr>
          <w:noProof/>
          <w:lang w:eastAsia="ko-KR"/>
        </w:rPr>
        <w:t>GMSURI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32EA80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22694E" w14:textId="77777777" w:rsidR="00825C29" w:rsidRPr="005050F0" w:rsidRDefault="00825C29" w:rsidP="00CF1FEB">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GMSURI</w:t>
            </w:r>
          </w:p>
        </w:tc>
      </w:tr>
      <w:tr w:rsidR="00825C29" w:rsidRPr="005050F0" w14:paraId="0582436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20F4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2049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70C38"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C816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598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6464F7" w14:textId="77777777" w:rsidR="00825C29" w:rsidRPr="005050F0" w:rsidRDefault="00825C29" w:rsidP="00CF1FEB">
            <w:pPr>
              <w:jc w:val="center"/>
              <w:rPr>
                <w:rFonts w:ascii="Arial" w:hAnsi="Arial" w:cs="Arial"/>
                <w:b/>
                <w:noProof/>
                <w:sz w:val="18"/>
                <w:szCs w:val="18"/>
              </w:rPr>
            </w:pPr>
          </w:p>
        </w:tc>
      </w:tr>
      <w:tr w:rsidR="00825C29" w:rsidRPr="005050F0" w14:paraId="6991D03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60A101"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D945B"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13D99"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50EEA" w14:textId="77777777" w:rsidR="00825C29" w:rsidRPr="005050F0" w:rsidRDefault="00825C29"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A1C4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B672C" w14:textId="77777777" w:rsidR="00825C29" w:rsidRPr="005050F0" w:rsidRDefault="00825C29" w:rsidP="00CF1FEB">
            <w:pPr>
              <w:jc w:val="center"/>
              <w:rPr>
                <w:b/>
                <w:noProof/>
              </w:rPr>
            </w:pPr>
          </w:p>
        </w:tc>
      </w:tr>
      <w:tr w:rsidR="00825C29" w:rsidRPr="005050F0" w14:paraId="165FC1A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EE720E"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A37E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group management service URI information </w:t>
            </w:r>
            <w:r w:rsidR="001F7D8D" w:rsidRPr="005050F0">
              <w:rPr>
                <w:noProof/>
                <w:lang w:eastAsia="ko-KR"/>
              </w:rPr>
              <w:t>which contains the public service identity for performing subscription proxy function of the GMS</w:t>
            </w:r>
            <w:r w:rsidRPr="005050F0">
              <w:rPr>
                <w:noProof/>
                <w:lang w:eastAsia="ko-KR"/>
              </w:rPr>
              <w:t>.</w:t>
            </w:r>
          </w:p>
        </w:tc>
      </w:tr>
    </w:tbl>
    <w:p w14:paraId="729525F7" w14:textId="77777777" w:rsidR="007A4557" w:rsidRPr="005050F0" w:rsidRDefault="007A4557" w:rsidP="007A4557">
      <w:pPr>
        <w:rPr>
          <w:noProof/>
        </w:rPr>
      </w:pPr>
    </w:p>
    <w:p w14:paraId="5EDE7010" w14:textId="77777777" w:rsidR="00825C29" w:rsidRPr="005050F0" w:rsidRDefault="00825C29" w:rsidP="00825C29">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67DEF0E" w14:textId="77777777" w:rsidR="006B686F" w:rsidRPr="005050F0" w:rsidRDefault="006B686F" w:rsidP="006B686F">
      <w:pPr>
        <w:pStyle w:val="Heading3"/>
        <w:rPr>
          <w:noProof/>
          <w:lang w:eastAsia="ko-KR"/>
        </w:rPr>
      </w:pPr>
      <w:bookmarkStart w:id="2002" w:name="_Toc4577692"/>
      <w:bookmarkStart w:id="2003" w:name="_Toc27504287"/>
      <w:bookmarkStart w:id="2004" w:name="_Toc27505075"/>
      <w:bookmarkStart w:id="2005" w:name="_Toc27505859"/>
      <w:bookmarkStart w:id="2006" w:name="_Toc27506643"/>
      <w:bookmarkStart w:id="2007" w:name="_Toc176344563"/>
      <w:r w:rsidRPr="005050F0">
        <w:rPr>
          <w:noProof/>
          <w:lang w:eastAsia="ko-KR"/>
        </w:rPr>
        <w:t>8</w:t>
      </w:r>
      <w:r w:rsidRPr="005050F0">
        <w:rPr>
          <w:noProof/>
        </w:rPr>
        <w:t>.2.</w:t>
      </w:r>
      <w:r w:rsidRPr="005050F0">
        <w:rPr>
          <w:noProof/>
          <w:lang w:eastAsia="ko-KR"/>
        </w:rPr>
        <w:t>9A</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GroupCreationXUI</w:t>
      </w:r>
      <w:bookmarkEnd w:id="2002"/>
      <w:bookmarkEnd w:id="2003"/>
      <w:bookmarkEnd w:id="2004"/>
      <w:bookmarkEnd w:id="2005"/>
      <w:bookmarkEnd w:id="2006"/>
      <w:bookmarkEnd w:id="2007"/>
    </w:p>
    <w:p w14:paraId="7848AC5F"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9A</w:t>
      </w:r>
      <w:r w:rsidRPr="005050F0">
        <w:rPr>
          <w:noProof/>
        </w:rPr>
        <w:t xml:space="preserve">.1: </w:t>
      </w:r>
      <w:r w:rsidRPr="005050F0">
        <w:rPr>
          <w:noProof/>
          <w:lang w:eastAsia="ko-KR"/>
        </w:rPr>
        <w:t>&lt;x&gt;/OnNetwork</w:t>
      </w:r>
      <w:r w:rsidRPr="005050F0">
        <w:rPr>
          <w:noProof/>
        </w:rPr>
        <w:t>/</w:t>
      </w:r>
      <w:r w:rsidRPr="005050F0">
        <w:rPr>
          <w:noProof/>
          <w:lang w:eastAsia="ko-KR"/>
        </w:rPr>
        <w:t>GroupCreationXUI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6A1FE05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09B2DF"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GroupCreationXUI</w:t>
            </w:r>
          </w:p>
        </w:tc>
      </w:tr>
      <w:tr w:rsidR="006B686F" w:rsidRPr="005050F0" w14:paraId="4CA96A1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D4BF4"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7C940"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06E85"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CCF17"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1790C"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8DBD72" w14:textId="77777777" w:rsidR="006B686F" w:rsidRPr="005050F0" w:rsidRDefault="006B686F" w:rsidP="00BB0493">
            <w:pPr>
              <w:jc w:val="center"/>
              <w:rPr>
                <w:rFonts w:ascii="Arial" w:hAnsi="Arial" w:cs="Arial"/>
                <w:b/>
                <w:noProof/>
                <w:sz w:val="18"/>
                <w:szCs w:val="18"/>
              </w:rPr>
            </w:pPr>
          </w:p>
        </w:tc>
      </w:tr>
      <w:tr w:rsidR="006B686F" w:rsidRPr="005050F0" w14:paraId="53E40AF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5816F4"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54843"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1FFF7"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58777"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A6E4"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F13752" w14:textId="77777777" w:rsidR="006B686F" w:rsidRPr="005050F0" w:rsidRDefault="006B686F" w:rsidP="00BB0493">
            <w:pPr>
              <w:jc w:val="center"/>
              <w:rPr>
                <w:b/>
                <w:noProof/>
              </w:rPr>
            </w:pPr>
          </w:p>
        </w:tc>
      </w:tr>
      <w:tr w:rsidR="006B686F" w:rsidRPr="005050F0" w14:paraId="1C2887B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86BA0A"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C16EE"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group creation XUI information for creation of groups.</w:t>
            </w:r>
          </w:p>
        </w:tc>
      </w:tr>
    </w:tbl>
    <w:p w14:paraId="59EA8C55" w14:textId="77777777" w:rsidR="007A4557" w:rsidRPr="005050F0" w:rsidRDefault="007A4557" w:rsidP="007A4557">
      <w:pPr>
        <w:rPr>
          <w:noProof/>
        </w:rPr>
      </w:pPr>
    </w:p>
    <w:p w14:paraId="16167C76"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77B17DB3" w14:textId="77777777" w:rsidR="006B686F" w:rsidRPr="005050F0" w:rsidRDefault="006B686F" w:rsidP="006B686F">
      <w:pPr>
        <w:pStyle w:val="Heading3"/>
        <w:rPr>
          <w:noProof/>
          <w:lang w:eastAsia="ko-KR"/>
        </w:rPr>
      </w:pPr>
      <w:bookmarkStart w:id="2008" w:name="_Toc4577693"/>
      <w:bookmarkStart w:id="2009" w:name="_Toc27504288"/>
      <w:bookmarkStart w:id="2010" w:name="_Toc27505076"/>
      <w:bookmarkStart w:id="2011" w:name="_Toc27505860"/>
      <w:bookmarkStart w:id="2012" w:name="_Toc27506644"/>
      <w:bookmarkStart w:id="2013" w:name="_Toc176344564"/>
      <w:r w:rsidRPr="005050F0">
        <w:rPr>
          <w:noProof/>
          <w:lang w:eastAsia="ko-KR"/>
        </w:rPr>
        <w:t>8</w:t>
      </w:r>
      <w:r w:rsidRPr="005050F0">
        <w:rPr>
          <w:noProof/>
        </w:rPr>
        <w:t>.2.</w:t>
      </w:r>
      <w:r w:rsidRPr="005050F0">
        <w:rPr>
          <w:noProof/>
          <w:lang w:eastAsia="ko-KR"/>
        </w:rPr>
        <w:t>9B</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GMSXCAPRootURI</w:t>
      </w:r>
      <w:bookmarkEnd w:id="2008"/>
      <w:bookmarkEnd w:id="2009"/>
      <w:bookmarkEnd w:id="2010"/>
      <w:bookmarkEnd w:id="2011"/>
      <w:bookmarkEnd w:id="2012"/>
      <w:bookmarkEnd w:id="2013"/>
    </w:p>
    <w:p w14:paraId="6F303D20"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9B</w:t>
      </w:r>
      <w:r w:rsidRPr="005050F0">
        <w:rPr>
          <w:noProof/>
        </w:rPr>
        <w:t xml:space="preserve">.1: </w:t>
      </w:r>
      <w:r w:rsidRPr="005050F0">
        <w:rPr>
          <w:noProof/>
          <w:lang w:eastAsia="ko-KR"/>
        </w:rPr>
        <w:t>&lt;x&gt;/OnNetwork</w:t>
      </w:r>
      <w:r w:rsidRPr="005050F0">
        <w:rPr>
          <w:noProof/>
        </w:rPr>
        <w:t>/</w:t>
      </w:r>
      <w:r w:rsidRPr="005050F0">
        <w:rPr>
          <w:noProof/>
          <w:lang w:eastAsia="ko-KR"/>
        </w:rPr>
        <w:t>GMSXCAPRootURI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01803CD6"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A5F3A1"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GMSXCAPRootURI</w:t>
            </w:r>
          </w:p>
        </w:tc>
      </w:tr>
      <w:tr w:rsidR="006B686F" w:rsidRPr="005050F0" w14:paraId="4BBCE8F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AA8CF3"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E0A64"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16194"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93240"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97FAA"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53825D" w14:textId="77777777" w:rsidR="006B686F" w:rsidRPr="005050F0" w:rsidRDefault="006B686F" w:rsidP="00BB0493">
            <w:pPr>
              <w:jc w:val="center"/>
              <w:rPr>
                <w:rFonts w:ascii="Arial" w:hAnsi="Arial" w:cs="Arial"/>
                <w:b/>
                <w:noProof/>
                <w:sz w:val="18"/>
                <w:szCs w:val="18"/>
              </w:rPr>
            </w:pPr>
          </w:p>
        </w:tc>
      </w:tr>
      <w:tr w:rsidR="006B686F" w:rsidRPr="005050F0" w14:paraId="72C360E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190D7"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E446C"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3C58A"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E24F7"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CC570"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7F2BE2" w14:textId="77777777" w:rsidR="006B686F" w:rsidRPr="005050F0" w:rsidRDefault="006B686F" w:rsidP="00BB0493">
            <w:pPr>
              <w:jc w:val="center"/>
              <w:rPr>
                <w:b/>
                <w:noProof/>
              </w:rPr>
            </w:pPr>
          </w:p>
        </w:tc>
      </w:tr>
      <w:tr w:rsidR="006B686F" w:rsidRPr="005050F0" w14:paraId="5B35C12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697C06"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C7C0A2"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group management server XCAP Root URI information.</w:t>
            </w:r>
          </w:p>
        </w:tc>
      </w:tr>
    </w:tbl>
    <w:p w14:paraId="383F8E6B" w14:textId="77777777" w:rsidR="007A4557" w:rsidRPr="005050F0" w:rsidRDefault="007A4557" w:rsidP="007A4557">
      <w:pPr>
        <w:rPr>
          <w:noProof/>
        </w:rPr>
      </w:pPr>
    </w:p>
    <w:p w14:paraId="794780E0"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472801B1" w14:textId="77777777" w:rsidR="006B686F" w:rsidRPr="005050F0" w:rsidRDefault="006B686F" w:rsidP="006B686F">
      <w:pPr>
        <w:pStyle w:val="Heading3"/>
        <w:rPr>
          <w:noProof/>
          <w:lang w:eastAsia="ko-KR"/>
        </w:rPr>
      </w:pPr>
      <w:bookmarkStart w:id="2014" w:name="_Toc4577694"/>
      <w:bookmarkStart w:id="2015" w:name="_Toc27504289"/>
      <w:bookmarkStart w:id="2016" w:name="_Toc27505077"/>
      <w:bookmarkStart w:id="2017" w:name="_Toc27505861"/>
      <w:bookmarkStart w:id="2018" w:name="_Toc27506645"/>
      <w:bookmarkStart w:id="2019" w:name="_Toc176344565"/>
      <w:r w:rsidRPr="005050F0">
        <w:rPr>
          <w:noProof/>
          <w:lang w:eastAsia="ko-KR"/>
        </w:rPr>
        <w:lastRenderedPageBreak/>
        <w:t>8</w:t>
      </w:r>
      <w:r w:rsidRPr="005050F0">
        <w:rPr>
          <w:noProof/>
        </w:rPr>
        <w:t>.2.</w:t>
      </w:r>
      <w:r w:rsidRPr="005050F0">
        <w:rPr>
          <w:noProof/>
          <w:lang w:eastAsia="ko-KR"/>
        </w:rPr>
        <w:t>9C</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CMSXCAPRootURI</w:t>
      </w:r>
      <w:bookmarkEnd w:id="2014"/>
      <w:bookmarkEnd w:id="2015"/>
      <w:bookmarkEnd w:id="2016"/>
      <w:bookmarkEnd w:id="2017"/>
      <w:bookmarkEnd w:id="2018"/>
      <w:bookmarkEnd w:id="2019"/>
    </w:p>
    <w:p w14:paraId="64D5C7ED"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9C</w:t>
      </w:r>
      <w:r w:rsidRPr="005050F0">
        <w:rPr>
          <w:noProof/>
        </w:rPr>
        <w:t xml:space="preserve">.1: </w:t>
      </w:r>
      <w:r w:rsidRPr="005050F0">
        <w:rPr>
          <w:noProof/>
          <w:lang w:eastAsia="ko-KR"/>
        </w:rPr>
        <w:t>&lt;x&gt;/OnNetwork</w:t>
      </w:r>
      <w:r w:rsidRPr="005050F0">
        <w:rPr>
          <w:noProof/>
        </w:rPr>
        <w:t>/</w:t>
      </w:r>
      <w:r w:rsidR="00C607FA" w:rsidRPr="005050F0">
        <w:rPr>
          <w:noProof/>
          <w:lang w:eastAsia="ko-KR"/>
        </w:rPr>
        <w:t>CMSXCAPRootURI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27C13266"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63CD20"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00C607FA" w:rsidRPr="005050F0">
              <w:rPr>
                <w:noProof/>
                <w:lang w:eastAsia="ko-KR"/>
              </w:rPr>
              <w:t>CMSXCAPRootURI</w:t>
            </w:r>
          </w:p>
        </w:tc>
      </w:tr>
      <w:tr w:rsidR="006B686F" w:rsidRPr="005050F0" w14:paraId="790CD3D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72A94"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93A18"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68BC1"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C2734"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8E9A8"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89DDC" w14:textId="77777777" w:rsidR="006B686F" w:rsidRPr="005050F0" w:rsidRDefault="006B686F" w:rsidP="00BB0493">
            <w:pPr>
              <w:jc w:val="center"/>
              <w:rPr>
                <w:rFonts w:ascii="Arial" w:hAnsi="Arial" w:cs="Arial"/>
                <w:b/>
                <w:noProof/>
                <w:sz w:val="18"/>
                <w:szCs w:val="18"/>
              </w:rPr>
            </w:pPr>
          </w:p>
        </w:tc>
      </w:tr>
      <w:tr w:rsidR="006B686F" w:rsidRPr="005050F0" w14:paraId="7B84C0C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8C868"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D3930"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7C693"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9AA9B"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AE71"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3AD185" w14:textId="77777777" w:rsidR="006B686F" w:rsidRPr="005050F0" w:rsidRDefault="006B686F" w:rsidP="00BB0493">
            <w:pPr>
              <w:jc w:val="center"/>
              <w:rPr>
                <w:b/>
                <w:noProof/>
              </w:rPr>
            </w:pPr>
          </w:p>
        </w:tc>
      </w:tr>
      <w:tr w:rsidR="006B686F" w:rsidRPr="005050F0" w14:paraId="6572442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E5A40F"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D3ABCA"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configuration management server XCAP Root URI information.</w:t>
            </w:r>
          </w:p>
        </w:tc>
      </w:tr>
    </w:tbl>
    <w:p w14:paraId="6BACF829" w14:textId="77777777" w:rsidR="007A4557" w:rsidRPr="005050F0" w:rsidRDefault="007A4557" w:rsidP="007A4557">
      <w:pPr>
        <w:rPr>
          <w:noProof/>
        </w:rPr>
      </w:pPr>
    </w:p>
    <w:p w14:paraId="65B929FD"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B8CBABC" w14:textId="77777777" w:rsidR="002F484D" w:rsidRPr="005050F0" w:rsidRDefault="002F484D" w:rsidP="002F484D">
      <w:pPr>
        <w:pStyle w:val="Heading3"/>
        <w:rPr>
          <w:noProof/>
          <w:lang w:eastAsia="ko-KR"/>
        </w:rPr>
      </w:pPr>
      <w:bookmarkStart w:id="2020" w:name="_Toc4577695"/>
      <w:bookmarkStart w:id="2021" w:name="_Toc27504290"/>
      <w:bookmarkStart w:id="2022" w:name="_Toc27505078"/>
      <w:bookmarkStart w:id="2023" w:name="_Toc27505862"/>
      <w:bookmarkStart w:id="2024" w:name="_Toc27506646"/>
      <w:bookmarkStart w:id="2025" w:name="_Toc176344566"/>
      <w:r w:rsidRPr="005050F0">
        <w:rPr>
          <w:noProof/>
          <w:lang w:eastAsia="ko-KR"/>
        </w:rPr>
        <w:t>8</w:t>
      </w:r>
      <w:r w:rsidRPr="005050F0">
        <w:rPr>
          <w:noProof/>
        </w:rPr>
        <w:t>.2.</w:t>
      </w:r>
      <w:r w:rsidRPr="005050F0">
        <w:rPr>
          <w:noProof/>
          <w:lang w:eastAsia="ko-KR"/>
        </w:rPr>
        <w:t>10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w:t>
      </w:r>
      <w:bookmarkEnd w:id="2020"/>
      <w:bookmarkEnd w:id="2021"/>
      <w:bookmarkEnd w:id="2022"/>
      <w:bookmarkEnd w:id="2023"/>
      <w:bookmarkEnd w:id="2024"/>
      <w:bookmarkEnd w:id="2025"/>
    </w:p>
    <w:p w14:paraId="30E4806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18DB8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1E116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w:t>
            </w:r>
          </w:p>
        </w:tc>
      </w:tr>
      <w:tr w:rsidR="002F484D" w:rsidRPr="005050F0" w14:paraId="4FA6330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D93C0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FE84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A81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F62B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A54A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4E6C87" w14:textId="77777777" w:rsidR="002F484D" w:rsidRPr="005050F0" w:rsidRDefault="002F484D" w:rsidP="00B93C96">
            <w:pPr>
              <w:jc w:val="center"/>
              <w:rPr>
                <w:rFonts w:ascii="Arial" w:hAnsi="Arial" w:cs="Arial"/>
                <w:b/>
                <w:noProof/>
                <w:sz w:val="18"/>
                <w:szCs w:val="18"/>
              </w:rPr>
            </w:pPr>
          </w:p>
        </w:tc>
      </w:tr>
      <w:tr w:rsidR="002F484D" w:rsidRPr="005050F0" w14:paraId="1B0ACC5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1B33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647D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EAF4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8708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0894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7F847F" w14:textId="77777777" w:rsidR="002F484D" w:rsidRPr="005050F0" w:rsidRDefault="002F484D" w:rsidP="00B93C96">
            <w:pPr>
              <w:jc w:val="center"/>
              <w:rPr>
                <w:b/>
                <w:noProof/>
              </w:rPr>
            </w:pPr>
          </w:p>
        </w:tc>
      </w:tr>
      <w:tr w:rsidR="002F484D" w:rsidRPr="005050F0" w14:paraId="01CE776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E4A1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7DF937"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timer</w:t>
            </w:r>
            <w:r w:rsidRPr="005050F0">
              <w:rPr>
                <w:noProof/>
              </w:rPr>
              <w:t xml:space="preserve"> configuration</w:t>
            </w:r>
            <w:r w:rsidRPr="005050F0">
              <w:rPr>
                <w:noProof/>
                <w:lang w:eastAsia="ko-KR"/>
              </w:rPr>
              <w:t>.</w:t>
            </w:r>
          </w:p>
        </w:tc>
      </w:tr>
    </w:tbl>
    <w:p w14:paraId="68C87AD8" w14:textId="77777777" w:rsidR="002F484D" w:rsidRPr="005050F0" w:rsidRDefault="002F484D" w:rsidP="002F484D">
      <w:pPr>
        <w:rPr>
          <w:noProof/>
        </w:rPr>
      </w:pPr>
    </w:p>
    <w:p w14:paraId="6E1DA009" w14:textId="77777777" w:rsidR="002F484D" w:rsidRPr="005050F0" w:rsidRDefault="002F484D" w:rsidP="002F484D">
      <w:pPr>
        <w:pStyle w:val="Heading3"/>
        <w:rPr>
          <w:noProof/>
          <w:lang w:eastAsia="ko-KR"/>
        </w:rPr>
      </w:pPr>
      <w:bookmarkStart w:id="2026" w:name="_Toc4577696"/>
      <w:bookmarkStart w:id="2027" w:name="_Toc27504291"/>
      <w:bookmarkStart w:id="2028" w:name="_Toc27505079"/>
      <w:bookmarkStart w:id="2029" w:name="_Toc27505863"/>
      <w:bookmarkStart w:id="2030" w:name="_Toc27506647"/>
      <w:bookmarkStart w:id="2031" w:name="_Toc176344567"/>
      <w:r w:rsidRPr="005050F0">
        <w:rPr>
          <w:noProof/>
          <w:lang w:eastAsia="ko-KR"/>
        </w:rPr>
        <w:t>8</w:t>
      </w:r>
      <w:r w:rsidRPr="005050F0">
        <w:rPr>
          <w:noProof/>
        </w:rPr>
        <w:t>.2.</w:t>
      </w:r>
      <w:r w:rsidRPr="005050F0">
        <w:rPr>
          <w:noProof/>
          <w:lang w:eastAsia="ko-KR"/>
        </w:rPr>
        <w:t>11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Timers/T100</w:t>
      </w:r>
      <w:bookmarkEnd w:id="2026"/>
      <w:bookmarkEnd w:id="2027"/>
      <w:bookmarkEnd w:id="2028"/>
      <w:bookmarkEnd w:id="2029"/>
      <w:bookmarkEnd w:id="2030"/>
      <w:bookmarkEnd w:id="2031"/>
    </w:p>
    <w:p w14:paraId="01917BE0"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ED25E4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49E49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Timers/T100</w:t>
            </w:r>
          </w:p>
        </w:tc>
      </w:tr>
      <w:tr w:rsidR="002F484D" w:rsidRPr="005050F0" w14:paraId="27BD334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769EC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731B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C3A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16BE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90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E48489" w14:textId="77777777" w:rsidR="002F484D" w:rsidRPr="005050F0" w:rsidRDefault="002F484D" w:rsidP="00B93C96">
            <w:pPr>
              <w:jc w:val="center"/>
              <w:rPr>
                <w:rFonts w:ascii="Arial" w:hAnsi="Arial" w:cs="Arial"/>
                <w:b/>
                <w:noProof/>
                <w:sz w:val="18"/>
                <w:szCs w:val="18"/>
              </w:rPr>
            </w:pPr>
          </w:p>
        </w:tc>
      </w:tr>
      <w:tr w:rsidR="002F484D" w:rsidRPr="005050F0" w14:paraId="1229A71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658E9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B7E6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4AC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7A83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CD30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583D04" w14:textId="77777777" w:rsidR="002F484D" w:rsidRPr="005050F0" w:rsidRDefault="002F484D" w:rsidP="00B93C96">
            <w:pPr>
              <w:jc w:val="center"/>
              <w:rPr>
                <w:b/>
                <w:noProof/>
              </w:rPr>
            </w:pPr>
          </w:p>
        </w:tc>
      </w:tr>
      <w:tr w:rsidR="002F484D" w:rsidRPr="005050F0" w14:paraId="63D5FE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FBA84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74330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floor release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3883A11" w14:textId="77777777" w:rsidR="007A4557" w:rsidRPr="005050F0" w:rsidRDefault="007A4557" w:rsidP="007A4557">
      <w:pPr>
        <w:rPr>
          <w:noProof/>
        </w:rPr>
      </w:pPr>
    </w:p>
    <w:p w14:paraId="3C285CF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738351CF" w14:textId="77777777" w:rsidR="002F484D" w:rsidRPr="005050F0" w:rsidRDefault="002F484D" w:rsidP="002F484D">
      <w:pPr>
        <w:rPr>
          <w:noProof/>
          <w:lang w:eastAsia="ko-KR"/>
        </w:rPr>
      </w:pPr>
      <w:r w:rsidRPr="005050F0">
        <w:rPr>
          <w:noProof/>
        </w:rPr>
        <w:t xml:space="preserve">The </w:t>
      </w:r>
      <w:r w:rsidRPr="005050F0">
        <w:rPr>
          <w:noProof/>
          <w:lang w:eastAsia="ko-KR"/>
        </w:rPr>
        <w:t>T100</w:t>
      </w:r>
      <w:r w:rsidRPr="005050F0">
        <w:rPr>
          <w:noProof/>
        </w:rPr>
        <w:t xml:space="preserve"> is in seconds</w:t>
      </w:r>
      <w:r w:rsidRPr="005050F0">
        <w:rPr>
          <w:noProof/>
          <w:lang w:eastAsia="ko-KR"/>
        </w:rPr>
        <w:t>.</w:t>
      </w:r>
    </w:p>
    <w:p w14:paraId="0FE6697D" w14:textId="77777777" w:rsidR="002F484D" w:rsidRPr="005050F0" w:rsidRDefault="002F484D" w:rsidP="002F484D">
      <w:pPr>
        <w:pStyle w:val="Heading3"/>
        <w:rPr>
          <w:noProof/>
          <w:lang w:eastAsia="ko-KR"/>
        </w:rPr>
      </w:pPr>
      <w:bookmarkStart w:id="2032" w:name="_Toc4577697"/>
      <w:bookmarkStart w:id="2033" w:name="_Toc27504292"/>
      <w:bookmarkStart w:id="2034" w:name="_Toc27505080"/>
      <w:bookmarkStart w:id="2035" w:name="_Toc27505864"/>
      <w:bookmarkStart w:id="2036" w:name="_Toc27506648"/>
      <w:bookmarkStart w:id="2037" w:name="_Toc176344568"/>
      <w:r w:rsidRPr="005050F0">
        <w:rPr>
          <w:noProof/>
          <w:lang w:eastAsia="ko-KR"/>
        </w:rPr>
        <w:t>8</w:t>
      </w:r>
      <w:r w:rsidRPr="005050F0">
        <w:rPr>
          <w:noProof/>
        </w:rPr>
        <w:t>.2.</w:t>
      </w:r>
      <w:r w:rsidRPr="005050F0">
        <w:rPr>
          <w:noProof/>
          <w:lang w:eastAsia="ko-KR"/>
        </w:rPr>
        <w:t>12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Timers/T101</w:t>
      </w:r>
      <w:bookmarkEnd w:id="2032"/>
      <w:bookmarkEnd w:id="2033"/>
      <w:bookmarkEnd w:id="2034"/>
      <w:bookmarkEnd w:id="2035"/>
      <w:bookmarkEnd w:id="2036"/>
      <w:bookmarkEnd w:id="2037"/>
    </w:p>
    <w:p w14:paraId="15699A7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579A77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5831C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Timers/T101</w:t>
            </w:r>
          </w:p>
        </w:tc>
      </w:tr>
      <w:tr w:rsidR="002F484D" w:rsidRPr="005050F0" w14:paraId="76099C5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1B08E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0687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591E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BF70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FCD4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124C65" w14:textId="77777777" w:rsidR="002F484D" w:rsidRPr="005050F0" w:rsidRDefault="002F484D" w:rsidP="00B93C96">
            <w:pPr>
              <w:jc w:val="center"/>
              <w:rPr>
                <w:rFonts w:ascii="Arial" w:hAnsi="Arial" w:cs="Arial"/>
                <w:b/>
                <w:noProof/>
                <w:sz w:val="18"/>
                <w:szCs w:val="18"/>
              </w:rPr>
            </w:pPr>
          </w:p>
        </w:tc>
      </w:tr>
      <w:tr w:rsidR="002F484D" w:rsidRPr="005050F0" w14:paraId="47515E8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C0047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8D02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6507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9DF7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AF5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1C8CC6" w14:textId="77777777" w:rsidR="002F484D" w:rsidRPr="005050F0" w:rsidRDefault="002F484D" w:rsidP="00B93C96">
            <w:pPr>
              <w:jc w:val="center"/>
              <w:rPr>
                <w:b/>
                <w:noProof/>
              </w:rPr>
            </w:pPr>
          </w:p>
        </w:tc>
      </w:tr>
      <w:tr w:rsidR="002F484D" w:rsidRPr="005050F0" w14:paraId="12B393B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A4F9C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FF84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0E3736AB" w14:textId="77777777" w:rsidR="007A4557" w:rsidRPr="005050F0" w:rsidRDefault="007A4557" w:rsidP="007A4557">
      <w:pPr>
        <w:rPr>
          <w:noProof/>
        </w:rPr>
      </w:pPr>
    </w:p>
    <w:p w14:paraId="7738E76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D125DD7" w14:textId="77777777" w:rsidR="002F484D" w:rsidRPr="005050F0" w:rsidRDefault="002F484D" w:rsidP="002F484D">
      <w:pPr>
        <w:rPr>
          <w:noProof/>
          <w:lang w:eastAsia="ko-KR"/>
        </w:rPr>
      </w:pPr>
      <w:r w:rsidRPr="005050F0">
        <w:rPr>
          <w:noProof/>
        </w:rPr>
        <w:t xml:space="preserve">The </w:t>
      </w:r>
      <w:r w:rsidRPr="005050F0">
        <w:rPr>
          <w:noProof/>
          <w:lang w:eastAsia="ko-KR"/>
        </w:rPr>
        <w:t>timer T101</w:t>
      </w:r>
      <w:r w:rsidRPr="005050F0">
        <w:rPr>
          <w:noProof/>
        </w:rPr>
        <w:t xml:space="preserve"> is in seconds</w:t>
      </w:r>
      <w:r w:rsidRPr="005050F0">
        <w:rPr>
          <w:noProof/>
          <w:lang w:eastAsia="ko-KR"/>
        </w:rPr>
        <w:t>.</w:t>
      </w:r>
    </w:p>
    <w:p w14:paraId="24A6F206" w14:textId="77777777" w:rsidR="002F484D" w:rsidRPr="005050F0" w:rsidRDefault="002F484D" w:rsidP="002F484D">
      <w:pPr>
        <w:pStyle w:val="Heading3"/>
        <w:rPr>
          <w:noProof/>
          <w:lang w:eastAsia="ko-KR"/>
        </w:rPr>
      </w:pPr>
      <w:bookmarkStart w:id="2038" w:name="_Toc4577698"/>
      <w:bookmarkStart w:id="2039" w:name="_Toc27504293"/>
      <w:bookmarkStart w:id="2040" w:name="_Toc27505081"/>
      <w:bookmarkStart w:id="2041" w:name="_Toc27505865"/>
      <w:bookmarkStart w:id="2042" w:name="_Toc27506649"/>
      <w:bookmarkStart w:id="2043" w:name="_Toc176344569"/>
      <w:r w:rsidRPr="005050F0">
        <w:rPr>
          <w:noProof/>
          <w:lang w:eastAsia="ko-KR"/>
        </w:rPr>
        <w:lastRenderedPageBreak/>
        <w:t>8</w:t>
      </w:r>
      <w:r w:rsidRPr="005050F0">
        <w:rPr>
          <w:noProof/>
        </w:rPr>
        <w:t>.2.</w:t>
      </w:r>
      <w:r w:rsidRPr="005050F0">
        <w:rPr>
          <w:noProof/>
          <w:lang w:eastAsia="ko-KR"/>
        </w:rPr>
        <w:t>13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Timers/T103</w:t>
      </w:r>
      <w:bookmarkEnd w:id="2038"/>
      <w:bookmarkEnd w:id="2039"/>
      <w:bookmarkEnd w:id="2040"/>
      <w:bookmarkEnd w:id="2041"/>
      <w:bookmarkEnd w:id="2042"/>
      <w:bookmarkEnd w:id="2043"/>
    </w:p>
    <w:p w14:paraId="339F9FC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DC310C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0853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Timers/T103</w:t>
            </w:r>
          </w:p>
        </w:tc>
      </w:tr>
      <w:tr w:rsidR="002F484D" w:rsidRPr="005050F0" w14:paraId="6E5DE4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6789E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2DE3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4397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CDD9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D205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EEEF44" w14:textId="77777777" w:rsidR="002F484D" w:rsidRPr="005050F0" w:rsidRDefault="002F484D" w:rsidP="00B93C96">
            <w:pPr>
              <w:jc w:val="center"/>
              <w:rPr>
                <w:rFonts w:ascii="Arial" w:hAnsi="Arial" w:cs="Arial"/>
                <w:b/>
                <w:noProof/>
                <w:sz w:val="18"/>
                <w:szCs w:val="18"/>
              </w:rPr>
            </w:pPr>
          </w:p>
        </w:tc>
      </w:tr>
      <w:tr w:rsidR="002F484D" w:rsidRPr="005050F0" w14:paraId="45B135D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5E3C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0848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978E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F66F"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DC2D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995726" w14:textId="77777777" w:rsidR="002F484D" w:rsidRPr="005050F0" w:rsidRDefault="002F484D" w:rsidP="00B93C96">
            <w:pPr>
              <w:jc w:val="center"/>
              <w:rPr>
                <w:b/>
                <w:noProof/>
              </w:rPr>
            </w:pPr>
          </w:p>
        </w:tc>
      </w:tr>
      <w:tr w:rsidR="002F484D" w:rsidRPr="005050F0" w14:paraId="28E351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6BDF8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6A6CF8"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w:t>
            </w:r>
            <w:r w:rsidRPr="005050F0">
              <w:rPr>
                <w:rFonts w:cs="Arial"/>
                <w:noProof/>
                <w:szCs w:val="18"/>
              </w:rPr>
              <w:t>end of RTP media</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33C4A6B8" w14:textId="77777777" w:rsidR="007A4557" w:rsidRPr="005050F0" w:rsidRDefault="007A4557" w:rsidP="007A4557">
      <w:pPr>
        <w:rPr>
          <w:noProof/>
        </w:rPr>
      </w:pPr>
    </w:p>
    <w:p w14:paraId="1A3CA48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37FC387" w14:textId="77777777" w:rsidR="002F484D" w:rsidRPr="005050F0" w:rsidRDefault="002F484D" w:rsidP="002F484D">
      <w:pPr>
        <w:rPr>
          <w:noProof/>
          <w:lang w:eastAsia="ko-KR"/>
        </w:rPr>
      </w:pPr>
      <w:r w:rsidRPr="005050F0">
        <w:rPr>
          <w:noProof/>
        </w:rPr>
        <w:t xml:space="preserve">The </w:t>
      </w:r>
      <w:r w:rsidRPr="005050F0">
        <w:rPr>
          <w:noProof/>
          <w:lang w:eastAsia="ko-KR"/>
        </w:rPr>
        <w:t>timer T103</w:t>
      </w:r>
      <w:r w:rsidRPr="005050F0">
        <w:rPr>
          <w:noProof/>
        </w:rPr>
        <w:t xml:space="preserve"> is in seconds</w:t>
      </w:r>
      <w:r w:rsidRPr="005050F0">
        <w:rPr>
          <w:noProof/>
          <w:lang w:eastAsia="ko-KR"/>
        </w:rPr>
        <w:t>.</w:t>
      </w:r>
    </w:p>
    <w:p w14:paraId="777CE3A3" w14:textId="77777777" w:rsidR="002F484D" w:rsidRPr="005050F0" w:rsidRDefault="002F484D" w:rsidP="002F484D">
      <w:pPr>
        <w:pStyle w:val="Heading3"/>
        <w:rPr>
          <w:noProof/>
          <w:lang w:eastAsia="ko-KR"/>
        </w:rPr>
      </w:pPr>
      <w:bookmarkStart w:id="2044" w:name="_Toc4577699"/>
      <w:bookmarkStart w:id="2045" w:name="_Toc27504294"/>
      <w:bookmarkStart w:id="2046" w:name="_Toc27505082"/>
      <w:bookmarkStart w:id="2047" w:name="_Toc27505866"/>
      <w:bookmarkStart w:id="2048" w:name="_Toc27506650"/>
      <w:bookmarkStart w:id="2049" w:name="_Toc176344570"/>
      <w:r w:rsidRPr="005050F0">
        <w:rPr>
          <w:noProof/>
          <w:lang w:eastAsia="ko-KR"/>
        </w:rPr>
        <w:t>8</w:t>
      </w:r>
      <w:r w:rsidRPr="005050F0">
        <w:rPr>
          <w:noProof/>
        </w:rPr>
        <w:t>.2.</w:t>
      </w:r>
      <w:r w:rsidRPr="005050F0">
        <w:rPr>
          <w:noProof/>
          <w:lang w:eastAsia="ko-KR"/>
        </w:rPr>
        <w:t>14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Timers/T104</w:t>
      </w:r>
      <w:bookmarkEnd w:id="2044"/>
      <w:bookmarkEnd w:id="2045"/>
      <w:bookmarkEnd w:id="2046"/>
      <w:bookmarkEnd w:id="2047"/>
      <w:bookmarkEnd w:id="2048"/>
      <w:bookmarkEnd w:id="2049"/>
    </w:p>
    <w:p w14:paraId="0D35DD0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C61F0B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6C1B5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Timers/T104</w:t>
            </w:r>
          </w:p>
        </w:tc>
      </w:tr>
      <w:tr w:rsidR="002F484D" w:rsidRPr="005050F0" w14:paraId="36E751D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5C459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78D8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D205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DF7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90FC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FD5BC" w14:textId="77777777" w:rsidR="002F484D" w:rsidRPr="005050F0" w:rsidRDefault="002F484D" w:rsidP="00B93C96">
            <w:pPr>
              <w:jc w:val="center"/>
              <w:rPr>
                <w:rFonts w:ascii="Arial" w:hAnsi="Arial" w:cs="Arial"/>
                <w:b/>
                <w:noProof/>
                <w:sz w:val="18"/>
                <w:szCs w:val="18"/>
              </w:rPr>
            </w:pPr>
          </w:p>
        </w:tc>
      </w:tr>
      <w:tr w:rsidR="002F484D" w:rsidRPr="005050F0" w14:paraId="2AE159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3C20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8E56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59DB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FAA79"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BEA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625EF2" w14:textId="77777777" w:rsidR="002F484D" w:rsidRPr="005050F0" w:rsidRDefault="002F484D" w:rsidP="00B93C96">
            <w:pPr>
              <w:jc w:val="center"/>
              <w:rPr>
                <w:b/>
                <w:noProof/>
              </w:rPr>
            </w:pPr>
          </w:p>
        </w:tc>
      </w:tr>
      <w:tr w:rsidR="002F484D" w:rsidRPr="005050F0" w14:paraId="371295F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410EC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E101E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timer for f</w:t>
            </w:r>
            <w:r w:rsidRPr="005050F0">
              <w:rPr>
                <w:rFonts w:cs="Arial"/>
                <w:noProof/>
                <w:szCs w:val="18"/>
              </w:rPr>
              <w:t xml:space="preserve">loor </w:t>
            </w:r>
            <w:r w:rsidRPr="005050F0">
              <w:rPr>
                <w:rFonts w:cs="Arial"/>
                <w:noProof/>
                <w:szCs w:val="18"/>
                <w:lang w:eastAsia="ko-KR"/>
              </w:rPr>
              <w:t>q</w:t>
            </w:r>
            <w:r w:rsidRPr="005050F0">
              <w:rPr>
                <w:rFonts w:cs="Arial"/>
                <w:noProof/>
                <w:szCs w:val="18"/>
              </w:rPr>
              <w:t xml:space="preserve">ueue </w:t>
            </w:r>
            <w:r w:rsidRPr="005050F0">
              <w:rPr>
                <w:rFonts w:cs="Arial"/>
                <w:noProof/>
                <w:szCs w:val="18"/>
                <w:lang w:eastAsia="ko-KR"/>
              </w:rPr>
              <w:t>p</w:t>
            </w:r>
            <w:r w:rsidRPr="005050F0">
              <w:rPr>
                <w:rFonts w:cs="Arial"/>
                <w:noProof/>
                <w:szCs w:val="18"/>
              </w:rPr>
              <w:t xml:space="preserve">osition </w:t>
            </w:r>
            <w:r w:rsidRPr="005050F0">
              <w:rPr>
                <w:rFonts w:cs="Arial"/>
                <w:noProof/>
                <w:szCs w:val="18"/>
                <w:lang w:eastAsia="ko-KR"/>
              </w:rPr>
              <w:t>r</w:t>
            </w:r>
            <w:r w:rsidRPr="005050F0">
              <w:rPr>
                <w:rFonts w:cs="Arial"/>
                <w:noProof/>
                <w:szCs w:val="18"/>
              </w:rPr>
              <w:t>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5F101486" w14:textId="77777777" w:rsidR="007A4557" w:rsidRPr="005050F0" w:rsidRDefault="007A4557" w:rsidP="007A4557">
      <w:pPr>
        <w:rPr>
          <w:noProof/>
        </w:rPr>
      </w:pPr>
    </w:p>
    <w:p w14:paraId="06F032D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47DA6979" w14:textId="77777777" w:rsidR="002F484D" w:rsidRPr="005050F0" w:rsidRDefault="002F484D" w:rsidP="002F484D">
      <w:pPr>
        <w:rPr>
          <w:noProof/>
          <w:lang w:eastAsia="ko-KR"/>
        </w:rPr>
      </w:pPr>
      <w:r w:rsidRPr="005050F0">
        <w:rPr>
          <w:noProof/>
        </w:rPr>
        <w:t xml:space="preserve">The </w:t>
      </w:r>
      <w:r w:rsidRPr="005050F0">
        <w:rPr>
          <w:noProof/>
          <w:lang w:eastAsia="ko-KR"/>
        </w:rPr>
        <w:t>timer T104</w:t>
      </w:r>
      <w:r w:rsidRPr="005050F0">
        <w:rPr>
          <w:noProof/>
        </w:rPr>
        <w:t xml:space="preserve"> is in seconds</w:t>
      </w:r>
      <w:r w:rsidRPr="005050F0">
        <w:rPr>
          <w:noProof/>
          <w:lang w:eastAsia="ko-KR"/>
        </w:rPr>
        <w:t>.</w:t>
      </w:r>
    </w:p>
    <w:p w14:paraId="210D0FDD" w14:textId="77777777" w:rsidR="002F484D" w:rsidRPr="005050F0" w:rsidRDefault="002F484D" w:rsidP="002F484D">
      <w:pPr>
        <w:pStyle w:val="Heading3"/>
        <w:rPr>
          <w:noProof/>
          <w:lang w:eastAsia="ko-KR"/>
        </w:rPr>
      </w:pPr>
      <w:bookmarkStart w:id="2050" w:name="_Toc4577700"/>
      <w:bookmarkStart w:id="2051" w:name="_Toc27504295"/>
      <w:bookmarkStart w:id="2052" w:name="_Toc27505083"/>
      <w:bookmarkStart w:id="2053" w:name="_Toc27505867"/>
      <w:bookmarkStart w:id="2054" w:name="_Toc27506651"/>
      <w:bookmarkStart w:id="2055" w:name="_Toc176344571"/>
      <w:r w:rsidRPr="005050F0">
        <w:rPr>
          <w:noProof/>
          <w:lang w:eastAsia="ko-KR"/>
        </w:rPr>
        <w:t>8</w:t>
      </w:r>
      <w:r w:rsidRPr="005050F0">
        <w:rPr>
          <w:noProof/>
        </w:rPr>
        <w:t>.2.</w:t>
      </w:r>
      <w:r w:rsidRPr="005050F0">
        <w:rPr>
          <w:noProof/>
          <w:lang w:eastAsia="ko-KR"/>
        </w:rPr>
        <w:t>15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Timers/T132</w:t>
      </w:r>
      <w:bookmarkEnd w:id="2050"/>
      <w:bookmarkEnd w:id="2051"/>
      <w:bookmarkEnd w:id="2052"/>
      <w:bookmarkEnd w:id="2053"/>
      <w:bookmarkEnd w:id="2054"/>
      <w:bookmarkEnd w:id="2055"/>
    </w:p>
    <w:p w14:paraId="0D26610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D371C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646DC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Timers/T132</w:t>
            </w:r>
          </w:p>
        </w:tc>
      </w:tr>
      <w:tr w:rsidR="002F484D" w:rsidRPr="005050F0" w14:paraId="5ECB8A5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C007D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A111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E392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2936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DF69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5AE336" w14:textId="77777777" w:rsidR="002F484D" w:rsidRPr="005050F0" w:rsidRDefault="002F484D" w:rsidP="00B93C96">
            <w:pPr>
              <w:jc w:val="center"/>
              <w:rPr>
                <w:rFonts w:ascii="Arial" w:hAnsi="Arial" w:cs="Arial"/>
                <w:b/>
                <w:noProof/>
                <w:sz w:val="18"/>
                <w:szCs w:val="18"/>
              </w:rPr>
            </w:pPr>
          </w:p>
        </w:tc>
      </w:tr>
      <w:tr w:rsidR="002F484D" w:rsidRPr="005050F0" w14:paraId="66C0F77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8667B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5E85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498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EC0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5B70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FB9CF4" w14:textId="77777777" w:rsidR="002F484D" w:rsidRPr="005050F0" w:rsidRDefault="002F484D" w:rsidP="00B93C96">
            <w:pPr>
              <w:jc w:val="center"/>
              <w:rPr>
                <w:b/>
                <w:noProof/>
              </w:rPr>
            </w:pPr>
          </w:p>
        </w:tc>
      </w:tr>
      <w:tr w:rsidR="002F484D" w:rsidRPr="005050F0" w14:paraId="277A10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E233E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EDC3B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w:t>
            </w:r>
            <w:r w:rsidRPr="005050F0">
              <w:rPr>
                <w:rFonts w:cs="Arial"/>
                <w:noProof/>
                <w:szCs w:val="18"/>
              </w:rPr>
              <w:t xml:space="preserve">queued request granted </w:t>
            </w:r>
            <w:r w:rsidRPr="005050F0">
              <w:rPr>
                <w:noProof/>
                <w:lang w:eastAsia="ko-KR"/>
              </w:rPr>
              <w:t>MCPTT</w:t>
            </w:r>
            <w:r w:rsidRPr="005050F0">
              <w:rPr>
                <w:rFonts w:cs="Arial"/>
                <w:noProof/>
                <w:szCs w:val="18"/>
              </w:rPr>
              <w:t xml:space="preserve"> user action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0C6DB5B" w14:textId="77777777" w:rsidR="007A4557" w:rsidRPr="005050F0" w:rsidRDefault="007A4557" w:rsidP="007A4557">
      <w:pPr>
        <w:rPr>
          <w:noProof/>
        </w:rPr>
      </w:pPr>
    </w:p>
    <w:p w14:paraId="37D9E59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3D4A6A50" w14:textId="77777777" w:rsidR="002F484D" w:rsidRPr="005050F0" w:rsidRDefault="002F484D" w:rsidP="002F484D">
      <w:pPr>
        <w:rPr>
          <w:noProof/>
          <w:lang w:eastAsia="ko-KR"/>
        </w:rPr>
      </w:pPr>
      <w:r w:rsidRPr="005050F0">
        <w:rPr>
          <w:noProof/>
        </w:rPr>
        <w:t xml:space="preserve">The </w:t>
      </w:r>
      <w:r w:rsidRPr="005050F0">
        <w:rPr>
          <w:noProof/>
          <w:lang w:eastAsia="ko-KR"/>
        </w:rPr>
        <w:t>timer T132</w:t>
      </w:r>
      <w:r w:rsidRPr="005050F0">
        <w:rPr>
          <w:noProof/>
        </w:rPr>
        <w:t xml:space="preserve"> is in seconds</w:t>
      </w:r>
      <w:r w:rsidRPr="005050F0">
        <w:rPr>
          <w:noProof/>
          <w:lang w:eastAsia="ko-KR"/>
        </w:rPr>
        <w:t>.</w:t>
      </w:r>
    </w:p>
    <w:p w14:paraId="6ADD5454" w14:textId="77777777" w:rsidR="002F484D" w:rsidRPr="005050F0" w:rsidRDefault="002F484D" w:rsidP="002F484D">
      <w:pPr>
        <w:pStyle w:val="Heading3"/>
        <w:rPr>
          <w:noProof/>
          <w:lang w:eastAsia="ko-KR"/>
        </w:rPr>
      </w:pPr>
      <w:bookmarkStart w:id="2056" w:name="_Toc4577701"/>
      <w:bookmarkStart w:id="2057" w:name="_Toc27504296"/>
      <w:bookmarkStart w:id="2058" w:name="_Toc27505084"/>
      <w:bookmarkStart w:id="2059" w:name="_Toc27505868"/>
      <w:bookmarkStart w:id="2060" w:name="_Toc27506652"/>
      <w:bookmarkStart w:id="2061" w:name="_Toc176344572"/>
      <w:r w:rsidRPr="005050F0">
        <w:rPr>
          <w:noProof/>
          <w:lang w:eastAsia="ko-KR"/>
        </w:rPr>
        <w:t>8</w:t>
      </w:r>
      <w:r w:rsidRPr="005050F0">
        <w:rPr>
          <w:noProof/>
        </w:rPr>
        <w:t>.2.</w:t>
      </w:r>
      <w:r w:rsidRPr="005050F0">
        <w:rPr>
          <w:noProof/>
          <w:lang w:eastAsia="ko-KR"/>
        </w:rPr>
        <w:t>16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w:t>
      </w:r>
      <w:bookmarkEnd w:id="2056"/>
      <w:bookmarkEnd w:id="2057"/>
      <w:bookmarkEnd w:id="2058"/>
      <w:bookmarkEnd w:id="2059"/>
      <w:bookmarkEnd w:id="2060"/>
      <w:bookmarkEnd w:id="2061"/>
    </w:p>
    <w:p w14:paraId="47F90F7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B2D339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3A9FD"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w:t>
            </w:r>
          </w:p>
        </w:tc>
      </w:tr>
      <w:tr w:rsidR="002F484D" w:rsidRPr="005050F0" w14:paraId="7154DE1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21ECA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145C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E74C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1DE5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B7B5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A84467" w14:textId="77777777" w:rsidR="002F484D" w:rsidRPr="005050F0" w:rsidRDefault="002F484D" w:rsidP="00B93C96">
            <w:pPr>
              <w:jc w:val="center"/>
              <w:rPr>
                <w:rFonts w:ascii="Arial" w:hAnsi="Arial" w:cs="Arial"/>
                <w:b/>
                <w:noProof/>
                <w:sz w:val="18"/>
                <w:szCs w:val="18"/>
              </w:rPr>
            </w:pPr>
          </w:p>
        </w:tc>
      </w:tr>
      <w:tr w:rsidR="002F484D" w:rsidRPr="005050F0" w14:paraId="18AA418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8D47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0D5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B294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B79DC"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ECA8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BBB20D" w14:textId="77777777" w:rsidR="002F484D" w:rsidRPr="005050F0" w:rsidRDefault="002F484D" w:rsidP="00B93C96">
            <w:pPr>
              <w:jc w:val="center"/>
              <w:rPr>
                <w:b/>
                <w:noProof/>
              </w:rPr>
            </w:pPr>
          </w:p>
        </w:tc>
      </w:tr>
      <w:tr w:rsidR="002F484D" w:rsidRPr="005050F0" w14:paraId="5B36B52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01F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7305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HPLMN configuration.</w:t>
            </w:r>
          </w:p>
        </w:tc>
      </w:tr>
    </w:tbl>
    <w:p w14:paraId="5CD06572" w14:textId="77777777" w:rsidR="007A4557" w:rsidRPr="005050F0" w:rsidRDefault="007A4557" w:rsidP="007A4557">
      <w:pPr>
        <w:rPr>
          <w:noProof/>
        </w:rPr>
      </w:pPr>
      <w:bookmarkStart w:id="2062" w:name="_Toc4577702"/>
      <w:bookmarkStart w:id="2063" w:name="_Toc27504297"/>
      <w:bookmarkStart w:id="2064" w:name="_Toc27505085"/>
      <w:bookmarkStart w:id="2065" w:name="_Toc27505869"/>
      <w:bookmarkStart w:id="2066" w:name="_Toc27506653"/>
    </w:p>
    <w:p w14:paraId="41D09CCE" w14:textId="77777777" w:rsidR="002F484D" w:rsidRPr="005050F0" w:rsidRDefault="002F484D" w:rsidP="002F484D">
      <w:pPr>
        <w:pStyle w:val="Heading3"/>
        <w:rPr>
          <w:noProof/>
          <w:lang w:eastAsia="ko-KR"/>
        </w:rPr>
      </w:pPr>
      <w:bookmarkStart w:id="2067" w:name="_Toc176344573"/>
      <w:r w:rsidRPr="005050F0">
        <w:rPr>
          <w:noProof/>
          <w:lang w:eastAsia="ko-KR"/>
        </w:rPr>
        <w:lastRenderedPageBreak/>
        <w:t>8</w:t>
      </w:r>
      <w:r w:rsidRPr="005050F0">
        <w:rPr>
          <w:noProof/>
        </w:rPr>
        <w:t>.2.</w:t>
      </w:r>
      <w:r w:rsidRPr="005050F0">
        <w:rPr>
          <w:noProof/>
          <w:lang w:eastAsia="ko-KR"/>
        </w:rPr>
        <w:t>17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HPLMN/PLMN</w:t>
      </w:r>
      <w:bookmarkEnd w:id="2062"/>
      <w:bookmarkEnd w:id="2063"/>
      <w:bookmarkEnd w:id="2064"/>
      <w:bookmarkEnd w:id="2065"/>
      <w:bookmarkEnd w:id="2066"/>
      <w:bookmarkEnd w:id="2067"/>
    </w:p>
    <w:p w14:paraId="7B1C753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64FBB9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A55F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HPLMN/PLMN</w:t>
            </w:r>
          </w:p>
        </w:tc>
      </w:tr>
      <w:tr w:rsidR="002F484D" w:rsidRPr="005050F0" w14:paraId="40C0672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DD77A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4716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E47B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126A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45D8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442EB3" w14:textId="77777777" w:rsidR="002F484D" w:rsidRPr="005050F0" w:rsidRDefault="002F484D" w:rsidP="00B93C96">
            <w:pPr>
              <w:jc w:val="center"/>
              <w:rPr>
                <w:rFonts w:ascii="Arial" w:hAnsi="Arial" w:cs="Arial"/>
                <w:b/>
                <w:noProof/>
                <w:sz w:val="18"/>
                <w:szCs w:val="18"/>
              </w:rPr>
            </w:pPr>
          </w:p>
        </w:tc>
      </w:tr>
      <w:tr w:rsidR="002F484D" w:rsidRPr="005050F0" w14:paraId="3BBB2C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4188F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A6F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4757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C4BF8"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B6A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5D8CD" w14:textId="77777777" w:rsidR="002F484D" w:rsidRPr="005050F0" w:rsidRDefault="002F484D" w:rsidP="00B93C96">
            <w:pPr>
              <w:jc w:val="center"/>
              <w:rPr>
                <w:b/>
                <w:noProof/>
              </w:rPr>
            </w:pPr>
          </w:p>
        </w:tc>
      </w:tr>
      <w:tr w:rsidR="002F484D" w:rsidRPr="005050F0" w14:paraId="0CD10E6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97D69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0F021E" w14:textId="77777777" w:rsidR="002F484D" w:rsidRPr="005050F0" w:rsidRDefault="002F484D" w:rsidP="00B93C96">
            <w:pPr>
              <w:rPr>
                <w:noProof/>
                <w:lang w:eastAsia="ko-KR"/>
              </w:rPr>
            </w:pPr>
            <w:r w:rsidRPr="005050F0">
              <w:rPr>
                <w:noProof/>
              </w:rPr>
              <w:t xml:space="preserve">This </w:t>
            </w:r>
            <w:r w:rsidR="006B686F" w:rsidRPr="005050F0">
              <w:rPr>
                <w:noProof/>
                <w:lang w:eastAsia="ko-KR"/>
              </w:rPr>
              <w:t>leaf</w:t>
            </w:r>
            <w:r w:rsidRPr="005050F0">
              <w:rPr>
                <w:noProof/>
              </w:rPr>
              <w:t xml:space="preserve"> node indicates </w:t>
            </w:r>
            <w:r w:rsidRPr="005050F0">
              <w:rPr>
                <w:noProof/>
                <w:lang w:eastAsia="ko-KR"/>
              </w:rPr>
              <w:t>the HPLMN code.</w:t>
            </w:r>
          </w:p>
        </w:tc>
      </w:tr>
    </w:tbl>
    <w:p w14:paraId="4B21F5D5" w14:textId="77777777" w:rsidR="007A4557" w:rsidRPr="005050F0" w:rsidRDefault="007A4557" w:rsidP="007A4557">
      <w:pPr>
        <w:rPr>
          <w:noProof/>
        </w:rPr>
      </w:pPr>
    </w:p>
    <w:p w14:paraId="70E0CE9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&lt;PLMN&gt;</w:t>
      </w:r>
    </w:p>
    <w:p w14:paraId="7B631587" w14:textId="77777777" w:rsidR="002F484D" w:rsidRPr="005050F0" w:rsidRDefault="002F484D" w:rsidP="002F484D">
      <w:pPr>
        <w:rPr>
          <w:noProof/>
          <w:lang w:eastAsia="ko-KR"/>
        </w:rPr>
      </w:pPr>
      <w:r w:rsidRPr="005050F0">
        <w:rPr>
          <w:noProof/>
        </w:rPr>
        <w:t>The format of the PLMN is defined by 3GPP TS 23.003 [</w:t>
      </w:r>
      <w:r w:rsidRPr="005050F0">
        <w:rPr>
          <w:noProof/>
          <w:lang w:eastAsia="ko-KR"/>
        </w:rPr>
        <w:t>5</w:t>
      </w:r>
      <w:r w:rsidRPr="005050F0">
        <w:rPr>
          <w:noProof/>
        </w:rPr>
        <w:t>]</w:t>
      </w:r>
      <w:r w:rsidRPr="005050F0">
        <w:rPr>
          <w:noProof/>
          <w:lang w:eastAsia="ko-KR"/>
        </w:rPr>
        <w:t>.</w:t>
      </w:r>
    </w:p>
    <w:p w14:paraId="233DDAC0" w14:textId="77777777" w:rsidR="00825C29" w:rsidRPr="005050F0" w:rsidRDefault="00825C29" w:rsidP="00825C29">
      <w:pPr>
        <w:pStyle w:val="Heading3"/>
        <w:rPr>
          <w:noProof/>
          <w:lang w:eastAsia="ko-KR"/>
        </w:rPr>
      </w:pPr>
      <w:bookmarkStart w:id="2068" w:name="_Toc4577703"/>
      <w:bookmarkStart w:id="2069" w:name="_Toc27504298"/>
      <w:bookmarkStart w:id="2070" w:name="_Toc27505086"/>
      <w:bookmarkStart w:id="2071" w:name="_Toc27505870"/>
      <w:bookmarkStart w:id="2072" w:name="_Toc27506654"/>
      <w:bookmarkStart w:id="2073" w:name="_Toc176344574"/>
      <w:r w:rsidRPr="005050F0">
        <w:rPr>
          <w:noProof/>
          <w:lang w:eastAsia="ko-KR"/>
        </w:rPr>
        <w:t>8</w:t>
      </w:r>
      <w:r w:rsidRPr="005050F0">
        <w:rPr>
          <w:noProof/>
        </w:rPr>
        <w:t>.2.</w:t>
      </w:r>
      <w:r w:rsidRPr="005050F0">
        <w:rPr>
          <w:noProof/>
          <w:lang w:eastAsia="ko-KR"/>
        </w:rPr>
        <w:t>18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w:t>
      </w:r>
      <w:bookmarkEnd w:id="2068"/>
      <w:bookmarkEnd w:id="2069"/>
      <w:bookmarkEnd w:id="2070"/>
      <w:bookmarkEnd w:id="2071"/>
      <w:bookmarkEnd w:id="2072"/>
      <w:bookmarkEnd w:id="2073"/>
    </w:p>
    <w:p w14:paraId="16FDB139"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2B0E6A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84976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w:t>
            </w:r>
          </w:p>
        </w:tc>
      </w:tr>
      <w:tr w:rsidR="00825C29" w:rsidRPr="005050F0" w14:paraId="6181DC8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8DF3F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4BC91"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31138"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865A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0055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8CBDD" w14:textId="77777777" w:rsidR="00825C29" w:rsidRPr="005050F0" w:rsidRDefault="00825C29" w:rsidP="00CF1FEB">
            <w:pPr>
              <w:jc w:val="center"/>
              <w:rPr>
                <w:rFonts w:ascii="Arial" w:hAnsi="Arial" w:cs="Arial"/>
                <w:b/>
                <w:noProof/>
                <w:sz w:val="18"/>
                <w:szCs w:val="18"/>
              </w:rPr>
            </w:pPr>
          </w:p>
        </w:tc>
      </w:tr>
      <w:tr w:rsidR="00825C29" w:rsidRPr="005050F0" w14:paraId="56CEA3F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F577EA"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61C2E" w14:textId="77777777" w:rsidR="00825C29" w:rsidRPr="005050F0" w:rsidRDefault="00825C29"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3F83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51D5B" w14:textId="77777777" w:rsidR="00825C29" w:rsidRPr="005050F0" w:rsidRDefault="00C607FA"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416A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26FD42" w14:textId="77777777" w:rsidR="00825C29" w:rsidRPr="005050F0" w:rsidRDefault="00825C29" w:rsidP="00CF1FEB">
            <w:pPr>
              <w:jc w:val="center"/>
              <w:rPr>
                <w:b/>
                <w:noProof/>
              </w:rPr>
            </w:pPr>
          </w:p>
        </w:tc>
      </w:tr>
      <w:tr w:rsidR="00825C29" w:rsidRPr="005050F0" w14:paraId="4778DDF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75368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B91C20" w14:textId="77777777" w:rsidR="00825C29" w:rsidRPr="005050F0" w:rsidRDefault="00825C29" w:rsidP="00467AE9">
            <w:pPr>
              <w:rPr>
                <w:noProof/>
                <w:lang w:eastAsia="ko-KR"/>
              </w:rPr>
            </w:pPr>
            <w:r w:rsidRPr="005050F0">
              <w:rPr>
                <w:noProof/>
              </w:rPr>
              <w:t xml:space="preserve">This interior node indicates </w:t>
            </w:r>
            <w:r w:rsidRPr="005050F0">
              <w:rPr>
                <w:noProof/>
                <w:lang w:eastAsia="ko-KR"/>
              </w:rPr>
              <w:t xml:space="preserve">the </w:t>
            </w:r>
            <w:r w:rsidR="00467AE9" w:rsidRPr="005050F0">
              <w:rPr>
                <w:noProof/>
                <w:lang w:eastAsia="ko-KR"/>
              </w:rPr>
              <w:t xml:space="preserve">MCS </w:t>
            </w:r>
            <w:r w:rsidRPr="005050F0">
              <w:rPr>
                <w:noProof/>
                <w:lang w:eastAsia="ko-KR"/>
              </w:rPr>
              <w:t>related services on a per HPLMN basis.</w:t>
            </w:r>
          </w:p>
        </w:tc>
      </w:tr>
    </w:tbl>
    <w:p w14:paraId="02E89E4F" w14:textId="77777777" w:rsidR="007A4557" w:rsidRPr="005050F0" w:rsidRDefault="007A4557" w:rsidP="007A4557">
      <w:pPr>
        <w:rPr>
          <w:noProof/>
        </w:rPr>
      </w:pPr>
      <w:bookmarkStart w:id="2074" w:name="_Toc4577704"/>
      <w:bookmarkStart w:id="2075" w:name="_Toc27504299"/>
      <w:bookmarkStart w:id="2076" w:name="_Toc27505087"/>
      <w:bookmarkStart w:id="2077" w:name="_Toc27505871"/>
      <w:bookmarkStart w:id="2078" w:name="_Toc27506655"/>
    </w:p>
    <w:p w14:paraId="310DF20D" w14:textId="77777777" w:rsidR="002F484D" w:rsidRPr="005050F0" w:rsidRDefault="002F484D" w:rsidP="002F484D">
      <w:pPr>
        <w:pStyle w:val="Heading3"/>
        <w:rPr>
          <w:noProof/>
          <w:lang w:eastAsia="ko-KR"/>
        </w:rPr>
      </w:pPr>
      <w:bookmarkStart w:id="2079" w:name="_Toc176344575"/>
      <w:r w:rsidRPr="005050F0">
        <w:rPr>
          <w:noProof/>
          <w:lang w:eastAsia="ko-KR"/>
        </w:rPr>
        <w:t>8</w:t>
      </w:r>
      <w:r w:rsidRPr="005050F0">
        <w:rPr>
          <w:noProof/>
        </w:rPr>
        <w:t>.2.</w:t>
      </w:r>
      <w:r w:rsidRPr="005050F0">
        <w:rPr>
          <w:noProof/>
          <w:lang w:eastAsia="ko-KR"/>
        </w:rPr>
        <w:t>19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w:t>
      </w:r>
      <w:bookmarkEnd w:id="2074"/>
      <w:bookmarkEnd w:id="2075"/>
      <w:bookmarkEnd w:id="2076"/>
      <w:bookmarkEnd w:id="2077"/>
      <w:bookmarkEnd w:id="2078"/>
      <w:bookmarkEnd w:id="2079"/>
    </w:p>
    <w:p w14:paraId="7F0B9CC9"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61361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8AC77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w:t>
            </w:r>
          </w:p>
        </w:tc>
      </w:tr>
      <w:tr w:rsidR="002F484D" w:rsidRPr="005050F0" w14:paraId="50BC18A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A0630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45B5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D0E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A168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EFF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2BBB45" w14:textId="77777777" w:rsidR="002F484D" w:rsidRPr="005050F0" w:rsidRDefault="002F484D" w:rsidP="00B93C96">
            <w:pPr>
              <w:jc w:val="center"/>
              <w:rPr>
                <w:rFonts w:ascii="Arial" w:hAnsi="Arial" w:cs="Arial"/>
                <w:b/>
                <w:noProof/>
                <w:sz w:val="18"/>
                <w:szCs w:val="18"/>
              </w:rPr>
            </w:pPr>
          </w:p>
        </w:tc>
      </w:tr>
      <w:tr w:rsidR="002F484D" w:rsidRPr="005050F0" w14:paraId="3246DD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0A057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1C2A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B77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F184F"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484D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C9D6EC" w14:textId="77777777" w:rsidR="002F484D" w:rsidRPr="005050F0" w:rsidRDefault="002F484D" w:rsidP="00B93C96">
            <w:pPr>
              <w:jc w:val="center"/>
              <w:rPr>
                <w:b/>
                <w:noProof/>
              </w:rPr>
            </w:pPr>
          </w:p>
        </w:tc>
      </w:tr>
      <w:tr w:rsidR="002F484D" w:rsidRPr="005050F0" w14:paraId="7B60DF6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BB82F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9B2ED8" w14:textId="77777777" w:rsidR="002F484D" w:rsidRPr="005050F0" w:rsidRDefault="002F484D" w:rsidP="00467AE9">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 xml:space="preserve">the </w:t>
            </w:r>
            <w:r w:rsidR="00467AE9" w:rsidRPr="005050F0">
              <w:rPr>
                <w:noProof/>
                <w:lang w:eastAsia="ko-KR"/>
              </w:rPr>
              <w:t xml:space="preserve">MCS </w:t>
            </w:r>
            <w:r w:rsidRPr="005050F0">
              <w:rPr>
                <w:noProof/>
                <w:lang w:eastAsia="ko-KR"/>
              </w:rPr>
              <w:t>service on a per HPLMN basis.</w:t>
            </w:r>
          </w:p>
        </w:tc>
      </w:tr>
    </w:tbl>
    <w:p w14:paraId="4E67181B" w14:textId="77777777" w:rsidR="007A4557" w:rsidRPr="005050F0" w:rsidRDefault="007A4557" w:rsidP="007A4557">
      <w:pPr>
        <w:rPr>
          <w:noProof/>
        </w:rPr>
      </w:pPr>
      <w:bookmarkStart w:id="2080" w:name="_Toc4577705"/>
      <w:bookmarkStart w:id="2081" w:name="_Toc27504300"/>
      <w:bookmarkStart w:id="2082" w:name="_Toc27505088"/>
      <w:bookmarkStart w:id="2083" w:name="_Toc27505872"/>
      <w:bookmarkStart w:id="2084" w:name="_Toc27506656"/>
    </w:p>
    <w:p w14:paraId="6414ABBB" w14:textId="77777777" w:rsidR="002F484D" w:rsidRPr="005050F0" w:rsidRDefault="002F484D" w:rsidP="002F484D">
      <w:pPr>
        <w:pStyle w:val="Heading3"/>
        <w:rPr>
          <w:noProof/>
          <w:lang w:eastAsia="ko-KR"/>
        </w:rPr>
      </w:pPr>
      <w:bookmarkStart w:id="2085" w:name="_Toc176344576"/>
      <w:r w:rsidRPr="005050F0">
        <w:rPr>
          <w:noProof/>
          <w:lang w:eastAsia="ko-KR"/>
        </w:rPr>
        <w:t>8</w:t>
      </w:r>
      <w:r w:rsidRPr="005050F0">
        <w:rPr>
          <w:noProof/>
        </w:rPr>
        <w:t>.2.</w:t>
      </w:r>
      <w:r w:rsidRPr="005050F0">
        <w:rPr>
          <w:noProof/>
          <w:lang w:eastAsia="ko-KR"/>
        </w:rPr>
        <w:t>20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bookmarkEnd w:id="2080"/>
      <w:bookmarkEnd w:id="2081"/>
      <w:bookmarkEnd w:id="2082"/>
      <w:bookmarkEnd w:id="2083"/>
      <w:bookmarkEnd w:id="2084"/>
      <w:bookmarkEnd w:id="2085"/>
    </w:p>
    <w:p w14:paraId="080D22A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99AE5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F7A5A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HPLMN/Service/MCPTTToConRef/&lt;x&gt;</w:t>
            </w:r>
          </w:p>
        </w:tc>
      </w:tr>
      <w:tr w:rsidR="002F484D" w:rsidRPr="005050F0" w14:paraId="0904C2F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74F69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4F21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86A7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539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4BBD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6082F" w14:textId="77777777" w:rsidR="002F484D" w:rsidRPr="005050F0" w:rsidRDefault="002F484D" w:rsidP="00B93C96">
            <w:pPr>
              <w:jc w:val="center"/>
              <w:rPr>
                <w:rFonts w:ascii="Arial" w:hAnsi="Arial" w:cs="Arial"/>
                <w:b/>
                <w:noProof/>
                <w:sz w:val="18"/>
                <w:szCs w:val="18"/>
              </w:rPr>
            </w:pPr>
          </w:p>
        </w:tc>
      </w:tr>
      <w:tr w:rsidR="002F484D" w:rsidRPr="005050F0" w14:paraId="026F3BB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7AFE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32F2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46133"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1DBA8"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4BF1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9356A0" w14:textId="77777777" w:rsidR="002F484D" w:rsidRPr="005050F0" w:rsidRDefault="002F484D" w:rsidP="00B93C96">
            <w:pPr>
              <w:jc w:val="center"/>
              <w:rPr>
                <w:b/>
                <w:noProof/>
              </w:rPr>
            </w:pPr>
          </w:p>
        </w:tc>
      </w:tr>
      <w:tr w:rsidR="002F484D" w:rsidRPr="005050F0" w14:paraId="3801255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521A5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CA67E8"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1F03348F" w14:textId="77777777" w:rsidR="007A4557" w:rsidRPr="005050F0" w:rsidRDefault="007A4557" w:rsidP="007A4557">
      <w:pPr>
        <w:rPr>
          <w:noProof/>
        </w:rPr>
      </w:pPr>
      <w:bookmarkStart w:id="2086" w:name="_Toc4577706"/>
      <w:bookmarkStart w:id="2087" w:name="_Toc27504301"/>
      <w:bookmarkStart w:id="2088" w:name="_Toc27505089"/>
      <w:bookmarkStart w:id="2089" w:name="_Toc27505873"/>
      <w:bookmarkStart w:id="2090" w:name="_Toc27506657"/>
    </w:p>
    <w:p w14:paraId="59040845" w14:textId="77777777" w:rsidR="002F484D" w:rsidRPr="005050F0" w:rsidRDefault="002F484D" w:rsidP="002F484D">
      <w:pPr>
        <w:pStyle w:val="Heading3"/>
        <w:rPr>
          <w:noProof/>
          <w:lang w:eastAsia="ko-KR"/>
        </w:rPr>
      </w:pPr>
      <w:bookmarkStart w:id="2091" w:name="_Toc176344577"/>
      <w:r w:rsidRPr="005050F0">
        <w:rPr>
          <w:noProof/>
          <w:lang w:eastAsia="ko-KR"/>
        </w:rPr>
        <w:t>8</w:t>
      </w:r>
      <w:r w:rsidRPr="005050F0">
        <w:rPr>
          <w:noProof/>
        </w:rPr>
        <w:t>.2.</w:t>
      </w:r>
      <w:r w:rsidRPr="005050F0">
        <w:rPr>
          <w:noProof/>
          <w:lang w:eastAsia="ko-KR"/>
        </w:rPr>
        <w:t>21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HPLMN/Service/MCPTTToConRef/&lt;x&gt;/ConRef</w:t>
      </w:r>
      <w:bookmarkEnd w:id="2086"/>
      <w:bookmarkEnd w:id="2087"/>
      <w:bookmarkEnd w:id="2088"/>
      <w:bookmarkEnd w:id="2089"/>
      <w:bookmarkEnd w:id="2090"/>
      <w:bookmarkEnd w:id="2091"/>
    </w:p>
    <w:p w14:paraId="0ABE335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9A9666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C5004D"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HPLMN/Service/MCPTTToConRef/&lt;x&gt;/ConRef</w:t>
            </w:r>
          </w:p>
        </w:tc>
      </w:tr>
      <w:tr w:rsidR="002F484D" w:rsidRPr="005050F0" w14:paraId="1A4B600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CB8FB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4F55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5A5C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5046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7BA9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E0966" w14:textId="77777777" w:rsidR="002F484D" w:rsidRPr="005050F0" w:rsidRDefault="002F484D" w:rsidP="00B93C96">
            <w:pPr>
              <w:jc w:val="center"/>
              <w:rPr>
                <w:rFonts w:ascii="Arial" w:hAnsi="Arial" w:cs="Arial"/>
                <w:b/>
                <w:noProof/>
                <w:sz w:val="18"/>
                <w:szCs w:val="18"/>
              </w:rPr>
            </w:pPr>
          </w:p>
        </w:tc>
      </w:tr>
      <w:tr w:rsidR="002F484D" w:rsidRPr="005050F0" w14:paraId="1D41714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FBB7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6C2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345C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8EDEA"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BDED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106D63" w14:textId="77777777" w:rsidR="002F484D" w:rsidRPr="005050F0" w:rsidRDefault="002F484D" w:rsidP="00B93C96">
            <w:pPr>
              <w:jc w:val="center"/>
              <w:rPr>
                <w:b/>
                <w:noProof/>
              </w:rPr>
            </w:pPr>
          </w:p>
        </w:tc>
      </w:tr>
      <w:tr w:rsidR="002F484D" w:rsidRPr="005050F0" w14:paraId="765E2F2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A312B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130971"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1643FC28" w14:textId="77777777" w:rsidR="007A4557" w:rsidRPr="005050F0" w:rsidRDefault="007A4557" w:rsidP="007A4557">
      <w:pPr>
        <w:rPr>
          <w:noProof/>
        </w:rPr>
      </w:pPr>
    </w:p>
    <w:p w14:paraId="492D504A"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6A6E04D7" w14:textId="77777777" w:rsidR="002F484D" w:rsidRPr="005050F0" w:rsidRDefault="002F484D" w:rsidP="002F484D">
      <w:pPr>
        <w:pStyle w:val="Heading3"/>
        <w:rPr>
          <w:noProof/>
          <w:lang w:eastAsia="ko-KR"/>
        </w:rPr>
      </w:pPr>
      <w:bookmarkStart w:id="2092" w:name="_Toc4577707"/>
      <w:bookmarkStart w:id="2093" w:name="_Toc27504302"/>
      <w:bookmarkStart w:id="2094" w:name="_Toc27505090"/>
      <w:bookmarkStart w:id="2095" w:name="_Toc27505874"/>
      <w:bookmarkStart w:id="2096" w:name="_Toc27506658"/>
      <w:bookmarkStart w:id="2097" w:name="_Toc176344578"/>
      <w:r w:rsidRPr="005050F0">
        <w:rPr>
          <w:noProof/>
          <w:lang w:eastAsia="ko-KR"/>
        </w:rPr>
        <w:t>8</w:t>
      </w:r>
      <w:r w:rsidRPr="005050F0">
        <w:rPr>
          <w:noProof/>
        </w:rPr>
        <w:t>.2.</w:t>
      </w:r>
      <w:r w:rsidRPr="005050F0">
        <w:rPr>
          <w:noProof/>
          <w:lang w:eastAsia="ko-KR"/>
        </w:rPr>
        <w:t>22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bookmarkEnd w:id="2092"/>
      <w:bookmarkEnd w:id="2093"/>
      <w:bookmarkEnd w:id="2094"/>
      <w:bookmarkEnd w:id="2095"/>
      <w:bookmarkEnd w:id="2096"/>
      <w:bookmarkEnd w:id="2097"/>
    </w:p>
    <w:p w14:paraId="19BCA3C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4C4025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E3731C"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w:t>
            </w:r>
          </w:p>
        </w:tc>
      </w:tr>
      <w:tr w:rsidR="002F484D" w:rsidRPr="005050F0" w14:paraId="0FA7BF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9B9A1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3BC0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01CD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F8A4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5AC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2D5878" w14:textId="77777777" w:rsidR="002F484D" w:rsidRPr="005050F0" w:rsidRDefault="002F484D" w:rsidP="00B93C96">
            <w:pPr>
              <w:jc w:val="center"/>
              <w:rPr>
                <w:rFonts w:ascii="Arial" w:hAnsi="Arial" w:cs="Arial"/>
                <w:b/>
                <w:noProof/>
                <w:sz w:val="18"/>
                <w:szCs w:val="18"/>
              </w:rPr>
            </w:pPr>
          </w:p>
        </w:tc>
      </w:tr>
      <w:tr w:rsidR="002F484D" w:rsidRPr="005050F0" w14:paraId="10DA1C6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7B844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E57B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7924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40E7"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D9DA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70C28" w14:textId="77777777" w:rsidR="002F484D" w:rsidRPr="005050F0" w:rsidRDefault="002F484D" w:rsidP="00B93C96">
            <w:pPr>
              <w:jc w:val="center"/>
              <w:rPr>
                <w:b/>
                <w:noProof/>
              </w:rPr>
            </w:pPr>
          </w:p>
        </w:tc>
      </w:tr>
      <w:tr w:rsidR="002F484D" w:rsidRPr="005050F0" w14:paraId="2243389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801B9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AE7174"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common core service on a per HPLMN basis.</w:t>
            </w:r>
          </w:p>
        </w:tc>
      </w:tr>
    </w:tbl>
    <w:p w14:paraId="07DE132E" w14:textId="77777777" w:rsidR="007A4557" w:rsidRPr="005050F0" w:rsidRDefault="007A4557" w:rsidP="007A4557">
      <w:pPr>
        <w:rPr>
          <w:noProof/>
        </w:rPr>
      </w:pPr>
      <w:bookmarkStart w:id="2098" w:name="_Toc4577708"/>
      <w:bookmarkStart w:id="2099" w:name="_Toc27504303"/>
      <w:bookmarkStart w:id="2100" w:name="_Toc27505091"/>
      <w:bookmarkStart w:id="2101" w:name="_Toc27505875"/>
      <w:bookmarkStart w:id="2102" w:name="_Toc27506659"/>
    </w:p>
    <w:p w14:paraId="6D9292E4" w14:textId="77777777" w:rsidR="002F484D" w:rsidRPr="005050F0" w:rsidRDefault="002F484D" w:rsidP="002F484D">
      <w:pPr>
        <w:pStyle w:val="Heading3"/>
        <w:rPr>
          <w:noProof/>
          <w:lang w:eastAsia="ko-KR"/>
        </w:rPr>
      </w:pPr>
      <w:bookmarkStart w:id="2103" w:name="_Toc176344579"/>
      <w:r w:rsidRPr="005050F0">
        <w:rPr>
          <w:noProof/>
          <w:lang w:eastAsia="ko-KR"/>
        </w:rPr>
        <w:t>8</w:t>
      </w:r>
      <w:r w:rsidRPr="005050F0">
        <w:rPr>
          <w:noProof/>
        </w:rPr>
        <w:t>.2.</w:t>
      </w:r>
      <w:r w:rsidRPr="005050F0">
        <w:rPr>
          <w:noProof/>
          <w:lang w:eastAsia="ko-KR"/>
        </w:rPr>
        <w:t>23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w:t>
      </w:r>
      <w:bookmarkEnd w:id="2098"/>
      <w:bookmarkEnd w:id="2099"/>
      <w:bookmarkEnd w:id="2100"/>
      <w:bookmarkEnd w:id="2101"/>
      <w:bookmarkEnd w:id="2102"/>
      <w:bookmarkEnd w:id="2103"/>
    </w:p>
    <w:p w14:paraId="2B1A2419"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5607CB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E7A2E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HPLMN/Service/MCCommonCoreToConRef/&lt;x&gt;</w:t>
            </w:r>
          </w:p>
        </w:tc>
      </w:tr>
      <w:tr w:rsidR="002F484D" w:rsidRPr="005050F0" w14:paraId="0F115C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9E20D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E010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B3E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5560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2169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9AD11" w14:textId="77777777" w:rsidR="002F484D" w:rsidRPr="005050F0" w:rsidRDefault="002F484D" w:rsidP="00B93C96">
            <w:pPr>
              <w:jc w:val="center"/>
              <w:rPr>
                <w:rFonts w:ascii="Arial" w:hAnsi="Arial" w:cs="Arial"/>
                <w:b/>
                <w:noProof/>
                <w:sz w:val="18"/>
                <w:szCs w:val="18"/>
              </w:rPr>
            </w:pPr>
          </w:p>
        </w:tc>
      </w:tr>
      <w:tr w:rsidR="002F484D" w:rsidRPr="005050F0" w14:paraId="528EAA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069BF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789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4255A"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9C823"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FA36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CAB91" w14:textId="77777777" w:rsidR="002F484D" w:rsidRPr="005050F0" w:rsidRDefault="002F484D" w:rsidP="00B93C96">
            <w:pPr>
              <w:jc w:val="center"/>
              <w:rPr>
                <w:b/>
                <w:noProof/>
              </w:rPr>
            </w:pPr>
          </w:p>
        </w:tc>
      </w:tr>
      <w:tr w:rsidR="002F484D" w:rsidRPr="005050F0" w14:paraId="19B9D5D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3F0F7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26216"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094E3A1C" w14:textId="77777777" w:rsidR="007A4557" w:rsidRPr="005050F0" w:rsidRDefault="007A4557" w:rsidP="007A4557">
      <w:pPr>
        <w:rPr>
          <w:noProof/>
        </w:rPr>
      </w:pPr>
      <w:bookmarkStart w:id="2104" w:name="_Toc4577709"/>
      <w:bookmarkStart w:id="2105" w:name="_Toc27504304"/>
      <w:bookmarkStart w:id="2106" w:name="_Toc27505092"/>
      <w:bookmarkStart w:id="2107" w:name="_Toc27505876"/>
      <w:bookmarkStart w:id="2108" w:name="_Toc27506660"/>
    </w:p>
    <w:p w14:paraId="1917E7D7" w14:textId="77777777" w:rsidR="002F484D" w:rsidRPr="005050F0" w:rsidRDefault="002F484D" w:rsidP="002F484D">
      <w:pPr>
        <w:pStyle w:val="Heading3"/>
        <w:rPr>
          <w:noProof/>
          <w:lang w:eastAsia="ko-KR"/>
        </w:rPr>
      </w:pPr>
      <w:bookmarkStart w:id="2109" w:name="_Toc176344580"/>
      <w:r w:rsidRPr="005050F0">
        <w:rPr>
          <w:noProof/>
          <w:lang w:eastAsia="ko-KR"/>
        </w:rPr>
        <w:t>8</w:t>
      </w:r>
      <w:r w:rsidRPr="005050F0">
        <w:rPr>
          <w:noProof/>
        </w:rPr>
        <w:t>.2.</w:t>
      </w:r>
      <w:r w:rsidRPr="005050F0">
        <w:rPr>
          <w:noProof/>
          <w:lang w:eastAsia="ko-KR"/>
        </w:rPr>
        <w:t>24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r w:rsidR="00040692" w:rsidRPr="005050F0">
        <w:rPr>
          <w:noProof/>
          <w:lang w:eastAsia="ko-KR"/>
        </w:rPr>
        <w:br/>
      </w:r>
      <w:r w:rsidRPr="005050F0">
        <w:rPr>
          <w:noProof/>
          <w:lang w:eastAsia="ko-KR"/>
        </w:rPr>
        <w:t>&lt;x&gt;/ConRef</w:t>
      </w:r>
      <w:bookmarkEnd w:id="2104"/>
      <w:bookmarkEnd w:id="2105"/>
      <w:bookmarkEnd w:id="2106"/>
      <w:bookmarkEnd w:id="2107"/>
      <w:bookmarkEnd w:id="2108"/>
      <w:bookmarkEnd w:id="2109"/>
    </w:p>
    <w:p w14:paraId="4525E844"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B0AA70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4C454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HPLMN/Service/MCCommonCoreToConRef/&lt;x&gt;/ConRef</w:t>
            </w:r>
          </w:p>
        </w:tc>
      </w:tr>
      <w:tr w:rsidR="002F484D" w:rsidRPr="005050F0" w14:paraId="5360B40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7C45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4FC6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4B6D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316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BEC3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E21C33" w14:textId="77777777" w:rsidR="002F484D" w:rsidRPr="005050F0" w:rsidRDefault="002F484D" w:rsidP="00B93C96">
            <w:pPr>
              <w:jc w:val="center"/>
              <w:rPr>
                <w:rFonts w:ascii="Arial" w:hAnsi="Arial" w:cs="Arial"/>
                <w:b/>
                <w:noProof/>
                <w:sz w:val="18"/>
                <w:szCs w:val="18"/>
              </w:rPr>
            </w:pPr>
          </w:p>
        </w:tc>
      </w:tr>
      <w:tr w:rsidR="002F484D" w:rsidRPr="005050F0" w14:paraId="15574C3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7792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F129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8699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BE0B"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26CF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ADF5A" w14:textId="77777777" w:rsidR="002F484D" w:rsidRPr="005050F0" w:rsidRDefault="002F484D" w:rsidP="00B93C96">
            <w:pPr>
              <w:jc w:val="center"/>
              <w:rPr>
                <w:b/>
                <w:noProof/>
              </w:rPr>
            </w:pPr>
          </w:p>
        </w:tc>
      </w:tr>
      <w:tr w:rsidR="002F484D" w:rsidRPr="005050F0" w14:paraId="6BB03F2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13057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C55DE7"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6374C6DD" w14:textId="77777777" w:rsidR="007A4557" w:rsidRPr="005050F0" w:rsidRDefault="007A4557" w:rsidP="007A4557">
      <w:pPr>
        <w:rPr>
          <w:noProof/>
        </w:rPr>
      </w:pPr>
    </w:p>
    <w:p w14:paraId="11FDEF9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55DC5B00" w14:textId="77777777" w:rsidR="002F484D" w:rsidRPr="005050F0" w:rsidRDefault="002F484D" w:rsidP="002F484D">
      <w:pPr>
        <w:pStyle w:val="Heading3"/>
        <w:rPr>
          <w:noProof/>
          <w:lang w:eastAsia="ko-KR"/>
        </w:rPr>
      </w:pPr>
      <w:bookmarkStart w:id="2110" w:name="_Toc4577710"/>
      <w:bookmarkStart w:id="2111" w:name="_Toc27504305"/>
      <w:bookmarkStart w:id="2112" w:name="_Toc27505093"/>
      <w:bookmarkStart w:id="2113" w:name="_Toc27505877"/>
      <w:bookmarkStart w:id="2114" w:name="_Toc27506661"/>
      <w:bookmarkStart w:id="2115" w:name="_Toc176344581"/>
      <w:r w:rsidRPr="005050F0">
        <w:rPr>
          <w:noProof/>
          <w:lang w:eastAsia="ko-KR"/>
        </w:rPr>
        <w:t>8</w:t>
      </w:r>
      <w:r w:rsidRPr="005050F0">
        <w:rPr>
          <w:noProof/>
        </w:rPr>
        <w:t>.2.</w:t>
      </w:r>
      <w:r w:rsidRPr="005050F0">
        <w:rPr>
          <w:noProof/>
          <w:lang w:eastAsia="ko-KR"/>
        </w:rPr>
        <w:t>25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w:t>
      </w:r>
      <w:bookmarkEnd w:id="2110"/>
      <w:bookmarkEnd w:id="2111"/>
      <w:bookmarkEnd w:id="2112"/>
      <w:bookmarkEnd w:id="2113"/>
      <w:bookmarkEnd w:id="2114"/>
      <w:bookmarkEnd w:id="2115"/>
    </w:p>
    <w:p w14:paraId="019BFA3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F5E0F5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DB33C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w:t>
            </w:r>
          </w:p>
        </w:tc>
      </w:tr>
      <w:tr w:rsidR="002F484D" w:rsidRPr="005050F0" w14:paraId="1993D3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7E7A4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6E10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4539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8881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A0DA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9AD96C" w14:textId="77777777" w:rsidR="002F484D" w:rsidRPr="005050F0" w:rsidRDefault="002F484D" w:rsidP="00B93C96">
            <w:pPr>
              <w:jc w:val="center"/>
              <w:rPr>
                <w:rFonts w:ascii="Arial" w:hAnsi="Arial" w:cs="Arial"/>
                <w:b/>
                <w:noProof/>
                <w:sz w:val="18"/>
                <w:szCs w:val="18"/>
              </w:rPr>
            </w:pPr>
          </w:p>
        </w:tc>
      </w:tr>
      <w:tr w:rsidR="002F484D" w:rsidRPr="005050F0" w14:paraId="0ACFFA7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28E2A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D081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C8D95"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0798C"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E9C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3BF26D" w14:textId="77777777" w:rsidR="002F484D" w:rsidRPr="005050F0" w:rsidRDefault="002F484D" w:rsidP="00B93C96">
            <w:pPr>
              <w:jc w:val="center"/>
              <w:rPr>
                <w:b/>
                <w:noProof/>
              </w:rPr>
            </w:pPr>
          </w:p>
        </w:tc>
      </w:tr>
      <w:tr w:rsidR="002F484D" w:rsidRPr="005050F0" w14:paraId="054FD7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C984C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F760F8"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identity management service on a per HPLMN basis.</w:t>
            </w:r>
          </w:p>
        </w:tc>
      </w:tr>
    </w:tbl>
    <w:p w14:paraId="62F9AFBD" w14:textId="77777777" w:rsidR="007A4557" w:rsidRPr="005050F0" w:rsidRDefault="007A4557" w:rsidP="007A4557">
      <w:pPr>
        <w:rPr>
          <w:noProof/>
        </w:rPr>
      </w:pPr>
      <w:bookmarkStart w:id="2116" w:name="_Toc4577711"/>
      <w:bookmarkStart w:id="2117" w:name="_Toc27504306"/>
      <w:bookmarkStart w:id="2118" w:name="_Toc27505094"/>
      <w:bookmarkStart w:id="2119" w:name="_Toc27505878"/>
      <w:bookmarkStart w:id="2120" w:name="_Toc27506662"/>
    </w:p>
    <w:p w14:paraId="1FD7D156" w14:textId="77777777" w:rsidR="002F484D" w:rsidRPr="005050F0" w:rsidRDefault="002F484D" w:rsidP="002F484D">
      <w:pPr>
        <w:pStyle w:val="Heading3"/>
        <w:rPr>
          <w:noProof/>
          <w:lang w:eastAsia="ko-KR"/>
        </w:rPr>
      </w:pPr>
      <w:bookmarkStart w:id="2121" w:name="_Toc176344582"/>
      <w:r w:rsidRPr="005050F0">
        <w:rPr>
          <w:noProof/>
          <w:lang w:eastAsia="ko-KR"/>
        </w:rPr>
        <w:lastRenderedPageBreak/>
        <w:t>8</w:t>
      </w:r>
      <w:r w:rsidRPr="005050F0">
        <w:rPr>
          <w:noProof/>
        </w:rPr>
        <w:t>.2.</w:t>
      </w:r>
      <w:r w:rsidRPr="005050F0">
        <w:rPr>
          <w:noProof/>
          <w:lang w:eastAsia="ko-KR"/>
        </w:rPr>
        <w:t>26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w:t>
      </w:r>
      <w:bookmarkEnd w:id="2116"/>
      <w:bookmarkEnd w:id="2117"/>
      <w:bookmarkEnd w:id="2118"/>
      <w:bookmarkEnd w:id="2119"/>
      <w:bookmarkEnd w:id="2120"/>
      <w:bookmarkEnd w:id="2121"/>
    </w:p>
    <w:p w14:paraId="3586846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A72895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91DA5B"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HPLMN/Service/MCIDMToConRef/&lt;x&gt;</w:t>
            </w:r>
          </w:p>
        </w:tc>
      </w:tr>
      <w:tr w:rsidR="002F484D" w:rsidRPr="005050F0" w14:paraId="3930E99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C600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C723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7608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E269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BD7F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8AF12" w14:textId="77777777" w:rsidR="002F484D" w:rsidRPr="005050F0" w:rsidRDefault="002F484D" w:rsidP="00B93C96">
            <w:pPr>
              <w:jc w:val="center"/>
              <w:rPr>
                <w:rFonts w:ascii="Arial" w:hAnsi="Arial" w:cs="Arial"/>
                <w:b/>
                <w:noProof/>
                <w:sz w:val="18"/>
                <w:szCs w:val="18"/>
              </w:rPr>
            </w:pPr>
          </w:p>
        </w:tc>
      </w:tr>
      <w:tr w:rsidR="002F484D" w:rsidRPr="005050F0" w14:paraId="55761A7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7DBAC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CF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0AEE8"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2E8F4"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970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52D9B1" w14:textId="77777777" w:rsidR="002F484D" w:rsidRPr="005050F0" w:rsidRDefault="002F484D" w:rsidP="00B93C96">
            <w:pPr>
              <w:jc w:val="center"/>
              <w:rPr>
                <w:b/>
                <w:noProof/>
              </w:rPr>
            </w:pPr>
          </w:p>
        </w:tc>
      </w:tr>
      <w:tr w:rsidR="002F484D" w:rsidRPr="005050F0" w14:paraId="418CDD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E225C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D09910"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540BADBA" w14:textId="77777777" w:rsidR="007A4557" w:rsidRPr="005050F0" w:rsidRDefault="007A4557" w:rsidP="007A4557">
      <w:pPr>
        <w:rPr>
          <w:noProof/>
        </w:rPr>
      </w:pPr>
      <w:bookmarkStart w:id="2122" w:name="_Toc4577712"/>
      <w:bookmarkStart w:id="2123" w:name="_Toc27504307"/>
      <w:bookmarkStart w:id="2124" w:name="_Toc27505095"/>
      <w:bookmarkStart w:id="2125" w:name="_Toc27505879"/>
      <w:bookmarkStart w:id="2126" w:name="_Toc27506663"/>
    </w:p>
    <w:p w14:paraId="5F148CA3" w14:textId="77777777" w:rsidR="002F484D" w:rsidRPr="005050F0" w:rsidRDefault="002F484D" w:rsidP="002F484D">
      <w:pPr>
        <w:pStyle w:val="Heading3"/>
        <w:rPr>
          <w:noProof/>
          <w:lang w:eastAsia="ko-KR"/>
        </w:rPr>
      </w:pPr>
      <w:bookmarkStart w:id="2127" w:name="_Toc176344583"/>
      <w:r w:rsidRPr="005050F0">
        <w:rPr>
          <w:noProof/>
          <w:lang w:eastAsia="ko-KR"/>
        </w:rPr>
        <w:t>8</w:t>
      </w:r>
      <w:r w:rsidRPr="005050F0">
        <w:rPr>
          <w:noProof/>
        </w:rPr>
        <w:t>.2.</w:t>
      </w:r>
      <w:r w:rsidRPr="005050F0">
        <w:rPr>
          <w:noProof/>
          <w:lang w:eastAsia="ko-KR"/>
        </w:rPr>
        <w:t>27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HPLMN/Service/MCIDMToConRef/&lt;x&gt;/ConRef</w:t>
      </w:r>
      <w:bookmarkEnd w:id="2122"/>
      <w:bookmarkEnd w:id="2123"/>
      <w:bookmarkEnd w:id="2124"/>
      <w:bookmarkEnd w:id="2125"/>
      <w:bookmarkEnd w:id="2126"/>
      <w:bookmarkEnd w:id="2127"/>
    </w:p>
    <w:p w14:paraId="326441C7"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E8D000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3C2CBC"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HPLMN/Service/MCIDMToConRef/&lt;x&gt;/ConRef</w:t>
            </w:r>
          </w:p>
        </w:tc>
      </w:tr>
      <w:tr w:rsidR="002F484D" w:rsidRPr="005050F0" w14:paraId="15F8FD2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474E0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7C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9D89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793F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3520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3EA97E" w14:textId="77777777" w:rsidR="002F484D" w:rsidRPr="005050F0" w:rsidRDefault="002F484D" w:rsidP="00B93C96">
            <w:pPr>
              <w:jc w:val="center"/>
              <w:rPr>
                <w:rFonts w:ascii="Arial" w:hAnsi="Arial" w:cs="Arial"/>
                <w:b/>
                <w:noProof/>
                <w:sz w:val="18"/>
                <w:szCs w:val="18"/>
              </w:rPr>
            </w:pPr>
          </w:p>
        </w:tc>
      </w:tr>
      <w:tr w:rsidR="002F484D" w:rsidRPr="005050F0" w14:paraId="1E9C08F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1555E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81D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ECF0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28C5"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B01D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C304CD" w14:textId="77777777" w:rsidR="002F484D" w:rsidRPr="005050F0" w:rsidRDefault="002F484D" w:rsidP="00B93C96">
            <w:pPr>
              <w:jc w:val="center"/>
              <w:rPr>
                <w:b/>
                <w:noProof/>
              </w:rPr>
            </w:pPr>
          </w:p>
        </w:tc>
      </w:tr>
      <w:tr w:rsidR="002F484D" w:rsidRPr="005050F0" w14:paraId="3B86D2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0F983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4F0BDB"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3E3D17ED" w14:textId="77777777" w:rsidR="007A4557" w:rsidRPr="005050F0" w:rsidRDefault="007A4557" w:rsidP="007A4557">
      <w:pPr>
        <w:rPr>
          <w:noProof/>
        </w:rPr>
      </w:pPr>
    </w:p>
    <w:p w14:paraId="48CBB2C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4996EB77" w14:textId="77777777" w:rsidR="00825C29" w:rsidRPr="005050F0" w:rsidRDefault="00825C29" w:rsidP="00825C29">
      <w:pPr>
        <w:pStyle w:val="Heading3"/>
        <w:rPr>
          <w:noProof/>
          <w:lang w:eastAsia="ko-KR"/>
        </w:rPr>
      </w:pPr>
      <w:bookmarkStart w:id="2128" w:name="_Toc4577713"/>
      <w:bookmarkStart w:id="2129" w:name="_Toc27504308"/>
      <w:bookmarkStart w:id="2130" w:name="_Toc27505096"/>
      <w:bookmarkStart w:id="2131" w:name="_Toc27505880"/>
      <w:bookmarkStart w:id="2132" w:name="_Toc27506664"/>
      <w:bookmarkStart w:id="2133" w:name="_Toc176344584"/>
      <w:r w:rsidRPr="005050F0">
        <w:rPr>
          <w:noProof/>
          <w:lang w:eastAsia="ko-KR"/>
        </w:rPr>
        <w:t>8</w:t>
      </w:r>
      <w:r w:rsidRPr="005050F0">
        <w:rPr>
          <w:noProof/>
        </w:rPr>
        <w:t>.2.</w:t>
      </w:r>
      <w:r w:rsidRPr="005050F0">
        <w:rPr>
          <w:noProof/>
          <w:lang w:eastAsia="ko-KR"/>
        </w:rPr>
        <w:t>28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w:t>
      </w:r>
      <w:bookmarkEnd w:id="2128"/>
      <w:bookmarkEnd w:id="2129"/>
      <w:bookmarkEnd w:id="2130"/>
      <w:bookmarkEnd w:id="2131"/>
      <w:bookmarkEnd w:id="2132"/>
      <w:bookmarkEnd w:id="2133"/>
    </w:p>
    <w:p w14:paraId="3DD40647"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C89DE6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01A7AA"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w:t>
            </w:r>
          </w:p>
        </w:tc>
      </w:tr>
      <w:tr w:rsidR="00825C29" w:rsidRPr="005050F0" w14:paraId="5FFED20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4FCDD"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58B0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30567"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2F7F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EA2E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CB72C5" w14:textId="77777777" w:rsidR="00825C29" w:rsidRPr="005050F0" w:rsidRDefault="00825C29" w:rsidP="00CF1FEB">
            <w:pPr>
              <w:jc w:val="center"/>
              <w:rPr>
                <w:rFonts w:ascii="Arial" w:hAnsi="Arial" w:cs="Arial"/>
                <w:b/>
                <w:noProof/>
                <w:sz w:val="18"/>
                <w:szCs w:val="18"/>
              </w:rPr>
            </w:pPr>
          </w:p>
        </w:tc>
      </w:tr>
      <w:tr w:rsidR="00825C29" w:rsidRPr="005050F0" w14:paraId="6E08791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CBFD95"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C08F5" w14:textId="77777777" w:rsidR="00825C29" w:rsidRPr="005050F0" w:rsidRDefault="00825C29" w:rsidP="00CF1FEB">
            <w:pPr>
              <w:pStyle w:val="TAC"/>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071F4" w14:textId="77777777" w:rsidR="00825C29" w:rsidRPr="005050F0" w:rsidRDefault="00825C29" w:rsidP="00CF1FEB">
            <w:pPr>
              <w:pStyle w:val="TAC"/>
              <w:rPr>
                <w:noProof/>
                <w:lang w:eastAsia="en-US"/>
              </w:rPr>
            </w:pPr>
            <w:r w:rsidRPr="005050F0">
              <w:rPr>
                <w:noProof/>
                <w:lang w:eastAsia="ko-KR"/>
              </w:rPr>
              <w:t>ZeroOr</w:t>
            </w: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0540A" w14:textId="77777777" w:rsidR="00825C29" w:rsidRPr="005050F0" w:rsidRDefault="00825C29"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D887"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B3852A" w14:textId="77777777" w:rsidR="00825C29" w:rsidRPr="005050F0" w:rsidRDefault="00825C29" w:rsidP="00CF1FEB">
            <w:pPr>
              <w:jc w:val="center"/>
              <w:rPr>
                <w:b/>
                <w:noProof/>
              </w:rPr>
            </w:pPr>
          </w:p>
        </w:tc>
      </w:tr>
      <w:tr w:rsidR="00825C29" w:rsidRPr="005050F0" w14:paraId="1F2859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1A699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514747" w14:textId="77777777" w:rsidR="00825C29" w:rsidRPr="005050F0" w:rsidRDefault="00825C29" w:rsidP="00CF1FEB">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VPLMN configuration.</w:t>
            </w:r>
          </w:p>
        </w:tc>
      </w:tr>
    </w:tbl>
    <w:p w14:paraId="6A0F42A6" w14:textId="77777777" w:rsidR="007A4557" w:rsidRPr="005050F0" w:rsidRDefault="007A4557" w:rsidP="007A4557">
      <w:pPr>
        <w:rPr>
          <w:noProof/>
        </w:rPr>
      </w:pPr>
      <w:bookmarkStart w:id="2134" w:name="_Toc4577714"/>
      <w:bookmarkStart w:id="2135" w:name="_Toc27504309"/>
      <w:bookmarkStart w:id="2136" w:name="_Toc27505097"/>
      <w:bookmarkStart w:id="2137" w:name="_Toc27505881"/>
      <w:bookmarkStart w:id="2138" w:name="_Toc27506665"/>
    </w:p>
    <w:p w14:paraId="667CBACF" w14:textId="77777777" w:rsidR="00825C29" w:rsidRPr="005050F0" w:rsidRDefault="00825C29" w:rsidP="00825C29">
      <w:pPr>
        <w:pStyle w:val="Heading3"/>
        <w:rPr>
          <w:noProof/>
          <w:lang w:eastAsia="ko-KR"/>
        </w:rPr>
      </w:pPr>
      <w:bookmarkStart w:id="2139" w:name="_Toc176344585"/>
      <w:r w:rsidRPr="005050F0">
        <w:rPr>
          <w:noProof/>
          <w:lang w:eastAsia="ko-KR"/>
        </w:rPr>
        <w:t>8</w:t>
      </w:r>
      <w:r w:rsidRPr="005050F0">
        <w:rPr>
          <w:noProof/>
        </w:rPr>
        <w:t>.2.</w:t>
      </w:r>
      <w:r w:rsidRPr="005050F0">
        <w:rPr>
          <w:noProof/>
          <w:lang w:eastAsia="ko-KR"/>
        </w:rPr>
        <w:t>29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HPLMN/VPLMN/PLMN</w:t>
      </w:r>
      <w:bookmarkEnd w:id="2134"/>
      <w:bookmarkEnd w:id="2135"/>
      <w:bookmarkEnd w:id="2136"/>
      <w:bookmarkEnd w:id="2137"/>
      <w:bookmarkEnd w:id="2138"/>
      <w:bookmarkEnd w:id="2139"/>
    </w:p>
    <w:p w14:paraId="5A17959A"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F608A5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D31F31"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HPLMN/VPLMN/PLMN</w:t>
            </w:r>
          </w:p>
        </w:tc>
      </w:tr>
      <w:tr w:rsidR="00825C29" w:rsidRPr="005050F0" w14:paraId="4E9A3E8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A923BF"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D29EE"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E7D9B"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57D9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02BB4"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B9590E" w14:textId="77777777" w:rsidR="00825C29" w:rsidRPr="005050F0" w:rsidRDefault="00825C29" w:rsidP="00CF1FEB">
            <w:pPr>
              <w:jc w:val="center"/>
              <w:rPr>
                <w:rFonts w:ascii="Arial" w:hAnsi="Arial" w:cs="Arial"/>
                <w:b/>
                <w:noProof/>
                <w:sz w:val="18"/>
                <w:szCs w:val="18"/>
              </w:rPr>
            </w:pPr>
          </w:p>
        </w:tc>
      </w:tr>
      <w:tr w:rsidR="00825C29" w:rsidRPr="005050F0" w14:paraId="2DA2C77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5ED0F0"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24A9F" w14:textId="77777777" w:rsidR="00825C29" w:rsidRPr="005050F0" w:rsidRDefault="00825C29"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5A1E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03910" w14:textId="77777777" w:rsidR="00825C29" w:rsidRPr="005050F0" w:rsidRDefault="00825C29"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9EC1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53CB15" w14:textId="77777777" w:rsidR="00825C29" w:rsidRPr="005050F0" w:rsidRDefault="00825C29" w:rsidP="00CF1FEB">
            <w:pPr>
              <w:jc w:val="center"/>
              <w:rPr>
                <w:b/>
                <w:noProof/>
              </w:rPr>
            </w:pPr>
          </w:p>
        </w:tc>
      </w:tr>
      <w:tr w:rsidR="00825C29" w:rsidRPr="005050F0" w14:paraId="07D64C4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CAC3BF"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C453F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the VPLMN code.</w:t>
            </w:r>
          </w:p>
        </w:tc>
      </w:tr>
    </w:tbl>
    <w:p w14:paraId="43390AF2" w14:textId="77777777" w:rsidR="007A4557" w:rsidRPr="005050F0" w:rsidRDefault="007A4557" w:rsidP="007A4557">
      <w:pPr>
        <w:rPr>
          <w:noProof/>
        </w:rPr>
      </w:pPr>
    </w:p>
    <w:p w14:paraId="7E65C6D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&lt;PLMN&gt;</w:t>
      </w:r>
    </w:p>
    <w:p w14:paraId="218B3480" w14:textId="77777777" w:rsidR="00825C29" w:rsidRPr="005050F0" w:rsidRDefault="00825C29" w:rsidP="00825C29">
      <w:pPr>
        <w:rPr>
          <w:noProof/>
          <w:lang w:eastAsia="ko-KR"/>
        </w:rPr>
      </w:pPr>
      <w:r w:rsidRPr="005050F0">
        <w:rPr>
          <w:noProof/>
        </w:rPr>
        <w:t>The format of the PLMN is defined by 3GPP TS 23.003 [</w:t>
      </w:r>
      <w:r w:rsidRPr="005050F0">
        <w:rPr>
          <w:noProof/>
          <w:lang w:eastAsia="ko-KR"/>
        </w:rPr>
        <w:t>5</w:t>
      </w:r>
      <w:r w:rsidRPr="005050F0">
        <w:rPr>
          <w:noProof/>
        </w:rPr>
        <w:t>]</w:t>
      </w:r>
      <w:r w:rsidRPr="005050F0">
        <w:rPr>
          <w:noProof/>
          <w:lang w:eastAsia="ko-KR"/>
        </w:rPr>
        <w:t>.</w:t>
      </w:r>
    </w:p>
    <w:p w14:paraId="7469E418" w14:textId="77777777" w:rsidR="00825C29" w:rsidRPr="005050F0" w:rsidRDefault="00825C29" w:rsidP="00825C29">
      <w:pPr>
        <w:pStyle w:val="Heading3"/>
        <w:rPr>
          <w:noProof/>
          <w:lang w:eastAsia="ko-KR"/>
        </w:rPr>
      </w:pPr>
      <w:bookmarkStart w:id="2140" w:name="_Toc4577715"/>
      <w:bookmarkStart w:id="2141" w:name="_Toc27504310"/>
      <w:bookmarkStart w:id="2142" w:name="_Toc27505098"/>
      <w:bookmarkStart w:id="2143" w:name="_Toc27505882"/>
      <w:bookmarkStart w:id="2144" w:name="_Toc27506666"/>
      <w:bookmarkStart w:id="2145" w:name="_Toc176344586"/>
      <w:r w:rsidRPr="005050F0">
        <w:rPr>
          <w:noProof/>
          <w:lang w:eastAsia="ko-KR"/>
        </w:rPr>
        <w:t>8</w:t>
      </w:r>
      <w:r w:rsidRPr="005050F0">
        <w:rPr>
          <w:noProof/>
        </w:rPr>
        <w:t>.2.</w:t>
      </w:r>
      <w:r w:rsidRPr="005050F0">
        <w:rPr>
          <w:noProof/>
          <w:lang w:eastAsia="ko-KR"/>
        </w:rPr>
        <w:t>30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bookmarkEnd w:id="2140"/>
      <w:bookmarkEnd w:id="2141"/>
      <w:bookmarkEnd w:id="2142"/>
      <w:bookmarkEnd w:id="2143"/>
      <w:bookmarkEnd w:id="2144"/>
      <w:bookmarkEnd w:id="2145"/>
    </w:p>
    <w:p w14:paraId="1D606581"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1CD5AF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22D83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w:t>
            </w:r>
          </w:p>
        </w:tc>
      </w:tr>
      <w:tr w:rsidR="00825C29" w:rsidRPr="005050F0" w14:paraId="540670B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8B82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E5D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A3BC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31C00"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6116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586F0" w14:textId="77777777" w:rsidR="00825C29" w:rsidRPr="005050F0" w:rsidRDefault="00825C29" w:rsidP="00CF1FEB">
            <w:pPr>
              <w:jc w:val="center"/>
              <w:rPr>
                <w:rFonts w:ascii="Arial" w:hAnsi="Arial" w:cs="Arial"/>
                <w:b/>
                <w:noProof/>
                <w:sz w:val="18"/>
                <w:szCs w:val="18"/>
              </w:rPr>
            </w:pPr>
          </w:p>
        </w:tc>
      </w:tr>
      <w:tr w:rsidR="00825C29" w:rsidRPr="005050F0" w14:paraId="617C9D8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1EF9E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67341" w14:textId="77777777" w:rsidR="00825C29" w:rsidRPr="005050F0" w:rsidRDefault="00825C29"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0580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D24EF" w14:textId="77777777" w:rsidR="00825C29" w:rsidRPr="005050F0" w:rsidRDefault="00C607FA"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EC75C"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D2C280" w14:textId="77777777" w:rsidR="00825C29" w:rsidRPr="005050F0" w:rsidRDefault="00825C29" w:rsidP="00CF1FEB">
            <w:pPr>
              <w:jc w:val="center"/>
              <w:rPr>
                <w:b/>
                <w:noProof/>
              </w:rPr>
            </w:pPr>
          </w:p>
        </w:tc>
      </w:tr>
      <w:tr w:rsidR="00825C29" w:rsidRPr="005050F0" w14:paraId="325A78E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B4865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2447F" w14:textId="77777777" w:rsidR="00825C29" w:rsidRPr="005050F0" w:rsidRDefault="00825C29" w:rsidP="00CF1FEB">
            <w:pPr>
              <w:rPr>
                <w:noProof/>
                <w:lang w:eastAsia="ko-KR"/>
              </w:rPr>
            </w:pPr>
            <w:r w:rsidRPr="005050F0">
              <w:rPr>
                <w:noProof/>
              </w:rPr>
              <w:t xml:space="preserve">This </w:t>
            </w:r>
            <w:r w:rsidRPr="005050F0">
              <w:rPr>
                <w:noProof/>
                <w:lang w:eastAsia="ko-KR"/>
              </w:rPr>
              <w:t>interior</w:t>
            </w:r>
            <w:r w:rsidRPr="005050F0">
              <w:rPr>
                <w:noProof/>
              </w:rPr>
              <w:t xml:space="preserve"> node indicates </w:t>
            </w:r>
            <w:r w:rsidRPr="005050F0">
              <w:rPr>
                <w:noProof/>
                <w:lang w:eastAsia="ko-KR"/>
              </w:rPr>
              <w:t xml:space="preserve">the </w:t>
            </w:r>
            <w:r w:rsidR="00467AE9" w:rsidRPr="005050F0">
              <w:rPr>
                <w:noProof/>
                <w:lang w:eastAsia="ko-KR"/>
              </w:rPr>
              <w:t xml:space="preserve">MCS </w:t>
            </w:r>
            <w:r w:rsidRPr="005050F0">
              <w:rPr>
                <w:noProof/>
                <w:lang w:eastAsia="ko-KR"/>
              </w:rPr>
              <w:t>related services on a per VPLMN and HPLMN basis.</w:t>
            </w:r>
          </w:p>
        </w:tc>
      </w:tr>
    </w:tbl>
    <w:p w14:paraId="53DD1BAB" w14:textId="77777777" w:rsidR="007A4557" w:rsidRPr="005050F0" w:rsidRDefault="007A4557" w:rsidP="007A4557">
      <w:pPr>
        <w:rPr>
          <w:noProof/>
        </w:rPr>
      </w:pPr>
      <w:bookmarkStart w:id="2146" w:name="_Toc4577716"/>
      <w:bookmarkStart w:id="2147" w:name="_Toc27504311"/>
      <w:bookmarkStart w:id="2148" w:name="_Toc27505099"/>
      <w:bookmarkStart w:id="2149" w:name="_Toc27505883"/>
      <w:bookmarkStart w:id="2150" w:name="_Toc27506667"/>
    </w:p>
    <w:p w14:paraId="647B6295" w14:textId="77777777" w:rsidR="002F484D" w:rsidRPr="005050F0" w:rsidRDefault="002F484D" w:rsidP="002F484D">
      <w:pPr>
        <w:pStyle w:val="Heading3"/>
        <w:rPr>
          <w:noProof/>
          <w:lang w:eastAsia="ko-KR"/>
        </w:rPr>
      </w:pPr>
      <w:bookmarkStart w:id="2151" w:name="_Toc176344587"/>
      <w:r w:rsidRPr="005050F0">
        <w:rPr>
          <w:noProof/>
          <w:lang w:eastAsia="ko-KR"/>
        </w:rPr>
        <w:t>8</w:t>
      </w:r>
      <w:r w:rsidRPr="005050F0">
        <w:rPr>
          <w:noProof/>
        </w:rPr>
        <w:t>.2.</w:t>
      </w:r>
      <w:r w:rsidRPr="005050F0">
        <w:rPr>
          <w:noProof/>
          <w:lang w:eastAsia="ko-KR"/>
        </w:rPr>
        <w:t>31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bookmarkEnd w:id="2146"/>
      <w:bookmarkEnd w:id="2147"/>
      <w:bookmarkEnd w:id="2148"/>
      <w:bookmarkEnd w:id="2149"/>
      <w:bookmarkEnd w:id="2150"/>
      <w:bookmarkEnd w:id="2151"/>
    </w:p>
    <w:p w14:paraId="6C81EACF"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04AFD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19EAA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w:t>
            </w:r>
          </w:p>
        </w:tc>
      </w:tr>
      <w:tr w:rsidR="002F484D" w:rsidRPr="005050F0" w14:paraId="6F2E4EC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F8719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AF4A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80D4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2EEA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A78E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CEF89" w14:textId="77777777" w:rsidR="002F484D" w:rsidRPr="005050F0" w:rsidRDefault="002F484D" w:rsidP="00B93C96">
            <w:pPr>
              <w:jc w:val="center"/>
              <w:rPr>
                <w:rFonts w:ascii="Arial" w:hAnsi="Arial" w:cs="Arial"/>
                <w:b/>
                <w:noProof/>
                <w:sz w:val="18"/>
                <w:szCs w:val="18"/>
              </w:rPr>
            </w:pPr>
          </w:p>
        </w:tc>
      </w:tr>
      <w:tr w:rsidR="002F484D" w:rsidRPr="005050F0" w14:paraId="21BBA34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90493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5634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E594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0BB9"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2BF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0BB8C2" w14:textId="77777777" w:rsidR="002F484D" w:rsidRPr="005050F0" w:rsidRDefault="002F484D" w:rsidP="00B93C96">
            <w:pPr>
              <w:jc w:val="center"/>
              <w:rPr>
                <w:b/>
                <w:noProof/>
              </w:rPr>
            </w:pPr>
          </w:p>
        </w:tc>
      </w:tr>
      <w:tr w:rsidR="002F484D" w:rsidRPr="005050F0" w14:paraId="1C842F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73822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5413B1" w14:textId="77777777" w:rsidR="002F484D" w:rsidRPr="005050F0" w:rsidRDefault="002F484D" w:rsidP="00467AE9">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 xml:space="preserve">the </w:t>
            </w:r>
            <w:r w:rsidR="00467AE9" w:rsidRPr="005050F0">
              <w:rPr>
                <w:noProof/>
                <w:lang w:eastAsia="ko-KR"/>
              </w:rPr>
              <w:t xml:space="preserve">MCS </w:t>
            </w:r>
            <w:r w:rsidRPr="005050F0">
              <w:rPr>
                <w:noProof/>
                <w:lang w:eastAsia="ko-KR"/>
              </w:rPr>
              <w:t>service on a per VPLMN and HPLMN basis.</w:t>
            </w:r>
          </w:p>
        </w:tc>
      </w:tr>
    </w:tbl>
    <w:p w14:paraId="16292A1A" w14:textId="77777777" w:rsidR="007A4557" w:rsidRPr="005050F0" w:rsidRDefault="007A4557" w:rsidP="007A4557">
      <w:pPr>
        <w:rPr>
          <w:noProof/>
        </w:rPr>
      </w:pPr>
      <w:bookmarkStart w:id="2152" w:name="_Toc4577717"/>
      <w:bookmarkStart w:id="2153" w:name="_Toc27504312"/>
      <w:bookmarkStart w:id="2154" w:name="_Toc27505100"/>
      <w:bookmarkStart w:id="2155" w:name="_Toc27505884"/>
      <w:bookmarkStart w:id="2156" w:name="_Toc27506668"/>
    </w:p>
    <w:p w14:paraId="4440EE41" w14:textId="77777777" w:rsidR="002F484D" w:rsidRPr="005050F0" w:rsidRDefault="002F484D" w:rsidP="002F484D">
      <w:pPr>
        <w:pStyle w:val="Heading3"/>
        <w:rPr>
          <w:noProof/>
          <w:lang w:eastAsia="ko-KR"/>
        </w:rPr>
      </w:pPr>
      <w:bookmarkStart w:id="2157" w:name="_Toc176344588"/>
      <w:r w:rsidRPr="005050F0">
        <w:rPr>
          <w:noProof/>
          <w:lang w:eastAsia="ko-KR"/>
        </w:rPr>
        <w:t>8</w:t>
      </w:r>
      <w:r w:rsidRPr="005050F0">
        <w:rPr>
          <w:noProof/>
        </w:rPr>
        <w:t>.2.</w:t>
      </w:r>
      <w:r w:rsidRPr="005050F0">
        <w:rPr>
          <w:noProof/>
          <w:lang w:eastAsia="ko-KR"/>
        </w:rPr>
        <w:t>32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HPLMN/VPLMN/Service/MCPTTToConRef/&lt;x&gt;</w:t>
      </w:r>
      <w:bookmarkEnd w:id="2152"/>
      <w:bookmarkEnd w:id="2153"/>
      <w:bookmarkEnd w:id="2154"/>
      <w:bookmarkEnd w:id="2155"/>
      <w:bookmarkEnd w:id="2156"/>
      <w:bookmarkEnd w:id="2157"/>
    </w:p>
    <w:p w14:paraId="0A01000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9E6B68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6B63F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HPLMN/VPLMN/Service/MCPTTToConRef/&lt;x&gt;</w:t>
            </w:r>
          </w:p>
        </w:tc>
      </w:tr>
      <w:tr w:rsidR="002F484D" w:rsidRPr="005050F0" w14:paraId="1CEACD3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50A9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35F5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DD12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D3CE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72AA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D6C91" w14:textId="77777777" w:rsidR="002F484D" w:rsidRPr="005050F0" w:rsidRDefault="002F484D" w:rsidP="00B93C96">
            <w:pPr>
              <w:jc w:val="center"/>
              <w:rPr>
                <w:rFonts w:ascii="Arial" w:hAnsi="Arial" w:cs="Arial"/>
                <w:b/>
                <w:noProof/>
                <w:sz w:val="18"/>
                <w:szCs w:val="18"/>
              </w:rPr>
            </w:pPr>
          </w:p>
        </w:tc>
      </w:tr>
      <w:tr w:rsidR="002F484D" w:rsidRPr="005050F0" w14:paraId="357B22F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FAF5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5855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A555"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8219"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D93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7BEE8B" w14:textId="77777777" w:rsidR="002F484D" w:rsidRPr="005050F0" w:rsidRDefault="002F484D" w:rsidP="00B93C96">
            <w:pPr>
              <w:jc w:val="center"/>
              <w:rPr>
                <w:b/>
                <w:noProof/>
              </w:rPr>
            </w:pPr>
          </w:p>
        </w:tc>
      </w:tr>
      <w:tr w:rsidR="002F484D" w:rsidRPr="005050F0" w14:paraId="557C7D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FA0B3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8E205E"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23EC6E45" w14:textId="77777777" w:rsidR="007A4557" w:rsidRPr="005050F0" w:rsidRDefault="007A4557" w:rsidP="007A4557">
      <w:pPr>
        <w:rPr>
          <w:noProof/>
        </w:rPr>
      </w:pPr>
      <w:bookmarkStart w:id="2158" w:name="_Toc4577718"/>
      <w:bookmarkStart w:id="2159" w:name="_Toc27504313"/>
      <w:bookmarkStart w:id="2160" w:name="_Toc27505101"/>
      <w:bookmarkStart w:id="2161" w:name="_Toc27505885"/>
      <w:bookmarkStart w:id="2162" w:name="_Toc27506669"/>
    </w:p>
    <w:p w14:paraId="404F0C4E" w14:textId="77777777" w:rsidR="002F484D" w:rsidRPr="005050F0" w:rsidRDefault="002F484D" w:rsidP="002F484D">
      <w:pPr>
        <w:pStyle w:val="Heading3"/>
        <w:rPr>
          <w:noProof/>
          <w:lang w:eastAsia="ko-KR"/>
        </w:rPr>
      </w:pPr>
      <w:bookmarkStart w:id="2163" w:name="_Toc176344589"/>
      <w:r w:rsidRPr="005050F0">
        <w:rPr>
          <w:noProof/>
          <w:lang w:eastAsia="ko-KR"/>
        </w:rPr>
        <w:t>8</w:t>
      </w:r>
      <w:r w:rsidRPr="005050F0">
        <w:rPr>
          <w:noProof/>
        </w:rPr>
        <w:t>.2.</w:t>
      </w:r>
      <w:r w:rsidRPr="005050F0">
        <w:rPr>
          <w:noProof/>
          <w:lang w:eastAsia="ko-KR"/>
        </w:rPr>
        <w:t>33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r w:rsidR="00040692" w:rsidRPr="005050F0">
        <w:rPr>
          <w:noProof/>
          <w:lang w:eastAsia="ko-KR"/>
        </w:rPr>
        <w:br/>
      </w:r>
      <w:r w:rsidRPr="005050F0">
        <w:rPr>
          <w:noProof/>
          <w:lang w:eastAsia="ko-KR"/>
        </w:rPr>
        <w:t>&lt;x&gt;/ConRef</w:t>
      </w:r>
      <w:bookmarkEnd w:id="2158"/>
      <w:bookmarkEnd w:id="2159"/>
      <w:bookmarkEnd w:id="2160"/>
      <w:bookmarkEnd w:id="2161"/>
      <w:bookmarkEnd w:id="2162"/>
      <w:bookmarkEnd w:id="2163"/>
    </w:p>
    <w:p w14:paraId="3397F1DD"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C83062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2689D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HPLMN/VPLMN/Service/MCPTTToConRef/&lt;x&gt;/ConRef</w:t>
            </w:r>
          </w:p>
        </w:tc>
      </w:tr>
      <w:tr w:rsidR="002F484D" w:rsidRPr="005050F0" w14:paraId="7B2CAB4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8FC21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691F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BDE1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32AE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111D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965AF8" w14:textId="77777777" w:rsidR="002F484D" w:rsidRPr="005050F0" w:rsidRDefault="002F484D" w:rsidP="00B93C96">
            <w:pPr>
              <w:jc w:val="center"/>
              <w:rPr>
                <w:rFonts w:ascii="Arial" w:hAnsi="Arial" w:cs="Arial"/>
                <w:b/>
                <w:noProof/>
                <w:sz w:val="18"/>
                <w:szCs w:val="18"/>
              </w:rPr>
            </w:pPr>
          </w:p>
        </w:tc>
      </w:tr>
      <w:tr w:rsidR="002F484D" w:rsidRPr="005050F0" w14:paraId="3FBB9B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B435D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31C0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8048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3694B"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B349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FD7699" w14:textId="77777777" w:rsidR="002F484D" w:rsidRPr="005050F0" w:rsidRDefault="002F484D" w:rsidP="00B93C96">
            <w:pPr>
              <w:jc w:val="center"/>
              <w:rPr>
                <w:b/>
                <w:noProof/>
              </w:rPr>
            </w:pPr>
          </w:p>
        </w:tc>
      </w:tr>
      <w:tr w:rsidR="002F484D" w:rsidRPr="005050F0" w14:paraId="4EF49A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3943C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E915C1"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18E0B71A" w14:textId="77777777" w:rsidR="007A4557" w:rsidRPr="005050F0" w:rsidRDefault="007A4557" w:rsidP="007A4557">
      <w:pPr>
        <w:rPr>
          <w:noProof/>
        </w:rPr>
      </w:pPr>
    </w:p>
    <w:p w14:paraId="7FDD18A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60072E42" w14:textId="77777777" w:rsidR="002F484D" w:rsidRPr="005050F0" w:rsidRDefault="002F484D" w:rsidP="002F484D">
      <w:pPr>
        <w:pStyle w:val="Heading3"/>
        <w:rPr>
          <w:noProof/>
          <w:lang w:eastAsia="ko-KR"/>
        </w:rPr>
      </w:pPr>
      <w:bookmarkStart w:id="2164" w:name="_Toc4577719"/>
      <w:bookmarkStart w:id="2165" w:name="_Toc27504314"/>
      <w:bookmarkStart w:id="2166" w:name="_Toc27505102"/>
      <w:bookmarkStart w:id="2167" w:name="_Toc27505886"/>
      <w:bookmarkStart w:id="2168" w:name="_Toc27506670"/>
      <w:bookmarkStart w:id="2169" w:name="_Toc176344590"/>
      <w:r w:rsidRPr="005050F0">
        <w:rPr>
          <w:noProof/>
          <w:lang w:eastAsia="ko-KR"/>
        </w:rPr>
        <w:t>8</w:t>
      </w:r>
      <w:r w:rsidRPr="005050F0">
        <w:rPr>
          <w:noProof/>
        </w:rPr>
        <w:t>.2.</w:t>
      </w:r>
      <w:r w:rsidRPr="005050F0">
        <w:rPr>
          <w:noProof/>
          <w:lang w:eastAsia="ko-KR"/>
        </w:rPr>
        <w:t>34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w:t>
      </w:r>
      <w:bookmarkEnd w:id="2164"/>
      <w:bookmarkEnd w:id="2165"/>
      <w:bookmarkEnd w:id="2166"/>
      <w:bookmarkEnd w:id="2167"/>
      <w:bookmarkEnd w:id="2168"/>
      <w:bookmarkEnd w:id="2169"/>
    </w:p>
    <w:p w14:paraId="0E867C5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A30F08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5D9BDA"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w:t>
            </w:r>
          </w:p>
        </w:tc>
      </w:tr>
      <w:tr w:rsidR="002F484D" w:rsidRPr="005050F0" w14:paraId="3096045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877DC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1DB6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74D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0B94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044C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CBC01D" w14:textId="77777777" w:rsidR="002F484D" w:rsidRPr="005050F0" w:rsidRDefault="002F484D" w:rsidP="00B93C96">
            <w:pPr>
              <w:jc w:val="center"/>
              <w:rPr>
                <w:rFonts w:ascii="Arial" w:hAnsi="Arial" w:cs="Arial"/>
                <w:b/>
                <w:noProof/>
                <w:sz w:val="18"/>
                <w:szCs w:val="18"/>
              </w:rPr>
            </w:pPr>
          </w:p>
        </w:tc>
      </w:tr>
      <w:tr w:rsidR="002F484D" w:rsidRPr="005050F0" w14:paraId="05CF8D2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31FF9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6DFE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7920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A07D5"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B68C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01B98" w14:textId="77777777" w:rsidR="002F484D" w:rsidRPr="005050F0" w:rsidRDefault="002F484D" w:rsidP="00B93C96">
            <w:pPr>
              <w:jc w:val="center"/>
              <w:rPr>
                <w:b/>
                <w:noProof/>
              </w:rPr>
            </w:pPr>
          </w:p>
        </w:tc>
      </w:tr>
      <w:tr w:rsidR="002F484D" w:rsidRPr="005050F0" w14:paraId="12CCB29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60EF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8193B"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common core service on a per VPLMN and HPLMN basis.</w:t>
            </w:r>
          </w:p>
        </w:tc>
      </w:tr>
    </w:tbl>
    <w:p w14:paraId="51EB3F1D" w14:textId="77777777" w:rsidR="007A4557" w:rsidRPr="005050F0" w:rsidRDefault="007A4557" w:rsidP="007A4557">
      <w:pPr>
        <w:rPr>
          <w:noProof/>
        </w:rPr>
      </w:pPr>
      <w:bookmarkStart w:id="2170" w:name="_Toc4577720"/>
      <w:bookmarkStart w:id="2171" w:name="_Toc27504315"/>
      <w:bookmarkStart w:id="2172" w:name="_Toc27505103"/>
      <w:bookmarkStart w:id="2173" w:name="_Toc27505887"/>
      <w:bookmarkStart w:id="2174" w:name="_Toc27506671"/>
    </w:p>
    <w:p w14:paraId="48E11E97" w14:textId="77777777" w:rsidR="002F484D" w:rsidRPr="005050F0" w:rsidRDefault="002F484D" w:rsidP="002F484D">
      <w:pPr>
        <w:pStyle w:val="Heading3"/>
        <w:rPr>
          <w:noProof/>
          <w:lang w:eastAsia="ko-KR"/>
        </w:rPr>
      </w:pPr>
      <w:bookmarkStart w:id="2175" w:name="_Toc176344591"/>
      <w:r w:rsidRPr="005050F0">
        <w:rPr>
          <w:noProof/>
          <w:lang w:eastAsia="ko-KR"/>
        </w:rPr>
        <w:lastRenderedPageBreak/>
        <w:t>8</w:t>
      </w:r>
      <w:r w:rsidRPr="005050F0">
        <w:rPr>
          <w:noProof/>
        </w:rPr>
        <w:t>.2.</w:t>
      </w:r>
      <w:r w:rsidRPr="005050F0">
        <w:rPr>
          <w:noProof/>
          <w:lang w:eastAsia="ko-KR"/>
        </w:rPr>
        <w:t>35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MCCommonCoreToConRef/&lt;x&gt;</w:t>
      </w:r>
      <w:bookmarkEnd w:id="2170"/>
      <w:bookmarkEnd w:id="2171"/>
      <w:bookmarkEnd w:id="2172"/>
      <w:bookmarkEnd w:id="2173"/>
      <w:bookmarkEnd w:id="2174"/>
      <w:bookmarkEnd w:id="2175"/>
    </w:p>
    <w:p w14:paraId="7F5F65A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F102F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CB15CE"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HPLMN/VPLMN/Service/MCCommonCoreToConRef/&lt;x&gt;</w:t>
            </w:r>
          </w:p>
        </w:tc>
      </w:tr>
      <w:tr w:rsidR="002F484D" w:rsidRPr="005050F0" w14:paraId="0EEAF30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7DC7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1645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4719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A3D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49EE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720306" w14:textId="77777777" w:rsidR="002F484D" w:rsidRPr="005050F0" w:rsidRDefault="002F484D" w:rsidP="00B93C96">
            <w:pPr>
              <w:jc w:val="center"/>
              <w:rPr>
                <w:rFonts w:ascii="Arial" w:hAnsi="Arial" w:cs="Arial"/>
                <w:b/>
                <w:noProof/>
                <w:sz w:val="18"/>
                <w:szCs w:val="18"/>
              </w:rPr>
            </w:pPr>
          </w:p>
        </w:tc>
      </w:tr>
      <w:tr w:rsidR="002F484D" w:rsidRPr="005050F0" w14:paraId="7F09BD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ABC3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2A3C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1EC6C"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7D0FC"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470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61468" w14:textId="77777777" w:rsidR="002F484D" w:rsidRPr="005050F0" w:rsidRDefault="002F484D" w:rsidP="00B93C96">
            <w:pPr>
              <w:jc w:val="center"/>
              <w:rPr>
                <w:b/>
                <w:noProof/>
              </w:rPr>
            </w:pPr>
          </w:p>
        </w:tc>
      </w:tr>
      <w:tr w:rsidR="002F484D" w:rsidRPr="005050F0" w14:paraId="0BECCF6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AC9BE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E4E9DD"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16DD6FAC" w14:textId="77777777" w:rsidR="007A4557" w:rsidRPr="005050F0" w:rsidRDefault="007A4557" w:rsidP="007A4557">
      <w:pPr>
        <w:rPr>
          <w:noProof/>
        </w:rPr>
      </w:pPr>
      <w:bookmarkStart w:id="2176" w:name="_Toc4577721"/>
      <w:bookmarkStart w:id="2177" w:name="_Toc27504316"/>
      <w:bookmarkStart w:id="2178" w:name="_Toc27505104"/>
      <w:bookmarkStart w:id="2179" w:name="_Toc27505888"/>
      <w:bookmarkStart w:id="2180" w:name="_Toc27506672"/>
    </w:p>
    <w:p w14:paraId="4811D760" w14:textId="77777777" w:rsidR="002F484D" w:rsidRPr="005050F0" w:rsidRDefault="002F484D" w:rsidP="002F484D">
      <w:pPr>
        <w:pStyle w:val="Heading3"/>
        <w:rPr>
          <w:noProof/>
          <w:lang w:eastAsia="ko-KR"/>
        </w:rPr>
      </w:pPr>
      <w:bookmarkStart w:id="2181" w:name="_Toc176344592"/>
      <w:r w:rsidRPr="005050F0">
        <w:rPr>
          <w:noProof/>
          <w:lang w:eastAsia="ko-KR"/>
        </w:rPr>
        <w:t>8</w:t>
      </w:r>
      <w:r w:rsidRPr="005050F0">
        <w:rPr>
          <w:noProof/>
        </w:rPr>
        <w:t>.2.</w:t>
      </w:r>
      <w:r w:rsidRPr="005050F0">
        <w:rPr>
          <w:noProof/>
          <w:lang w:eastAsia="ko-KR"/>
        </w:rPr>
        <w:t>36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MCCommonCoreToConRef/&lt;x&gt;/ConRef</w:t>
      </w:r>
      <w:bookmarkEnd w:id="2176"/>
      <w:bookmarkEnd w:id="2177"/>
      <w:bookmarkEnd w:id="2178"/>
      <w:bookmarkEnd w:id="2179"/>
      <w:bookmarkEnd w:id="2180"/>
      <w:bookmarkEnd w:id="2181"/>
    </w:p>
    <w:p w14:paraId="6F80590F"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7D7F89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E596D3"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HPLMN/VPLMN/Service/MCCommonCoreToConRef/&lt;x&gt;/ConRef</w:t>
            </w:r>
          </w:p>
        </w:tc>
      </w:tr>
      <w:tr w:rsidR="002F484D" w:rsidRPr="005050F0" w14:paraId="266F319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688DD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B0B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A41B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8CBE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01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EB7EE0" w14:textId="77777777" w:rsidR="002F484D" w:rsidRPr="005050F0" w:rsidRDefault="002F484D" w:rsidP="00B93C96">
            <w:pPr>
              <w:jc w:val="center"/>
              <w:rPr>
                <w:rFonts w:ascii="Arial" w:hAnsi="Arial" w:cs="Arial"/>
                <w:b/>
                <w:noProof/>
                <w:sz w:val="18"/>
                <w:szCs w:val="18"/>
              </w:rPr>
            </w:pPr>
          </w:p>
        </w:tc>
      </w:tr>
      <w:tr w:rsidR="002F484D" w:rsidRPr="005050F0" w14:paraId="330D90A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CE3C0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0DD8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EBAB1"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D272"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2377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A64764" w14:textId="77777777" w:rsidR="002F484D" w:rsidRPr="005050F0" w:rsidRDefault="002F484D" w:rsidP="00B93C96">
            <w:pPr>
              <w:jc w:val="center"/>
              <w:rPr>
                <w:b/>
                <w:noProof/>
              </w:rPr>
            </w:pPr>
          </w:p>
        </w:tc>
      </w:tr>
      <w:tr w:rsidR="002F484D" w:rsidRPr="005050F0" w14:paraId="00370CD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745CB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16D6B0"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5AF41A9F" w14:textId="77777777" w:rsidR="007A4557" w:rsidRPr="005050F0" w:rsidRDefault="007A4557" w:rsidP="007A4557">
      <w:pPr>
        <w:rPr>
          <w:noProof/>
        </w:rPr>
      </w:pPr>
    </w:p>
    <w:p w14:paraId="61AE3E65"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749CA1D9" w14:textId="77777777" w:rsidR="002F484D" w:rsidRPr="005050F0" w:rsidRDefault="002F484D" w:rsidP="002F484D">
      <w:pPr>
        <w:pStyle w:val="Heading3"/>
        <w:rPr>
          <w:noProof/>
          <w:lang w:eastAsia="ko-KR"/>
        </w:rPr>
      </w:pPr>
      <w:bookmarkStart w:id="2182" w:name="_Toc4577722"/>
      <w:bookmarkStart w:id="2183" w:name="_Toc27504317"/>
      <w:bookmarkStart w:id="2184" w:name="_Toc27505105"/>
      <w:bookmarkStart w:id="2185" w:name="_Toc27505889"/>
      <w:bookmarkStart w:id="2186" w:name="_Toc27506673"/>
      <w:bookmarkStart w:id="2187" w:name="_Toc176344593"/>
      <w:r w:rsidRPr="005050F0">
        <w:rPr>
          <w:noProof/>
          <w:lang w:eastAsia="ko-KR"/>
        </w:rPr>
        <w:t>8</w:t>
      </w:r>
      <w:r w:rsidRPr="005050F0">
        <w:rPr>
          <w:noProof/>
        </w:rPr>
        <w:t>.2.</w:t>
      </w:r>
      <w:r w:rsidRPr="005050F0">
        <w:rPr>
          <w:noProof/>
          <w:lang w:eastAsia="ko-KR"/>
        </w:rPr>
        <w:t>37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bookmarkEnd w:id="2182"/>
      <w:bookmarkEnd w:id="2183"/>
      <w:bookmarkEnd w:id="2184"/>
      <w:bookmarkEnd w:id="2185"/>
      <w:bookmarkEnd w:id="2186"/>
      <w:bookmarkEnd w:id="2187"/>
    </w:p>
    <w:p w14:paraId="37F9F70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BE8FD0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8657F5"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w:t>
            </w:r>
          </w:p>
        </w:tc>
      </w:tr>
      <w:tr w:rsidR="002F484D" w:rsidRPr="005050F0" w14:paraId="7B53412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3F3FF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5EBC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081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7346B"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2D37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6AFCD" w14:textId="77777777" w:rsidR="002F484D" w:rsidRPr="005050F0" w:rsidRDefault="002F484D" w:rsidP="00B93C96">
            <w:pPr>
              <w:jc w:val="center"/>
              <w:rPr>
                <w:rFonts w:ascii="Arial" w:hAnsi="Arial" w:cs="Arial"/>
                <w:b/>
                <w:noProof/>
                <w:sz w:val="18"/>
                <w:szCs w:val="18"/>
              </w:rPr>
            </w:pPr>
          </w:p>
        </w:tc>
      </w:tr>
      <w:tr w:rsidR="002F484D" w:rsidRPr="005050F0" w14:paraId="2A2024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F88FA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C82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DC15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EBE10"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E19B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E7520" w14:textId="77777777" w:rsidR="002F484D" w:rsidRPr="005050F0" w:rsidRDefault="002F484D" w:rsidP="00B93C96">
            <w:pPr>
              <w:jc w:val="center"/>
              <w:rPr>
                <w:b/>
                <w:noProof/>
              </w:rPr>
            </w:pPr>
          </w:p>
        </w:tc>
      </w:tr>
      <w:tr w:rsidR="002F484D" w:rsidRPr="005050F0" w14:paraId="5A35587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4876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9C45F9"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t</w:t>
            </w:r>
            <w:r w:rsidR="00C607FA" w:rsidRPr="005050F0">
              <w:rPr>
                <w:noProof/>
                <w:lang w:eastAsia="ko-KR"/>
              </w:rPr>
              <w:t>h</w:t>
            </w:r>
            <w:r w:rsidRPr="005050F0">
              <w:rPr>
                <w:noProof/>
                <w:lang w:eastAsia="ko-KR"/>
              </w:rPr>
              <w:t xml:space="preserve">e </w:t>
            </w:r>
            <w:r w:rsidRPr="005050F0">
              <w:rPr>
                <w:noProof/>
              </w:rPr>
              <w:t xml:space="preserve">configuration parameters for establishment of the PDN connection for </w:t>
            </w:r>
            <w:r w:rsidRPr="005050F0">
              <w:rPr>
                <w:noProof/>
                <w:lang w:eastAsia="ko-KR"/>
              </w:rPr>
              <w:t>the MC identity management service on a per VPLMN and HPLMN basis.</w:t>
            </w:r>
          </w:p>
        </w:tc>
      </w:tr>
    </w:tbl>
    <w:p w14:paraId="4B8ED1F9" w14:textId="77777777" w:rsidR="007A4557" w:rsidRPr="005050F0" w:rsidRDefault="007A4557" w:rsidP="007A4557">
      <w:pPr>
        <w:rPr>
          <w:noProof/>
        </w:rPr>
      </w:pPr>
      <w:bookmarkStart w:id="2188" w:name="_Toc4577723"/>
      <w:bookmarkStart w:id="2189" w:name="_Toc27504318"/>
      <w:bookmarkStart w:id="2190" w:name="_Toc27505106"/>
      <w:bookmarkStart w:id="2191" w:name="_Toc27505890"/>
      <w:bookmarkStart w:id="2192" w:name="_Toc27506674"/>
    </w:p>
    <w:p w14:paraId="411A1F04" w14:textId="77777777" w:rsidR="002F484D" w:rsidRPr="005050F0" w:rsidRDefault="002F484D" w:rsidP="002F484D">
      <w:pPr>
        <w:pStyle w:val="Heading3"/>
        <w:rPr>
          <w:noProof/>
          <w:lang w:eastAsia="ko-KR"/>
        </w:rPr>
      </w:pPr>
      <w:bookmarkStart w:id="2193" w:name="_Toc176344594"/>
      <w:r w:rsidRPr="005050F0">
        <w:rPr>
          <w:noProof/>
          <w:lang w:eastAsia="ko-KR"/>
        </w:rPr>
        <w:t>8</w:t>
      </w:r>
      <w:r w:rsidRPr="005050F0">
        <w:rPr>
          <w:noProof/>
        </w:rPr>
        <w:t>.2.</w:t>
      </w:r>
      <w:r w:rsidRPr="005050F0">
        <w:rPr>
          <w:noProof/>
          <w:lang w:eastAsia="ko-KR"/>
        </w:rPr>
        <w:t>38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w:t>
      </w:r>
      <w:bookmarkEnd w:id="2188"/>
      <w:bookmarkEnd w:id="2189"/>
      <w:bookmarkEnd w:id="2190"/>
      <w:bookmarkEnd w:id="2191"/>
      <w:bookmarkEnd w:id="2192"/>
      <w:bookmarkEnd w:id="2193"/>
    </w:p>
    <w:p w14:paraId="2224A2F6"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53B54F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8C8E4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HPLMN/VPLMN/Service/MCIDMToConRef/&lt;x&gt;</w:t>
            </w:r>
          </w:p>
        </w:tc>
      </w:tr>
      <w:tr w:rsidR="002F484D" w:rsidRPr="005050F0" w14:paraId="3E518CC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378ED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F219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8C87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F6DE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8D7C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A5CA9" w14:textId="77777777" w:rsidR="002F484D" w:rsidRPr="005050F0" w:rsidRDefault="002F484D" w:rsidP="00B93C96">
            <w:pPr>
              <w:jc w:val="center"/>
              <w:rPr>
                <w:rFonts w:ascii="Arial" w:hAnsi="Arial" w:cs="Arial"/>
                <w:b/>
                <w:noProof/>
                <w:sz w:val="18"/>
                <w:szCs w:val="18"/>
              </w:rPr>
            </w:pPr>
          </w:p>
        </w:tc>
      </w:tr>
      <w:tr w:rsidR="002F484D" w:rsidRPr="005050F0" w14:paraId="67908D2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9339F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7F2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4181D"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DE56E"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8D7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B0CA3" w14:textId="77777777" w:rsidR="002F484D" w:rsidRPr="005050F0" w:rsidRDefault="002F484D" w:rsidP="00B93C96">
            <w:pPr>
              <w:jc w:val="center"/>
              <w:rPr>
                <w:b/>
                <w:noProof/>
              </w:rPr>
            </w:pPr>
          </w:p>
        </w:tc>
      </w:tr>
      <w:tr w:rsidR="002F484D" w:rsidRPr="005050F0" w14:paraId="24E1DFA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84C78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E720CC"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084E6762" w14:textId="77777777" w:rsidR="007A4557" w:rsidRPr="005050F0" w:rsidRDefault="007A4557" w:rsidP="007A4557">
      <w:pPr>
        <w:rPr>
          <w:noProof/>
        </w:rPr>
      </w:pPr>
      <w:bookmarkStart w:id="2194" w:name="_Toc4577724"/>
      <w:bookmarkStart w:id="2195" w:name="_Toc27504319"/>
      <w:bookmarkStart w:id="2196" w:name="_Toc27505107"/>
      <w:bookmarkStart w:id="2197" w:name="_Toc27505891"/>
      <w:bookmarkStart w:id="2198" w:name="_Toc27506675"/>
    </w:p>
    <w:p w14:paraId="42E0E049" w14:textId="77777777" w:rsidR="002F484D" w:rsidRPr="005050F0" w:rsidRDefault="002F484D" w:rsidP="002F484D">
      <w:pPr>
        <w:pStyle w:val="Heading3"/>
        <w:rPr>
          <w:noProof/>
          <w:lang w:eastAsia="ko-KR"/>
        </w:rPr>
      </w:pPr>
      <w:bookmarkStart w:id="2199" w:name="_Toc176344595"/>
      <w:r w:rsidRPr="005050F0">
        <w:rPr>
          <w:noProof/>
          <w:lang w:eastAsia="ko-KR"/>
        </w:rPr>
        <w:lastRenderedPageBreak/>
        <w:t>8</w:t>
      </w:r>
      <w:r w:rsidRPr="005050F0">
        <w:rPr>
          <w:noProof/>
        </w:rPr>
        <w:t>.2.</w:t>
      </w:r>
      <w:r w:rsidRPr="005050F0">
        <w:rPr>
          <w:noProof/>
          <w:lang w:eastAsia="ko-KR"/>
        </w:rPr>
        <w:t>39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r w:rsidR="00040692" w:rsidRPr="005050F0">
        <w:rPr>
          <w:noProof/>
          <w:lang w:eastAsia="ko-KR"/>
        </w:rPr>
        <w:br/>
      </w:r>
      <w:r w:rsidRPr="005050F0">
        <w:rPr>
          <w:noProof/>
          <w:lang w:eastAsia="ko-KR"/>
        </w:rPr>
        <w:t>&lt;x&gt;/ConRef</w:t>
      </w:r>
      <w:bookmarkEnd w:id="2194"/>
      <w:bookmarkEnd w:id="2195"/>
      <w:bookmarkEnd w:id="2196"/>
      <w:bookmarkEnd w:id="2197"/>
      <w:bookmarkEnd w:id="2198"/>
      <w:bookmarkEnd w:id="2199"/>
    </w:p>
    <w:p w14:paraId="4809278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17D034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3DA203"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HPLMN/VPLMN/Service/MCIDMToConRef/&lt;x&gt;/ConRef</w:t>
            </w:r>
          </w:p>
        </w:tc>
      </w:tr>
      <w:tr w:rsidR="002F484D" w:rsidRPr="005050F0" w14:paraId="0C1249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F307B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AEFC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DCDB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A655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F5FE0"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BDEBF8" w14:textId="77777777" w:rsidR="002F484D" w:rsidRPr="005050F0" w:rsidRDefault="002F484D" w:rsidP="00B93C96">
            <w:pPr>
              <w:jc w:val="center"/>
              <w:rPr>
                <w:rFonts w:ascii="Arial" w:hAnsi="Arial" w:cs="Arial"/>
                <w:b/>
                <w:noProof/>
                <w:sz w:val="18"/>
                <w:szCs w:val="18"/>
              </w:rPr>
            </w:pPr>
          </w:p>
        </w:tc>
      </w:tr>
      <w:tr w:rsidR="002F484D" w:rsidRPr="005050F0" w14:paraId="5CB80F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9BC85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1749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2AD8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80ABA"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076F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B16D3A" w14:textId="77777777" w:rsidR="002F484D" w:rsidRPr="005050F0" w:rsidRDefault="002F484D" w:rsidP="00B93C96">
            <w:pPr>
              <w:jc w:val="center"/>
              <w:rPr>
                <w:b/>
                <w:noProof/>
              </w:rPr>
            </w:pPr>
          </w:p>
        </w:tc>
      </w:tr>
      <w:tr w:rsidR="002F484D" w:rsidRPr="005050F0" w14:paraId="71FFDEC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27574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4BC636"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00127E58" w14:textId="77777777" w:rsidR="007A4557" w:rsidRPr="005050F0" w:rsidRDefault="007A4557" w:rsidP="007A4557">
      <w:pPr>
        <w:rPr>
          <w:noProof/>
        </w:rPr>
      </w:pPr>
    </w:p>
    <w:p w14:paraId="6085A7C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02830EF0" w14:textId="77777777" w:rsidR="002F484D" w:rsidRPr="005050F0" w:rsidRDefault="002F484D" w:rsidP="002F484D">
      <w:pPr>
        <w:pStyle w:val="Heading3"/>
        <w:rPr>
          <w:noProof/>
          <w:lang w:eastAsia="ko-KR"/>
        </w:rPr>
      </w:pPr>
      <w:bookmarkStart w:id="2200" w:name="_Toc4577725"/>
      <w:bookmarkStart w:id="2201" w:name="_Toc27504320"/>
      <w:bookmarkStart w:id="2202" w:name="_Toc27505108"/>
      <w:bookmarkStart w:id="2203" w:name="_Toc27505892"/>
      <w:bookmarkStart w:id="2204" w:name="_Toc27506676"/>
      <w:bookmarkStart w:id="2205" w:name="_Toc176344596"/>
      <w:r w:rsidRPr="005050F0">
        <w:rPr>
          <w:noProof/>
          <w:lang w:eastAsia="ko-KR"/>
        </w:rPr>
        <w:t>8</w:t>
      </w:r>
      <w:r w:rsidRPr="005050F0">
        <w:rPr>
          <w:noProof/>
        </w:rPr>
        <w:t>.2.</w:t>
      </w:r>
      <w:r w:rsidRPr="005050F0">
        <w:rPr>
          <w:noProof/>
          <w:lang w:eastAsia="ko-KR"/>
        </w:rPr>
        <w:t>40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w:t>
      </w:r>
      <w:bookmarkEnd w:id="2200"/>
      <w:bookmarkEnd w:id="2201"/>
      <w:bookmarkEnd w:id="2202"/>
      <w:bookmarkEnd w:id="2203"/>
      <w:bookmarkEnd w:id="2204"/>
      <w:bookmarkEnd w:id="2205"/>
    </w:p>
    <w:p w14:paraId="78E0B56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01D5FD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9CDED4"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w:t>
            </w:r>
          </w:p>
        </w:tc>
      </w:tr>
      <w:tr w:rsidR="002F484D" w:rsidRPr="005050F0" w14:paraId="016815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228A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F347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C74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7F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D9E2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8C91B" w14:textId="77777777" w:rsidR="002F484D" w:rsidRPr="005050F0" w:rsidRDefault="002F484D" w:rsidP="00B93C96">
            <w:pPr>
              <w:jc w:val="center"/>
              <w:rPr>
                <w:rFonts w:ascii="Arial" w:hAnsi="Arial" w:cs="Arial"/>
                <w:b/>
                <w:noProof/>
                <w:sz w:val="18"/>
                <w:szCs w:val="18"/>
              </w:rPr>
            </w:pPr>
          </w:p>
        </w:tc>
      </w:tr>
      <w:tr w:rsidR="002F484D" w:rsidRPr="005050F0" w14:paraId="2F0CFF3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0C9E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D5A8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8108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F4D8"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3C83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B53707" w14:textId="77777777" w:rsidR="002F484D" w:rsidRPr="005050F0" w:rsidRDefault="002F484D" w:rsidP="00B93C96">
            <w:pPr>
              <w:jc w:val="center"/>
              <w:rPr>
                <w:b/>
                <w:noProof/>
              </w:rPr>
            </w:pPr>
          </w:p>
        </w:tc>
      </w:tr>
      <w:tr w:rsidR="002F484D" w:rsidRPr="005050F0" w14:paraId="4DECE33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A74AC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ED7D4D"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application plane server identity information</w:t>
            </w:r>
            <w:r w:rsidRPr="005050F0">
              <w:rPr>
                <w:noProof/>
              </w:rPr>
              <w:t xml:space="preserve"> configuration</w:t>
            </w:r>
            <w:r w:rsidRPr="005050F0">
              <w:rPr>
                <w:noProof/>
                <w:lang w:eastAsia="ko-KR"/>
              </w:rPr>
              <w:t>.</w:t>
            </w:r>
          </w:p>
        </w:tc>
      </w:tr>
    </w:tbl>
    <w:p w14:paraId="13D59292" w14:textId="77777777" w:rsidR="007A4557" w:rsidRPr="005050F0" w:rsidRDefault="007A4557" w:rsidP="007A4557">
      <w:pPr>
        <w:rPr>
          <w:noProof/>
        </w:rPr>
      </w:pPr>
      <w:bookmarkStart w:id="2206" w:name="_Toc4577726"/>
      <w:bookmarkStart w:id="2207" w:name="_Toc27504321"/>
      <w:bookmarkStart w:id="2208" w:name="_Toc27505109"/>
      <w:bookmarkStart w:id="2209" w:name="_Toc27505893"/>
      <w:bookmarkStart w:id="2210" w:name="_Toc27506677"/>
    </w:p>
    <w:p w14:paraId="03649980" w14:textId="77777777" w:rsidR="002F484D" w:rsidRPr="005050F0" w:rsidRDefault="002F484D" w:rsidP="002F484D">
      <w:pPr>
        <w:pStyle w:val="Heading3"/>
        <w:rPr>
          <w:noProof/>
          <w:lang w:eastAsia="ko-KR"/>
        </w:rPr>
      </w:pPr>
      <w:bookmarkStart w:id="2211" w:name="_Toc176344597"/>
      <w:r w:rsidRPr="005050F0">
        <w:rPr>
          <w:noProof/>
          <w:lang w:eastAsia="ko-KR"/>
        </w:rPr>
        <w:t>8</w:t>
      </w:r>
      <w:r w:rsidRPr="005050F0">
        <w:rPr>
          <w:noProof/>
        </w:rPr>
        <w:t>.2.</w:t>
      </w:r>
      <w:r w:rsidRPr="005050F0">
        <w:rPr>
          <w:noProof/>
          <w:lang w:eastAsia="ko-KR"/>
        </w:rPr>
        <w:t>41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bookmarkEnd w:id="2206"/>
      <w:bookmarkEnd w:id="2207"/>
      <w:bookmarkEnd w:id="2208"/>
      <w:bookmarkEnd w:id="2209"/>
      <w:bookmarkEnd w:id="2210"/>
      <w:bookmarkEnd w:id="2211"/>
    </w:p>
    <w:p w14:paraId="4561684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CCE76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EABFD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p>
        </w:tc>
      </w:tr>
      <w:tr w:rsidR="002F484D" w:rsidRPr="005050F0" w14:paraId="7B4F4F9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A876B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0227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778C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1A86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5B0F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839747" w14:textId="77777777" w:rsidR="002F484D" w:rsidRPr="005050F0" w:rsidRDefault="002F484D" w:rsidP="00B93C96">
            <w:pPr>
              <w:jc w:val="center"/>
              <w:rPr>
                <w:rFonts w:ascii="Arial" w:hAnsi="Arial" w:cs="Arial"/>
                <w:b/>
                <w:noProof/>
                <w:sz w:val="18"/>
                <w:szCs w:val="18"/>
              </w:rPr>
            </w:pPr>
          </w:p>
        </w:tc>
      </w:tr>
      <w:tr w:rsidR="002F484D" w:rsidRPr="005050F0" w14:paraId="04C9F7F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AC402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6B15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F7E1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57733"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AAB8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254BF" w14:textId="77777777" w:rsidR="002F484D" w:rsidRPr="005050F0" w:rsidRDefault="002F484D" w:rsidP="00B93C96">
            <w:pPr>
              <w:jc w:val="center"/>
              <w:rPr>
                <w:b/>
                <w:noProof/>
              </w:rPr>
            </w:pPr>
          </w:p>
        </w:tc>
      </w:tr>
      <w:tr w:rsidR="002F484D" w:rsidRPr="005050F0" w14:paraId="43E48F8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B34C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653D1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identity management server </w:t>
            </w:r>
            <w:r w:rsidR="009B73D8" w:rsidRPr="005050F0">
              <w:rPr>
                <w:noProof/>
                <w:lang w:eastAsia="ko-KR"/>
              </w:rPr>
              <w:t xml:space="preserve">authorisation endpoint </w:t>
            </w:r>
            <w:r w:rsidRPr="005050F0">
              <w:rPr>
                <w:noProof/>
                <w:lang w:eastAsia="ko-KR"/>
              </w:rPr>
              <w:t>identity information.</w:t>
            </w:r>
          </w:p>
        </w:tc>
      </w:tr>
    </w:tbl>
    <w:p w14:paraId="32637D39" w14:textId="77777777" w:rsidR="007A4557" w:rsidRPr="005050F0" w:rsidRDefault="007A4557" w:rsidP="007A4557">
      <w:pPr>
        <w:rPr>
          <w:noProof/>
        </w:rPr>
      </w:pPr>
    </w:p>
    <w:p w14:paraId="2DC7B040"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0C15819" w14:textId="77777777" w:rsidR="009B73D8" w:rsidRPr="005050F0" w:rsidRDefault="009B73D8" w:rsidP="009B73D8">
      <w:pPr>
        <w:pStyle w:val="Heading3"/>
        <w:rPr>
          <w:noProof/>
          <w:lang w:eastAsia="ko-KR"/>
        </w:rPr>
      </w:pPr>
      <w:bookmarkStart w:id="2212" w:name="_Toc4577727"/>
      <w:bookmarkStart w:id="2213" w:name="_Toc27504322"/>
      <w:bookmarkStart w:id="2214" w:name="_Toc27505110"/>
      <w:bookmarkStart w:id="2215" w:name="_Toc27505894"/>
      <w:bookmarkStart w:id="2216" w:name="_Toc27506678"/>
      <w:bookmarkStart w:id="2217" w:name="_Toc176344598"/>
      <w:r w:rsidRPr="005050F0">
        <w:rPr>
          <w:noProof/>
          <w:lang w:eastAsia="ko-KR"/>
        </w:rPr>
        <w:t>8</w:t>
      </w:r>
      <w:r w:rsidRPr="005050F0">
        <w:rPr>
          <w:noProof/>
        </w:rPr>
        <w:t>.2.</w:t>
      </w:r>
      <w:r w:rsidRPr="005050F0">
        <w:rPr>
          <w:noProof/>
          <w:lang w:eastAsia="ko-KR"/>
        </w:rPr>
        <w:t>41A</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AppServerInfo/IDMSTokenEndpoint</w:t>
      </w:r>
      <w:bookmarkEnd w:id="2212"/>
      <w:bookmarkEnd w:id="2213"/>
      <w:bookmarkEnd w:id="2214"/>
      <w:bookmarkEnd w:id="2215"/>
      <w:bookmarkEnd w:id="2216"/>
      <w:bookmarkEnd w:id="2217"/>
    </w:p>
    <w:p w14:paraId="745D908B" w14:textId="77777777" w:rsidR="009B73D8" w:rsidRPr="005050F0" w:rsidRDefault="009B73D8" w:rsidP="009B73D8">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41A</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B73D8" w:rsidRPr="005050F0" w14:paraId="5BFD80CA"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7F200E" w14:textId="77777777" w:rsidR="009B73D8" w:rsidRPr="005050F0" w:rsidRDefault="009B73D8" w:rsidP="00921322">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AppServerInfo/IDMSTokenEndpoint</w:t>
            </w:r>
          </w:p>
        </w:tc>
      </w:tr>
      <w:tr w:rsidR="009B73D8" w:rsidRPr="005050F0" w14:paraId="1CC2E675"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2BF11" w14:textId="77777777" w:rsidR="009B73D8" w:rsidRPr="005050F0" w:rsidRDefault="009B73D8"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8C86A" w14:textId="77777777" w:rsidR="009B73D8" w:rsidRPr="005050F0" w:rsidRDefault="009B73D8"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7129" w14:textId="77777777" w:rsidR="009B73D8" w:rsidRPr="005050F0" w:rsidRDefault="009B73D8"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B05E5" w14:textId="77777777" w:rsidR="009B73D8" w:rsidRPr="005050F0" w:rsidRDefault="009B73D8"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C70E" w14:textId="77777777" w:rsidR="009B73D8" w:rsidRPr="005050F0" w:rsidRDefault="009B73D8"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A4C04" w14:textId="77777777" w:rsidR="009B73D8" w:rsidRPr="005050F0" w:rsidRDefault="009B73D8" w:rsidP="00921322">
            <w:pPr>
              <w:jc w:val="center"/>
              <w:rPr>
                <w:rFonts w:ascii="Arial" w:hAnsi="Arial" w:cs="Arial"/>
                <w:b/>
                <w:noProof/>
                <w:sz w:val="18"/>
                <w:szCs w:val="18"/>
              </w:rPr>
            </w:pPr>
          </w:p>
        </w:tc>
      </w:tr>
      <w:tr w:rsidR="009B73D8" w:rsidRPr="005050F0" w14:paraId="43C97078"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0FE866" w14:textId="77777777" w:rsidR="009B73D8" w:rsidRPr="005050F0" w:rsidRDefault="009B73D8"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7F5A" w14:textId="77777777" w:rsidR="009B73D8" w:rsidRPr="005050F0" w:rsidRDefault="009B73D8"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9618E" w14:textId="77777777" w:rsidR="009B73D8" w:rsidRPr="005050F0" w:rsidRDefault="009B73D8"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077D4" w14:textId="77777777" w:rsidR="009B73D8" w:rsidRPr="005050F0" w:rsidRDefault="009B73D8" w:rsidP="0092132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1C16E" w14:textId="77777777" w:rsidR="009B73D8" w:rsidRPr="005050F0" w:rsidRDefault="009B73D8"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166264" w14:textId="77777777" w:rsidR="009B73D8" w:rsidRPr="005050F0" w:rsidRDefault="009B73D8" w:rsidP="00921322">
            <w:pPr>
              <w:jc w:val="center"/>
              <w:rPr>
                <w:b/>
                <w:noProof/>
              </w:rPr>
            </w:pPr>
          </w:p>
        </w:tc>
      </w:tr>
      <w:tr w:rsidR="009B73D8" w:rsidRPr="005050F0" w14:paraId="0D604541"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EC72C7" w14:textId="77777777" w:rsidR="009B73D8" w:rsidRPr="005050F0" w:rsidRDefault="009B73D8"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FC0534" w14:textId="77777777" w:rsidR="009B73D8" w:rsidRPr="005050F0" w:rsidRDefault="009B73D8" w:rsidP="00921322">
            <w:pPr>
              <w:rPr>
                <w:noProof/>
                <w:lang w:eastAsia="ko-KR"/>
              </w:rPr>
            </w:pPr>
            <w:r w:rsidRPr="005050F0">
              <w:rPr>
                <w:noProof/>
              </w:rPr>
              <w:t xml:space="preserve">This leaf node indicates </w:t>
            </w:r>
            <w:r w:rsidRPr="005050F0">
              <w:rPr>
                <w:noProof/>
                <w:lang w:eastAsia="ko-KR"/>
              </w:rPr>
              <w:t>the identity management server token endpoint identity information.</w:t>
            </w:r>
          </w:p>
        </w:tc>
      </w:tr>
    </w:tbl>
    <w:p w14:paraId="414D8C48" w14:textId="77777777" w:rsidR="007A4557" w:rsidRPr="005050F0" w:rsidRDefault="007A4557" w:rsidP="007A4557">
      <w:pPr>
        <w:rPr>
          <w:noProof/>
        </w:rPr>
      </w:pPr>
    </w:p>
    <w:p w14:paraId="570B6C70" w14:textId="77777777" w:rsidR="009B73D8" w:rsidRPr="005050F0" w:rsidRDefault="009B73D8" w:rsidP="009B73D8">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C4BED0F" w14:textId="77777777" w:rsidR="00CD0F8A" w:rsidRPr="005050F0" w:rsidRDefault="00CD0F8A" w:rsidP="00CD0F8A">
      <w:pPr>
        <w:pStyle w:val="Heading3"/>
        <w:rPr>
          <w:noProof/>
          <w:lang w:eastAsia="ko-KR"/>
        </w:rPr>
      </w:pPr>
      <w:bookmarkStart w:id="2218" w:name="_Toc4577728"/>
      <w:bookmarkStart w:id="2219" w:name="_Toc27504323"/>
      <w:bookmarkStart w:id="2220" w:name="_Toc27505111"/>
      <w:bookmarkStart w:id="2221" w:name="_Toc27505895"/>
      <w:bookmarkStart w:id="2222" w:name="_Toc27506679"/>
      <w:bookmarkStart w:id="2223" w:name="_Toc176344599"/>
      <w:r w:rsidRPr="005050F0">
        <w:rPr>
          <w:noProof/>
          <w:lang w:eastAsia="ko-KR"/>
        </w:rPr>
        <w:t>8</w:t>
      </w:r>
      <w:r w:rsidRPr="005050F0">
        <w:rPr>
          <w:noProof/>
        </w:rPr>
        <w:t>.2.</w:t>
      </w:r>
      <w:r w:rsidRPr="005050F0">
        <w:rPr>
          <w:noProof/>
          <w:lang w:eastAsia="ko-KR"/>
        </w:rPr>
        <w:t>41B</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AppServerInfo/HTTPProxy</w:t>
      </w:r>
      <w:bookmarkEnd w:id="2218"/>
      <w:bookmarkEnd w:id="2219"/>
      <w:bookmarkEnd w:id="2220"/>
      <w:bookmarkEnd w:id="2221"/>
      <w:bookmarkEnd w:id="2222"/>
      <w:bookmarkEnd w:id="2223"/>
    </w:p>
    <w:p w14:paraId="37D259A0"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41B</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AppServerInfo/HTTPProxy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769BD39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C52EA9"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AppServerInfo/HTTPProxy</w:t>
            </w:r>
          </w:p>
        </w:tc>
      </w:tr>
      <w:tr w:rsidR="00CD0F8A" w:rsidRPr="005050F0" w14:paraId="6A736B4E"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0817F"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4CFE9"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F143"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C8C74"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5144F"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8F031" w14:textId="77777777" w:rsidR="00CD0F8A" w:rsidRPr="005050F0" w:rsidRDefault="00CD0F8A" w:rsidP="00FC10EA">
            <w:pPr>
              <w:jc w:val="center"/>
              <w:rPr>
                <w:rFonts w:ascii="Arial" w:hAnsi="Arial" w:cs="Arial"/>
                <w:b/>
                <w:noProof/>
                <w:sz w:val="18"/>
                <w:szCs w:val="18"/>
              </w:rPr>
            </w:pPr>
          </w:p>
        </w:tc>
      </w:tr>
      <w:tr w:rsidR="00CD0F8A" w:rsidRPr="005050F0" w14:paraId="196EEEF1"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87191"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9A689"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6ADF5"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C8831"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180C4"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5A530" w14:textId="77777777" w:rsidR="00CD0F8A" w:rsidRPr="005050F0" w:rsidRDefault="00CD0F8A" w:rsidP="00FC10EA">
            <w:pPr>
              <w:jc w:val="center"/>
              <w:rPr>
                <w:b/>
                <w:noProof/>
              </w:rPr>
            </w:pPr>
          </w:p>
        </w:tc>
      </w:tr>
      <w:tr w:rsidR="00CD0F8A" w:rsidRPr="005050F0" w14:paraId="01E4DCE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D1587C"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3C6B15"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the HTTP Proxy identity information.</w:t>
            </w:r>
          </w:p>
        </w:tc>
      </w:tr>
    </w:tbl>
    <w:p w14:paraId="43FB15FB" w14:textId="77777777" w:rsidR="007A4557" w:rsidRPr="005050F0" w:rsidRDefault="007A4557" w:rsidP="007A4557">
      <w:pPr>
        <w:rPr>
          <w:noProof/>
        </w:rPr>
      </w:pPr>
    </w:p>
    <w:p w14:paraId="12872165" w14:textId="77777777" w:rsidR="00CD0F8A" w:rsidRPr="005050F0" w:rsidRDefault="00CD0F8A" w:rsidP="00CD0F8A">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518D6B0" w14:textId="77777777" w:rsidR="002F484D" w:rsidRPr="005050F0" w:rsidRDefault="002F484D" w:rsidP="009B73D8">
      <w:pPr>
        <w:pStyle w:val="Heading3"/>
        <w:rPr>
          <w:noProof/>
          <w:lang w:eastAsia="ko-KR"/>
        </w:rPr>
      </w:pPr>
      <w:bookmarkStart w:id="2224" w:name="_Toc4577729"/>
      <w:bookmarkStart w:id="2225" w:name="_Toc27504324"/>
      <w:bookmarkStart w:id="2226" w:name="_Toc27505112"/>
      <w:bookmarkStart w:id="2227" w:name="_Toc27505896"/>
      <w:bookmarkStart w:id="2228" w:name="_Toc27506680"/>
      <w:bookmarkStart w:id="2229" w:name="_Toc176344600"/>
      <w:r w:rsidRPr="005050F0">
        <w:rPr>
          <w:noProof/>
          <w:lang w:eastAsia="ko-KR"/>
        </w:rPr>
        <w:t>8</w:t>
      </w:r>
      <w:r w:rsidRPr="005050F0">
        <w:rPr>
          <w:noProof/>
        </w:rPr>
        <w:t>.2.</w:t>
      </w:r>
      <w:r w:rsidRPr="005050F0">
        <w:rPr>
          <w:noProof/>
          <w:lang w:eastAsia="ko-KR"/>
        </w:rPr>
        <w:t>42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AppServerInfo/GMS</w:t>
      </w:r>
      <w:bookmarkEnd w:id="2224"/>
      <w:bookmarkEnd w:id="2225"/>
      <w:bookmarkEnd w:id="2226"/>
      <w:bookmarkEnd w:id="2227"/>
      <w:bookmarkEnd w:id="2228"/>
      <w:bookmarkEnd w:id="2229"/>
    </w:p>
    <w:p w14:paraId="04F10438"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AppServerInfo/GMS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016ACF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3B8980"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AppServerInfo/GMS</w:t>
            </w:r>
          </w:p>
        </w:tc>
      </w:tr>
      <w:tr w:rsidR="002F484D" w:rsidRPr="005050F0" w14:paraId="35390FC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F68C2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B50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8DEB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4845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50AF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128304" w14:textId="77777777" w:rsidR="002F484D" w:rsidRPr="005050F0" w:rsidRDefault="002F484D" w:rsidP="00B93C96">
            <w:pPr>
              <w:jc w:val="center"/>
              <w:rPr>
                <w:rFonts w:ascii="Arial" w:hAnsi="Arial" w:cs="Arial"/>
                <w:b/>
                <w:noProof/>
                <w:sz w:val="18"/>
                <w:szCs w:val="18"/>
              </w:rPr>
            </w:pPr>
          </w:p>
        </w:tc>
      </w:tr>
      <w:tr w:rsidR="002F484D" w:rsidRPr="005050F0" w14:paraId="61C379F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E877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32C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8E5D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74CDD"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CA49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A3C4D8" w14:textId="77777777" w:rsidR="002F484D" w:rsidRPr="005050F0" w:rsidRDefault="002F484D" w:rsidP="00B93C96">
            <w:pPr>
              <w:jc w:val="center"/>
              <w:rPr>
                <w:b/>
                <w:noProof/>
              </w:rPr>
            </w:pPr>
          </w:p>
        </w:tc>
      </w:tr>
      <w:tr w:rsidR="002F484D" w:rsidRPr="005050F0" w14:paraId="2B407FF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2A0CE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3E11E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group management server identity information.</w:t>
            </w:r>
          </w:p>
        </w:tc>
      </w:tr>
    </w:tbl>
    <w:p w14:paraId="6478F18D" w14:textId="77777777" w:rsidR="007A4557" w:rsidRPr="005050F0" w:rsidRDefault="007A4557" w:rsidP="007A4557">
      <w:pPr>
        <w:rPr>
          <w:noProof/>
        </w:rPr>
      </w:pPr>
    </w:p>
    <w:p w14:paraId="0ED7A67C"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21AAAFB" w14:textId="77777777" w:rsidR="002F484D" w:rsidRPr="005050F0" w:rsidRDefault="002F484D" w:rsidP="002F484D">
      <w:pPr>
        <w:pStyle w:val="Heading3"/>
        <w:rPr>
          <w:noProof/>
          <w:lang w:eastAsia="ko-KR"/>
        </w:rPr>
      </w:pPr>
      <w:bookmarkStart w:id="2230" w:name="_Toc4577730"/>
      <w:bookmarkStart w:id="2231" w:name="_Toc27504325"/>
      <w:bookmarkStart w:id="2232" w:name="_Toc27505113"/>
      <w:bookmarkStart w:id="2233" w:name="_Toc27505897"/>
      <w:bookmarkStart w:id="2234" w:name="_Toc27506681"/>
      <w:bookmarkStart w:id="2235" w:name="_Toc176344601"/>
      <w:r w:rsidRPr="005050F0">
        <w:rPr>
          <w:noProof/>
          <w:lang w:eastAsia="ko-KR"/>
        </w:rPr>
        <w:t>8</w:t>
      </w:r>
      <w:r w:rsidRPr="005050F0">
        <w:rPr>
          <w:noProof/>
        </w:rPr>
        <w:t>.2.</w:t>
      </w:r>
      <w:r w:rsidRPr="005050F0">
        <w:rPr>
          <w:noProof/>
          <w:lang w:eastAsia="ko-KR"/>
        </w:rPr>
        <w:t>43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AppServerInfo/CMS</w:t>
      </w:r>
      <w:bookmarkEnd w:id="2230"/>
      <w:bookmarkEnd w:id="2231"/>
      <w:bookmarkEnd w:id="2232"/>
      <w:bookmarkEnd w:id="2233"/>
      <w:bookmarkEnd w:id="2234"/>
      <w:bookmarkEnd w:id="2235"/>
    </w:p>
    <w:p w14:paraId="541E210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AppServerInfo/CMS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31E7A9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E6963E"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AppServerInfo/CMS</w:t>
            </w:r>
          </w:p>
        </w:tc>
      </w:tr>
      <w:tr w:rsidR="002F484D" w:rsidRPr="005050F0" w14:paraId="647289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51402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60CF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BCAC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E06FB"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EC63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870FB5" w14:textId="77777777" w:rsidR="002F484D" w:rsidRPr="005050F0" w:rsidRDefault="002F484D" w:rsidP="00B93C96">
            <w:pPr>
              <w:jc w:val="center"/>
              <w:rPr>
                <w:rFonts w:ascii="Arial" w:hAnsi="Arial" w:cs="Arial"/>
                <w:b/>
                <w:noProof/>
                <w:sz w:val="18"/>
                <w:szCs w:val="18"/>
              </w:rPr>
            </w:pPr>
          </w:p>
        </w:tc>
      </w:tr>
      <w:tr w:rsidR="002F484D" w:rsidRPr="005050F0" w14:paraId="25F37B1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20C27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833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36DA2"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1B079"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BFCE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B12560" w14:textId="77777777" w:rsidR="002F484D" w:rsidRPr="005050F0" w:rsidRDefault="002F484D" w:rsidP="00B93C96">
            <w:pPr>
              <w:jc w:val="center"/>
              <w:rPr>
                <w:b/>
                <w:noProof/>
              </w:rPr>
            </w:pPr>
          </w:p>
        </w:tc>
      </w:tr>
      <w:tr w:rsidR="002F484D" w:rsidRPr="005050F0" w14:paraId="7FF7CF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C4EE9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016E7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configuration management server identity information.</w:t>
            </w:r>
          </w:p>
        </w:tc>
      </w:tr>
    </w:tbl>
    <w:p w14:paraId="60D10CA8" w14:textId="77777777" w:rsidR="007A4557" w:rsidRPr="005050F0" w:rsidRDefault="007A4557" w:rsidP="007A4557">
      <w:pPr>
        <w:rPr>
          <w:noProof/>
        </w:rPr>
      </w:pPr>
    </w:p>
    <w:p w14:paraId="4EDF7EBE"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F0E2692" w14:textId="77777777" w:rsidR="002F484D" w:rsidRPr="005050F0" w:rsidRDefault="002F484D" w:rsidP="002F484D">
      <w:pPr>
        <w:pStyle w:val="Heading3"/>
        <w:rPr>
          <w:noProof/>
          <w:lang w:eastAsia="ko-KR"/>
        </w:rPr>
      </w:pPr>
      <w:bookmarkStart w:id="2236" w:name="_Toc4577731"/>
      <w:bookmarkStart w:id="2237" w:name="_Toc27504326"/>
      <w:bookmarkStart w:id="2238" w:name="_Toc27505114"/>
      <w:bookmarkStart w:id="2239" w:name="_Toc27505898"/>
      <w:bookmarkStart w:id="2240" w:name="_Toc27506682"/>
      <w:bookmarkStart w:id="2241" w:name="_Toc176344602"/>
      <w:r w:rsidRPr="005050F0">
        <w:rPr>
          <w:noProof/>
          <w:lang w:eastAsia="ko-KR"/>
        </w:rPr>
        <w:t>8</w:t>
      </w:r>
      <w:r w:rsidRPr="005050F0">
        <w:rPr>
          <w:noProof/>
        </w:rPr>
        <w:t>.2.</w:t>
      </w:r>
      <w:r w:rsidRPr="005050F0">
        <w:rPr>
          <w:noProof/>
          <w:lang w:eastAsia="ko-KR"/>
        </w:rPr>
        <w:t>44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AppServerInfo/KMS</w:t>
      </w:r>
      <w:bookmarkEnd w:id="2236"/>
      <w:bookmarkEnd w:id="2237"/>
      <w:bookmarkEnd w:id="2238"/>
      <w:bookmarkEnd w:id="2239"/>
      <w:bookmarkEnd w:id="2240"/>
      <w:bookmarkEnd w:id="2241"/>
    </w:p>
    <w:p w14:paraId="0CEAB04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AppServerInfo/KMS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A9794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79ED7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AppServerInfo/KMS</w:t>
            </w:r>
          </w:p>
        </w:tc>
      </w:tr>
      <w:tr w:rsidR="002F484D" w:rsidRPr="005050F0" w14:paraId="2AC142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37E48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769A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E397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F4A5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4E49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19F84" w14:textId="77777777" w:rsidR="002F484D" w:rsidRPr="005050F0" w:rsidRDefault="002F484D" w:rsidP="00B93C96">
            <w:pPr>
              <w:jc w:val="center"/>
              <w:rPr>
                <w:rFonts w:ascii="Arial" w:hAnsi="Arial" w:cs="Arial"/>
                <w:b/>
                <w:noProof/>
                <w:sz w:val="18"/>
                <w:szCs w:val="18"/>
              </w:rPr>
            </w:pPr>
          </w:p>
        </w:tc>
      </w:tr>
      <w:tr w:rsidR="002F484D" w:rsidRPr="005050F0" w14:paraId="5654A8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2B8C2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BC4E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D8F8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753E8"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AB16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451572" w14:textId="77777777" w:rsidR="002F484D" w:rsidRPr="005050F0" w:rsidRDefault="002F484D" w:rsidP="00B93C96">
            <w:pPr>
              <w:jc w:val="center"/>
              <w:rPr>
                <w:b/>
                <w:noProof/>
              </w:rPr>
            </w:pPr>
          </w:p>
        </w:tc>
      </w:tr>
      <w:tr w:rsidR="002F484D" w:rsidRPr="005050F0" w14:paraId="2B68688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C2661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D21B2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key management server identity information.</w:t>
            </w:r>
          </w:p>
        </w:tc>
      </w:tr>
    </w:tbl>
    <w:p w14:paraId="5F7E05B0" w14:textId="77777777" w:rsidR="007A4557" w:rsidRPr="005050F0" w:rsidRDefault="007A4557" w:rsidP="007A4557">
      <w:pPr>
        <w:rPr>
          <w:noProof/>
        </w:rPr>
      </w:pPr>
    </w:p>
    <w:p w14:paraId="00AD0F34"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A2CDE57" w14:textId="77777777" w:rsidR="00CD0F8A" w:rsidRPr="005050F0" w:rsidRDefault="00CD0F8A" w:rsidP="00CD0F8A">
      <w:pPr>
        <w:pStyle w:val="Heading3"/>
        <w:rPr>
          <w:noProof/>
          <w:lang w:eastAsia="ko-KR"/>
        </w:rPr>
      </w:pPr>
      <w:bookmarkStart w:id="2242" w:name="_Toc4577732"/>
      <w:bookmarkStart w:id="2243" w:name="_Toc27504327"/>
      <w:bookmarkStart w:id="2244" w:name="_Toc27505115"/>
      <w:bookmarkStart w:id="2245" w:name="_Toc27505899"/>
      <w:bookmarkStart w:id="2246" w:name="_Toc27506683"/>
      <w:bookmarkStart w:id="2247" w:name="_Toc176344603"/>
      <w:r w:rsidRPr="005050F0">
        <w:rPr>
          <w:noProof/>
          <w:lang w:eastAsia="ko-KR"/>
        </w:rPr>
        <w:t>8</w:t>
      </w:r>
      <w:r w:rsidRPr="005050F0">
        <w:rPr>
          <w:noProof/>
        </w:rPr>
        <w:t>.2.</w:t>
      </w:r>
      <w:r w:rsidRPr="005050F0">
        <w:rPr>
          <w:noProof/>
          <w:lang w:eastAsia="ko-KR"/>
        </w:rPr>
        <w:t>44A</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w:t>
      </w:r>
      <w:bookmarkEnd w:id="2242"/>
      <w:bookmarkEnd w:id="2243"/>
      <w:bookmarkEnd w:id="2244"/>
      <w:bookmarkEnd w:id="2245"/>
      <w:bookmarkEnd w:id="2246"/>
      <w:bookmarkEnd w:id="2247"/>
    </w:p>
    <w:p w14:paraId="765A55AB"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44A</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3A1B0B3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9570F5"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w:t>
            </w:r>
          </w:p>
        </w:tc>
      </w:tr>
      <w:tr w:rsidR="00CD0F8A" w:rsidRPr="005050F0" w14:paraId="6DF9D57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894CBE"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1DBC2"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866F0"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1C747"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6AA37"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3CB509" w14:textId="77777777" w:rsidR="00CD0F8A" w:rsidRPr="005050F0" w:rsidRDefault="00CD0F8A" w:rsidP="00FC10EA">
            <w:pPr>
              <w:jc w:val="center"/>
              <w:rPr>
                <w:rFonts w:ascii="Arial" w:hAnsi="Arial" w:cs="Arial"/>
                <w:b/>
                <w:noProof/>
                <w:sz w:val="18"/>
                <w:szCs w:val="18"/>
              </w:rPr>
            </w:pPr>
          </w:p>
        </w:tc>
      </w:tr>
      <w:tr w:rsidR="00CD0F8A" w:rsidRPr="005050F0" w14:paraId="725CCE6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7EFCBE"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2CC95"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F3584"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4C412" w14:textId="77777777" w:rsidR="00CD0F8A" w:rsidRPr="005050F0" w:rsidRDefault="00CD0F8A" w:rsidP="00FC10EA">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2CC72"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D9E616" w14:textId="77777777" w:rsidR="00CD0F8A" w:rsidRPr="005050F0" w:rsidRDefault="00CD0F8A" w:rsidP="00FC10EA">
            <w:pPr>
              <w:jc w:val="center"/>
              <w:rPr>
                <w:b/>
                <w:noProof/>
              </w:rPr>
            </w:pPr>
          </w:p>
        </w:tc>
      </w:tr>
      <w:tr w:rsidR="00CD0F8A" w:rsidRPr="005050F0" w14:paraId="226D127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8364A"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7971D" w14:textId="77777777" w:rsidR="00CD0F8A" w:rsidRPr="005050F0" w:rsidRDefault="00CD0F8A" w:rsidP="00FC10EA">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TLS tunnel authentication method</w:t>
            </w:r>
            <w:r w:rsidRPr="005050F0">
              <w:rPr>
                <w:noProof/>
              </w:rPr>
              <w:t xml:space="preserve"> configuration</w:t>
            </w:r>
            <w:r w:rsidRPr="005050F0">
              <w:rPr>
                <w:noProof/>
                <w:lang w:eastAsia="ko-KR"/>
              </w:rPr>
              <w:t>.</w:t>
            </w:r>
          </w:p>
        </w:tc>
      </w:tr>
    </w:tbl>
    <w:p w14:paraId="4D6A64C1" w14:textId="77777777" w:rsidR="00CD0F8A" w:rsidRPr="005050F0" w:rsidRDefault="00CD0F8A" w:rsidP="00CD0F8A">
      <w:pPr>
        <w:rPr>
          <w:noProof/>
          <w:lang w:eastAsia="ko-KR"/>
        </w:rPr>
      </w:pPr>
    </w:p>
    <w:p w14:paraId="05A80DD1" w14:textId="77777777" w:rsidR="00CD0F8A" w:rsidRPr="005050F0" w:rsidRDefault="00CD0F8A" w:rsidP="00CD0F8A">
      <w:pPr>
        <w:pStyle w:val="Heading3"/>
        <w:rPr>
          <w:noProof/>
          <w:lang w:eastAsia="ko-KR"/>
        </w:rPr>
      </w:pPr>
      <w:bookmarkStart w:id="2248" w:name="_Toc4577733"/>
      <w:bookmarkStart w:id="2249" w:name="_Toc27504328"/>
      <w:bookmarkStart w:id="2250" w:name="_Toc27505116"/>
      <w:bookmarkStart w:id="2251" w:name="_Toc27505900"/>
      <w:bookmarkStart w:id="2252" w:name="_Toc27506684"/>
      <w:bookmarkStart w:id="2253" w:name="_Toc176344604"/>
      <w:r w:rsidRPr="005050F0">
        <w:rPr>
          <w:noProof/>
          <w:lang w:eastAsia="ko-KR"/>
        </w:rPr>
        <w:lastRenderedPageBreak/>
        <w:t>8</w:t>
      </w:r>
      <w:r w:rsidRPr="005050F0">
        <w:rPr>
          <w:noProof/>
        </w:rPr>
        <w:t>.2.</w:t>
      </w:r>
      <w:r w:rsidRPr="005050F0">
        <w:rPr>
          <w:noProof/>
          <w:lang w:eastAsia="ko-KR"/>
        </w:rPr>
        <w:t>44B</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AppServerInfo/TLSTunnelAuthMethod/Mutual</w:t>
      </w:r>
      <w:bookmarkEnd w:id="2248"/>
      <w:bookmarkEnd w:id="2249"/>
      <w:bookmarkEnd w:id="2250"/>
      <w:bookmarkEnd w:id="2251"/>
      <w:bookmarkEnd w:id="2252"/>
      <w:bookmarkEnd w:id="2253"/>
    </w:p>
    <w:p w14:paraId="1B26CC44"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44B</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AppServerInfo/TLSTunnelAuthMethod/Mutual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048D9C86"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770F2A"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AppServerInfo/TLSTunnelAuthMethod/Mutual</w:t>
            </w:r>
          </w:p>
        </w:tc>
      </w:tr>
      <w:tr w:rsidR="00CD0F8A" w:rsidRPr="005050F0" w14:paraId="459A38EB"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BA6120"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CD50D"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6380D"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12CE1"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38BA0"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007BCC" w14:textId="77777777" w:rsidR="00CD0F8A" w:rsidRPr="005050F0" w:rsidRDefault="00CD0F8A" w:rsidP="00FC10EA">
            <w:pPr>
              <w:jc w:val="center"/>
              <w:rPr>
                <w:rFonts w:ascii="Arial" w:hAnsi="Arial" w:cs="Arial"/>
                <w:b/>
                <w:noProof/>
                <w:sz w:val="18"/>
                <w:szCs w:val="18"/>
              </w:rPr>
            </w:pPr>
          </w:p>
        </w:tc>
      </w:tr>
      <w:tr w:rsidR="00CD0F8A" w:rsidRPr="005050F0" w14:paraId="45FB319B"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867A4B"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E70CD"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A5558"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E7E2"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4BDEB"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D69ABD" w14:textId="77777777" w:rsidR="00CD0F8A" w:rsidRPr="005050F0" w:rsidRDefault="00CD0F8A" w:rsidP="00FC10EA">
            <w:pPr>
              <w:jc w:val="center"/>
              <w:rPr>
                <w:b/>
                <w:noProof/>
              </w:rPr>
            </w:pPr>
          </w:p>
        </w:tc>
      </w:tr>
      <w:tr w:rsidR="00CD0F8A" w:rsidRPr="005050F0" w14:paraId="2CF98B97"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AAE558"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2D393C"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mutual authentication is used for the TLS tunnel authentication.</w:t>
            </w:r>
          </w:p>
        </w:tc>
      </w:tr>
    </w:tbl>
    <w:p w14:paraId="7C6CDCB2" w14:textId="77777777" w:rsidR="007A4557" w:rsidRPr="005050F0" w:rsidRDefault="007A4557" w:rsidP="007A4557">
      <w:pPr>
        <w:rPr>
          <w:noProof/>
        </w:rPr>
      </w:pPr>
    </w:p>
    <w:p w14:paraId="775B8562" w14:textId="77777777" w:rsidR="00CD0F8A" w:rsidRPr="005050F0" w:rsidRDefault="00CD0F8A" w:rsidP="00CD0F8A">
      <w:pPr>
        <w:rPr>
          <w:noProof/>
          <w:lang w:eastAsia="ko-KR"/>
        </w:rPr>
      </w:pPr>
      <w:r w:rsidRPr="005050F0">
        <w:rPr>
          <w:noProof/>
        </w:rPr>
        <w:t>When set to "true" mutual authentication is used</w:t>
      </w:r>
      <w:r w:rsidRPr="005050F0">
        <w:rPr>
          <w:noProof/>
          <w:lang w:eastAsia="ko-KR"/>
        </w:rPr>
        <w:t>.</w:t>
      </w:r>
    </w:p>
    <w:p w14:paraId="0D18F006"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one-way authentication based on the server certificate is used</w:t>
      </w:r>
      <w:r w:rsidRPr="005050F0">
        <w:rPr>
          <w:noProof/>
          <w:lang w:eastAsia="ko-KR"/>
        </w:rPr>
        <w:t>.</w:t>
      </w:r>
    </w:p>
    <w:p w14:paraId="10BCCD8E"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"false"</w:t>
      </w:r>
      <w:r w:rsidRPr="005050F0">
        <w:rPr>
          <w:noProof/>
          <w:lang w:eastAsia="ko-KR"/>
        </w:rPr>
        <w:t>.</w:t>
      </w:r>
    </w:p>
    <w:p w14:paraId="36267CFB" w14:textId="77777777" w:rsidR="00CD0F8A" w:rsidRPr="005050F0" w:rsidRDefault="00CD0F8A" w:rsidP="00CD0F8A">
      <w:pPr>
        <w:pStyle w:val="Heading3"/>
        <w:rPr>
          <w:noProof/>
          <w:lang w:eastAsia="ko-KR"/>
        </w:rPr>
      </w:pPr>
      <w:bookmarkStart w:id="2254" w:name="_Toc4577734"/>
      <w:bookmarkStart w:id="2255" w:name="_Toc27504329"/>
      <w:bookmarkStart w:id="2256" w:name="_Toc27505117"/>
      <w:bookmarkStart w:id="2257" w:name="_Toc27505901"/>
      <w:bookmarkStart w:id="2258" w:name="_Toc27506685"/>
      <w:bookmarkStart w:id="2259" w:name="_Toc176344605"/>
      <w:r w:rsidRPr="005050F0">
        <w:rPr>
          <w:noProof/>
          <w:lang w:eastAsia="ko-KR"/>
        </w:rPr>
        <w:t>8</w:t>
      </w:r>
      <w:r w:rsidRPr="005050F0">
        <w:rPr>
          <w:noProof/>
        </w:rPr>
        <w:t>.2.</w:t>
      </w:r>
      <w:r w:rsidRPr="005050F0">
        <w:rPr>
          <w:noProof/>
          <w:lang w:eastAsia="ko-KR"/>
        </w:rPr>
        <w:t>44C</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AppServerInfo/TLSTunnelAuthMethod/X509</w:t>
      </w:r>
      <w:bookmarkEnd w:id="2254"/>
      <w:bookmarkEnd w:id="2255"/>
      <w:bookmarkEnd w:id="2256"/>
      <w:bookmarkEnd w:id="2257"/>
      <w:bookmarkEnd w:id="2258"/>
      <w:bookmarkEnd w:id="2259"/>
    </w:p>
    <w:p w14:paraId="7D956C17"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44C</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AppServerInfo/TLSTunnelAuthMethod/X509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6143480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60B66C"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AppServerInfo/TLSTunnelAuthMethod/X509</w:t>
            </w:r>
          </w:p>
        </w:tc>
      </w:tr>
      <w:tr w:rsidR="00CD0F8A" w:rsidRPr="005050F0" w14:paraId="2B934CA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F9CAB"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A41AF"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6B043"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4E471"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C7E51"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F6DD44" w14:textId="77777777" w:rsidR="00CD0F8A" w:rsidRPr="005050F0" w:rsidRDefault="00CD0F8A" w:rsidP="00FC10EA">
            <w:pPr>
              <w:jc w:val="center"/>
              <w:rPr>
                <w:rFonts w:ascii="Arial" w:hAnsi="Arial" w:cs="Arial"/>
                <w:b/>
                <w:noProof/>
                <w:sz w:val="18"/>
                <w:szCs w:val="18"/>
              </w:rPr>
            </w:pPr>
          </w:p>
        </w:tc>
      </w:tr>
      <w:tr w:rsidR="00CD0F8A" w:rsidRPr="005050F0" w14:paraId="60F231E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F05911"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5B612" w14:textId="77777777" w:rsidR="00CD0F8A" w:rsidRPr="005050F0" w:rsidRDefault="00CD0F8A"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6A2A8"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B0A3B"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4555E"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DBF27C" w14:textId="77777777" w:rsidR="00CD0F8A" w:rsidRPr="005050F0" w:rsidRDefault="00CD0F8A" w:rsidP="00FC10EA">
            <w:pPr>
              <w:jc w:val="center"/>
              <w:rPr>
                <w:b/>
                <w:noProof/>
              </w:rPr>
            </w:pPr>
          </w:p>
        </w:tc>
      </w:tr>
      <w:tr w:rsidR="00CD0F8A" w:rsidRPr="005050F0" w14:paraId="4470669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721163"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11D6F6" w14:textId="77777777" w:rsidR="00CD0F8A" w:rsidRPr="005050F0" w:rsidRDefault="00CD0F8A" w:rsidP="00FC10EA">
            <w:pPr>
              <w:rPr>
                <w:noProof/>
                <w:lang w:eastAsia="ko-KR"/>
              </w:rPr>
            </w:pPr>
            <w:r w:rsidRPr="005050F0">
              <w:rPr>
                <w:noProof/>
              </w:rPr>
              <w:t>This leaf node contains the X.509 certificate for</w:t>
            </w:r>
            <w:r w:rsidRPr="005050F0">
              <w:rPr>
                <w:noProof/>
                <w:lang w:eastAsia="ko-KR"/>
              </w:rPr>
              <w:t xml:space="preserve"> mutual authentication for the TLS tunnel authentication.</w:t>
            </w:r>
          </w:p>
        </w:tc>
      </w:tr>
    </w:tbl>
    <w:p w14:paraId="271CBD25" w14:textId="77777777" w:rsidR="007A4557" w:rsidRPr="005050F0" w:rsidRDefault="007A4557" w:rsidP="007A4557">
      <w:pPr>
        <w:rPr>
          <w:noProof/>
        </w:rPr>
      </w:pPr>
      <w:bookmarkStart w:id="2260" w:name="_Toc4577735"/>
      <w:bookmarkStart w:id="2261" w:name="_Toc27504330"/>
      <w:bookmarkStart w:id="2262" w:name="_Toc27505118"/>
      <w:bookmarkStart w:id="2263" w:name="_Toc27505902"/>
      <w:bookmarkStart w:id="2264" w:name="_Toc27506686"/>
    </w:p>
    <w:p w14:paraId="14910BD0" w14:textId="77777777" w:rsidR="00CD0F8A" w:rsidRPr="005050F0" w:rsidRDefault="00CD0F8A" w:rsidP="00CD0F8A">
      <w:pPr>
        <w:pStyle w:val="Heading3"/>
        <w:rPr>
          <w:noProof/>
          <w:lang w:eastAsia="ko-KR"/>
        </w:rPr>
      </w:pPr>
      <w:bookmarkStart w:id="2265" w:name="_Toc176344606"/>
      <w:r w:rsidRPr="005050F0">
        <w:rPr>
          <w:noProof/>
          <w:lang w:eastAsia="ko-KR"/>
        </w:rPr>
        <w:t>8</w:t>
      </w:r>
      <w:r w:rsidRPr="005050F0">
        <w:rPr>
          <w:noProof/>
        </w:rPr>
        <w:t>.2.</w:t>
      </w:r>
      <w:r w:rsidRPr="005050F0">
        <w:rPr>
          <w:noProof/>
          <w:lang w:eastAsia="ko-KR"/>
        </w:rPr>
        <w:t>44D</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AppServerInfo/TLSTunnelAuthMethod/Key</w:t>
      </w:r>
      <w:bookmarkEnd w:id="2260"/>
      <w:bookmarkEnd w:id="2261"/>
      <w:bookmarkEnd w:id="2262"/>
      <w:bookmarkEnd w:id="2263"/>
      <w:bookmarkEnd w:id="2264"/>
      <w:bookmarkEnd w:id="2265"/>
    </w:p>
    <w:p w14:paraId="1B7ED619"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44D</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48AC6C5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E84503"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AppServerInfo/TLSTunnelAuthMethod/Key</w:t>
            </w:r>
          </w:p>
        </w:tc>
      </w:tr>
      <w:tr w:rsidR="00CD0F8A" w:rsidRPr="005050F0" w14:paraId="5CE6C55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42C61"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74D9F"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99212"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970D"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0B7BF"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95F50C" w14:textId="77777777" w:rsidR="00CD0F8A" w:rsidRPr="005050F0" w:rsidRDefault="00CD0F8A" w:rsidP="00FC10EA">
            <w:pPr>
              <w:jc w:val="center"/>
              <w:rPr>
                <w:rFonts w:ascii="Arial" w:hAnsi="Arial" w:cs="Arial"/>
                <w:b/>
                <w:noProof/>
                <w:sz w:val="18"/>
                <w:szCs w:val="18"/>
              </w:rPr>
            </w:pPr>
          </w:p>
        </w:tc>
      </w:tr>
      <w:tr w:rsidR="00CD0F8A" w:rsidRPr="005050F0" w14:paraId="50308CD3"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2CAD36"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DC2F6" w14:textId="77777777" w:rsidR="00CD0F8A" w:rsidRPr="005050F0" w:rsidRDefault="00CD0F8A"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D491C"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A86D1"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3035B"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D45E40" w14:textId="77777777" w:rsidR="00CD0F8A" w:rsidRPr="005050F0" w:rsidRDefault="00CD0F8A" w:rsidP="00FC10EA">
            <w:pPr>
              <w:jc w:val="center"/>
              <w:rPr>
                <w:b/>
                <w:noProof/>
              </w:rPr>
            </w:pPr>
          </w:p>
        </w:tc>
      </w:tr>
      <w:tr w:rsidR="00CD0F8A" w:rsidRPr="005050F0" w14:paraId="35483B45"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9750BE"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017DE9" w14:textId="77777777" w:rsidR="00CD0F8A" w:rsidRPr="005050F0" w:rsidRDefault="00CD0F8A" w:rsidP="00FC10EA">
            <w:pPr>
              <w:rPr>
                <w:noProof/>
                <w:lang w:eastAsia="ko-KR"/>
              </w:rPr>
            </w:pPr>
            <w:r w:rsidRPr="005050F0">
              <w:rPr>
                <w:noProof/>
              </w:rPr>
              <w:t>This leaf node contains the pre-shared key for</w:t>
            </w:r>
            <w:r w:rsidRPr="005050F0">
              <w:rPr>
                <w:noProof/>
                <w:lang w:eastAsia="ko-KR"/>
              </w:rPr>
              <w:t xml:space="preserve"> mutual authentication for the TLS tunnel authentication.</w:t>
            </w:r>
          </w:p>
        </w:tc>
      </w:tr>
    </w:tbl>
    <w:p w14:paraId="2F16A7ED" w14:textId="77777777" w:rsidR="007A4557" w:rsidRPr="005050F0" w:rsidRDefault="007A4557" w:rsidP="007A4557">
      <w:pPr>
        <w:rPr>
          <w:noProof/>
        </w:rPr>
      </w:pPr>
      <w:bookmarkStart w:id="2266" w:name="_Toc4577736"/>
      <w:bookmarkStart w:id="2267" w:name="_Toc27504331"/>
      <w:bookmarkStart w:id="2268" w:name="_Toc27505119"/>
      <w:bookmarkStart w:id="2269" w:name="_Toc27505903"/>
      <w:bookmarkStart w:id="2270" w:name="_Toc27506687"/>
    </w:p>
    <w:p w14:paraId="1334EB1E" w14:textId="77777777" w:rsidR="00CD0F8A" w:rsidRPr="005050F0" w:rsidRDefault="00CD0F8A" w:rsidP="00CD0F8A">
      <w:pPr>
        <w:pStyle w:val="Heading3"/>
        <w:rPr>
          <w:noProof/>
          <w:lang w:eastAsia="ko-KR"/>
        </w:rPr>
      </w:pPr>
      <w:bookmarkStart w:id="2271" w:name="_Toc176344607"/>
      <w:r w:rsidRPr="005050F0">
        <w:rPr>
          <w:noProof/>
          <w:lang w:eastAsia="ko-KR"/>
        </w:rPr>
        <w:t>8</w:t>
      </w:r>
      <w:r w:rsidRPr="005050F0">
        <w:rPr>
          <w:noProof/>
        </w:rPr>
        <w:t>.2.</w:t>
      </w:r>
      <w:r w:rsidRPr="005050F0">
        <w:rPr>
          <w:noProof/>
          <w:lang w:eastAsia="ko-KR"/>
        </w:rPr>
        <w:t>44E</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IntegrityProtection</w:t>
      </w:r>
      <w:bookmarkEnd w:id="2266"/>
      <w:bookmarkEnd w:id="2267"/>
      <w:bookmarkEnd w:id="2268"/>
      <w:bookmarkEnd w:id="2269"/>
      <w:bookmarkEnd w:id="2270"/>
      <w:bookmarkEnd w:id="2271"/>
    </w:p>
    <w:p w14:paraId="702CA454"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44E</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IntegrityProtection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225D37A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A920D3"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IntegrityProtection</w:t>
            </w:r>
          </w:p>
        </w:tc>
      </w:tr>
      <w:tr w:rsidR="00CD0F8A" w:rsidRPr="005050F0" w14:paraId="583DD0D9"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D35B8"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C030"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3E474"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0917"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96DC1"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445A03" w14:textId="77777777" w:rsidR="00CD0F8A" w:rsidRPr="005050F0" w:rsidRDefault="00CD0F8A" w:rsidP="00FC10EA">
            <w:pPr>
              <w:jc w:val="center"/>
              <w:rPr>
                <w:rFonts w:ascii="Arial" w:hAnsi="Arial" w:cs="Arial"/>
                <w:b/>
                <w:noProof/>
                <w:sz w:val="18"/>
                <w:szCs w:val="18"/>
              </w:rPr>
            </w:pPr>
          </w:p>
        </w:tc>
      </w:tr>
      <w:tr w:rsidR="00CD0F8A" w:rsidRPr="005050F0" w14:paraId="7B091D3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1F1AB"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108FB"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2798C"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CD12"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03E1"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EAE80" w14:textId="77777777" w:rsidR="00CD0F8A" w:rsidRPr="005050F0" w:rsidRDefault="00CD0F8A" w:rsidP="00FC10EA">
            <w:pPr>
              <w:jc w:val="center"/>
              <w:rPr>
                <w:b/>
                <w:noProof/>
              </w:rPr>
            </w:pPr>
          </w:p>
        </w:tc>
      </w:tr>
      <w:tr w:rsidR="00CD0F8A" w:rsidRPr="005050F0" w14:paraId="3A01F1A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2DA71"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72E683"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integrity protection is enabled.</w:t>
            </w:r>
          </w:p>
        </w:tc>
      </w:tr>
    </w:tbl>
    <w:p w14:paraId="77A15BA0" w14:textId="77777777" w:rsidR="007A4557" w:rsidRPr="005050F0" w:rsidRDefault="007A4557" w:rsidP="007A4557">
      <w:pPr>
        <w:rPr>
          <w:noProof/>
        </w:rPr>
      </w:pPr>
    </w:p>
    <w:p w14:paraId="04450AE8" w14:textId="77777777" w:rsidR="00CD0F8A" w:rsidRPr="005050F0" w:rsidRDefault="00CD0F8A" w:rsidP="00CD0F8A">
      <w:pPr>
        <w:rPr>
          <w:noProof/>
          <w:lang w:eastAsia="ko-KR"/>
        </w:rPr>
      </w:pPr>
      <w:r w:rsidRPr="005050F0">
        <w:rPr>
          <w:noProof/>
        </w:rPr>
        <w:t xml:space="preserve">When set to "true" </w:t>
      </w:r>
      <w:r w:rsidRPr="005050F0">
        <w:rPr>
          <w:noProof/>
          <w:lang w:eastAsia="ko-KR"/>
        </w:rPr>
        <w:t>integrity protection is enabled.</w:t>
      </w:r>
    </w:p>
    <w:p w14:paraId="67C00A78"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integrity protection is disabled.</w:t>
      </w:r>
    </w:p>
    <w:p w14:paraId="4D5E9388"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"true"</w:t>
      </w:r>
      <w:r w:rsidRPr="005050F0">
        <w:rPr>
          <w:noProof/>
          <w:lang w:eastAsia="ko-KR"/>
        </w:rPr>
        <w:t>.</w:t>
      </w:r>
    </w:p>
    <w:p w14:paraId="404E9E80" w14:textId="77777777" w:rsidR="00CD0F8A" w:rsidRPr="005050F0" w:rsidRDefault="00CD0F8A" w:rsidP="00CD0F8A">
      <w:pPr>
        <w:pStyle w:val="Heading3"/>
        <w:rPr>
          <w:noProof/>
          <w:lang w:eastAsia="ko-KR"/>
        </w:rPr>
      </w:pPr>
      <w:bookmarkStart w:id="2272" w:name="_Toc4577737"/>
      <w:bookmarkStart w:id="2273" w:name="_Toc27504332"/>
      <w:bookmarkStart w:id="2274" w:name="_Toc27505120"/>
      <w:bookmarkStart w:id="2275" w:name="_Toc27505904"/>
      <w:bookmarkStart w:id="2276" w:name="_Toc27506688"/>
      <w:bookmarkStart w:id="2277" w:name="_Toc176344608"/>
      <w:r w:rsidRPr="005050F0">
        <w:rPr>
          <w:noProof/>
          <w:lang w:eastAsia="ko-KR"/>
        </w:rPr>
        <w:lastRenderedPageBreak/>
        <w:t>8</w:t>
      </w:r>
      <w:r w:rsidRPr="005050F0">
        <w:rPr>
          <w:noProof/>
        </w:rPr>
        <w:t>.2.</w:t>
      </w:r>
      <w:r w:rsidRPr="005050F0">
        <w:rPr>
          <w:noProof/>
          <w:lang w:eastAsia="ko-KR"/>
        </w:rPr>
        <w:t>44F</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ConfidentialityProtection</w:t>
      </w:r>
      <w:bookmarkEnd w:id="2272"/>
      <w:bookmarkEnd w:id="2273"/>
      <w:bookmarkEnd w:id="2274"/>
      <w:bookmarkEnd w:id="2275"/>
      <w:bookmarkEnd w:id="2276"/>
      <w:bookmarkEnd w:id="2277"/>
    </w:p>
    <w:p w14:paraId="23236307"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44F</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ConfidentialityProtection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0F7CF4B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9AC4CF"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ConfidentialityProtection</w:t>
            </w:r>
          </w:p>
        </w:tc>
      </w:tr>
      <w:tr w:rsidR="00CD0F8A" w:rsidRPr="005050F0" w14:paraId="1749215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C40CAE"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75C02"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188AD"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5276A"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61427"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005BD" w14:textId="77777777" w:rsidR="00CD0F8A" w:rsidRPr="005050F0" w:rsidRDefault="00CD0F8A" w:rsidP="00FC10EA">
            <w:pPr>
              <w:jc w:val="center"/>
              <w:rPr>
                <w:rFonts w:ascii="Arial" w:hAnsi="Arial" w:cs="Arial"/>
                <w:b/>
                <w:noProof/>
                <w:sz w:val="18"/>
                <w:szCs w:val="18"/>
              </w:rPr>
            </w:pPr>
          </w:p>
        </w:tc>
      </w:tr>
      <w:tr w:rsidR="00CD0F8A" w:rsidRPr="005050F0" w14:paraId="2B811A4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8FEB6D"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DFC"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A59E9"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836C8"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A6928"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0D67C" w14:textId="77777777" w:rsidR="00CD0F8A" w:rsidRPr="005050F0" w:rsidRDefault="00CD0F8A" w:rsidP="00FC10EA">
            <w:pPr>
              <w:jc w:val="center"/>
              <w:rPr>
                <w:b/>
                <w:noProof/>
              </w:rPr>
            </w:pPr>
          </w:p>
        </w:tc>
      </w:tr>
      <w:tr w:rsidR="00CD0F8A" w:rsidRPr="005050F0" w14:paraId="0BEFC1C0"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DAF236"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8ACD38"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integrity protection is enabled.</w:t>
            </w:r>
          </w:p>
        </w:tc>
      </w:tr>
    </w:tbl>
    <w:p w14:paraId="07E8A584" w14:textId="77777777" w:rsidR="007A4557" w:rsidRPr="005050F0" w:rsidRDefault="007A4557" w:rsidP="007A4557">
      <w:pPr>
        <w:rPr>
          <w:noProof/>
        </w:rPr>
      </w:pPr>
    </w:p>
    <w:p w14:paraId="0322665D" w14:textId="77777777" w:rsidR="00CD0F8A" w:rsidRPr="005050F0" w:rsidRDefault="00CD0F8A" w:rsidP="00CD0F8A">
      <w:pPr>
        <w:rPr>
          <w:noProof/>
          <w:lang w:eastAsia="ko-KR"/>
        </w:rPr>
      </w:pPr>
      <w:r w:rsidRPr="005050F0">
        <w:rPr>
          <w:noProof/>
        </w:rPr>
        <w:t xml:space="preserve">When set to "true" </w:t>
      </w:r>
      <w:r w:rsidRPr="005050F0">
        <w:rPr>
          <w:noProof/>
          <w:lang w:eastAsia="ko-KR"/>
        </w:rPr>
        <w:t>confidentiality protection is enabled.</w:t>
      </w:r>
    </w:p>
    <w:p w14:paraId="59BDB41B"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confidentiality protection is disabled.</w:t>
      </w:r>
    </w:p>
    <w:p w14:paraId="5DB36419"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"true"</w:t>
      </w:r>
      <w:r w:rsidRPr="005050F0">
        <w:rPr>
          <w:noProof/>
          <w:lang w:eastAsia="ko-KR"/>
        </w:rPr>
        <w:t>.</w:t>
      </w:r>
    </w:p>
    <w:p w14:paraId="46140054" w14:textId="77777777" w:rsidR="002F484D" w:rsidRPr="005050F0" w:rsidRDefault="002F484D" w:rsidP="002F484D">
      <w:pPr>
        <w:pStyle w:val="Heading3"/>
        <w:rPr>
          <w:noProof/>
          <w:lang w:eastAsia="ko-KR"/>
        </w:rPr>
      </w:pPr>
      <w:bookmarkStart w:id="2278" w:name="_Toc4577738"/>
      <w:bookmarkStart w:id="2279" w:name="_Toc27504333"/>
      <w:bookmarkStart w:id="2280" w:name="_Toc27505121"/>
      <w:bookmarkStart w:id="2281" w:name="_Toc27505905"/>
      <w:bookmarkStart w:id="2282" w:name="_Toc27506689"/>
      <w:bookmarkStart w:id="2283" w:name="_Toc176344609"/>
      <w:r w:rsidRPr="005050F0">
        <w:rPr>
          <w:noProof/>
          <w:lang w:eastAsia="ko-KR"/>
        </w:rPr>
        <w:t>8</w:t>
      </w:r>
      <w:r w:rsidRPr="005050F0">
        <w:rPr>
          <w:noProof/>
        </w:rPr>
        <w:t>.2.</w:t>
      </w:r>
      <w:r w:rsidRPr="005050F0">
        <w:rPr>
          <w:noProof/>
          <w:lang w:eastAsia="ko-KR"/>
        </w:rPr>
        <w:t>45</w:t>
      </w:r>
      <w:r w:rsidRPr="005050F0">
        <w:rPr>
          <w:noProof/>
        </w:rPr>
        <w:tab/>
        <w:t>/</w:t>
      </w:r>
      <w:r w:rsidRPr="005050F0">
        <w:rPr>
          <w:i/>
          <w:iCs/>
          <w:noProof/>
        </w:rPr>
        <w:t>&lt;x&gt;</w:t>
      </w:r>
      <w:r w:rsidRPr="005050F0">
        <w:rPr>
          <w:noProof/>
        </w:rPr>
        <w:t>/OffNetwork</w:t>
      </w:r>
      <w:bookmarkEnd w:id="2278"/>
      <w:bookmarkEnd w:id="2279"/>
      <w:bookmarkEnd w:id="2280"/>
      <w:bookmarkEnd w:id="2281"/>
      <w:bookmarkEnd w:id="2282"/>
      <w:bookmarkEnd w:id="2283"/>
    </w:p>
    <w:p w14:paraId="085D69E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45</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26260B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B4EFDB" w14:textId="77777777" w:rsidR="002F484D" w:rsidRPr="005050F0" w:rsidRDefault="002F484D" w:rsidP="00B93C96">
            <w:pPr>
              <w:rPr>
                <w:rFonts w:ascii="Arial" w:hAnsi="Arial" w:cs="Arial"/>
                <w:noProof/>
                <w:sz w:val="18"/>
                <w:szCs w:val="18"/>
              </w:rPr>
            </w:pPr>
            <w:r w:rsidRPr="005050F0">
              <w:rPr>
                <w:noProof/>
              </w:rPr>
              <w:t>OffNetwork</w:t>
            </w:r>
          </w:p>
        </w:tc>
      </w:tr>
      <w:tr w:rsidR="002F484D" w:rsidRPr="005050F0" w14:paraId="28CF076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2593F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635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4AB7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2CA2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2E0E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8C20B1" w14:textId="77777777" w:rsidR="002F484D" w:rsidRPr="005050F0" w:rsidRDefault="002F484D" w:rsidP="00B93C96">
            <w:pPr>
              <w:jc w:val="center"/>
              <w:rPr>
                <w:rFonts w:ascii="Arial" w:hAnsi="Arial" w:cs="Arial"/>
                <w:b/>
                <w:noProof/>
                <w:sz w:val="18"/>
                <w:szCs w:val="18"/>
              </w:rPr>
            </w:pPr>
          </w:p>
        </w:tc>
      </w:tr>
      <w:tr w:rsidR="002F484D" w:rsidRPr="005050F0" w14:paraId="5AE6D1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5C0A3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05C8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ABFF8"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382E2"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0E04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B81ABE" w14:textId="77777777" w:rsidR="002F484D" w:rsidRPr="005050F0" w:rsidRDefault="002F484D" w:rsidP="00B93C96">
            <w:pPr>
              <w:jc w:val="center"/>
              <w:rPr>
                <w:b/>
                <w:noProof/>
              </w:rPr>
            </w:pPr>
          </w:p>
        </w:tc>
      </w:tr>
      <w:tr w:rsidR="002F484D" w:rsidRPr="005050F0" w14:paraId="42813F3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0F4D7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1B405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the off-network operation.</w:t>
            </w:r>
          </w:p>
        </w:tc>
      </w:tr>
    </w:tbl>
    <w:p w14:paraId="73625453" w14:textId="77777777" w:rsidR="002F484D" w:rsidRPr="005050F0" w:rsidRDefault="002F484D" w:rsidP="002F484D">
      <w:pPr>
        <w:rPr>
          <w:noProof/>
          <w:lang w:eastAsia="ko-KR"/>
        </w:rPr>
      </w:pPr>
    </w:p>
    <w:p w14:paraId="1E49FB53" w14:textId="77777777" w:rsidR="002F484D" w:rsidRPr="005050F0" w:rsidRDefault="002F484D" w:rsidP="002F484D">
      <w:pPr>
        <w:pStyle w:val="Heading3"/>
        <w:rPr>
          <w:noProof/>
          <w:lang w:eastAsia="ko-KR"/>
        </w:rPr>
      </w:pPr>
      <w:bookmarkStart w:id="2284" w:name="_Toc4577739"/>
      <w:bookmarkStart w:id="2285" w:name="_Toc27504334"/>
      <w:bookmarkStart w:id="2286" w:name="_Toc27505122"/>
      <w:bookmarkStart w:id="2287" w:name="_Toc27505906"/>
      <w:bookmarkStart w:id="2288" w:name="_Toc27506690"/>
      <w:bookmarkStart w:id="2289" w:name="_Toc176344610"/>
      <w:r w:rsidRPr="005050F0">
        <w:rPr>
          <w:noProof/>
          <w:lang w:eastAsia="ko-KR"/>
        </w:rPr>
        <w:t>8</w:t>
      </w:r>
      <w:r w:rsidRPr="005050F0">
        <w:rPr>
          <w:noProof/>
        </w:rPr>
        <w:t>.2.</w:t>
      </w:r>
      <w:r w:rsidRPr="005050F0">
        <w:rPr>
          <w:noProof/>
          <w:lang w:eastAsia="ko-KR"/>
        </w:rPr>
        <w:t>46</w:t>
      </w:r>
      <w:r w:rsidRPr="005050F0">
        <w:rPr>
          <w:noProof/>
        </w:rPr>
        <w:tab/>
        <w:t>/</w:t>
      </w:r>
      <w:r w:rsidRPr="005050F0">
        <w:rPr>
          <w:i/>
          <w:iCs/>
          <w:noProof/>
        </w:rPr>
        <w:t>&lt;x&gt;</w:t>
      </w:r>
      <w:r w:rsidRPr="005050F0">
        <w:rPr>
          <w:noProof/>
        </w:rPr>
        <w:t>/OffNetwork/</w:t>
      </w:r>
      <w:r w:rsidRPr="005050F0">
        <w:rPr>
          <w:noProof/>
          <w:lang w:eastAsia="ko-KR"/>
        </w:rPr>
        <w:t>Timers</w:t>
      </w:r>
      <w:bookmarkEnd w:id="2284"/>
      <w:bookmarkEnd w:id="2285"/>
      <w:bookmarkEnd w:id="2286"/>
      <w:bookmarkEnd w:id="2287"/>
      <w:bookmarkEnd w:id="2288"/>
      <w:bookmarkEnd w:id="2289"/>
    </w:p>
    <w:p w14:paraId="173B6CB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2403C3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60F2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w:t>
            </w:r>
          </w:p>
        </w:tc>
      </w:tr>
      <w:tr w:rsidR="002F484D" w:rsidRPr="005050F0" w14:paraId="5C9A3AB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3A74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4F8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6A37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B1FB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CB4D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52F552" w14:textId="77777777" w:rsidR="002F484D" w:rsidRPr="005050F0" w:rsidRDefault="002F484D" w:rsidP="00B93C96">
            <w:pPr>
              <w:jc w:val="center"/>
              <w:rPr>
                <w:rFonts w:ascii="Arial" w:hAnsi="Arial" w:cs="Arial"/>
                <w:b/>
                <w:noProof/>
                <w:sz w:val="18"/>
                <w:szCs w:val="18"/>
              </w:rPr>
            </w:pPr>
          </w:p>
        </w:tc>
      </w:tr>
      <w:tr w:rsidR="002F484D" w:rsidRPr="005050F0" w14:paraId="129CA23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CC002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EF1C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DFA5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CB6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CE2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E5F59" w14:textId="77777777" w:rsidR="002F484D" w:rsidRPr="005050F0" w:rsidRDefault="002F484D" w:rsidP="00B93C96">
            <w:pPr>
              <w:jc w:val="center"/>
              <w:rPr>
                <w:b/>
                <w:noProof/>
              </w:rPr>
            </w:pPr>
          </w:p>
        </w:tc>
      </w:tr>
      <w:tr w:rsidR="002F484D" w:rsidRPr="005050F0" w14:paraId="731C4DA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08CDE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CF3B21"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timer</w:t>
            </w:r>
            <w:r w:rsidRPr="005050F0">
              <w:rPr>
                <w:noProof/>
              </w:rPr>
              <w:t xml:space="preserve"> configuration</w:t>
            </w:r>
            <w:r w:rsidRPr="005050F0">
              <w:rPr>
                <w:noProof/>
                <w:lang w:eastAsia="ko-KR"/>
              </w:rPr>
              <w:t>.</w:t>
            </w:r>
          </w:p>
        </w:tc>
      </w:tr>
    </w:tbl>
    <w:p w14:paraId="1FDB283B" w14:textId="77777777" w:rsidR="002F484D" w:rsidRPr="005050F0" w:rsidRDefault="002F484D" w:rsidP="002F484D">
      <w:pPr>
        <w:rPr>
          <w:noProof/>
        </w:rPr>
      </w:pPr>
    </w:p>
    <w:p w14:paraId="35A313F6" w14:textId="77777777" w:rsidR="002F484D" w:rsidRPr="005050F0" w:rsidRDefault="002F484D" w:rsidP="002F484D">
      <w:pPr>
        <w:pStyle w:val="Heading3"/>
        <w:rPr>
          <w:noProof/>
          <w:lang w:eastAsia="ko-KR"/>
        </w:rPr>
      </w:pPr>
      <w:bookmarkStart w:id="2290" w:name="_Toc4577740"/>
      <w:bookmarkStart w:id="2291" w:name="_Toc27504335"/>
      <w:bookmarkStart w:id="2292" w:name="_Toc27505123"/>
      <w:bookmarkStart w:id="2293" w:name="_Toc27505907"/>
      <w:bookmarkStart w:id="2294" w:name="_Toc27506691"/>
      <w:bookmarkStart w:id="2295" w:name="_Toc176344611"/>
      <w:r w:rsidRPr="005050F0">
        <w:rPr>
          <w:noProof/>
          <w:lang w:eastAsia="ko-KR"/>
        </w:rPr>
        <w:t>8</w:t>
      </w:r>
      <w:r w:rsidRPr="005050F0">
        <w:rPr>
          <w:noProof/>
        </w:rPr>
        <w:t>.2.</w:t>
      </w:r>
      <w:r w:rsidRPr="005050F0">
        <w:rPr>
          <w:noProof/>
          <w:lang w:eastAsia="ko-KR"/>
        </w:rPr>
        <w:t>47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w:t>
      </w:r>
      <w:bookmarkEnd w:id="2290"/>
      <w:bookmarkEnd w:id="2291"/>
      <w:bookmarkEnd w:id="2292"/>
      <w:bookmarkEnd w:id="2293"/>
      <w:bookmarkEnd w:id="2294"/>
      <w:bookmarkEnd w:id="2295"/>
    </w:p>
    <w:p w14:paraId="4C41848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95A04F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85354A"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w:t>
            </w:r>
          </w:p>
        </w:tc>
      </w:tr>
      <w:tr w:rsidR="002F484D" w:rsidRPr="005050F0" w14:paraId="5E06586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7E451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D3B7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F930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880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0225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61EE79" w14:textId="77777777" w:rsidR="002F484D" w:rsidRPr="005050F0" w:rsidRDefault="002F484D" w:rsidP="00B93C96">
            <w:pPr>
              <w:jc w:val="center"/>
              <w:rPr>
                <w:rFonts w:ascii="Arial" w:hAnsi="Arial" w:cs="Arial"/>
                <w:b/>
                <w:noProof/>
                <w:sz w:val="18"/>
                <w:szCs w:val="18"/>
              </w:rPr>
            </w:pPr>
          </w:p>
        </w:tc>
      </w:tr>
      <w:tr w:rsidR="002F484D" w:rsidRPr="005050F0" w14:paraId="39D65A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79FCA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D491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A9FD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3182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2859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6B70E2" w14:textId="77777777" w:rsidR="002F484D" w:rsidRPr="005050F0" w:rsidRDefault="002F484D" w:rsidP="00B93C96">
            <w:pPr>
              <w:jc w:val="center"/>
              <w:rPr>
                <w:b/>
                <w:noProof/>
              </w:rPr>
            </w:pPr>
          </w:p>
        </w:tc>
      </w:tr>
      <w:tr w:rsidR="002F484D" w:rsidRPr="005050F0" w14:paraId="0E0E95C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4A922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D5905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00467AE9" w:rsidRPr="005050F0">
              <w:rPr>
                <w:noProof/>
                <w:lang w:eastAsia="ko-KR"/>
              </w:rPr>
              <w:t xml:space="preserve"> MCPTT</w:t>
            </w:r>
            <w:r w:rsidRPr="005050F0">
              <w:rPr>
                <w:noProof/>
                <w:lang w:eastAsia="ko-KR"/>
              </w:rPr>
              <w:t xml:space="preserve"> timer for wait for call announcement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0957E30" w14:textId="77777777" w:rsidR="007A4557" w:rsidRPr="005050F0" w:rsidRDefault="007A4557" w:rsidP="007A4557">
      <w:pPr>
        <w:rPr>
          <w:noProof/>
        </w:rPr>
      </w:pPr>
    </w:p>
    <w:p w14:paraId="6216D16D"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206D2235" w14:textId="77777777" w:rsidR="002F484D" w:rsidRPr="005050F0" w:rsidRDefault="002F484D" w:rsidP="002F484D">
      <w:pPr>
        <w:rPr>
          <w:noProof/>
          <w:lang w:eastAsia="ko-KR"/>
        </w:rPr>
      </w:pPr>
      <w:r w:rsidRPr="005050F0">
        <w:rPr>
          <w:noProof/>
        </w:rPr>
        <w:t xml:space="preserve">The </w:t>
      </w:r>
      <w:r w:rsidRPr="005050F0">
        <w:rPr>
          <w:noProof/>
          <w:lang w:eastAsia="ko-KR"/>
        </w:rPr>
        <w:t>timer TFG1</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15C61C67" w14:textId="77777777" w:rsidR="002F484D" w:rsidRPr="005050F0" w:rsidRDefault="002F484D" w:rsidP="002F484D">
      <w:pPr>
        <w:pStyle w:val="Heading3"/>
        <w:rPr>
          <w:noProof/>
          <w:lang w:eastAsia="ko-KR"/>
        </w:rPr>
      </w:pPr>
      <w:bookmarkStart w:id="2296" w:name="_Toc4577741"/>
      <w:bookmarkStart w:id="2297" w:name="_Toc27504336"/>
      <w:bookmarkStart w:id="2298" w:name="_Toc27505124"/>
      <w:bookmarkStart w:id="2299" w:name="_Toc27505908"/>
      <w:bookmarkStart w:id="2300" w:name="_Toc27506692"/>
      <w:bookmarkStart w:id="2301" w:name="_Toc176344612"/>
      <w:r w:rsidRPr="005050F0">
        <w:rPr>
          <w:noProof/>
          <w:lang w:eastAsia="ko-KR"/>
        </w:rPr>
        <w:lastRenderedPageBreak/>
        <w:t>8</w:t>
      </w:r>
      <w:r w:rsidRPr="005050F0">
        <w:rPr>
          <w:noProof/>
        </w:rPr>
        <w:t>.2.</w:t>
      </w:r>
      <w:r w:rsidRPr="005050F0">
        <w:rPr>
          <w:noProof/>
          <w:lang w:eastAsia="ko-KR"/>
        </w:rPr>
        <w:t>48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Timers/TFG2</w:t>
      </w:r>
      <w:bookmarkEnd w:id="2296"/>
      <w:bookmarkEnd w:id="2297"/>
      <w:bookmarkEnd w:id="2298"/>
      <w:bookmarkEnd w:id="2299"/>
      <w:bookmarkEnd w:id="2300"/>
      <w:bookmarkEnd w:id="2301"/>
    </w:p>
    <w:p w14:paraId="6C3C6A64"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43A5D9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CA696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Timers/TFG2</w:t>
            </w:r>
          </w:p>
        </w:tc>
      </w:tr>
      <w:tr w:rsidR="002F484D" w:rsidRPr="005050F0" w14:paraId="0B08AC3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6885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A04F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65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1CD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3AB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87E0E" w14:textId="77777777" w:rsidR="002F484D" w:rsidRPr="005050F0" w:rsidRDefault="002F484D" w:rsidP="00B93C96">
            <w:pPr>
              <w:jc w:val="center"/>
              <w:rPr>
                <w:rFonts w:ascii="Arial" w:hAnsi="Arial" w:cs="Arial"/>
                <w:b/>
                <w:noProof/>
                <w:sz w:val="18"/>
                <w:szCs w:val="18"/>
              </w:rPr>
            </w:pPr>
          </w:p>
        </w:tc>
      </w:tr>
      <w:tr w:rsidR="002F484D" w:rsidRPr="005050F0" w14:paraId="05CFA6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283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566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BDC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B9E7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AC65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70D23" w14:textId="77777777" w:rsidR="002F484D" w:rsidRPr="005050F0" w:rsidRDefault="002F484D" w:rsidP="00B93C96">
            <w:pPr>
              <w:jc w:val="center"/>
              <w:rPr>
                <w:b/>
                <w:noProof/>
              </w:rPr>
            </w:pPr>
          </w:p>
        </w:tc>
      </w:tr>
      <w:tr w:rsidR="002F484D" w:rsidRPr="005050F0" w14:paraId="5A5F000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436FD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268F9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00467AE9" w:rsidRPr="005050F0">
              <w:rPr>
                <w:noProof/>
                <w:lang w:eastAsia="ko-KR"/>
              </w:rPr>
              <w:t xml:space="preserve"> MCPTT</w:t>
            </w:r>
            <w:r w:rsidRPr="005050F0">
              <w:rPr>
                <w:noProof/>
                <w:lang w:eastAsia="ko-KR"/>
              </w:rPr>
              <w:t xml:space="preserve"> timer for call announcement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098FD4AC" w14:textId="77777777" w:rsidR="007A4557" w:rsidRPr="005050F0" w:rsidRDefault="007A4557" w:rsidP="007A4557">
      <w:pPr>
        <w:rPr>
          <w:noProof/>
        </w:rPr>
      </w:pPr>
    </w:p>
    <w:p w14:paraId="6DDE87B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0D08C73B" w14:textId="77777777" w:rsidR="002F484D" w:rsidRPr="005050F0" w:rsidRDefault="002F484D" w:rsidP="002F484D">
      <w:pPr>
        <w:rPr>
          <w:noProof/>
          <w:lang w:eastAsia="ko-KR"/>
        </w:rPr>
      </w:pPr>
      <w:r w:rsidRPr="005050F0">
        <w:rPr>
          <w:noProof/>
        </w:rPr>
        <w:t xml:space="preserve">The </w:t>
      </w:r>
      <w:r w:rsidRPr="005050F0">
        <w:rPr>
          <w:noProof/>
          <w:lang w:eastAsia="ko-KR"/>
        </w:rPr>
        <w:t>timer TFG2</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24CFD6CF" w14:textId="77777777" w:rsidR="002F484D" w:rsidRPr="005050F0" w:rsidRDefault="002F484D" w:rsidP="002F484D">
      <w:pPr>
        <w:pStyle w:val="Heading3"/>
        <w:rPr>
          <w:noProof/>
          <w:lang w:eastAsia="ko-KR"/>
        </w:rPr>
      </w:pPr>
      <w:bookmarkStart w:id="2302" w:name="_Toc4577742"/>
      <w:bookmarkStart w:id="2303" w:name="_Toc27504337"/>
      <w:bookmarkStart w:id="2304" w:name="_Toc27505125"/>
      <w:bookmarkStart w:id="2305" w:name="_Toc27505909"/>
      <w:bookmarkStart w:id="2306" w:name="_Toc27506693"/>
      <w:bookmarkStart w:id="2307" w:name="_Toc176344613"/>
      <w:r w:rsidRPr="005050F0">
        <w:rPr>
          <w:noProof/>
          <w:lang w:eastAsia="ko-KR"/>
        </w:rPr>
        <w:t>8</w:t>
      </w:r>
      <w:r w:rsidRPr="005050F0">
        <w:rPr>
          <w:noProof/>
        </w:rPr>
        <w:t>.2.</w:t>
      </w:r>
      <w:r w:rsidRPr="005050F0">
        <w:rPr>
          <w:noProof/>
          <w:lang w:eastAsia="ko-KR"/>
        </w:rPr>
        <w:t>49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Timers/TFG3</w:t>
      </w:r>
      <w:bookmarkEnd w:id="2302"/>
      <w:bookmarkEnd w:id="2303"/>
      <w:bookmarkEnd w:id="2304"/>
      <w:bookmarkEnd w:id="2305"/>
      <w:bookmarkEnd w:id="2306"/>
      <w:bookmarkEnd w:id="2307"/>
    </w:p>
    <w:p w14:paraId="54709BC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FF9339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147C80"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Timers/TFG3</w:t>
            </w:r>
          </w:p>
        </w:tc>
      </w:tr>
      <w:tr w:rsidR="002F484D" w:rsidRPr="005050F0" w14:paraId="25AE5E7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3CC95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53C9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23DD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BBB9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A98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ACB527" w14:textId="77777777" w:rsidR="002F484D" w:rsidRPr="005050F0" w:rsidRDefault="002F484D" w:rsidP="00B93C96">
            <w:pPr>
              <w:jc w:val="center"/>
              <w:rPr>
                <w:rFonts w:ascii="Arial" w:hAnsi="Arial" w:cs="Arial"/>
                <w:b/>
                <w:noProof/>
                <w:sz w:val="18"/>
                <w:szCs w:val="18"/>
              </w:rPr>
            </w:pPr>
          </w:p>
        </w:tc>
      </w:tr>
      <w:tr w:rsidR="002F484D" w:rsidRPr="005050F0" w14:paraId="42F625A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6B48D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5FD6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3315"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F7E3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A497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2391F" w14:textId="77777777" w:rsidR="002F484D" w:rsidRPr="005050F0" w:rsidRDefault="002F484D" w:rsidP="00B93C96">
            <w:pPr>
              <w:jc w:val="center"/>
              <w:rPr>
                <w:b/>
                <w:noProof/>
              </w:rPr>
            </w:pPr>
          </w:p>
        </w:tc>
      </w:tr>
      <w:tr w:rsidR="002F484D" w:rsidRPr="005050F0" w14:paraId="2A9618F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0ED41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EAD26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call probe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5B48EFC8" w14:textId="77777777" w:rsidR="007A4557" w:rsidRPr="005050F0" w:rsidRDefault="007A4557" w:rsidP="007A4557">
      <w:pPr>
        <w:rPr>
          <w:noProof/>
        </w:rPr>
      </w:pPr>
    </w:p>
    <w:p w14:paraId="1823B80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2D56CADE" w14:textId="77777777" w:rsidR="002F484D" w:rsidRPr="005050F0" w:rsidRDefault="002F484D" w:rsidP="002F484D">
      <w:pPr>
        <w:rPr>
          <w:noProof/>
          <w:lang w:eastAsia="ko-KR"/>
        </w:rPr>
      </w:pPr>
      <w:r w:rsidRPr="005050F0">
        <w:rPr>
          <w:noProof/>
        </w:rPr>
        <w:t xml:space="preserve">The </w:t>
      </w:r>
      <w:r w:rsidRPr="005050F0">
        <w:rPr>
          <w:noProof/>
          <w:lang w:eastAsia="ko-KR"/>
        </w:rPr>
        <w:t>timer TFG3</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75B16B94" w14:textId="77777777" w:rsidR="002F484D" w:rsidRPr="005050F0" w:rsidRDefault="002F484D" w:rsidP="002F484D">
      <w:pPr>
        <w:pStyle w:val="Heading3"/>
        <w:rPr>
          <w:noProof/>
          <w:lang w:eastAsia="ko-KR"/>
        </w:rPr>
      </w:pPr>
      <w:bookmarkStart w:id="2308" w:name="_Toc4577743"/>
      <w:bookmarkStart w:id="2309" w:name="_Toc27504338"/>
      <w:bookmarkStart w:id="2310" w:name="_Toc27505126"/>
      <w:bookmarkStart w:id="2311" w:name="_Toc27505910"/>
      <w:bookmarkStart w:id="2312" w:name="_Toc27506694"/>
      <w:bookmarkStart w:id="2313" w:name="_Toc176344614"/>
      <w:r w:rsidRPr="005050F0">
        <w:rPr>
          <w:noProof/>
          <w:lang w:eastAsia="ko-KR"/>
        </w:rPr>
        <w:t>8</w:t>
      </w:r>
      <w:r w:rsidRPr="005050F0">
        <w:rPr>
          <w:noProof/>
        </w:rPr>
        <w:t>.2.</w:t>
      </w:r>
      <w:r w:rsidRPr="005050F0">
        <w:rPr>
          <w:noProof/>
          <w:lang w:eastAsia="ko-KR"/>
        </w:rPr>
        <w:t>50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Timers/TFG4</w:t>
      </w:r>
      <w:bookmarkEnd w:id="2308"/>
      <w:bookmarkEnd w:id="2309"/>
      <w:bookmarkEnd w:id="2310"/>
      <w:bookmarkEnd w:id="2311"/>
      <w:bookmarkEnd w:id="2312"/>
      <w:bookmarkEnd w:id="2313"/>
    </w:p>
    <w:p w14:paraId="3279112A" w14:textId="77777777" w:rsidR="002F484D" w:rsidRPr="005050F0" w:rsidRDefault="002F484D" w:rsidP="002F484D">
      <w:pPr>
        <w:pStyle w:val="TH"/>
        <w:rPr>
          <w:noProof/>
          <w:lang w:eastAsia="ko-KR"/>
        </w:rPr>
      </w:pPr>
      <w:r w:rsidRPr="005050F0">
        <w:rPr>
          <w:noProof/>
        </w:rPr>
        <w:t>Table </w:t>
      </w:r>
      <w:r w:rsidRPr="005050F0">
        <w:rPr>
          <w:noProof/>
          <w:lang w:eastAsia="ko-KR"/>
        </w:rPr>
        <w:t>8.2.50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9E4DD5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94509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Timers/TFG4</w:t>
            </w:r>
          </w:p>
        </w:tc>
      </w:tr>
      <w:tr w:rsidR="002F484D" w:rsidRPr="005050F0" w14:paraId="6C728CE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0C31B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B1A1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5709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D81E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DA9C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57F583" w14:textId="77777777" w:rsidR="002F484D" w:rsidRPr="005050F0" w:rsidRDefault="002F484D" w:rsidP="00B93C96">
            <w:pPr>
              <w:jc w:val="center"/>
              <w:rPr>
                <w:rFonts w:ascii="Arial" w:hAnsi="Arial" w:cs="Arial"/>
                <w:b/>
                <w:noProof/>
                <w:sz w:val="18"/>
                <w:szCs w:val="18"/>
              </w:rPr>
            </w:pPr>
          </w:p>
        </w:tc>
      </w:tr>
      <w:tr w:rsidR="002F484D" w:rsidRPr="005050F0" w14:paraId="264CC17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94BD4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D552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7D01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013C"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620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321498" w14:textId="77777777" w:rsidR="002F484D" w:rsidRPr="005050F0" w:rsidRDefault="002F484D" w:rsidP="00B93C96">
            <w:pPr>
              <w:jc w:val="center"/>
              <w:rPr>
                <w:b/>
                <w:noProof/>
              </w:rPr>
            </w:pPr>
          </w:p>
        </w:tc>
      </w:tr>
      <w:tr w:rsidR="002F484D" w:rsidRPr="005050F0" w14:paraId="09659C9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6DF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DAFE9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waiting for the MCPTT user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A34BCAC" w14:textId="77777777" w:rsidR="007A4557" w:rsidRPr="005050F0" w:rsidRDefault="007A4557" w:rsidP="007A4557">
      <w:pPr>
        <w:rPr>
          <w:noProof/>
        </w:rPr>
      </w:pPr>
    </w:p>
    <w:p w14:paraId="7436E35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0-60</w:t>
      </w:r>
    </w:p>
    <w:p w14:paraId="78BC0D57" w14:textId="77777777" w:rsidR="002F484D" w:rsidRPr="005050F0" w:rsidRDefault="002F484D" w:rsidP="002F484D">
      <w:pPr>
        <w:rPr>
          <w:noProof/>
          <w:lang w:eastAsia="ko-KR"/>
        </w:rPr>
      </w:pPr>
      <w:r w:rsidRPr="005050F0">
        <w:rPr>
          <w:noProof/>
        </w:rPr>
        <w:t xml:space="preserve">The </w:t>
      </w:r>
      <w:r w:rsidRPr="005050F0">
        <w:rPr>
          <w:noProof/>
          <w:lang w:eastAsia="ko-KR"/>
        </w:rPr>
        <w:t>timer TFG4</w:t>
      </w:r>
      <w:r w:rsidRPr="005050F0">
        <w:rPr>
          <w:noProof/>
        </w:rPr>
        <w:t xml:space="preserve"> is in seconds</w:t>
      </w:r>
      <w:r w:rsidRPr="005050F0">
        <w:rPr>
          <w:noProof/>
          <w:lang w:eastAsia="ko-KR"/>
        </w:rPr>
        <w:t>.</w:t>
      </w:r>
    </w:p>
    <w:p w14:paraId="6158BE4F" w14:textId="77777777" w:rsidR="002F484D" w:rsidRPr="005050F0" w:rsidRDefault="002F484D" w:rsidP="002F484D">
      <w:pPr>
        <w:pStyle w:val="Heading3"/>
        <w:rPr>
          <w:noProof/>
          <w:lang w:eastAsia="ko-KR"/>
        </w:rPr>
      </w:pPr>
      <w:bookmarkStart w:id="2314" w:name="_Toc4577744"/>
      <w:bookmarkStart w:id="2315" w:name="_Toc27504339"/>
      <w:bookmarkStart w:id="2316" w:name="_Toc27505127"/>
      <w:bookmarkStart w:id="2317" w:name="_Toc27505911"/>
      <w:bookmarkStart w:id="2318" w:name="_Toc27506695"/>
      <w:bookmarkStart w:id="2319" w:name="_Toc176344615"/>
      <w:r w:rsidRPr="005050F0">
        <w:rPr>
          <w:noProof/>
          <w:lang w:eastAsia="ko-KR"/>
        </w:rPr>
        <w:t>8</w:t>
      </w:r>
      <w:r w:rsidRPr="005050F0">
        <w:rPr>
          <w:noProof/>
        </w:rPr>
        <w:t>.2.</w:t>
      </w:r>
      <w:r w:rsidRPr="005050F0">
        <w:rPr>
          <w:noProof/>
          <w:lang w:eastAsia="ko-KR"/>
        </w:rPr>
        <w:t>51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Timers/TFG5</w:t>
      </w:r>
      <w:bookmarkEnd w:id="2314"/>
      <w:bookmarkEnd w:id="2315"/>
      <w:bookmarkEnd w:id="2316"/>
      <w:bookmarkEnd w:id="2317"/>
      <w:bookmarkEnd w:id="2318"/>
      <w:bookmarkEnd w:id="2319"/>
    </w:p>
    <w:p w14:paraId="2489D8B5" w14:textId="77777777" w:rsidR="002F484D" w:rsidRPr="005050F0" w:rsidRDefault="002F484D" w:rsidP="002F484D">
      <w:pPr>
        <w:pStyle w:val="TH"/>
        <w:rPr>
          <w:noProof/>
          <w:lang w:eastAsia="ko-KR"/>
        </w:rPr>
      </w:pPr>
      <w:r w:rsidRPr="005050F0">
        <w:rPr>
          <w:noProof/>
        </w:rPr>
        <w:t>Table </w:t>
      </w:r>
      <w:r w:rsidRPr="005050F0">
        <w:rPr>
          <w:noProof/>
          <w:lang w:eastAsia="ko-KR"/>
        </w:rPr>
        <w:t>8.2.51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21B5F5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4B62D5"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Timers/TFG5</w:t>
            </w:r>
          </w:p>
        </w:tc>
      </w:tr>
      <w:tr w:rsidR="002F484D" w:rsidRPr="005050F0" w14:paraId="1592E52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2678C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37BA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A8F1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0BA7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DBE1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A28346" w14:textId="77777777" w:rsidR="002F484D" w:rsidRPr="005050F0" w:rsidRDefault="002F484D" w:rsidP="00B93C96">
            <w:pPr>
              <w:jc w:val="center"/>
              <w:rPr>
                <w:rFonts w:ascii="Arial" w:hAnsi="Arial" w:cs="Arial"/>
                <w:b/>
                <w:noProof/>
                <w:sz w:val="18"/>
                <w:szCs w:val="18"/>
              </w:rPr>
            </w:pPr>
          </w:p>
        </w:tc>
      </w:tr>
      <w:tr w:rsidR="002F484D" w:rsidRPr="005050F0" w14:paraId="608C9B7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6CEE8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71B6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2923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FF50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7544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B9CA24" w14:textId="77777777" w:rsidR="002F484D" w:rsidRPr="005050F0" w:rsidRDefault="002F484D" w:rsidP="00B93C96">
            <w:pPr>
              <w:jc w:val="center"/>
              <w:rPr>
                <w:b/>
                <w:noProof/>
              </w:rPr>
            </w:pPr>
          </w:p>
        </w:tc>
      </w:tr>
      <w:tr w:rsidR="002F484D" w:rsidRPr="005050F0" w14:paraId="4B92196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34527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4D325E"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not present incoming call announcements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EE4D19E" w14:textId="77777777" w:rsidR="007A4557" w:rsidRPr="005050F0" w:rsidRDefault="007A4557" w:rsidP="007A4557">
      <w:pPr>
        <w:rPr>
          <w:noProof/>
        </w:rPr>
      </w:pPr>
    </w:p>
    <w:p w14:paraId="6B4A6E6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179E3EC" w14:textId="77777777" w:rsidR="002F484D" w:rsidRPr="005050F0" w:rsidRDefault="002F484D" w:rsidP="002F484D">
      <w:pPr>
        <w:rPr>
          <w:noProof/>
          <w:lang w:eastAsia="ko-KR"/>
        </w:rPr>
      </w:pPr>
      <w:r w:rsidRPr="005050F0">
        <w:rPr>
          <w:noProof/>
        </w:rPr>
        <w:lastRenderedPageBreak/>
        <w:t xml:space="preserve">The </w:t>
      </w:r>
      <w:r w:rsidRPr="005050F0">
        <w:rPr>
          <w:noProof/>
          <w:lang w:eastAsia="ko-KR"/>
        </w:rPr>
        <w:t>timer TFG5</w:t>
      </w:r>
      <w:r w:rsidRPr="005050F0">
        <w:rPr>
          <w:noProof/>
        </w:rPr>
        <w:t xml:space="preserve"> is in seconds</w:t>
      </w:r>
      <w:r w:rsidRPr="005050F0">
        <w:rPr>
          <w:noProof/>
          <w:lang w:eastAsia="ko-KR"/>
        </w:rPr>
        <w:t>.</w:t>
      </w:r>
    </w:p>
    <w:p w14:paraId="5C29964C" w14:textId="77777777" w:rsidR="002F484D" w:rsidRPr="005050F0" w:rsidRDefault="002F484D" w:rsidP="002F484D">
      <w:pPr>
        <w:pStyle w:val="Heading3"/>
        <w:rPr>
          <w:noProof/>
          <w:lang w:eastAsia="ko-KR"/>
        </w:rPr>
      </w:pPr>
      <w:bookmarkStart w:id="2320" w:name="_Toc4577745"/>
      <w:bookmarkStart w:id="2321" w:name="_Toc27504340"/>
      <w:bookmarkStart w:id="2322" w:name="_Toc27505128"/>
      <w:bookmarkStart w:id="2323" w:name="_Toc27505912"/>
      <w:bookmarkStart w:id="2324" w:name="_Toc27506696"/>
      <w:bookmarkStart w:id="2325" w:name="_Toc176344616"/>
      <w:r w:rsidRPr="005050F0">
        <w:rPr>
          <w:noProof/>
        </w:rPr>
        <w:t>8.2.</w:t>
      </w:r>
      <w:r w:rsidRPr="005050F0">
        <w:rPr>
          <w:noProof/>
          <w:lang w:eastAsia="ko-KR"/>
        </w:rPr>
        <w:t>52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Timers/TFG11</w:t>
      </w:r>
      <w:bookmarkEnd w:id="2320"/>
      <w:bookmarkEnd w:id="2321"/>
      <w:bookmarkEnd w:id="2322"/>
      <w:bookmarkEnd w:id="2323"/>
      <w:bookmarkEnd w:id="2324"/>
      <w:bookmarkEnd w:id="2325"/>
    </w:p>
    <w:p w14:paraId="4277B8FA" w14:textId="77777777" w:rsidR="002F484D" w:rsidRPr="005050F0" w:rsidRDefault="002F484D" w:rsidP="002F484D">
      <w:pPr>
        <w:pStyle w:val="TH"/>
        <w:rPr>
          <w:noProof/>
          <w:lang w:eastAsia="ko-KR"/>
        </w:rPr>
      </w:pPr>
      <w:r w:rsidRPr="005050F0">
        <w:rPr>
          <w:noProof/>
        </w:rPr>
        <w:t>Table </w:t>
      </w:r>
      <w:r w:rsidRPr="005050F0">
        <w:rPr>
          <w:noProof/>
          <w:lang w:eastAsia="ko-KR"/>
        </w:rPr>
        <w:t>8.2.52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DF3FAC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0020B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Timers/TFG11</w:t>
            </w:r>
          </w:p>
        </w:tc>
      </w:tr>
      <w:tr w:rsidR="002F484D" w:rsidRPr="005050F0" w14:paraId="59BCC82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8662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D96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8528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4016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5C06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82106C" w14:textId="77777777" w:rsidR="002F484D" w:rsidRPr="005050F0" w:rsidRDefault="002F484D" w:rsidP="00B93C96">
            <w:pPr>
              <w:jc w:val="center"/>
              <w:rPr>
                <w:rFonts w:ascii="Arial" w:hAnsi="Arial" w:cs="Arial"/>
                <w:b/>
                <w:noProof/>
                <w:sz w:val="18"/>
                <w:szCs w:val="18"/>
              </w:rPr>
            </w:pPr>
          </w:p>
        </w:tc>
      </w:tr>
      <w:tr w:rsidR="002F484D" w:rsidRPr="005050F0" w14:paraId="4E14305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56DCC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1888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E832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A0AD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DCEB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310832" w14:textId="77777777" w:rsidR="002F484D" w:rsidRPr="005050F0" w:rsidRDefault="002F484D" w:rsidP="00B93C96">
            <w:pPr>
              <w:jc w:val="center"/>
              <w:rPr>
                <w:b/>
                <w:noProof/>
              </w:rPr>
            </w:pPr>
          </w:p>
        </w:tc>
      </w:tr>
      <w:tr w:rsidR="002F484D" w:rsidRPr="005050F0" w14:paraId="4A18C9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8F731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3E178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timer for MCPTT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3ED2265" w14:textId="77777777" w:rsidR="007A4557" w:rsidRPr="005050F0" w:rsidRDefault="007A4557" w:rsidP="007A4557">
      <w:pPr>
        <w:rPr>
          <w:noProof/>
        </w:rPr>
      </w:pPr>
    </w:p>
    <w:p w14:paraId="2B4D527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50623810" w14:textId="77777777" w:rsidR="002F484D" w:rsidRPr="005050F0" w:rsidRDefault="002F484D" w:rsidP="002F484D">
      <w:pPr>
        <w:rPr>
          <w:noProof/>
          <w:lang w:eastAsia="ko-KR"/>
        </w:rPr>
      </w:pPr>
      <w:r w:rsidRPr="005050F0">
        <w:rPr>
          <w:noProof/>
        </w:rPr>
        <w:t xml:space="preserve">The </w:t>
      </w:r>
      <w:r w:rsidRPr="005050F0">
        <w:rPr>
          <w:noProof/>
          <w:lang w:eastAsia="ko-KR"/>
        </w:rPr>
        <w:t>timer TFG11</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630D8F8F" w14:textId="77777777" w:rsidR="002F484D" w:rsidRPr="005050F0" w:rsidRDefault="002F484D" w:rsidP="002F484D">
      <w:pPr>
        <w:pStyle w:val="Heading3"/>
        <w:rPr>
          <w:noProof/>
          <w:lang w:eastAsia="ko-KR"/>
        </w:rPr>
      </w:pPr>
      <w:bookmarkStart w:id="2326" w:name="_Toc4577746"/>
      <w:bookmarkStart w:id="2327" w:name="_Toc27504341"/>
      <w:bookmarkStart w:id="2328" w:name="_Toc27505129"/>
      <w:bookmarkStart w:id="2329" w:name="_Toc27505913"/>
      <w:bookmarkStart w:id="2330" w:name="_Toc27506697"/>
      <w:bookmarkStart w:id="2331" w:name="_Toc176344617"/>
      <w:r w:rsidRPr="005050F0">
        <w:rPr>
          <w:noProof/>
        </w:rPr>
        <w:t>8.2.</w:t>
      </w:r>
      <w:r w:rsidRPr="005050F0">
        <w:rPr>
          <w:noProof/>
          <w:lang w:eastAsia="ko-KR"/>
        </w:rPr>
        <w:t>53</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Timers/TFG12</w:t>
      </w:r>
      <w:bookmarkEnd w:id="2326"/>
      <w:bookmarkEnd w:id="2327"/>
      <w:bookmarkEnd w:id="2328"/>
      <w:bookmarkEnd w:id="2329"/>
      <w:bookmarkEnd w:id="2330"/>
      <w:bookmarkEnd w:id="2331"/>
    </w:p>
    <w:p w14:paraId="1A49414F" w14:textId="77777777" w:rsidR="002F484D" w:rsidRPr="005050F0" w:rsidRDefault="002F484D" w:rsidP="002F484D">
      <w:pPr>
        <w:pStyle w:val="TH"/>
        <w:rPr>
          <w:noProof/>
          <w:lang w:eastAsia="ko-KR"/>
        </w:rPr>
      </w:pPr>
      <w:r w:rsidRPr="005050F0">
        <w:rPr>
          <w:noProof/>
        </w:rPr>
        <w:t>Table </w:t>
      </w:r>
      <w:r w:rsidRPr="005050F0">
        <w:rPr>
          <w:noProof/>
          <w:lang w:eastAsia="ko-KR"/>
        </w:rPr>
        <w:t>8.2.53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25ED3F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5B3DCF"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Timers/TFG12</w:t>
            </w:r>
          </w:p>
        </w:tc>
      </w:tr>
      <w:tr w:rsidR="002F484D" w:rsidRPr="005050F0" w14:paraId="49F4C6D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F6733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DC4B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076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D337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CFA2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C5AFC4" w14:textId="77777777" w:rsidR="002F484D" w:rsidRPr="005050F0" w:rsidRDefault="002F484D" w:rsidP="00B93C96">
            <w:pPr>
              <w:jc w:val="center"/>
              <w:rPr>
                <w:rFonts w:ascii="Arial" w:hAnsi="Arial" w:cs="Arial"/>
                <w:b/>
                <w:noProof/>
                <w:sz w:val="18"/>
                <w:szCs w:val="18"/>
              </w:rPr>
            </w:pPr>
          </w:p>
        </w:tc>
      </w:tr>
      <w:tr w:rsidR="002F484D" w:rsidRPr="005050F0" w14:paraId="0342B39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7E3C9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7560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31D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D443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EE6A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A31AA9" w14:textId="77777777" w:rsidR="002F484D" w:rsidRPr="005050F0" w:rsidRDefault="002F484D" w:rsidP="00B93C96">
            <w:pPr>
              <w:jc w:val="center"/>
              <w:rPr>
                <w:b/>
                <w:noProof/>
              </w:rPr>
            </w:pPr>
          </w:p>
        </w:tc>
      </w:tr>
      <w:tr w:rsidR="002F484D" w:rsidRPr="005050F0" w14:paraId="026A85E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F16F4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47613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timer for MCPTT imminent peril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BA0BF58" w14:textId="77777777" w:rsidR="007A4557" w:rsidRPr="005050F0" w:rsidRDefault="007A4557" w:rsidP="007A4557">
      <w:pPr>
        <w:rPr>
          <w:noProof/>
        </w:rPr>
      </w:pPr>
    </w:p>
    <w:p w14:paraId="70D98289"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6371C45E" w14:textId="77777777" w:rsidR="002F484D" w:rsidRPr="005050F0" w:rsidRDefault="002F484D" w:rsidP="002F484D">
      <w:pPr>
        <w:rPr>
          <w:noProof/>
          <w:lang w:eastAsia="ko-KR"/>
        </w:rPr>
      </w:pPr>
      <w:r w:rsidRPr="005050F0">
        <w:rPr>
          <w:noProof/>
        </w:rPr>
        <w:t xml:space="preserve">The </w:t>
      </w:r>
      <w:r w:rsidRPr="005050F0">
        <w:rPr>
          <w:noProof/>
          <w:lang w:eastAsia="ko-KR"/>
        </w:rPr>
        <w:t>timer TFG12</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1E873B11" w14:textId="77777777" w:rsidR="00825C29" w:rsidRPr="005050F0" w:rsidRDefault="00825C29" w:rsidP="00FC40DA">
      <w:pPr>
        <w:pStyle w:val="Heading3"/>
        <w:suppressAutoHyphens/>
        <w:ind w:left="0" w:firstLine="0"/>
        <w:rPr>
          <w:noProof/>
        </w:rPr>
      </w:pPr>
      <w:bookmarkStart w:id="2332" w:name="_Toc4577747"/>
      <w:bookmarkStart w:id="2333" w:name="_Toc27504342"/>
      <w:bookmarkStart w:id="2334" w:name="_Toc27505130"/>
      <w:bookmarkStart w:id="2335" w:name="_Toc27505914"/>
      <w:bookmarkStart w:id="2336" w:name="_Toc27506698"/>
      <w:bookmarkStart w:id="2337" w:name="_Toc176344618"/>
      <w:r w:rsidRPr="005050F0">
        <w:rPr>
          <w:noProof/>
        </w:rPr>
        <w:t>8.2.5</w:t>
      </w:r>
      <w:r w:rsidRPr="005050F0">
        <w:rPr>
          <w:noProof/>
          <w:lang w:eastAsia="ko-KR"/>
        </w:rPr>
        <w:t>4</w:t>
      </w:r>
      <w:r w:rsidRPr="005050F0">
        <w:rPr>
          <w:noProof/>
        </w:rPr>
        <w:tab/>
        <w:t>/</w:t>
      </w:r>
      <w:r w:rsidRPr="005050F0">
        <w:rPr>
          <w:i/>
          <w:iCs/>
          <w:noProof/>
        </w:rPr>
        <w:t>&lt;x&gt;</w:t>
      </w:r>
      <w:r w:rsidRPr="005050F0">
        <w:rPr>
          <w:noProof/>
        </w:rPr>
        <w:t>/OffNetwork/Timers/TFG13</w:t>
      </w:r>
      <w:bookmarkEnd w:id="2332"/>
      <w:bookmarkEnd w:id="2333"/>
      <w:bookmarkEnd w:id="2334"/>
      <w:bookmarkEnd w:id="2335"/>
      <w:bookmarkEnd w:id="2336"/>
      <w:bookmarkEnd w:id="2337"/>
    </w:p>
    <w:p w14:paraId="44F1CAC0" w14:textId="77777777" w:rsidR="00825C29" w:rsidRPr="005050F0" w:rsidRDefault="00825C29" w:rsidP="00825C29">
      <w:pPr>
        <w:pStyle w:val="TH"/>
        <w:rPr>
          <w:noProof/>
        </w:rPr>
      </w:pPr>
      <w:r w:rsidRPr="005050F0">
        <w:rPr>
          <w:noProof/>
        </w:rPr>
        <w:t>Table 8.2.5</w:t>
      </w:r>
      <w:r w:rsidRPr="005050F0">
        <w:rPr>
          <w:noProof/>
          <w:lang w:eastAsia="ko-KR"/>
        </w:rPr>
        <w:t>4</w:t>
      </w:r>
      <w:r w:rsidRPr="005050F0">
        <w:rPr>
          <w:noProof/>
        </w:rPr>
        <w:t>.1: /</w:t>
      </w:r>
      <w:r w:rsidRPr="005050F0">
        <w:rPr>
          <w:i/>
          <w:iCs/>
          <w:noProof/>
        </w:rPr>
        <w:t>&lt;x&gt;</w:t>
      </w:r>
      <w:r w:rsidRPr="005050F0">
        <w:rPr>
          <w:noProof/>
        </w:rPr>
        <w:t>/OffNetwork/Timers/TFG13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5050F0" w14:paraId="004615FF"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0AFBFDD9" w14:textId="77777777" w:rsidR="00825C29" w:rsidRPr="005050F0" w:rsidRDefault="00825C29" w:rsidP="00CF1FEB">
            <w:pPr>
              <w:rPr>
                <w:noProof/>
              </w:rPr>
            </w:pPr>
            <w:r w:rsidRPr="005050F0">
              <w:rPr>
                <w:noProof/>
              </w:rPr>
              <w:t>OffNetwork/Timers/TFG13</w:t>
            </w:r>
          </w:p>
        </w:tc>
      </w:tr>
      <w:tr w:rsidR="00825C29" w:rsidRPr="005050F0" w14:paraId="04DAD159"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1BC698E7" w14:textId="77777777" w:rsidR="00825C29" w:rsidRPr="005050F0"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2CE4916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57AB59E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63A527A5"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1EEC346" w14:textId="77777777" w:rsidR="00825C29" w:rsidRPr="005050F0" w:rsidRDefault="00825C29" w:rsidP="00CF1FEB">
            <w:pPr>
              <w:pStyle w:val="TAC"/>
              <w:rPr>
                <w:rFonts w:cs="Arial"/>
                <w:b/>
                <w:noProof/>
                <w:szCs w:val="18"/>
                <w:lang w:eastAsia="en-US"/>
              </w:rPr>
            </w:pPr>
            <w:r w:rsidRPr="005050F0">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FC64891" w14:textId="77777777" w:rsidR="00825C29" w:rsidRPr="005050F0" w:rsidRDefault="00825C29" w:rsidP="00CF1FEB">
            <w:pPr>
              <w:snapToGrid w:val="0"/>
              <w:jc w:val="center"/>
              <w:rPr>
                <w:rFonts w:ascii="Arial" w:hAnsi="Arial" w:cs="Arial"/>
                <w:b/>
                <w:noProof/>
                <w:sz w:val="18"/>
                <w:szCs w:val="18"/>
              </w:rPr>
            </w:pPr>
          </w:p>
        </w:tc>
      </w:tr>
      <w:tr w:rsidR="00825C29" w:rsidRPr="005050F0" w14:paraId="175D729F"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599E01AC" w14:textId="77777777" w:rsidR="00825C29" w:rsidRPr="005050F0"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DB3021F"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7765228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DEB330A"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43121346" w14:textId="77777777" w:rsidR="00825C29" w:rsidRPr="005050F0" w:rsidRDefault="00825C29" w:rsidP="00CF1FEB">
            <w:pPr>
              <w:pStyle w:val="TAC"/>
              <w:rPr>
                <w:b/>
                <w:noProof/>
                <w:lang w:eastAsia="en-US"/>
              </w:rPr>
            </w:pPr>
            <w:r w:rsidRPr="005050F0">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277A3C06" w14:textId="77777777" w:rsidR="00825C29" w:rsidRPr="005050F0" w:rsidRDefault="00825C29" w:rsidP="00CF1FEB">
            <w:pPr>
              <w:snapToGrid w:val="0"/>
              <w:jc w:val="center"/>
              <w:rPr>
                <w:b/>
                <w:noProof/>
              </w:rPr>
            </w:pPr>
          </w:p>
        </w:tc>
      </w:tr>
      <w:tr w:rsidR="00825C29" w:rsidRPr="005050F0" w14:paraId="2675AB1D"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7702F954" w14:textId="77777777" w:rsidR="00825C29" w:rsidRPr="005050F0"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23F4DD" w14:textId="77777777" w:rsidR="00825C29" w:rsidRPr="005050F0" w:rsidRDefault="00825C29" w:rsidP="00CF1FEB">
            <w:pPr>
              <w:rPr>
                <w:noProof/>
              </w:rPr>
            </w:pPr>
            <w:r w:rsidRPr="005050F0">
              <w:rPr>
                <w:noProof/>
              </w:rPr>
              <w:t xml:space="preserve">This leaf node indicates the </w:t>
            </w:r>
            <w:r w:rsidR="00467AE9" w:rsidRPr="005050F0">
              <w:rPr>
                <w:noProof/>
              </w:rPr>
              <w:t xml:space="preserve">MCPTT </w:t>
            </w:r>
            <w:r w:rsidRPr="005050F0">
              <w:rPr>
                <w:noProof/>
              </w:rPr>
              <w:t>timer for implicit priority downgrade as specified in 3GPP TS 24.379 [7].</w:t>
            </w:r>
          </w:p>
        </w:tc>
      </w:tr>
    </w:tbl>
    <w:p w14:paraId="0B322F6F" w14:textId="77777777" w:rsidR="007A4557" w:rsidRPr="005050F0" w:rsidRDefault="007A4557" w:rsidP="007A4557">
      <w:pPr>
        <w:rPr>
          <w:noProof/>
        </w:rPr>
      </w:pPr>
    </w:p>
    <w:p w14:paraId="1F527C22" w14:textId="77777777" w:rsidR="00825C29" w:rsidRPr="005050F0" w:rsidRDefault="00825C29" w:rsidP="00825C29">
      <w:pPr>
        <w:pStyle w:val="B1"/>
        <w:rPr>
          <w:noProof/>
        </w:rPr>
      </w:pPr>
      <w:r w:rsidRPr="005050F0">
        <w:rPr>
          <w:noProof/>
        </w:rPr>
        <w:t>-</w:t>
      </w:r>
      <w:r w:rsidRPr="005050F0">
        <w:rPr>
          <w:noProof/>
        </w:rPr>
        <w:tab/>
        <w:t>Values: 0-255</w:t>
      </w:r>
    </w:p>
    <w:p w14:paraId="3A70F0C7" w14:textId="77777777" w:rsidR="00825C29" w:rsidRPr="005050F0" w:rsidRDefault="00825C29" w:rsidP="00825C29">
      <w:pPr>
        <w:rPr>
          <w:noProof/>
          <w:shd w:val="clear" w:color="auto" w:fill="00FF00"/>
        </w:rPr>
      </w:pPr>
      <w:r w:rsidRPr="005050F0">
        <w:rPr>
          <w:noProof/>
        </w:rPr>
        <w:t xml:space="preserve">The timer TFG13 is in seconds. </w:t>
      </w:r>
    </w:p>
    <w:p w14:paraId="19D1E6A0" w14:textId="77777777" w:rsidR="00CD0F8A" w:rsidRPr="005050F0" w:rsidRDefault="00CD0F8A" w:rsidP="0014530D">
      <w:pPr>
        <w:pStyle w:val="Heading3"/>
        <w:suppressAutoHyphens/>
        <w:ind w:left="0" w:firstLine="0"/>
        <w:rPr>
          <w:noProof/>
        </w:rPr>
      </w:pPr>
      <w:bookmarkStart w:id="2338" w:name="_Toc4577748"/>
      <w:bookmarkStart w:id="2339" w:name="_Toc27504343"/>
      <w:bookmarkStart w:id="2340" w:name="_Toc27505131"/>
      <w:bookmarkStart w:id="2341" w:name="_Toc27505915"/>
      <w:bookmarkStart w:id="2342" w:name="_Toc27506699"/>
      <w:bookmarkStart w:id="2343" w:name="_Toc176344619"/>
      <w:r w:rsidRPr="005050F0">
        <w:rPr>
          <w:noProof/>
        </w:rPr>
        <w:t>8.2.5</w:t>
      </w:r>
      <w:r w:rsidRPr="005050F0">
        <w:rPr>
          <w:noProof/>
          <w:lang w:eastAsia="ko-KR"/>
        </w:rPr>
        <w:t>4A</w:t>
      </w:r>
      <w:r w:rsidRPr="005050F0">
        <w:rPr>
          <w:noProof/>
        </w:rPr>
        <w:tab/>
        <w:t>/</w:t>
      </w:r>
      <w:r w:rsidRPr="005050F0">
        <w:rPr>
          <w:i/>
          <w:iCs/>
          <w:noProof/>
        </w:rPr>
        <w:t>&lt;x&gt;</w:t>
      </w:r>
      <w:r w:rsidRPr="005050F0">
        <w:rPr>
          <w:noProof/>
        </w:rPr>
        <w:t>/OffNetwork/Timers/TFG14</w:t>
      </w:r>
      <w:bookmarkEnd w:id="2338"/>
      <w:bookmarkEnd w:id="2339"/>
      <w:bookmarkEnd w:id="2340"/>
      <w:bookmarkEnd w:id="2341"/>
      <w:bookmarkEnd w:id="2342"/>
      <w:bookmarkEnd w:id="2343"/>
    </w:p>
    <w:p w14:paraId="248943EB" w14:textId="77777777" w:rsidR="00CD0F8A" w:rsidRPr="005050F0" w:rsidRDefault="00CD0F8A" w:rsidP="00CD0F8A">
      <w:pPr>
        <w:pStyle w:val="TH"/>
        <w:rPr>
          <w:noProof/>
        </w:rPr>
      </w:pPr>
      <w:r w:rsidRPr="005050F0">
        <w:rPr>
          <w:noProof/>
        </w:rPr>
        <w:t>Table 8.2.5</w:t>
      </w:r>
      <w:r w:rsidRPr="005050F0">
        <w:rPr>
          <w:noProof/>
          <w:lang w:eastAsia="ko-KR"/>
        </w:rPr>
        <w:t>4A</w:t>
      </w:r>
      <w:r w:rsidRPr="005050F0">
        <w:rPr>
          <w:noProof/>
        </w:rPr>
        <w:t>.1: /</w:t>
      </w:r>
      <w:r w:rsidRPr="005050F0">
        <w:rPr>
          <w:i/>
          <w:iCs/>
          <w:noProof/>
        </w:rPr>
        <w:t>&lt;x&gt;</w:t>
      </w:r>
      <w:r w:rsidRPr="005050F0">
        <w:rPr>
          <w:noProof/>
        </w:rPr>
        <w:t>/OffNetwork/Timers/TFG14</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CD0F8A" w:rsidRPr="005050F0" w14:paraId="2102F4A7"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40FF6643" w14:textId="77777777" w:rsidR="00CD0F8A" w:rsidRPr="005050F0" w:rsidRDefault="00CD0F8A" w:rsidP="00FC10EA">
            <w:pPr>
              <w:rPr>
                <w:noProof/>
              </w:rPr>
            </w:pPr>
            <w:r w:rsidRPr="005050F0">
              <w:rPr>
                <w:noProof/>
              </w:rPr>
              <w:t>OffNetwork/Timers/TFG14</w:t>
            </w:r>
          </w:p>
        </w:tc>
      </w:tr>
      <w:tr w:rsidR="00CD0F8A" w:rsidRPr="005050F0" w14:paraId="19EF87A5"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09707C1E" w14:textId="77777777" w:rsidR="00CD0F8A" w:rsidRPr="005050F0" w:rsidRDefault="00CD0F8A" w:rsidP="00FC10EA">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3B564F62" w14:textId="77777777" w:rsidR="00CD0F8A" w:rsidRPr="005050F0" w:rsidRDefault="00CD0F8A"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79303D30" w14:textId="77777777" w:rsidR="00CD0F8A" w:rsidRPr="005050F0" w:rsidRDefault="00CD0F8A"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4AA84B6E" w14:textId="77777777" w:rsidR="00CD0F8A" w:rsidRPr="005050F0" w:rsidRDefault="00CD0F8A"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35629181" w14:textId="77777777" w:rsidR="00CD0F8A" w:rsidRPr="005050F0" w:rsidRDefault="00CD0F8A" w:rsidP="00FC10EA">
            <w:pPr>
              <w:pStyle w:val="TAC"/>
              <w:rPr>
                <w:rFonts w:cs="Arial"/>
                <w:b/>
                <w:noProof/>
                <w:szCs w:val="18"/>
              </w:rPr>
            </w:pPr>
            <w:r w:rsidRPr="005050F0">
              <w:rPr>
                <w:noProof/>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2174D3D6" w14:textId="77777777" w:rsidR="00CD0F8A" w:rsidRPr="005050F0" w:rsidRDefault="00CD0F8A" w:rsidP="00FC10EA">
            <w:pPr>
              <w:snapToGrid w:val="0"/>
              <w:jc w:val="center"/>
              <w:rPr>
                <w:rFonts w:ascii="Arial" w:hAnsi="Arial" w:cs="Arial"/>
                <w:b/>
                <w:noProof/>
                <w:sz w:val="18"/>
                <w:szCs w:val="18"/>
              </w:rPr>
            </w:pPr>
          </w:p>
        </w:tc>
      </w:tr>
      <w:tr w:rsidR="00CD0F8A" w:rsidRPr="005050F0" w14:paraId="36447A19"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153382AF" w14:textId="77777777" w:rsidR="00CD0F8A" w:rsidRPr="005050F0" w:rsidRDefault="00CD0F8A" w:rsidP="00FC10EA">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742940D3" w14:textId="77777777" w:rsidR="00CD0F8A" w:rsidRPr="005050F0" w:rsidRDefault="00CD0F8A"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6DA8C2E7" w14:textId="77777777" w:rsidR="00CD0F8A" w:rsidRPr="005050F0" w:rsidRDefault="00CD0F8A"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E4A199E" w14:textId="77777777" w:rsidR="00CD0F8A" w:rsidRPr="005050F0" w:rsidRDefault="00CD0F8A" w:rsidP="00FC10EA">
            <w:pPr>
              <w:pStyle w:val="TAC"/>
              <w:rPr>
                <w:noProof/>
              </w:rPr>
            </w:pPr>
            <w:r w:rsidRPr="005050F0">
              <w:rPr>
                <w:noProof/>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7BC5AC6B" w14:textId="77777777" w:rsidR="00CD0F8A" w:rsidRPr="005050F0" w:rsidRDefault="00CD0F8A" w:rsidP="00FC10EA">
            <w:pPr>
              <w:pStyle w:val="TAC"/>
              <w:rPr>
                <w:b/>
                <w:noProof/>
              </w:rPr>
            </w:pPr>
            <w:r w:rsidRPr="005050F0">
              <w:rPr>
                <w:noProof/>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97485F8" w14:textId="77777777" w:rsidR="00CD0F8A" w:rsidRPr="005050F0" w:rsidRDefault="00CD0F8A" w:rsidP="00FC10EA">
            <w:pPr>
              <w:snapToGrid w:val="0"/>
              <w:jc w:val="center"/>
              <w:rPr>
                <w:b/>
                <w:noProof/>
              </w:rPr>
            </w:pPr>
          </w:p>
        </w:tc>
      </w:tr>
      <w:tr w:rsidR="00CD0F8A" w:rsidRPr="005050F0" w14:paraId="60B600EA"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7C0CE659" w14:textId="77777777" w:rsidR="00CD0F8A" w:rsidRPr="005050F0" w:rsidRDefault="00CD0F8A" w:rsidP="00FC10EA">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EDD94C" w14:textId="77777777" w:rsidR="00CD0F8A" w:rsidRPr="005050F0" w:rsidRDefault="00CD0F8A" w:rsidP="00FC10EA">
            <w:pPr>
              <w:rPr>
                <w:noProof/>
              </w:rPr>
            </w:pPr>
            <w:r w:rsidRPr="005050F0">
              <w:rPr>
                <w:noProof/>
              </w:rPr>
              <w:t>This leaf node indicates the MCPTT timer for implicit priority downgrade (imminent peril) as specified in 3GPP TS 24.379 [7].</w:t>
            </w:r>
          </w:p>
        </w:tc>
      </w:tr>
    </w:tbl>
    <w:p w14:paraId="414DF5B6" w14:textId="77777777" w:rsidR="007A4557" w:rsidRPr="005050F0" w:rsidRDefault="007A4557" w:rsidP="007A4557">
      <w:pPr>
        <w:rPr>
          <w:noProof/>
        </w:rPr>
      </w:pPr>
    </w:p>
    <w:p w14:paraId="66D825C0" w14:textId="77777777" w:rsidR="00CD0F8A" w:rsidRPr="005050F0" w:rsidRDefault="00CD0F8A" w:rsidP="00CD0F8A">
      <w:pPr>
        <w:pStyle w:val="B1"/>
        <w:rPr>
          <w:noProof/>
        </w:rPr>
      </w:pPr>
      <w:r w:rsidRPr="005050F0">
        <w:rPr>
          <w:noProof/>
        </w:rPr>
        <w:t>-</w:t>
      </w:r>
      <w:r w:rsidRPr="005050F0">
        <w:rPr>
          <w:noProof/>
        </w:rPr>
        <w:tab/>
        <w:t>Values: 0-255</w:t>
      </w:r>
    </w:p>
    <w:p w14:paraId="0D2D2067" w14:textId="77777777" w:rsidR="00CD0F8A" w:rsidRPr="005050F0" w:rsidRDefault="00CD0F8A" w:rsidP="00CD0F8A">
      <w:pPr>
        <w:rPr>
          <w:noProof/>
          <w:shd w:val="clear" w:color="auto" w:fill="00FF00"/>
        </w:rPr>
      </w:pPr>
      <w:r w:rsidRPr="005050F0">
        <w:rPr>
          <w:noProof/>
        </w:rPr>
        <w:t xml:space="preserve">The timer TFG14 is in seconds. </w:t>
      </w:r>
    </w:p>
    <w:p w14:paraId="1740C73E" w14:textId="77777777" w:rsidR="00825C29" w:rsidRPr="005050F0" w:rsidRDefault="00825C29" w:rsidP="00825C29">
      <w:pPr>
        <w:pStyle w:val="Heading3"/>
        <w:rPr>
          <w:noProof/>
          <w:lang w:eastAsia="ko-KR"/>
        </w:rPr>
      </w:pPr>
      <w:bookmarkStart w:id="2344" w:name="_Toc4577749"/>
      <w:bookmarkStart w:id="2345" w:name="_Toc27504344"/>
      <w:bookmarkStart w:id="2346" w:name="_Toc27505132"/>
      <w:bookmarkStart w:id="2347" w:name="_Toc27505916"/>
      <w:bookmarkStart w:id="2348" w:name="_Toc27506700"/>
      <w:bookmarkStart w:id="2349" w:name="_Toc176344620"/>
      <w:r w:rsidRPr="005050F0">
        <w:rPr>
          <w:noProof/>
        </w:rPr>
        <w:t>8.2.</w:t>
      </w:r>
      <w:r w:rsidRPr="005050F0">
        <w:rPr>
          <w:noProof/>
          <w:lang w:eastAsia="ko-KR"/>
        </w:rPr>
        <w:t>55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Timers/TFP1</w:t>
      </w:r>
      <w:bookmarkEnd w:id="2344"/>
      <w:bookmarkEnd w:id="2345"/>
      <w:bookmarkEnd w:id="2346"/>
      <w:bookmarkEnd w:id="2347"/>
      <w:bookmarkEnd w:id="2348"/>
      <w:bookmarkEnd w:id="2349"/>
    </w:p>
    <w:p w14:paraId="2B28555D" w14:textId="77777777" w:rsidR="00825C29" w:rsidRPr="005050F0" w:rsidRDefault="00825C29" w:rsidP="00825C29">
      <w:pPr>
        <w:pStyle w:val="TH"/>
        <w:rPr>
          <w:noProof/>
          <w:lang w:eastAsia="ko-KR"/>
        </w:rPr>
      </w:pPr>
      <w:r w:rsidRPr="005050F0">
        <w:rPr>
          <w:noProof/>
        </w:rPr>
        <w:t>Table </w:t>
      </w:r>
      <w:r w:rsidRPr="005050F0">
        <w:rPr>
          <w:noProof/>
          <w:lang w:eastAsia="ko-KR"/>
        </w:rPr>
        <w:t>8.2.55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0BD1D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5FA155"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Timers/TFP1</w:t>
            </w:r>
          </w:p>
        </w:tc>
      </w:tr>
      <w:tr w:rsidR="00825C29" w:rsidRPr="005050F0" w14:paraId="2BDAA32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2E5A0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1B79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CB51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CAEE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E31C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077330" w14:textId="77777777" w:rsidR="00825C29" w:rsidRPr="005050F0" w:rsidRDefault="00825C29" w:rsidP="00CF1FEB">
            <w:pPr>
              <w:jc w:val="center"/>
              <w:rPr>
                <w:rFonts w:ascii="Arial" w:hAnsi="Arial" w:cs="Arial"/>
                <w:b/>
                <w:noProof/>
                <w:sz w:val="18"/>
                <w:szCs w:val="18"/>
              </w:rPr>
            </w:pPr>
          </w:p>
        </w:tc>
      </w:tr>
      <w:tr w:rsidR="00825C29" w:rsidRPr="005050F0" w14:paraId="0EC3759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B1B0CF"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8E46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EBF7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3609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C609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22007" w14:textId="77777777" w:rsidR="00825C29" w:rsidRPr="005050F0" w:rsidRDefault="00825C29" w:rsidP="00CF1FEB">
            <w:pPr>
              <w:jc w:val="center"/>
              <w:rPr>
                <w:b/>
                <w:noProof/>
              </w:rPr>
            </w:pPr>
          </w:p>
        </w:tc>
      </w:tr>
      <w:tr w:rsidR="00825C29" w:rsidRPr="005050F0" w14:paraId="58FB3E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834C3D"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10C24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request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98CDFFF" w14:textId="77777777" w:rsidR="007A4557" w:rsidRPr="005050F0" w:rsidRDefault="007A4557" w:rsidP="007A4557">
      <w:pPr>
        <w:rPr>
          <w:noProof/>
        </w:rPr>
      </w:pPr>
    </w:p>
    <w:p w14:paraId="6C7A1473"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226F5F50" w14:textId="77777777" w:rsidR="00825C29" w:rsidRPr="005050F0" w:rsidRDefault="00825C29" w:rsidP="00825C29">
      <w:pPr>
        <w:rPr>
          <w:noProof/>
          <w:lang w:eastAsia="ko-KR"/>
        </w:rPr>
      </w:pPr>
      <w:r w:rsidRPr="005050F0">
        <w:rPr>
          <w:noProof/>
        </w:rPr>
        <w:t xml:space="preserve">The </w:t>
      </w:r>
      <w:r w:rsidRPr="005050F0">
        <w:rPr>
          <w:noProof/>
          <w:lang w:eastAsia="ko-KR"/>
        </w:rPr>
        <w:t>timer TFP1</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25A84A52" w14:textId="77777777" w:rsidR="00825C29" w:rsidRPr="005050F0" w:rsidRDefault="00825C29" w:rsidP="00825C29">
      <w:pPr>
        <w:pStyle w:val="Heading3"/>
        <w:rPr>
          <w:noProof/>
          <w:lang w:eastAsia="ko-KR"/>
        </w:rPr>
      </w:pPr>
      <w:bookmarkStart w:id="2350" w:name="_Toc4577750"/>
      <w:bookmarkStart w:id="2351" w:name="_Toc27504345"/>
      <w:bookmarkStart w:id="2352" w:name="_Toc27505133"/>
      <w:bookmarkStart w:id="2353" w:name="_Toc27505917"/>
      <w:bookmarkStart w:id="2354" w:name="_Toc27506701"/>
      <w:bookmarkStart w:id="2355" w:name="_Toc176344621"/>
      <w:r w:rsidRPr="005050F0">
        <w:rPr>
          <w:noProof/>
        </w:rPr>
        <w:t>8.2.</w:t>
      </w:r>
      <w:r w:rsidRPr="005050F0">
        <w:rPr>
          <w:noProof/>
          <w:lang w:eastAsia="ko-KR"/>
        </w:rPr>
        <w:t>56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Timers/TFP2</w:t>
      </w:r>
      <w:bookmarkEnd w:id="2350"/>
      <w:bookmarkEnd w:id="2351"/>
      <w:bookmarkEnd w:id="2352"/>
      <w:bookmarkEnd w:id="2353"/>
      <w:bookmarkEnd w:id="2354"/>
      <w:bookmarkEnd w:id="2355"/>
    </w:p>
    <w:p w14:paraId="4437DF7D" w14:textId="77777777" w:rsidR="00825C29" w:rsidRPr="005050F0" w:rsidRDefault="00825C29" w:rsidP="00825C29">
      <w:pPr>
        <w:pStyle w:val="TH"/>
        <w:rPr>
          <w:noProof/>
          <w:lang w:eastAsia="ko-KR"/>
        </w:rPr>
      </w:pPr>
      <w:r w:rsidRPr="005050F0">
        <w:rPr>
          <w:noProof/>
        </w:rPr>
        <w:t>Table </w:t>
      </w:r>
      <w:r w:rsidRPr="005050F0">
        <w:rPr>
          <w:noProof/>
          <w:lang w:eastAsia="ko-KR"/>
        </w:rPr>
        <w:t>8.2.56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8174AE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85A4F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Timers/TFP2</w:t>
            </w:r>
          </w:p>
        </w:tc>
      </w:tr>
      <w:tr w:rsidR="00825C29" w:rsidRPr="005050F0" w14:paraId="44761E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A2A88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8775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65FAD"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1565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A80C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4A3F96" w14:textId="77777777" w:rsidR="00825C29" w:rsidRPr="005050F0" w:rsidRDefault="00825C29" w:rsidP="00CF1FEB">
            <w:pPr>
              <w:jc w:val="center"/>
              <w:rPr>
                <w:rFonts w:ascii="Arial" w:hAnsi="Arial" w:cs="Arial"/>
                <w:b/>
                <w:noProof/>
                <w:sz w:val="18"/>
                <w:szCs w:val="18"/>
              </w:rPr>
            </w:pPr>
          </w:p>
        </w:tc>
      </w:tr>
      <w:tr w:rsidR="00825C29" w:rsidRPr="005050F0" w14:paraId="4392D48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7574C0"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C982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5148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1C7EC"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FA81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213247" w14:textId="77777777" w:rsidR="00825C29" w:rsidRPr="005050F0" w:rsidRDefault="00825C29" w:rsidP="00CF1FEB">
            <w:pPr>
              <w:jc w:val="center"/>
              <w:rPr>
                <w:b/>
                <w:noProof/>
              </w:rPr>
            </w:pPr>
          </w:p>
        </w:tc>
      </w:tr>
      <w:tr w:rsidR="00825C29" w:rsidRPr="005050F0" w14:paraId="11A38F2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EF963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624951"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00E348E2" w:rsidRPr="005050F0">
              <w:rPr>
                <w:noProof/>
                <w:lang w:eastAsia="ko-KR"/>
              </w:rPr>
              <w:t xml:space="preserve">waiting for </w:t>
            </w:r>
            <w:r w:rsidR="00B773E5" w:rsidRPr="005050F0">
              <w:rPr>
                <w:noProof/>
                <w:lang w:eastAsia="ko-KR"/>
              </w:rPr>
              <w:t xml:space="preserve">the MCPTT user to respond to the setup request </w:t>
            </w:r>
            <w:r w:rsidRPr="005050F0">
              <w:rPr>
                <w:noProof/>
              </w:rPr>
              <w:t>message</w:t>
            </w:r>
            <w:r w:rsidRPr="005050F0">
              <w:rPr>
                <w:noProof/>
                <w:lang w:eastAsia="ko-KR"/>
              </w:rPr>
              <w:t xml:space="preserve"> </w:t>
            </w:r>
            <w:r w:rsidR="00B773E5" w:rsidRPr="005050F0">
              <w:rPr>
                <w:noProof/>
              </w:rPr>
              <w:t xml:space="preserve">when manual commencement mode is used </w:t>
            </w:r>
            <w:r w:rsidRPr="005050F0">
              <w:rPr>
                <w:noProof/>
                <w:lang w:eastAsia="ko-KR"/>
              </w:rPr>
              <w:t xml:space="preserve">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AB7A635" w14:textId="77777777" w:rsidR="007A4557" w:rsidRPr="005050F0" w:rsidRDefault="007A4557" w:rsidP="007A4557">
      <w:pPr>
        <w:rPr>
          <w:noProof/>
        </w:rPr>
      </w:pPr>
    </w:p>
    <w:p w14:paraId="02700D5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w:t>
      </w:r>
    </w:p>
    <w:p w14:paraId="1FBC33B2" w14:textId="77777777" w:rsidR="00825C29" w:rsidRPr="005050F0" w:rsidRDefault="00825C29" w:rsidP="00825C29">
      <w:pPr>
        <w:rPr>
          <w:noProof/>
          <w:lang w:eastAsia="ko-KR"/>
        </w:rPr>
      </w:pPr>
      <w:r w:rsidRPr="005050F0">
        <w:rPr>
          <w:noProof/>
        </w:rPr>
        <w:t xml:space="preserve">The </w:t>
      </w:r>
      <w:r w:rsidRPr="005050F0">
        <w:rPr>
          <w:noProof/>
          <w:lang w:eastAsia="ko-KR"/>
        </w:rPr>
        <w:t>timer TFP2</w:t>
      </w:r>
      <w:r w:rsidRPr="005050F0">
        <w:rPr>
          <w:noProof/>
        </w:rPr>
        <w:t xml:space="preserve"> is in seconds</w:t>
      </w:r>
      <w:r w:rsidRPr="005050F0">
        <w:rPr>
          <w:noProof/>
          <w:lang w:eastAsia="ko-KR"/>
        </w:rPr>
        <w:t>.</w:t>
      </w:r>
    </w:p>
    <w:p w14:paraId="121807E4" w14:textId="77777777" w:rsidR="00825C29" w:rsidRPr="005050F0" w:rsidRDefault="00825C29" w:rsidP="00825C29">
      <w:pPr>
        <w:pStyle w:val="Heading3"/>
        <w:rPr>
          <w:noProof/>
          <w:lang w:eastAsia="ko-KR"/>
        </w:rPr>
      </w:pPr>
      <w:bookmarkStart w:id="2356" w:name="_Toc4577751"/>
      <w:bookmarkStart w:id="2357" w:name="_Toc27504346"/>
      <w:bookmarkStart w:id="2358" w:name="_Toc27505134"/>
      <w:bookmarkStart w:id="2359" w:name="_Toc27505918"/>
      <w:bookmarkStart w:id="2360" w:name="_Toc27506702"/>
      <w:bookmarkStart w:id="2361" w:name="_Toc176344622"/>
      <w:r w:rsidRPr="005050F0">
        <w:rPr>
          <w:noProof/>
        </w:rPr>
        <w:t>8.2.</w:t>
      </w:r>
      <w:r w:rsidRPr="005050F0">
        <w:rPr>
          <w:noProof/>
          <w:lang w:eastAsia="ko-KR"/>
        </w:rPr>
        <w:t>57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Timers/TFP3</w:t>
      </w:r>
      <w:bookmarkEnd w:id="2356"/>
      <w:bookmarkEnd w:id="2357"/>
      <w:bookmarkEnd w:id="2358"/>
      <w:bookmarkEnd w:id="2359"/>
      <w:bookmarkEnd w:id="2360"/>
      <w:bookmarkEnd w:id="2361"/>
    </w:p>
    <w:p w14:paraId="3EF3603D" w14:textId="77777777" w:rsidR="00825C29" w:rsidRPr="005050F0" w:rsidRDefault="00825C29" w:rsidP="00825C29">
      <w:pPr>
        <w:pStyle w:val="TH"/>
        <w:rPr>
          <w:noProof/>
          <w:lang w:eastAsia="ko-KR"/>
        </w:rPr>
      </w:pPr>
      <w:r w:rsidRPr="005050F0">
        <w:rPr>
          <w:noProof/>
        </w:rPr>
        <w:t>Table </w:t>
      </w:r>
      <w:r w:rsidRPr="005050F0">
        <w:rPr>
          <w:noProof/>
          <w:lang w:eastAsia="ko-KR"/>
        </w:rPr>
        <w:t>8.2.57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F9AC45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FD6A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Timers/TFP3</w:t>
            </w:r>
          </w:p>
        </w:tc>
      </w:tr>
      <w:tr w:rsidR="00825C29" w:rsidRPr="005050F0" w14:paraId="2C744D8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6B5197"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5DDC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AFA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54837"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0370D"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5CDC17" w14:textId="77777777" w:rsidR="00825C29" w:rsidRPr="005050F0" w:rsidRDefault="00825C29" w:rsidP="00CF1FEB">
            <w:pPr>
              <w:jc w:val="center"/>
              <w:rPr>
                <w:rFonts w:ascii="Arial" w:hAnsi="Arial" w:cs="Arial"/>
                <w:b/>
                <w:noProof/>
                <w:sz w:val="18"/>
                <w:szCs w:val="18"/>
              </w:rPr>
            </w:pPr>
          </w:p>
        </w:tc>
      </w:tr>
      <w:tr w:rsidR="00825C29" w:rsidRPr="005050F0" w14:paraId="0843BA9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CFE2F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78F9"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AE5D"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11AE"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D2FA1"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91127" w14:textId="77777777" w:rsidR="00825C29" w:rsidRPr="005050F0" w:rsidRDefault="00825C29" w:rsidP="00CF1FEB">
            <w:pPr>
              <w:jc w:val="center"/>
              <w:rPr>
                <w:b/>
                <w:noProof/>
              </w:rPr>
            </w:pPr>
          </w:p>
        </w:tc>
      </w:tr>
      <w:tr w:rsidR="00825C29" w:rsidRPr="005050F0" w14:paraId="2B3920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5A204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942416"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release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996CE37" w14:textId="77777777" w:rsidR="007A4557" w:rsidRPr="005050F0" w:rsidRDefault="007A4557" w:rsidP="007A4557">
      <w:pPr>
        <w:rPr>
          <w:noProof/>
        </w:rPr>
      </w:pPr>
    </w:p>
    <w:p w14:paraId="3971FFF4"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657503A9" w14:textId="77777777" w:rsidR="00825C29" w:rsidRPr="005050F0" w:rsidRDefault="00825C29" w:rsidP="00825C29">
      <w:pPr>
        <w:rPr>
          <w:noProof/>
          <w:lang w:eastAsia="ko-KR"/>
        </w:rPr>
      </w:pPr>
      <w:r w:rsidRPr="005050F0">
        <w:rPr>
          <w:noProof/>
        </w:rPr>
        <w:t xml:space="preserve">The </w:t>
      </w:r>
      <w:r w:rsidRPr="005050F0">
        <w:rPr>
          <w:noProof/>
          <w:lang w:eastAsia="ko-KR"/>
        </w:rPr>
        <w:t>timer TFP3</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551A6A4C" w14:textId="77777777" w:rsidR="00825C29" w:rsidRPr="005050F0" w:rsidRDefault="00825C29" w:rsidP="00825C29">
      <w:pPr>
        <w:pStyle w:val="Heading3"/>
        <w:rPr>
          <w:noProof/>
          <w:lang w:eastAsia="ko-KR"/>
        </w:rPr>
      </w:pPr>
      <w:bookmarkStart w:id="2362" w:name="_Toc4577752"/>
      <w:bookmarkStart w:id="2363" w:name="_Toc27504347"/>
      <w:bookmarkStart w:id="2364" w:name="_Toc27505135"/>
      <w:bookmarkStart w:id="2365" w:name="_Toc27505919"/>
      <w:bookmarkStart w:id="2366" w:name="_Toc27506703"/>
      <w:bookmarkStart w:id="2367" w:name="_Toc176344623"/>
      <w:r w:rsidRPr="005050F0">
        <w:rPr>
          <w:noProof/>
        </w:rPr>
        <w:t>8.2.</w:t>
      </w:r>
      <w:r w:rsidRPr="005050F0">
        <w:rPr>
          <w:noProof/>
          <w:lang w:eastAsia="ko-KR"/>
        </w:rPr>
        <w:t>58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Timers/TFP4</w:t>
      </w:r>
      <w:bookmarkEnd w:id="2362"/>
      <w:bookmarkEnd w:id="2363"/>
      <w:bookmarkEnd w:id="2364"/>
      <w:bookmarkEnd w:id="2365"/>
      <w:bookmarkEnd w:id="2366"/>
      <w:bookmarkEnd w:id="2367"/>
    </w:p>
    <w:p w14:paraId="716CC1C5" w14:textId="77777777" w:rsidR="00825C29" w:rsidRPr="005050F0" w:rsidRDefault="00825C29" w:rsidP="00825C29">
      <w:pPr>
        <w:pStyle w:val="TH"/>
        <w:rPr>
          <w:noProof/>
          <w:lang w:eastAsia="ko-KR"/>
        </w:rPr>
      </w:pPr>
      <w:r w:rsidRPr="005050F0">
        <w:rPr>
          <w:noProof/>
        </w:rPr>
        <w:t>Table </w:t>
      </w:r>
      <w:r w:rsidRPr="005050F0">
        <w:rPr>
          <w:noProof/>
          <w:lang w:eastAsia="ko-KR"/>
        </w:rPr>
        <w:t>8.2.58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DE297D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528C70"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Timers/TFP4</w:t>
            </w:r>
          </w:p>
        </w:tc>
      </w:tr>
      <w:tr w:rsidR="00825C29" w:rsidRPr="005050F0" w14:paraId="2AD747A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E8671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73EC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7AA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E96D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D69B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AE0A8B" w14:textId="77777777" w:rsidR="00825C29" w:rsidRPr="005050F0" w:rsidRDefault="00825C29" w:rsidP="00CF1FEB">
            <w:pPr>
              <w:jc w:val="center"/>
              <w:rPr>
                <w:rFonts w:ascii="Arial" w:hAnsi="Arial" w:cs="Arial"/>
                <w:b/>
                <w:noProof/>
                <w:sz w:val="18"/>
                <w:szCs w:val="18"/>
              </w:rPr>
            </w:pPr>
          </w:p>
        </w:tc>
      </w:tr>
      <w:tr w:rsidR="00825C29" w:rsidRPr="005050F0" w14:paraId="3D4A01C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E453E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4231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2A5C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DE81C"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E2B79"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6AEBA" w14:textId="77777777" w:rsidR="00825C29" w:rsidRPr="005050F0" w:rsidRDefault="00825C29" w:rsidP="00CF1FEB">
            <w:pPr>
              <w:jc w:val="center"/>
              <w:rPr>
                <w:b/>
                <w:noProof/>
              </w:rPr>
            </w:pPr>
          </w:p>
        </w:tc>
      </w:tr>
      <w:tr w:rsidR="00825C29" w:rsidRPr="005050F0" w14:paraId="333CB25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32A12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5C6287"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accept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A921FD3" w14:textId="77777777" w:rsidR="007A4557" w:rsidRPr="005050F0" w:rsidRDefault="007A4557" w:rsidP="007A4557">
      <w:pPr>
        <w:rPr>
          <w:noProof/>
        </w:rPr>
      </w:pPr>
    </w:p>
    <w:p w14:paraId="12DBBD4B"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12F99F58" w14:textId="77777777" w:rsidR="00825C29" w:rsidRPr="005050F0" w:rsidRDefault="00825C29" w:rsidP="00825C29">
      <w:pPr>
        <w:rPr>
          <w:noProof/>
          <w:lang w:eastAsia="ko-KR"/>
        </w:rPr>
      </w:pPr>
      <w:r w:rsidRPr="005050F0">
        <w:rPr>
          <w:noProof/>
        </w:rPr>
        <w:t xml:space="preserve">The </w:t>
      </w:r>
      <w:r w:rsidRPr="005050F0">
        <w:rPr>
          <w:noProof/>
          <w:lang w:eastAsia="ko-KR"/>
        </w:rPr>
        <w:t>timer TFP4</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0D62B62F" w14:textId="77777777" w:rsidR="00825C29" w:rsidRPr="005050F0" w:rsidRDefault="00825C29" w:rsidP="00825C29">
      <w:pPr>
        <w:pStyle w:val="Heading3"/>
        <w:rPr>
          <w:noProof/>
          <w:lang w:eastAsia="ko-KR"/>
        </w:rPr>
      </w:pPr>
      <w:bookmarkStart w:id="2368" w:name="_Toc4577753"/>
      <w:bookmarkStart w:id="2369" w:name="_Toc27504348"/>
      <w:bookmarkStart w:id="2370" w:name="_Toc27505136"/>
      <w:bookmarkStart w:id="2371" w:name="_Toc27505920"/>
      <w:bookmarkStart w:id="2372" w:name="_Toc27506704"/>
      <w:bookmarkStart w:id="2373" w:name="_Toc176344624"/>
      <w:r w:rsidRPr="005050F0">
        <w:rPr>
          <w:noProof/>
        </w:rPr>
        <w:t>8.2.</w:t>
      </w:r>
      <w:r w:rsidRPr="005050F0">
        <w:rPr>
          <w:noProof/>
          <w:lang w:eastAsia="ko-KR"/>
        </w:rPr>
        <w:t>59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Timers/TFP5</w:t>
      </w:r>
      <w:bookmarkEnd w:id="2368"/>
      <w:bookmarkEnd w:id="2369"/>
      <w:bookmarkEnd w:id="2370"/>
      <w:bookmarkEnd w:id="2371"/>
      <w:bookmarkEnd w:id="2372"/>
      <w:bookmarkEnd w:id="2373"/>
    </w:p>
    <w:p w14:paraId="1EF3D9EE" w14:textId="77777777" w:rsidR="00825C29" w:rsidRPr="005050F0" w:rsidRDefault="00825C29" w:rsidP="00825C29">
      <w:pPr>
        <w:pStyle w:val="TH"/>
        <w:rPr>
          <w:noProof/>
          <w:lang w:eastAsia="ko-KR"/>
        </w:rPr>
      </w:pPr>
      <w:r w:rsidRPr="005050F0">
        <w:rPr>
          <w:noProof/>
        </w:rPr>
        <w:t>Table </w:t>
      </w:r>
      <w:r w:rsidRPr="005050F0">
        <w:rPr>
          <w:noProof/>
          <w:lang w:eastAsia="ko-KR"/>
        </w:rPr>
        <w:t>8.2.59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7B3566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C436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Timers/TFP5</w:t>
            </w:r>
          </w:p>
        </w:tc>
      </w:tr>
      <w:tr w:rsidR="00825C29" w:rsidRPr="005050F0" w14:paraId="77E9A8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06BB41"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AA6E6"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89D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0DC9B"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C23AA"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D10641" w14:textId="77777777" w:rsidR="00825C29" w:rsidRPr="005050F0" w:rsidRDefault="00825C29" w:rsidP="00CF1FEB">
            <w:pPr>
              <w:jc w:val="center"/>
              <w:rPr>
                <w:rFonts w:ascii="Arial" w:hAnsi="Arial" w:cs="Arial"/>
                <w:b/>
                <w:noProof/>
                <w:sz w:val="18"/>
                <w:szCs w:val="18"/>
              </w:rPr>
            </w:pPr>
          </w:p>
        </w:tc>
      </w:tr>
      <w:tr w:rsidR="00825C29" w:rsidRPr="005050F0" w14:paraId="1DFEB94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FBD65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ACCE8"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3991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61F7"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F286E"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EEECC9" w14:textId="77777777" w:rsidR="00825C29" w:rsidRPr="005050F0" w:rsidRDefault="00825C29" w:rsidP="00CF1FEB">
            <w:pPr>
              <w:jc w:val="center"/>
              <w:rPr>
                <w:b/>
                <w:noProof/>
              </w:rPr>
            </w:pPr>
          </w:p>
        </w:tc>
      </w:tr>
      <w:tr w:rsidR="00825C29" w:rsidRPr="005050F0" w14:paraId="0D5D1FD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16C5F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B56129"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call release</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89C1D14" w14:textId="77777777" w:rsidR="007A4557" w:rsidRPr="005050F0" w:rsidRDefault="007A4557" w:rsidP="007A4557">
      <w:pPr>
        <w:rPr>
          <w:noProof/>
        </w:rPr>
      </w:pPr>
    </w:p>
    <w:p w14:paraId="28146029"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0-600</w:t>
      </w:r>
    </w:p>
    <w:p w14:paraId="30B9BAD8" w14:textId="77777777" w:rsidR="00825C29" w:rsidRPr="005050F0" w:rsidRDefault="00825C29" w:rsidP="00825C29">
      <w:pPr>
        <w:rPr>
          <w:noProof/>
          <w:lang w:eastAsia="ko-KR"/>
        </w:rPr>
      </w:pPr>
      <w:r w:rsidRPr="005050F0">
        <w:rPr>
          <w:noProof/>
        </w:rPr>
        <w:t xml:space="preserve">The </w:t>
      </w:r>
      <w:r w:rsidRPr="005050F0">
        <w:rPr>
          <w:noProof/>
          <w:lang w:eastAsia="ko-KR"/>
        </w:rPr>
        <w:t>timer TFP5</w:t>
      </w:r>
      <w:r w:rsidRPr="005050F0">
        <w:rPr>
          <w:noProof/>
        </w:rPr>
        <w:t xml:space="preserve"> is in seconds</w:t>
      </w:r>
      <w:r w:rsidRPr="005050F0">
        <w:rPr>
          <w:noProof/>
          <w:lang w:eastAsia="ko-KR"/>
        </w:rPr>
        <w:t>.</w:t>
      </w:r>
    </w:p>
    <w:p w14:paraId="6041C1EA" w14:textId="77777777" w:rsidR="00825C29" w:rsidRPr="005050F0" w:rsidRDefault="00825C29" w:rsidP="00825C29">
      <w:pPr>
        <w:pStyle w:val="Heading3"/>
        <w:rPr>
          <w:noProof/>
          <w:lang w:eastAsia="ko-KR"/>
        </w:rPr>
      </w:pPr>
      <w:bookmarkStart w:id="2374" w:name="_Toc4577754"/>
      <w:bookmarkStart w:id="2375" w:name="_Toc27504349"/>
      <w:bookmarkStart w:id="2376" w:name="_Toc27505137"/>
      <w:bookmarkStart w:id="2377" w:name="_Toc27505921"/>
      <w:bookmarkStart w:id="2378" w:name="_Toc27506705"/>
      <w:bookmarkStart w:id="2379" w:name="_Toc176344625"/>
      <w:r w:rsidRPr="005050F0">
        <w:rPr>
          <w:noProof/>
        </w:rPr>
        <w:t>8.2.</w:t>
      </w:r>
      <w:r w:rsidRPr="005050F0">
        <w:rPr>
          <w:noProof/>
          <w:lang w:eastAsia="ko-KR"/>
        </w:rPr>
        <w:t>60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Timers/TFP6</w:t>
      </w:r>
      <w:bookmarkEnd w:id="2374"/>
      <w:bookmarkEnd w:id="2375"/>
      <w:bookmarkEnd w:id="2376"/>
      <w:bookmarkEnd w:id="2377"/>
      <w:bookmarkEnd w:id="2378"/>
      <w:bookmarkEnd w:id="2379"/>
    </w:p>
    <w:p w14:paraId="55B918DB" w14:textId="77777777" w:rsidR="00825C29" w:rsidRPr="005050F0" w:rsidRDefault="00825C29" w:rsidP="00825C29">
      <w:pPr>
        <w:pStyle w:val="TH"/>
        <w:rPr>
          <w:noProof/>
          <w:lang w:eastAsia="ko-KR"/>
        </w:rPr>
      </w:pPr>
      <w:r w:rsidRPr="005050F0">
        <w:rPr>
          <w:noProof/>
        </w:rPr>
        <w:t>Table </w:t>
      </w:r>
      <w:r w:rsidRPr="005050F0">
        <w:rPr>
          <w:noProof/>
          <w:lang w:eastAsia="ko-KR"/>
        </w:rPr>
        <w:t>8.2.60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F3DD07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B642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Timers/TFP6</w:t>
            </w:r>
          </w:p>
        </w:tc>
      </w:tr>
      <w:tr w:rsidR="00825C29" w:rsidRPr="005050F0" w14:paraId="3C19518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7208D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AFE9F"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6E8A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87F8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01EC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D89002" w14:textId="77777777" w:rsidR="00825C29" w:rsidRPr="005050F0" w:rsidRDefault="00825C29" w:rsidP="00CF1FEB">
            <w:pPr>
              <w:jc w:val="center"/>
              <w:rPr>
                <w:rFonts w:ascii="Arial" w:hAnsi="Arial" w:cs="Arial"/>
                <w:b/>
                <w:noProof/>
                <w:sz w:val="18"/>
                <w:szCs w:val="18"/>
              </w:rPr>
            </w:pPr>
          </w:p>
        </w:tc>
      </w:tr>
      <w:tr w:rsidR="00825C29" w:rsidRPr="005050F0" w14:paraId="4CDDF64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A6A3C"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A5BB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E104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D9C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197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EFA01A" w14:textId="77777777" w:rsidR="00825C29" w:rsidRPr="005050F0" w:rsidRDefault="00825C29" w:rsidP="00CF1FEB">
            <w:pPr>
              <w:jc w:val="center"/>
              <w:rPr>
                <w:b/>
                <w:noProof/>
              </w:rPr>
            </w:pPr>
          </w:p>
        </w:tc>
      </w:tr>
      <w:tr w:rsidR="00825C29" w:rsidRPr="005050F0" w14:paraId="16A2CE4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E3D7C"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9BEA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MCPTT emergency </w:t>
            </w:r>
            <w:r w:rsidRPr="005050F0">
              <w:rPr>
                <w:noProof/>
              </w:rPr>
              <w:t xml:space="preserve">private call </w:t>
            </w:r>
            <w:r w:rsidRPr="005050F0">
              <w:rPr>
                <w:noProof/>
                <w:lang w:eastAsia="ko-KR"/>
              </w:rPr>
              <w:t>cancel</w:t>
            </w:r>
            <w:r w:rsidRPr="005050F0">
              <w:rPr>
                <w:noProof/>
              </w:rPr>
              <w:t xml:space="preserv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ED03E93" w14:textId="77777777" w:rsidR="007A4557" w:rsidRPr="005050F0" w:rsidRDefault="007A4557" w:rsidP="007A4557">
      <w:pPr>
        <w:rPr>
          <w:noProof/>
        </w:rPr>
      </w:pPr>
    </w:p>
    <w:p w14:paraId="15FD83D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39B895DE" w14:textId="77777777" w:rsidR="00825C29" w:rsidRPr="005050F0" w:rsidRDefault="00825C29" w:rsidP="00825C29">
      <w:pPr>
        <w:rPr>
          <w:noProof/>
          <w:lang w:eastAsia="ko-KR"/>
        </w:rPr>
      </w:pPr>
      <w:r w:rsidRPr="005050F0">
        <w:rPr>
          <w:noProof/>
        </w:rPr>
        <w:t xml:space="preserve">The </w:t>
      </w:r>
      <w:r w:rsidRPr="005050F0">
        <w:rPr>
          <w:noProof/>
          <w:lang w:eastAsia="ko-KR"/>
        </w:rPr>
        <w:t>timer TFP6</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795A44A8" w14:textId="77777777" w:rsidR="00825C29" w:rsidRPr="005050F0" w:rsidRDefault="00825C29" w:rsidP="00825C29">
      <w:pPr>
        <w:pStyle w:val="Heading3"/>
        <w:rPr>
          <w:noProof/>
          <w:lang w:eastAsia="ko-KR"/>
        </w:rPr>
      </w:pPr>
      <w:bookmarkStart w:id="2380" w:name="_Toc4577755"/>
      <w:bookmarkStart w:id="2381" w:name="_Toc27504350"/>
      <w:bookmarkStart w:id="2382" w:name="_Toc27505138"/>
      <w:bookmarkStart w:id="2383" w:name="_Toc27505922"/>
      <w:bookmarkStart w:id="2384" w:name="_Toc27506706"/>
      <w:bookmarkStart w:id="2385" w:name="_Toc176344626"/>
      <w:r w:rsidRPr="005050F0">
        <w:rPr>
          <w:noProof/>
        </w:rPr>
        <w:t>8.2.</w:t>
      </w:r>
      <w:r w:rsidRPr="005050F0">
        <w:rPr>
          <w:noProof/>
          <w:lang w:eastAsia="ko-KR"/>
        </w:rPr>
        <w:t>61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Timers/TFP7</w:t>
      </w:r>
      <w:bookmarkEnd w:id="2380"/>
      <w:bookmarkEnd w:id="2381"/>
      <w:bookmarkEnd w:id="2382"/>
      <w:bookmarkEnd w:id="2383"/>
      <w:bookmarkEnd w:id="2384"/>
      <w:bookmarkEnd w:id="2385"/>
    </w:p>
    <w:p w14:paraId="1708C729" w14:textId="77777777" w:rsidR="00825C29" w:rsidRPr="005050F0" w:rsidRDefault="00825C29" w:rsidP="00825C29">
      <w:pPr>
        <w:pStyle w:val="TH"/>
        <w:rPr>
          <w:noProof/>
          <w:lang w:eastAsia="ko-KR"/>
        </w:rPr>
      </w:pPr>
      <w:r w:rsidRPr="005050F0">
        <w:rPr>
          <w:noProof/>
        </w:rPr>
        <w:t>Table </w:t>
      </w:r>
      <w:r w:rsidRPr="005050F0">
        <w:rPr>
          <w:noProof/>
          <w:lang w:eastAsia="ko-KR"/>
        </w:rPr>
        <w:t>8.2.61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A259EE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CD398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Timers/TFP7</w:t>
            </w:r>
          </w:p>
        </w:tc>
      </w:tr>
      <w:tr w:rsidR="00825C29" w:rsidRPr="005050F0" w14:paraId="0359BF3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4DE51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AE07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26D7B"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ED44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1DA3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4E5684" w14:textId="77777777" w:rsidR="00825C29" w:rsidRPr="005050F0" w:rsidRDefault="00825C29" w:rsidP="00CF1FEB">
            <w:pPr>
              <w:jc w:val="center"/>
              <w:rPr>
                <w:rFonts w:ascii="Arial" w:hAnsi="Arial" w:cs="Arial"/>
                <w:b/>
                <w:noProof/>
                <w:sz w:val="18"/>
                <w:szCs w:val="18"/>
              </w:rPr>
            </w:pPr>
          </w:p>
        </w:tc>
      </w:tr>
      <w:tr w:rsidR="00825C29" w:rsidRPr="005050F0" w14:paraId="393C588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08D8AD"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D33D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9EA5C"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0BAE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F87A4"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A34FE1" w14:textId="77777777" w:rsidR="00825C29" w:rsidRPr="005050F0" w:rsidRDefault="00825C29" w:rsidP="00CF1FEB">
            <w:pPr>
              <w:jc w:val="center"/>
              <w:rPr>
                <w:b/>
                <w:noProof/>
              </w:rPr>
            </w:pPr>
          </w:p>
        </w:tc>
      </w:tr>
      <w:tr w:rsidR="00825C29" w:rsidRPr="005050F0" w14:paraId="6D35886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1C510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5DAFF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waiting for any message with same call identifier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9BF9FAE" w14:textId="77777777" w:rsidR="007A4557" w:rsidRPr="005050F0" w:rsidRDefault="007A4557" w:rsidP="007A4557">
      <w:pPr>
        <w:rPr>
          <w:noProof/>
        </w:rPr>
      </w:pPr>
    </w:p>
    <w:p w14:paraId="075DA736"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2EE483A8" w14:textId="77777777" w:rsidR="00825C29" w:rsidRPr="005050F0" w:rsidRDefault="00825C29" w:rsidP="00825C29">
      <w:pPr>
        <w:rPr>
          <w:noProof/>
          <w:lang w:eastAsia="ko-KR"/>
        </w:rPr>
      </w:pPr>
      <w:r w:rsidRPr="005050F0">
        <w:rPr>
          <w:noProof/>
        </w:rPr>
        <w:t xml:space="preserve">The </w:t>
      </w:r>
      <w:r w:rsidRPr="005050F0">
        <w:rPr>
          <w:noProof/>
          <w:lang w:eastAsia="ko-KR"/>
        </w:rPr>
        <w:t>timer TFP7</w:t>
      </w:r>
      <w:r w:rsidRPr="005050F0">
        <w:rPr>
          <w:noProof/>
        </w:rPr>
        <w:t xml:space="preserve"> is in seconds</w:t>
      </w:r>
      <w:r w:rsidRPr="005050F0">
        <w:rPr>
          <w:noProof/>
          <w:lang w:eastAsia="ko-KR"/>
        </w:rPr>
        <w:t>.</w:t>
      </w:r>
    </w:p>
    <w:p w14:paraId="0F9B90FC" w14:textId="77777777" w:rsidR="00B773E5" w:rsidRPr="005050F0" w:rsidRDefault="00B773E5" w:rsidP="00B773E5">
      <w:pPr>
        <w:pStyle w:val="Heading3"/>
        <w:rPr>
          <w:noProof/>
          <w:lang w:eastAsia="ko-KR"/>
        </w:rPr>
      </w:pPr>
      <w:bookmarkStart w:id="2386" w:name="_Toc27504351"/>
      <w:bookmarkStart w:id="2387" w:name="_Toc27505139"/>
      <w:bookmarkStart w:id="2388" w:name="_Toc27505923"/>
      <w:bookmarkStart w:id="2389" w:name="_Toc27506707"/>
      <w:bookmarkStart w:id="2390" w:name="_Toc176344627"/>
      <w:bookmarkStart w:id="2391" w:name="_Toc4577756"/>
      <w:r w:rsidRPr="005050F0">
        <w:rPr>
          <w:noProof/>
        </w:rPr>
        <w:lastRenderedPageBreak/>
        <w:t>8.2.</w:t>
      </w:r>
      <w:r w:rsidRPr="005050F0">
        <w:rPr>
          <w:noProof/>
          <w:lang w:eastAsia="ko-KR"/>
        </w:rPr>
        <w:t>61A</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Timers/TFP9</w:t>
      </w:r>
      <w:bookmarkEnd w:id="2386"/>
      <w:bookmarkEnd w:id="2387"/>
      <w:bookmarkEnd w:id="2388"/>
      <w:bookmarkEnd w:id="2389"/>
      <w:bookmarkEnd w:id="2390"/>
    </w:p>
    <w:p w14:paraId="5E15DBED" w14:textId="77777777" w:rsidR="00B773E5" w:rsidRPr="005050F0" w:rsidRDefault="00B773E5" w:rsidP="00B773E5">
      <w:pPr>
        <w:pStyle w:val="TH"/>
        <w:rPr>
          <w:noProof/>
          <w:lang w:eastAsia="ko-KR"/>
        </w:rPr>
      </w:pPr>
      <w:r w:rsidRPr="005050F0">
        <w:rPr>
          <w:noProof/>
        </w:rPr>
        <w:t>Table </w:t>
      </w:r>
      <w:r w:rsidRPr="005050F0">
        <w:rPr>
          <w:noProof/>
          <w:lang w:eastAsia="ko-KR"/>
        </w:rPr>
        <w:t>8.2.61A</w:t>
      </w:r>
      <w:r w:rsidRPr="005050F0">
        <w:rPr>
          <w:noProof/>
        </w:rPr>
        <w:t>: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B773E5" w:rsidRPr="005050F0" w14:paraId="1314A615" w14:textId="77777777" w:rsidTr="00EE34C0">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A2FEC6" w14:textId="77777777" w:rsidR="00B773E5" w:rsidRPr="005050F0" w:rsidRDefault="00B773E5" w:rsidP="00EE34C0">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Timers/TFP9</w:t>
            </w:r>
          </w:p>
        </w:tc>
      </w:tr>
      <w:tr w:rsidR="00B773E5" w:rsidRPr="005050F0" w14:paraId="4939EB3F" w14:textId="77777777" w:rsidTr="00EE34C0">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34374B" w14:textId="77777777" w:rsidR="00B773E5" w:rsidRPr="005050F0" w:rsidRDefault="00B773E5" w:rsidP="00EE34C0">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9EC8B" w14:textId="77777777" w:rsidR="00B773E5" w:rsidRPr="005050F0" w:rsidRDefault="00B773E5" w:rsidP="00EE34C0">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8875" w14:textId="77777777" w:rsidR="00B773E5" w:rsidRPr="005050F0" w:rsidRDefault="00B773E5" w:rsidP="00EE34C0">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3C2EC" w14:textId="77777777" w:rsidR="00B773E5" w:rsidRPr="005050F0" w:rsidRDefault="00B773E5" w:rsidP="00EE34C0">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9D072" w14:textId="77777777" w:rsidR="00B773E5" w:rsidRPr="005050F0" w:rsidRDefault="00B773E5" w:rsidP="00EE34C0">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FE70CA" w14:textId="77777777" w:rsidR="00B773E5" w:rsidRPr="005050F0" w:rsidRDefault="00B773E5" w:rsidP="00EE34C0">
            <w:pPr>
              <w:jc w:val="center"/>
              <w:rPr>
                <w:rFonts w:ascii="Arial" w:hAnsi="Arial" w:cs="Arial"/>
                <w:b/>
                <w:noProof/>
                <w:sz w:val="18"/>
                <w:szCs w:val="18"/>
              </w:rPr>
            </w:pPr>
          </w:p>
        </w:tc>
      </w:tr>
      <w:tr w:rsidR="00B773E5" w:rsidRPr="005050F0" w14:paraId="141C257B" w14:textId="77777777" w:rsidTr="00EE34C0">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029F16" w14:textId="77777777" w:rsidR="00B773E5" w:rsidRPr="005050F0" w:rsidRDefault="00B773E5" w:rsidP="00EE34C0">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DE89B" w14:textId="77777777" w:rsidR="00B773E5" w:rsidRPr="005050F0" w:rsidRDefault="00B773E5" w:rsidP="00EE34C0">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16571" w14:textId="77777777" w:rsidR="00B773E5" w:rsidRPr="005050F0" w:rsidRDefault="00B773E5" w:rsidP="00EE34C0">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D5F71" w14:textId="77777777" w:rsidR="00B773E5" w:rsidRPr="005050F0" w:rsidRDefault="00B773E5" w:rsidP="00EE34C0">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33F27" w14:textId="77777777" w:rsidR="00B773E5" w:rsidRPr="005050F0" w:rsidRDefault="00B773E5" w:rsidP="00EE34C0">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2A917B" w14:textId="77777777" w:rsidR="00B773E5" w:rsidRPr="005050F0" w:rsidRDefault="00B773E5" w:rsidP="00EE34C0">
            <w:pPr>
              <w:jc w:val="center"/>
              <w:rPr>
                <w:b/>
                <w:noProof/>
              </w:rPr>
            </w:pPr>
          </w:p>
        </w:tc>
      </w:tr>
      <w:tr w:rsidR="00B773E5" w:rsidRPr="005050F0" w14:paraId="650AA2E0" w14:textId="77777777" w:rsidTr="00EE34C0">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D694A9" w14:textId="77777777" w:rsidR="00B773E5" w:rsidRPr="005050F0" w:rsidRDefault="00B773E5" w:rsidP="00EE34C0">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11DAFB" w14:textId="77777777" w:rsidR="00B773E5" w:rsidRPr="005050F0" w:rsidRDefault="00B773E5" w:rsidP="00EE34C0">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MCPTT </w:t>
            </w:r>
            <w:r w:rsidRPr="005050F0">
              <w:rPr>
                <w:noProof/>
                <w:lang w:eastAsia="ko-KR"/>
              </w:rPr>
              <w:t xml:space="preserve">timer for </w:t>
            </w:r>
            <w:r w:rsidRPr="005050F0">
              <w:rPr>
                <w:noProof/>
              </w:rPr>
              <w:t>waiting for call response message</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4176774" w14:textId="77777777" w:rsidR="007A4557" w:rsidRPr="005050F0" w:rsidRDefault="007A4557" w:rsidP="007A4557">
      <w:pPr>
        <w:rPr>
          <w:noProof/>
        </w:rPr>
      </w:pPr>
    </w:p>
    <w:p w14:paraId="70E8C58C" w14:textId="77777777" w:rsidR="00B773E5" w:rsidRPr="005050F0" w:rsidRDefault="00B773E5" w:rsidP="00B773E5">
      <w:pPr>
        <w:pStyle w:val="B1"/>
        <w:rPr>
          <w:noProof/>
        </w:rPr>
      </w:pPr>
      <w:r w:rsidRPr="005050F0">
        <w:rPr>
          <w:noProof/>
        </w:rPr>
        <w:t>-</w:t>
      </w:r>
      <w:r w:rsidRPr="005050F0">
        <w:rPr>
          <w:noProof/>
        </w:rPr>
        <w:tab/>
        <w:t xml:space="preserve">Values: </w:t>
      </w:r>
      <w:r w:rsidRPr="005050F0">
        <w:rPr>
          <w:noProof/>
          <w:lang w:eastAsia="ko-KR"/>
        </w:rPr>
        <w:t>0-60</w:t>
      </w:r>
    </w:p>
    <w:p w14:paraId="2CEF8818" w14:textId="77777777" w:rsidR="00B773E5" w:rsidRPr="005050F0" w:rsidRDefault="00B773E5" w:rsidP="00B773E5">
      <w:pPr>
        <w:rPr>
          <w:noProof/>
          <w:lang w:eastAsia="ko-KR"/>
        </w:rPr>
      </w:pPr>
      <w:r w:rsidRPr="005050F0">
        <w:rPr>
          <w:noProof/>
        </w:rPr>
        <w:t xml:space="preserve">The </w:t>
      </w:r>
      <w:r w:rsidRPr="005050F0">
        <w:rPr>
          <w:noProof/>
          <w:lang w:eastAsia="ko-KR"/>
        </w:rPr>
        <w:t>timer TFP9</w:t>
      </w:r>
      <w:r w:rsidRPr="005050F0">
        <w:rPr>
          <w:noProof/>
        </w:rPr>
        <w:t xml:space="preserve"> is in seconds</w:t>
      </w:r>
      <w:r w:rsidRPr="005050F0">
        <w:rPr>
          <w:noProof/>
          <w:lang w:eastAsia="ko-KR"/>
        </w:rPr>
        <w:t>.</w:t>
      </w:r>
    </w:p>
    <w:p w14:paraId="7C44BA7C" w14:textId="77777777" w:rsidR="00825C29" w:rsidRPr="005050F0" w:rsidRDefault="00825C29" w:rsidP="00825C29">
      <w:pPr>
        <w:pStyle w:val="Heading3"/>
        <w:rPr>
          <w:noProof/>
          <w:lang w:eastAsia="ko-KR"/>
        </w:rPr>
      </w:pPr>
      <w:bookmarkStart w:id="2392" w:name="_Toc27504352"/>
      <w:bookmarkStart w:id="2393" w:name="_Toc27505140"/>
      <w:bookmarkStart w:id="2394" w:name="_Toc27505924"/>
      <w:bookmarkStart w:id="2395" w:name="_Toc27506708"/>
      <w:bookmarkStart w:id="2396" w:name="_Toc176344628"/>
      <w:r w:rsidRPr="005050F0">
        <w:rPr>
          <w:noProof/>
        </w:rPr>
        <w:t>8.2.</w:t>
      </w:r>
      <w:r w:rsidRPr="005050F0">
        <w:rPr>
          <w:noProof/>
          <w:lang w:eastAsia="ko-KR"/>
        </w:rPr>
        <w:t>62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Timers/TFB1</w:t>
      </w:r>
      <w:bookmarkEnd w:id="2391"/>
      <w:bookmarkEnd w:id="2392"/>
      <w:bookmarkEnd w:id="2393"/>
      <w:bookmarkEnd w:id="2394"/>
      <w:bookmarkEnd w:id="2395"/>
      <w:bookmarkEnd w:id="2396"/>
    </w:p>
    <w:p w14:paraId="73B328F8" w14:textId="77777777" w:rsidR="00825C29" w:rsidRPr="005050F0" w:rsidRDefault="00825C29" w:rsidP="00825C29">
      <w:pPr>
        <w:pStyle w:val="TH"/>
        <w:rPr>
          <w:noProof/>
          <w:lang w:eastAsia="ko-KR"/>
        </w:rPr>
      </w:pPr>
      <w:r w:rsidRPr="005050F0">
        <w:rPr>
          <w:noProof/>
        </w:rPr>
        <w:t>Table </w:t>
      </w:r>
      <w:r w:rsidRPr="005050F0">
        <w:rPr>
          <w:noProof/>
          <w:lang w:eastAsia="ko-KR"/>
        </w:rPr>
        <w:t>8.2.62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291E16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37B11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Timers/TFB1</w:t>
            </w:r>
          </w:p>
        </w:tc>
      </w:tr>
      <w:tr w:rsidR="00825C29" w:rsidRPr="005050F0" w14:paraId="202F56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81E82B"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47DBB"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84D0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7E3C"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7721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A13307" w14:textId="77777777" w:rsidR="00825C29" w:rsidRPr="005050F0" w:rsidRDefault="00825C29" w:rsidP="00CF1FEB">
            <w:pPr>
              <w:jc w:val="center"/>
              <w:rPr>
                <w:rFonts w:ascii="Arial" w:hAnsi="Arial" w:cs="Arial"/>
                <w:b/>
                <w:noProof/>
                <w:sz w:val="18"/>
                <w:szCs w:val="18"/>
              </w:rPr>
            </w:pPr>
          </w:p>
        </w:tc>
      </w:tr>
      <w:tr w:rsidR="00825C29" w:rsidRPr="005050F0" w14:paraId="377A3BC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481D9"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641C7"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4CA7"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788F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D836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7F2CB" w14:textId="77777777" w:rsidR="00825C29" w:rsidRPr="005050F0" w:rsidRDefault="00825C29" w:rsidP="00CF1FEB">
            <w:pPr>
              <w:jc w:val="center"/>
              <w:rPr>
                <w:b/>
                <w:noProof/>
              </w:rPr>
            </w:pPr>
          </w:p>
        </w:tc>
      </w:tr>
      <w:tr w:rsidR="00825C29" w:rsidRPr="005050F0" w14:paraId="3AF66A9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54EA15"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A513D3"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max duration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A63A34F" w14:textId="77777777" w:rsidR="007A4557" w:rsidRPr="005050F0" w:rsidRDefault="007A4557" w:rsidP="007A4557">
      <w:pPr>
        <w:rPr>
          <w:noProof/>
        </w:rPr>
      </w:pPr>
    </w:p>
    <w:p w14:paraId="7B7CC49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0-600</w:t>
      </w:r>
    </w:p>
    <w:p w14:paraId="7C8FE711" w14:textId="77777777" w:rsidR="00825C29" w:rsidRPr="005050F0" w:rsidRDefault="00825C29" w:rsidP="00825C29">
      <w:pPr>
        <w:rPr>
          <w:noProof/>
          <w:lang w:eastAsia="ko-KR"/>
        </w:rPr>
      </w:pPr>
      <w:r w:rsidRPr="005050F0">
        <w:rPr>
          <w:noProof/>
        </w:rPr>
        <w:t xml:space="preserve">The </w:t>
      </w:r>
      <w:r w:rsidRPr="005050F0">
        <w:rPr>
          <w:noProof/>
          <w:lang w:eastAsia="ko-KR"/>
        </w:rPr>
        <w:t>timer TFB1</w:t>
      </w:r>
      <w:r w:rsidRPr="005050F0">
        <w:rPr>
          <w:noProof/>
        </w:rPr>
        <w:t xml:space="preserve"> is in seconds</w:t>
      </w:r>
      <w:r w:rsidRPr="005050F0">
        <w:rPr>
          <w:noProof/>
          <w:lang w:eastAsia="ko-KR"/>
        </w:rPr>
        <w:t>.</w:t>
      </w:r>
    </w:p>
    <w:p w14:paraId="37A0792D" w14:textId="77777777" w:rsidR="00825C29" w:rsidRPr="005050F0" w:rsidRDefault="00825C29" w:rsidP="00825C29">
      <w:pPr>
        <w:pStyle w:val="Heading3"/>
        <w:rPr>
          <w:noProof/>
          <w:lang w:eastAsia="ko-KR"/>
        </w:rPr>
      </w:pPr>
      <w:bookmarkStart w:id="2397" w:name="_Toc4577757"/>
      <w:bookmarkStart w:id="2398" w:name="_Toc27504353"/>
      <w:bookmarkStart w:id="2399" w:name="_Toc27505141"/>
      <w:bookmarkStart w:id="2400" w:name="_Toc27505925"/>
      <w:bookmarkStart w:id="2401" w:name="_Toc27506709"/>
      <w:bookmarkStart w:id="2402" w:name="_Toc176344629"/>
      <w:r w:rsidRPr="005050F0">
        <w:rPr>
          <w:noProof/>
        </w:rPr>
        <w:t>8.2.</w:t>
      </w:r>
      <w:r w:rsidRPr="005050F0">
        <w:rPr>
          <w:noProof/>
          <w:lang w:eastAsia="ko-KR"/>
        </w:rPr>
        <w:t>63</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Timers/TFB2</w:t>
      </w:r>
      <w:bookmarkEnd w:id="2397"/>
      <w:bookmarkEnd w:id="2398"/>
      <w:bookmarkEnd w:id="2399"/>
      <w:bookmarkEnd w:id="2400"/>
      <w:bookmarkEnd w:id="2401"/>
      <w:bookmarkEnd w:id="2402"/>
    </w:p>
    <w:p w14:paraId="225592E2" w14:textId="77777777" w:rsidR="00825C29" w:rsidRPr="005050F0" w:rsidRDefault="00825C29" w:rsidP="00825C29">
      <w:pPr>
        <w:pStyle w:val="TH"/>
        <w:rPr>
          <w:noProof/>
          <w:lang w:eastAsia="ko-KR"/>
        </w:rPr>
      </w:pPr>
      <w:r w:rsidRPr="005050F0">
        <w:rPr>
          <w:noProof/>
        </w:rPr>
        <w:t>Table </w:t>
      </w:r>
      <w:r w:rsidRPr="005050F0">
        <w:rPr>
          <w:noProof/>
          <w:lang w:eastAsia="ko-KR"/>
        </w:rPr>
        <w:t>8.2.63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7F4474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F0B248"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Timers/TFB2</w:t>
            </w:r>
          </w:p>
        </w:tc>
      </w:tr>
      <w:tr w:rsidR="00825C29" w:rsidRPr="005050F0" w14:paraId="0EAA509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5E4CF2"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AD2EE"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AC7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0BD8B"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45265"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899873" w14:textId="77777777" w:rsidR="00825C29" w:rsidRPr="005050F0" w:rsidRDefault="00825C29" w:rsidP="00CF1FEB">
            <w:pPr>
              <w:jc w:val="center"/>
              <w:rPr>
                <w:rFonts w:ascii="Arial" w:hAnsi="Arial" w:cs="Arial"/>
                <w:b/>
                <w:noProof/>
                <w:sz w:val="18"/>
                <w:szCs w:val="18"/>
              </w:rPr>
            </w:pPr>
          </w:p>
        </w:tc>
      </w:tr>
      <w:tr w:rsidR="00825C29" w:rsidRPr="005050F0" w14:paraId="7355120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E372E6"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AF8E"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AB7CD"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9E57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44C89"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D90300" w14:textId="77777777" w:rsidR="00825C29" w:rsidRPr="005050F0" w:rsidRDefault="00825C29" w:rsidP="00CF1FEB">
            <w:pPr>
              <w:jc w:val="center"/>
              <w:rPr>
                <w:b/>
                <w:noProof/>
              </w:rPr>
            </w:pPr>
          </w:p>
        </w:tc>
      </w:tr>
      <w:tr w:rsidR="00825C29" w:rsidRPr="005050F0" w14:paraId="19D1654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A1A0A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9C5E1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broadcast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12729FD" w14:textId="77777777" w:rsidR="007A4557" w:rsidRPr="005050F0" w:rsidRDefault="007A4557" w:rsidP="007A4557">
      <w:pPr>
        <w:rPr>
          <w:noProof/>
        </w:rPr>
      </w:pPr>
    </w:p>
    <w:p w14:paraId="2682968B"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0-10</w:t>
      </w:r>
    </w:p>
    <w:p w14:paraId="7AD61ED8" w14:textId="77777777" w:rsidR="00825C29" w:rsidRPr="005050F0" w:rsidRDefault="00825C29" w:rsidP="00825C29">
      <w:pPr>
        <w:rPr>
          <w:noProof/>
          <w:lang w:eastAsia="ko-KR"/>
        </w:rPr>
      </w:pPr>
      <w:r w:rsidRPr="005050F0">
        <w:rPr>
          <w:noProof/>
        </w:rPr>
        <w:t xml:space="preserve">The </w:t>
      </w:r>
      <w:r w:rsidRPr="005050F0">
        <w:rPr>
          <w:noProof/>
          <w:lang w:eastAsia="ko-KR"/>
        </w:rPr>
        <w:t>timer TFB2</w:t>
      </w:r>
      <w:r w:rsidRPr="005050F0">
        <w:rPr>
          <w:noProof/>
        </w:rPr>
        <w:t xml:space="preserve"> is in seconds</w:t>
      </w:r>
      <w:r w:rsidRPr="005050F0">
        <w:rPr>
          <w:noProof/>
          <w:lang w:eastAsia="ko-KR"/>
        </w:rPr>
        <w:t>.</w:t>
      </w:r>
    </w:p>
    <w:p w14:paraId="036A4832" w14:textId="77777777" w:rsidR="00825C29" w:rsidRPr="005050F0" w:rsidRDefault="00825C29" w:rsidP="00825C29">
      <w:pPr>
        <w:pStyle w:val="Heading3"/>
        <w:rPr>
          <w:noProof/>
          <w:lang w:eastAsia="ko-KR"/>
        </w:rPr>
      </w:pPr>
      <w:bookmarkStart w:id="2403" w:name="_Toc4577758"/>
      <w:bookmarkStart w:id="2404" w:name="_Toc27504354"/>
      <w:bookmarkStart w:id="2405" w:name="_Toc27505142"/>
      <w:bookmarkStart w:id="2406" w:name="_Toc27505926"/>
      <w:bookmarkStart w:id="2407" w:name="_Toc27506710"/>
      <w:bookmarkStart w:id="2408" w:name="_Toc176344630"/>
      <w:r w:rsidRPr="005050F0">
        <w:rPr>
          <w:noProof/>
        </w:rPr>
        <w:t>8.2.</w:t>
      </w:r>
      <w:r w:rsidRPr="005050F0">
        <w:rPr>
          <w:noProof/>
          <w:lang w:eastAsia="ko-KR"/>
        </w:rPr>
        <w:t>64</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Timers/TFB3</w:t>
      </w:r>
      <w:bookmarkEnd w:id="2403"/>
      <w:bookmarkEnd w:id="2404"/>
      <w:bookmarkEnd w:id="2405"/>
      <w:bookmarkEnd w:id="2406"/>
      <w:bookmarkEnd w:id="2407"/>
      <w:bookmarkEnd w:id="2408"/>
    </w:p>
    <w:p w14:paraId="1F60663B" w14:textId="77777777" w:rsidR="00825C29" w:rsidRPr="005050F0" w:rsidRDefault="00825C29" w:rsidP="00825C29">
      <w:pPr>
        <w:pStyle w:val="TH"/>
        <w:rPr>
          <w:noProof/>
          <w:lang w:eastAsia="ko-KR"/>
        </w:rPr>
      </w:pPr>
      <w:r w:rsidRPr="005050F0">
        <w:rPr>
          <w:noProof/>
        </w:rPr>
        <w:t>Table </w:t>
      </w:r>
      <w:r w:rsidRPr="005050F0">
        <w:rPr>
          <w:noProof/>
          <w:lang w:eastAsia="ko-KR"/>
        </w:rPr>
        <w:t>8.2.64</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E3A804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3EA48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Timers/TFB3</w:t>
            </w:r>
          </w:p>
        </w:tc>
      </w:tr>
      <w:tr w:rsidR="00825C29" w:rsidRPr="005050F0" w14:paraId="5D4E80F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7BDDD"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BCF94"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4A31"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6031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108D4"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8CA2CD" w14:textId="77777777" w:rsidR="00825C29" w:rsidRPr="005050F0" w:rsidRDefault="00825C29" w:rsidP="00CF1FEB">
            <w:pPr>
              <w:jc w:val="center"/>
              <w:rPr>
                <w:rFonts w:ascii="Arial" w:hAnsi="Arial" w:cs="Arial"/>
                <w:b/>
                <w:noProof/>
                <w:sz w:val="18"/>
                <w:szCs w:val="18"/>
              </w:rPr>
            </w:pPr>
          </w:p>
        </w:tc>
      </w:tr>
      <w:tr w:rsidR="00825C29" w:rsidRPr="005050F0" w14:paraId="14C6EEE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B7671E"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BB16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0BB0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36E0F"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1F49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D20999" w14:textId="77777777" w:rsidR="00825C29" w:rsidRPr="005050F0" w:rsidRDefault="00825C29" w:rsidP="00CF1FEB">
            <w:pPr>
              <w:jc w:val="center"/>
              <w:rPr>
                <w:b/>
                <w:noProof/>
              </w:rPr>
            </w:pPr>
          </w:p>
        </w:tc>
      </w:tr>
      <w:tr w:rsidR="00825C29" w:rsidRPr="005050F0" w14:paraId="7B0EA5F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C7CFDD"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7E1C4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waiting for the MCPTT user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C01EDA9" w14:textId="77777777" w:rsidR="007A4557" w:rsidRPr="005050F0" w:rsidRDefault="007A4557" w:rsidP="007A4557">
      <w:pPr>
        <w:rPr>
          <w:noProof/>
        </w:rPr>
      </w:pPr>
    </w:p>
    <w:p w14:paraId="71077330"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w:t>
      </w:r>
    </w:p>
    <w:p w14:paraId="45DAEFF3" w14:textId="77777777" w:rsidR="00825C29" w:rsidRPr="005050F0" w:rsidRDefault="00825C29" w:rsidP="00825C29">
      <w:pPr>
        <w:rPr>
          <w:noProof/>
          <w:lang w:eastAsia="ko-KR"/>
        </w:rPr>
      </w:pPr>
      <w:r w:rsidRPr="005050F0">
        <w:rPr>
          <w:noProof/>
        </w:rPr>
        <w:lastRenderedPageBreak/>
        <w:t xml:space="preserve">The </w:t>
      </w:r>
      <w:r w:rsidRPr="005050F0">
        <w:rPr>
          <w:noProof/>
          <w:lang w:eastAsia="ko-KR"/>
        </w:rPr>
        <w:t>timer TFB3</w:t>
      </w:r>
      <w:r w:rsidRPr="005050F0">
        <w:rPr>
          <w:noProof/>
        </w:rPr>
        <w:t xml:space="preserve"> is in seconds</w:t>
      </w:r>
      <w:r w:rsidRPr="005050F0">
        <w:rPr>
          <w:noProof/>
          <w:lang w:eastAsia="ko-KR"/>
        </w:rPr>
        <w:t>.</w:t>
      </w:r>
    </w:p>
    <w:p w14:paraId="7B340C53" w14:textId="77777777" w:rsidR="00825C29" w:rsidRPr="005050F0" w:rsidRDefault="00825C29" w:rsidP="00825C29">
      <w:pPr>
        <w:pStyle w:val="Heading3"/>
        <w:rPr>
          <w:noProof/>
          <w:lang w:eastAsia="ko-KR"/>
        </w:rPr>
      </w:pPr>
      <w:bookmarkStart w:id="2409" w:name="_Toc4577759"/>
      <w:bookmarkStart w:id="2410" w:name="_Toc27504355"/>
      <w:bookmarkStart w:id="2411" w:name="_Toc27505143"/>
      <w:bookmarkStart w:id="2412" w:name="_Toc27505927"/>
      <w:bookmarkStart w:id="2413" w:name="_Toc27506711"/>
      <w:bookmarkStart w:id="2414" w:name="_Toc176344631"/>
      <w:r w:rsidRPr="005050F0">
        <w:rPr>
          <w:noProof/>
        </w:rPr>
        <w:t>8.2.</w:t>
      </w:r>
      <w:r w:rsidRPr="005050F0">
        <w:rPr>
          <w:noProof/>
          <w:lang w:eastAsia="ko-KR"/>
        </w:rPr>
        <w:t>65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Timers/T201</w:t>
      </w:r>
      <w:bookmarkEnd w:id="2409"/>
      <w:bookmarkEnd w:id="2410"/>
      <w:bookmarkEnd w:id="2411"/>
      <w:bookmarkEnd w:id="2412"/>
      <w:bookmarkEnd w:id="2413"/>
      <w:bookmarkEnd w:id="2414"/>
    </w:p>
    <w:p w14:paraId="16C9BE32" w14:textId="77777777" w:rsidR="00825C29" w:rsidRPr="005050F0" w:rsidRDefault="00825C29" w:rsidP="00825C29">
      <w:pPr>
        <w:pStyle w:val="TH"/>
        <w:rPr>
          <w:noProof/>
          <w:lang w:eastAsia="ko-KR"/>
        </w:rPr>
      </w:pPr>
      <w:r w:rsidRPr="005050F0">
        <w:rPr>
          <w:noProof/>
        </w:rPr>
        <w:t>Table </w:t>
      </w:r>
      <w:r w:rsidRPr="005050F0">
        <w:rPr>
          <w:noProof/>
          <w:lang w:eastAsia="ko-KR"/>
        </w:rPr>
        <w:t>8.2.65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B13C1B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924952"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Timers/T201</w:t>
            </w:r>
          </w:p>
        </w:tc>
      </w:tr>
      <w:tr w:rsidR="00825C29" w:rsidRPr="005050F0" w14:paraId="2699FAD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FBEED7"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661A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D42A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395C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4DBB6"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8DC3B6" w14:textId="77777777" w:rsidR="00825C29" w:rsidRPr="005050F0" w:rsidRDefault="00825C29" w:rsidP="00CF1FEB">
            <w:pPr>
              <w:jc w:val="center"/>
              <w:rPr>
                <w:rFonts w:ascii="Arial" w:hAnsi="Arial" w:cs="Arial"/>
                <w:b/>
                <w:noProof/>
                <w:sz w:val="18"/>
                <w:szCs w:val="18"/>
              </w:rPr>
            </w:pPr>
          </w:p>
        </w:tc>
      </w:tr>
      <w:tr w:rsidR="00825C29" w:rsidRPr="005050F0" w14:paraId="051701E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95FF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2D68D"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DC10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21EC7"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382D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4F8E69" w14:textId="77777777" w:rsidR="00825C29" w:rsidRPr="005050F0" w:rsidRDefault="00825C29" w:rsidP="00CF1FEB">
            <w:pPr>
              <w:jc w:val="center"/>
              <w:rPr>
                <w:b/>
                <w:noProof/>
              </w:rPr>
            </w:pPr>
          </w:p>
        </w:tc>
      </w:tr>
      <w:tr w:rsidR="00825C29" w:rsidRPr="005050F0" w14:paraId="5D29E59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AFBCE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EEAB2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B58CE0F" w14:textId="77777777" w:rsidR="007A4557" w:rsidRPr="005050F0" w:rsidRDefault="007A4557" w:rsidP="007A4557">
      <w:pPr>
        <w:rPr>
          <w:noProof/>
        </w:rPr>
      </w:pPr>
    </w:p>
    <w:p w14:paraId="08E5DBE3"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75313D0C" w14:textId="77777777" w:rsidR="00825C29" w:rsidRPr="005050F0" w:rsidRDefault="00825C29" w:rsidP="00825C29">
      <w:pPr>
        <w:rPr>
          <w:noProof/>
          <w:lang w:eastAsia="ko-KR"/>
        </w:rPr>
      </w:pPr>
      <w:r w:rsidRPr="005050F0">
        <w:rPr>
          <w:noProof/>
        </w:rPr>
        <w:t xml:space="preserve">The </w:t>
      </w:r>
      <w:r w:rsidRPr="005050F0">
        <w:rPr>
          <w:noProof/>
          <w:lang w:eastAsia="ko-KR"/>
        </w:rPr>
        <w:t>timer T201</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7CFFEE4A" w14:textId="77777777" w:rsidR="00825C29" w:rsidRPr="005050F0" w:rsidRDefault="00825C29" w:rsidP="00825C29">
      <w:pPr>
        <w:pStyle w:val="Heading3"/>
        <w:rPr>
          <w:noProof/>
          <w:lang w:eastAsia="ko-KR"/>
        </w:rPr>
      </w:pPr>
      <w:bookmarkStart w:id="2415" w:name="_Toc4577760"/>
      <w:bookmarkStart w:id="2416" w:name="_Toc27504356"/>
      <w:bookmarkStart w:id="2417" w:name="_Toc27505144"/>
      <w:bookmarkStart w:id="2418" w:name="_Toc27505928"/>
      <w:bookmarkStart w:id="2419" w:name="_Toc27506712"/>
      <w:bookmarkStart w:id="2420" w:name="_Toc176344632"/>
      <w:r w:rsidRPr="005050F0">
        <w:rPr>
          <w:noProof/>
        </w:rPr>
        <w:t>8.2.</w:t>
      </w:r>
      <w:r w:rsidRPr="005050F0">
        <w:rPr>
          <w:noProof/>
          <w:lang w:eastAsia="ko-KR"/>
        </w:rPr>
        <w:t>66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Timers/T203</w:t>
      </w:r>
      <w:bookmarkEnd w:id="2415"/>
      <w:bookmarkEnd w:id="2416"/>
      <w:bookmarkEnd w:id="2417"/>
      <w:bookmarkEnd w:id="2418"/>
      <w:bookmarkEnd w:id="2419"/>
      <w:bookmarkEnd w:id="2420"/>
    </w:p>
    <w:p w14:paraId="016593AF" w14:textId="77777777" w:rsidR="00825C29" w:rsidRPr="005050F0" w:rsidRDefault="00825C29" w:rsidP="00825C29">
      <w:pPr>
        <w:pStyle w:val="TH"/>
        <w:rPr>
          <w:noProof/>
          <w:lang w:eastAsia="ko-KR"/>
        </w:rPr>
      </w:pPr>
      <w:r w:rsidRPr="005050F0">
        <w:rPr>
          <w:noProof/>
        </w:rPr>
        <w:t>Table </w:t>
      </w:r>
      <w:r w:rsidRPr="005050F0">
        <w:rPr>
          <w:noProof/>
          <w:lang w:eastAsia="ko-KR"/>
        </w:rPr>
        <w:t>8.2.66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15AD7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DF4B5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Timers/T203</w:t>
            </w:r>
          </w:p>
        </w:tc>
      </w:tr>
      <w:tr w:rsidR="00825C29" w:rsidRPr="005050F0" w14:paraId="2138D2E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6344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FEC7C"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01B3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1532A"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05CF5"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AEFA9" w14:textId="77777777" w:rsidR="00825C29" w:rsidRPr="005050F0" w:rsidRDefault="00825C29" w:rsidP="00CF1FEB">
            <w:pPr>
              <w:jc w:val="center"/>
              <w:rPr>
                <w:rFonts w:ascii="Arial" w:hAnsi="Arial" w:cs="Arial"/>
                <w:b/>
                <w:noProof/>
                <w:sz w:val="18"/>
                <w:szCs w:val="18"/>
              </w:rPr>
            </w:pPr>
          </w:p>
        </w:tc>
      </w:tr>
      <w:tr w:rsidR="00825C29" w:rsidRPr="005050F0" w14:paraId="5346482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FFBDB7"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DDF23"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60A6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9A5E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D4C6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98F6F1" w14:textId="77777777" w:rsidR="00825C29" w:rsidRPr="005050F0" w:rsidRDefault="00825C29" w:rsidP="00CF1FEB">
            <w:pPr>
              <w:jc w:val="center"/>
              <w:rPr>
                <w:b/>
                <w:noProof/>
              </w:rPr>
            </w:pPr>
          </w:p>
        </w:tc>
      </w:tr>
      <w:tr w:rsidR="00825C29" w:rsidRPr="005050F0" w14:paraId="32EB92A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49E5E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0535B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end of RTP media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2665908" w14:textId="77777777" w:rsidR="007A4557" w:rsidRPr="005050F0" w:rsidRDefault="007A4557" w:rsidP="007A4557">
      <w:pPr>
        <w:rPr>
          <w:noProof/>
        </w:rPr>
      </w:pPr>
    </w:p>
    <w:p w14:paraId="7B723024"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66ADC3AC" w14:textId="77777777" w:rsidR="00825C29" w:rsidRPr="005050F0" w:rsidRDefault="00825C29" w:rsidP="00825C29">
      <w:pPr>
        <w:rPr>
          <w:noProof/>
          <w:lang w:eastAsia="ko-KR"/>
        </w:rPr>
      </w:pPr>
      <w:r w:rsidRPr="005050F0">
        <w:rPr>
          <w:noProof/>
        </w:rPr>
        <w:t xml:space="preserve">The </w:t>
      </w:r>
      <w:r w:rsidRPr="005050F0">
        <w:rPr>
          <w:noProof/>
          <w:lang w:eastAsia="ko-KR"/>
        </w:rPr>
        <w:t>timer T203</w:t>
      </w:r>
      <w:r w:rsidRPr="005050F0">
        <w:rPr>
          <w:noProof/>
        </w:rPr>
        <w:t xml:space="preserve"> is in seconds</w:t>
      </w:r>
      <w:r w:rsidRPr="005050F0">
        <w:rPr>
          <w:noProof/>
          <w:lang w:eastAsia="ko-KR"/>
        </w:rPr>
        <w:t>.</w:t>
      </w:r>
    </w:p>
    <w:p w14:paraId="33387B39" w14:textId="77777777" w:rsidR="00825C29" w:rsidRPr="005050F0" w:rsidRDefault="00825C29" w:rsidP="00825C29">
      <w:pPr>
        <w:pStyle w:val="Heading3"/>
        <w:rPr>
          <w:noProof/>
          <w:lang w:eastAsia="ko-KR"/>
        </w:rPr>
      </w:pPr>
      <w:bookmarkStart w:id="2421" w:name="_Toc4577761"/>
      <w:bookmarkStart w:id="2422" w:name="_Toc27504357"/>
      <w:bookmarkStart w:id="2423" w:name="_Toc27505145"/>
      <w:bookmarkStart w:id="2424" w:name="_Toc27505929"/>
      <w:bookmarkStart w:id="2425" w:name="_Toc27506713"/>
      <w:bookmarkStart w:id="2426" w:name="_Toc176344633"/>
      <w:r w:rsidRPr="005050F0">
        <w:rPr>
          <w:noProof/>
        </w:rPr>
        <w:t>8.2.</w:t>
      </w:r>
      <w:r w:rsidRPr="005050F0">
        <w:rPr>
          <w:noProof/>
          <w:lang w:eastAsia="ko-KR"/>
        </w:rPr>
        <w:t>67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Timers/T204</w:t>
      </w:r>
      <w:bookmarkEnd w:id="2421"/>
      <w:bookmarkEnd w:id="2422"/>
      <w:bookmarkEnd w:id="2423"/>
      <w:bookmarkEnd w:id="2424"/>
      <w:bookmarkEnd w:id="2425"/>
      <w:bookmarkEnd w:id="2426"/>
    </w:p>
    <w:p w14:paraId="18DBF61A" w14:textId="77777777" w:rsidR="00825C29" w:rsidRPr="005050F0" w:rsidRDefault="00825C29" w:rsidP="00825C29">
      <w:pPr>
        <w:pStyle w:val="TH"/>
        <w:rPr>
          <w:noProof/>
          <w:lang w:eastAsia="ko-KR"/>
        </w:rPr>
      </w:pPr>
      <w:r w:rsidRPr="005050F0">
        <w:rPr>
          <w:noProof/>
        </w:rPr>
        <w:t>Table </w:t>
      </w:r>
      <w:r w:rsidRPr="005050F0">
        <w:rPr>
          <w:noProof/>
          <w:lang w:eastAsia="ko-KR"/>
        </w:rPr>
        <w:t>8.2.67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C69B2C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7D065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Timers/T204</w:t>
            </w:r>
          </w:p>
        </w:tc>
      </w:tr>
      <w:tr w:rsidR="00825C29" w:rsidRPr="005050F0" w14:paraId="1CC6193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FBDDA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2F7FB"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2762"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3B438"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851C"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0068ED" w14:textId="77777777" w:rsidR="00825C29" w:rsidRPr="005050F0" w:rsidRDefault="00825C29" w:rsidP="00CF1FEB">
            <w:pPr>
              <w:jc w:val="center"/>
              <w:rPr>
                <w:rFonts w:ascii="Arial" w:hAnsi="Arial" w:cs="Arial"/>
                <w:b/>
                <w:noProof/>
                <w:sz w:val="18"/>
                <w:szCs w:val="18"/>
              </w:rPr>
            </w:pPr>
          </w:p>
        </w:tc>
      </w:tr>
      <w:tr w:rsidR="00825C29" w:rsidRPr="005050F0" w14:paraId="756AACB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18FD7"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834E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236E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B2D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2FDC"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ADC85" w14:textId="77777777" w:rsidR="00825C29" w:rsidRPr="005050F0" w:rsidRDefault="00825C29" w:rsidP="00CF1FEB">
            <w:pPr>
              <w:jc w:val="center"/>
              <w:rPr>
                <w:b/>
                <w:noProof/>
              </w:rPr>
            </w:pPr>
          </w:p>
        </w:tc>
      </w:tr>
      <w:tr w:rsidR="00825C29" w:rsidRPr="005050F0" w14:paraId="1479DC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71A102"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3A952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timer for f</w:t>
            </w:r>
            <w:r w:rsidRPr="005050F0">
              <w:rPr>
                <w:noProof/>
                <w:szCs w:val="18"/>
              </w:rPr>
              <w:t xml:space="preserve">loor </w:t>
            </w:r>
            <w:r w:rsidRPr="005050F0">
              <w:rPr>
                <w:noProof/>
                <w:szCs w:val="18"/>
                <w:lang w:eastAsia="ko-KR"/>
              </w:rPr>
              <w:t>q</w:t>
            </w:r>
            <w:r w:rsidRPr="005050F0">
              <w:rPr>
                <w:noProof/>
                <w:szCs w:val="18"/>
              </w:rPr>
              <w:t xml:space="preserve">ueue </w:t>
            </w:r>
            <w:r w:rsidRPr="005050F0">
              <w:rPr>
                <w:noProof/>
                <w:szCs w:val="18"/>
                <w:lang w:eastAsia="ko-KR"/>
              </w:rPr>
              <w:t>pos</w:t>
            </w:r>
            <w:r w:rsidRPr="005050F0">
              <w:rPr>
                <w:noProof/>
                <w:szCs w:val="18"/>
              </w:rPr>
              <w:t xml:space="preserve">ition </w:t>
            </w:r>
            <w:r w:rsidRPr="005050F0">
              <w:rPr>
                <w:noProof/>
                <w:szCs w:val="18"/>
                <w:lang w:eastAsia="ko-KR"/>
              </w:rPr>
              <w:t>r</w:t>
            </w:r>
            <w:r w:rsidRPr="005050F0">
              <w:rPr>
                <w:noProof/>
                <w:szCs w:val="18"/>
              </w:rPr>
              <w:t>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2009BB7" w14:textId="77777777" w:rsidR="007A4557" w:rsidRPr="005050F0" w:rsidRDefault="007A4557" w:rsidP="007A4557">
      <w:pPr>
        <w:rPr>
          <w:noProof/>
        </w:rPr>
      </w:pPr>
    </w:p>
    <w:p w14:paraId="0C628E8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8C7DB9" w:rsidRPr="005050F0">
        <w:rPr>
          <w:noProof/>
          <w:lang w:eastAsia="ko-KR"/>
        </w:rPr>
        <w:t>65535</w:t>
      </w:r>
    </w:p>
    <w:p w14:paraId="3C01A83B" w14:textId="77777777" w:rsidR="00825C29" w:rsidRPr="005050F0" w:rsidRDefault="00825C29" w:rsidP="00825C29">
      <w:pPr>
        <w:rPr>
          <w:noProof/>
          <w:lang w:eastAsia="ko-KR"/>
        </w:rPr>
      </w:pPr>
      <w:r w:rsidRPr="005050F0">
        <w:rPr>
          <w:noProof/>
        </w:rPr>
        <w:t xml:space="preserve">The </w:t>
      </w:r>
      <w:r w:rsidRPr="005050F0">
        <w:rPr>
          <w:noProof/>
          <w:lang w:eastAsia="ko-KR"/>
        </w:rPr>
        <w:t>timer T204</w:t>
      </w:r>
      <w:r w:rsidRPr="005050F0">
        <w:rPr>
          <w:noProof/>
        </w:rPr>
        <w:t xml:space="preserve"> is in </w:t>
      </w:r>
      <w:r w:rsidR="008C7DB9" w:rsidRPr="005050F0">
        <w:rPr>
          <w:noProof/>
        </w:rPr>
        <w:t>milli</w:t>
      </w:r>
      <w:r w:rsidRPr="005050F0">
        <w:rPr>
          <w:noProof/>
        </w:rPr>
        <w:t>seconds</w:t>
      </w:r>
      <w:r w:rsidRPr="005050F0">
        <w:rPr>
          <w:noProof/>
          <w:lang w:eastAsia="ko-KR"/>
        </w:rPr>
        <w:t>.</w:t>
      </w:r>
    </w:p>
    <w:p w14:paraId="269FB035" w14:textId="77777777" w:rsidR="00825C29" w:rsidRPr="005050F0" w:rsidRDefault="00825C29" w:rsidP="00825C29">
      <w:pPr>
        <w:pStyle w:val="Heading3"/>
        <w:rPr>
          <w:noProof/>
          <w:lang w:eastAsia="ko-KR"/>
        </w:rPr>
      </w:pPr>
      <w:bookmarkStart w:id="2427" w:name="_Toc4577762"/>
      <w:bookmarkStart w:id="2428" w:name="_Toc27504358"/>
      <w:bookmarkStart w:id="2429" w:name="_Toc27505146"/>
      <w:bookmarkStart w:id="2430" w:name="_Toc27505930"/>
      <w:bookmarkStart w:id="2431" w:name="_Toc27506714"/>
      <w:bookmarkStart w:id="2432" w:name="_Toc176344634"/>
      <w:r w:rsidRPr="005050F0">
        <w:rPr>
          <w:noProof/>
        </w:rPr>
        <w:t>8.2.</w:t>
      </w:r>
      <w:r w:rsidRPr="005050F0">
        <w:rPr>
          <w:noProof/>
          <w:lang w:eastAsia="ko-KR"/>
        </w:rPr>
        <w:t>68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Timers/T205</w:t>
      </w:r>
      <w:bookmarkEnd w:id="2427"/>
      <w:bookmarkEnd w:id="2428"/>
      <w:bookmarkEnd w:id="2429"/>
      <w:bookmarkEnd w:id="2430"/>
      <w:bookmarkEnd w:id="2431"/>
      <w:bookmarkEnd w:id="2432"/>
    </w:p>
    <w:p w14:paraId="5737B3C0" w14:textId="77777777" w:rsidR="00825C29" w:rsidRPr="005050F0" w:rsidRDefault="00825C29" w:rsidP="00825C29">
      <w:pPr>
        <w:pStyle w:val="TH"/>
        <w:rPr>
          <w:noProof/>
          <w:lang w:eastAsia="ko-KR"/>
        </w:rPr>
      </w:pPr>
      <w:r w:rsidRPr="005050F0">
        <w:rPr>
          <w:noProof/>
        </w:rPr>
        <w:t>Table </w:t>
      </w:r>
      <w:r w:rsidRPr="005050F0">
        <w:rPr>
          <w:noProof/>
          <w:lang w:eastAsia="ko-KR"/>
        </w:rPr>
        <w:t>8.2.68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DAAA16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F7A611"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Timers/T205</w:t>
            </w:r>
          </w:p>
        </w:tc>
      </w:tr>
      <w:tr w:rsidR="00825C29" w:rsidRPr="005050F0" w14:paraId="554EA8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FEF3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84321"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42D65"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E3E7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EBBE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BBB654" w14:textId="77777777" w:rsidR="00825C29" w:rsidRPr="005050F0" w:rsidRDefault="00825C29" w:rsidP="00CF1FEB">
            <w:pPr>
              <w:jc w:val="center"/>
              <w:rPr>
                <w:rFonts w:ascii="Arial" w:hAnsi="Arial" w:cs="Arial"/>
                <w:b/>
                <w:noProof/>
                <w:sz w:val="18"/>
                <w:szCs w:val="18"/>
              </w:rPr>
            </w:pPr>
          </w:p>
        </w:tc>
      </w:tr>
      <w:tr w:rsidR="00825C29" w:rsidRPr="005050F0" w14:paraId="586D61B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AEBD14"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884B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8B2F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61D4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CD53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CD5A9" w14:textId="77777777" w:rsidR="00825C29" w:rsidRPr="005050F0" w:rsidRDefault="00825C29" w:rsidP="00CF1FEB">
            <w:pPr>
              <w:jc w:val="center"/>
              <w:rPr>
                <w:b/>
                <w:noProof/>
              </w:rPr>
            </w:pPr>
          </w:p>
        </w:tc>
      </w:tr>
      <w:tr w:rsidR="00825C29" w:rsidRPr="005050F0" w14:paraId="0BD1CA6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4AF24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3DD2E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timer for f</w:t>
            </w:r>
            <w:r w:rsidRPr="005050F0">
              <w:rPr>
                <w:noProof/>
                <w:szCs w:val="18"/>
              </w:rPr>
              <w:t xml:space="preserve">loor </w:t>
            </w:r>
            <w:r w:rsidRPr="005050F0">
              <w:rPr>
                <w:noProof/>
                <w:szCs w:val="18"/>
                <w:lang w:eastAsia="ko-KR"/>
              </w:rPr>
              <w:t>g</w:t>
            </w:r>
            <w:r w:rsidRPr="005050F0">
              <w:rPr>
                <w:noProof/>
                <w:szCs w:val="18"/>
              </w:rPr>
              <w:t>ranted request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0A4EB85F" w14:textId="77777777" w:rsidR="007A4557" w:rsidRPr="005050F0" w:rsidRDefault="007A4557" w:rsidP="007A4557">
      <w:pPr>
        <w:rPr>
          <w:noProof/>
        </w:rPr>
      </w:pPr>
    </w:p>
    <w:p w14:paraId="0903DE0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8C7DB9" w:rsidRPr="005050F0">
        <w:rPr>
          <w:noProof/>
          <w:lang w:eastAsia="ko-KR"/>
        </w:rPr>
        <w:t>65535</w:t>
      </w:r>
    </w:p>
    <w:p w14:paraId="7469208F" w14:textId="77777777" w:rsidR="00825C29" w:rsidRPr="005050F0" w:rsidRDefault="00825C29" w:rsidP="00825C29">
      <w:pPr>
        <w:rPr>
          <w:noProof/>
          <w:lang w:eastAsia="ko-KR"/>
        </w:rPr>
      </w:pPr>
      <w:r w:rsidRPr="005050F0">
        <w:rPr>
          <w:noProof/>
        </w:rPr>
        <w:lastRenderedPageBreak/>
        <w:t xml:space="preserve">The </w:t>
      </w:r>
      <w:r w:rsidRPr="005050F0">
        <w:rPr>
          <w:noProof/>
          <w:lang w:eastAsia="ko-KR"/>
        </w:rPr>
        <w:t>timer T205</w:t>
      </w:r>
      <w:r w:rsidRPr="005050F0">
        <w:rPr>
          <w:noProof/>
        </w:rPr>
        <w:t xml:space="preserve"> is in </w:t>
      </w:r>
      <w:r w:rsidR="008C7DB9" w:rsidRPr="005050F0">
        <w:rPr>
          <w:noProof/>
        </w:rPr>
        <w:t>milli</w:t>
      </w:r>
      <w:r w:rsidRPr="005050F0">
        <w:rPr>
          <w:noProof/>
        </w:rPr>
        <w:t>seconds</w:t>
      </w:r>
      <w:r w:rsidRPr="005050F0">
        <w:rPr>
          <w:noProof/>
          <w:lang w:eastAsia="ko-KR"/>
        </w:rPr>
        <w:t>.</w:t>
      </w:r>
    </w:p>
    <w:p w14:paraId="0012F761" w14:textId="77777777" w:rsidR="00825C29" w:rsidRPr="005050F0" w:rsidRDefault="00825C29" w:rsidP="00825C29">
      <w:pPr>
        <w:pStyle w:val="Heading3"/>
        <w:rPr>
          <w:noProof/>
          <w:lang w:eastAsia="ko-KR"/>
        </w:rPr>
      </w:pPr>
      <w:bookmarkStart w:id="2433" w:name="_Toc4577763"/>
      <w:bookmarkStart w:id="2434" w:name="_Toc27504359"/>
      <w:bookmarkStart w:id="2435" w:name="_Toc27505147"/>
      <w:bookmarkStart w:id="2436" w:name="_Toc27505931"/>
      <w:bookmarkStart w:id="2437" w:name="_Toc27506715"/>
      <w:bookmarkStart w:id="2438" w:name="_Toc176344635"/>
      <w:r w:rsidRPr="005050F0">
        <w:rPr>
          <w:noProof/>
        </w:rPr>
        <w:t>8.2.</w:t>
      </w:r>
      <w:r w:rsidRPr="005050F0">
        <w:rPr>
          <w:noProof/>
          <w:lang w:eastAsia="ko-KR"/>
        </w:rPr>
        <w:t>69</w:t>
      </w:r>
      <w:r w:rsidRPr="005050F0">
        <w:rPr>
          <w:noProof/>
        </w:rPr>
        <w:tab/>
      </w:r>
      <w:r w:rsidR="00520271" w:rsidRPr="005050F0">
        <w:rPr>
          <w:noProof/>
          <w:lang w:eastAsia="ko-KR"/>
        </w:rPr>
        <w:t>Void</w:t>
      </w:r>
      <w:bookmarkEnd w:id="2433"/>
      <w:bookmarkEnd w:id="2434"/>
      <w:bookmarkEnd w:id="2435"/>
      <w:bookmarkEnd w:id="2436"/>
      <w:bookmarkEnd w:id="2437"/>
      <w:bookmarkEnd w:id="2438"/>
    </w:p>
    <w:p w14:paraId="72A8E73A" w14:textId="77777777" w:rsidR="00825C29" w:rsidRPr="005050F0" w:rsidRDefault="00825C29" w:rsidP="00FC40DA">
      <w:pPr>
        <w:pStyle w:val="Heading3"/>
        <w:suppressAutoHyphens/>
        <w:ind w:left="0" w:firstLine="0"/>
        <w:rPr>
          <w:noProof/>
        </w:rPr>
      </w:pPr>
      <w:bookmarkStart w:id="2439" w:name="_Toc4577764"/>
      <w:bookmarkStart w:id="2440" w:name="_Toc27504360"/>
      <w:bookmarkStart w:id="2441" w:name="_Toc27505148"/>
      <w:bookmarkStart w:id="2442" w:name="_Toc27505932"/>
      <w:bookmarkStart w:id="2443" w:name="_Toc27506716"/>
      <w:bookmarkStart w:id="2444" w:name="_Toc176344636"/>
      <w:r w:rsidRPr="005050F0">
        <w:rPr>
          <w:noProof/>
        </w:rPr>
        <w:t>8.2.</w:t>
      </w:r>
      <w:r w:rsidRPr="005050F0">
        <w:rPr>
          <w:noProof/>
          <w:lang w:eastAsia="ko-KR"/>
        </w:rPr>
        <w:t>70</w:t>
      </w:r>
      <w:r w:rsidRPr="005050F0">
        <w:rPr>
          <w:noProof/>
        </w:rPr>
        <w:tab/>
        <w:t>/</w:t>
      </w:r>
      <w:r w:rsidRPr="005050F0">
        <w:rPr>
          <w:i/>
          <w:iCs/>
          <w:noProof/>
        </w:rPr>
        <w:t>&lt;x&gt;</w:t>
      </w:r>
      <w:r w:rsidRPr="005050F0">
        <w:rPr>
          <w:noProof/>
        </w:rPr>
        <w:t>/OffNetwork/Timers/T233</w:t>
      </w:r>
      <w:bookmarkEnd w:id="2439"/>
      <w:bookmarkEnd w:id="2440"/>
      <w:bookmarkEnd w:id="2441"/>
      <w:bookmarkEnd w:id="2442"/>
      <w:bookmarkEnd w:id="2443"/>
      <w:bookmarkEnd w:id="2444"/>
    </w:p>
    <w:p w14:paraId="54BB959B" w14:textId="77777777" w:rsidR="00825C29" w:rsidRPr="005050F0" w:rsidRDefault="00825C29" w:rsidP="00825C29">
      <w:pPr>
        <w:pStyle w:val="TH"/>
        <w:rPr>
          <w:noProof/>
        </w:rPr>
      </w:pPr>
      <w:r w:rsidRPr="005050F0">
        <w:rPr>
          <w:noProof/>
        </w:rPr>
        <w:t>Table 8.2.</w:t>
      </w:r>
      <w:r w:rsidRPr="005050F0">
        <w:rPr>
          <w:noProof/>
          <w:lang w:eastAsia="ko-KR"/>
        </w:rPr>
        <w:t>70</w:t>
      </w:r>
      <w:r w:rsidRPr="005050F0">
        <w:rPr>
          <w:noProof/>
        </w:rPr>
        <w:t>.1: /</w:t>
      </w:r>
      <w:r w:rsidRPr="005050F0">
        <w:rPr>
          <w:i/>
          <w:iCs/>
          <w:noProof/>
        </w:rPr>
        <w:t>&lt;x&gt;</w:t>
      </w:r>
      <w:r w:rsidRPr="005050F0">
        <w:rPr>
          <w:noProof/>
        </w:rPr>
        <w:t>/OffNetwork/Timers/T233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5050F0" w14:paraId="015205C6"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3B673466" w14:textId="77777777" w:rsidR="00825C29" w:rsidRPr="005050F0" w:rsidRDefault="00825C29" w:rsidP="00CF1FEB">
            <w:pPr>
              <w:rPr>
                <w:noProof/>
              </w:rPr>
            </w:pPr>
            <w:r w:rsidRPr="005050F0">
              <w:rPr>
                <w:noProof/>
              </w:rPr>
              <w:t>OffNetwork/Timers/T233</w:t>
            </w:r>
          </w:p>
        </w:tc>
      </w:tr>
      <w:tr w:rsidR="00825C29" w:rsidRPr="005050F0" w14:paraId="7580FECC"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42B432CE" w14:textId="77777777" w:rsidR="00825C29" w:rsidRPr="005050F0"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60DD35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2B709E7F"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1A7D405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219E0AF" w14:textId="77777777" w:rsidR="00825C29" w:rsidRPr="005050F0" w:rsidRDefault="00825C29" w:rsidP="00CF1FEB">
            <w:pPr>
              <w:pStyle w:val="TAC"/>
              <w:rPr>
                <w:rFonts w:cs="Arial"/>
                <w:b/>
                <w:noProof/>
                <w:szCs w:val="18"/>
                <w:lang w:eastAsia="en-US"/>
              </w:rPr>
            </w:pPr>
            <w:r w:rsidRPr="005050F0">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5CD7151" w14:textId="77777777" w:rsidR="00825C29" w:rsidRPr="005050F0" w:rsidRDefault="00825C29" w:rsidP="00CF1FEB">
            <w:pPr>
              <w:snapToGrid w:val="0"/>
              <w:jc w:val="center"/>
              <w:rPr>
                <w:rFonts w:ascii="Arial" w:hAnsi="Arial" w:cs="Arial"/>
                <w:b/>
                <w:noProof/>
                <w:sz w:val="18"/>
                <w:szCs w:val="18"/>
              </w:rPr>
            </w:pPr>
          </w:p>
        </w:tc>
      </w:tr>
      <w:tr w:rsidR="00825C29" w:rsidRPr="005050F0" w14:paraId="4BA6123A"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70BBD829" w14:textId="77777777" w:rsidR="00825C29" w:rsidRPr="005050F0"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7160871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1F2A7FD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3C779E98"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540C033C" w14:textId="77777777" w:rsidR="00825C29" w:rsidRPr="005050F0" w:rsidRDefault="00825C29" w:rsidP="00CF1FEB">
            <w:pPr>
              <w:pStyle w:val="TAC"/>
              <w:rPr>
                <w:b/>
                <w:noProof/>
                <w:lang w:eastAsia="en-US"/>
              </w:rPr>
            </w:pPr>
            <w:r w:rsidRPr="005050F0">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BE502B7" w14:textId="77777777" w:rsidR="00825C29" w:rsidRPr="005050F0" w:rsidRDefault="00825C29" w:rsidP="00CF1FEB">
            <w:pPr>
              <w:snapToGrid w:val="0"/>
              <w:jc w:val="center"/>
              <w:rPr>
                <w:b/>
                <w:noProof/>
              </w:rPr>
            </w:pPr>
          </w:p>
        </w:tc>
      </w:tr>
      <w:tr w:rsidR="00825C29" w:rsidRPr="005050F0" w14:paraId="0D0D0173"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3D161CB4" w14:textId="77777777" w:rsidR="00825C29" w:rsidRPr="005050F0"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7F2DF" w14:textId="77777777" w:rsidR="00825C29" w:rsidRPr="005050F0" w:rsidRDefault="00825C29" w:rsidP="00CF1FEB">
            <w:pPr>
              <w:rPr>
                <w:noProof/>
              </w:rPr>
            </w:pPr>
            <w:r w:rsidRPr="005050F0">
              <w:rPr>
                <w:noProof/>
              </w:rPr>
              <w:t xml:space="preserve">This leaf node indicates the </w:t>
            </w:r>
            <w:r w:rsidR="00467AE9" w:rsidRPr="005050F0">
              <w:rPr>
                <w:noProof/>
              </w:rPr>
              <w:t xml:space="preserve">MCPTT </w:t>
            </w:r>
            <w:r w:rsidRPr="005050F0">
              <w:rPr>
                <w:noProof/>
              </w:rPr>
              <w:t>timer for pending user action as specified in 3GPP TS 24.380 [8].</w:t>
            </w:r>
          </w:p>
        </w:tc>
      </w:tr>
    </w:tbl>
    <w:p w14:paraId="46FD413D" w14:textId="77777777" w:rsidR="007A4557" w:rsidRPr="005050F0" w:rsidRDefault="007A4557" w:rsidP="007A4557">
      <w:pPr>
        <w:rPr>
          <w:noProof/>
        </w:rPr>
      </w:pPr>
    </w:p>
    <w:p w14:paraId="7CBC9E4B" w14:textId="77777777" w:rsidR="00825C29" w:rsidRPr="005050F0" w:rsidRDefault="00825C29" w:rsidP="00825C29">
      <w:pPr>
        <w:pStyle w:val="B1"/>
        <w:rPr>
          <w:noProof/>
        </w:rPr>
      </w:pPr>
      <w:r w:rsidRPr="005050F0">
        <w:rPr>
          <w:noProof/>
        </w:rPr>
        <w:t>-</w:t>
      </w:r>
      <w:r w:rsidRPr="005050F0">
        <w:rPr>
          <w:noProof/>
        </w:rPr>
        <w:tab/>
        <w:t>Values: 0-255</w:t>
      </w:r>
    </w:p>
    <w:p w14:paraId="6B119AFB" w14:textId="77777777" w:rsidR="00825C29" w:rsidRPr="005050F0" w:rsidRDefault="00825C29" w:rsidP="00825C29">
      <w:pPr>
        <w:rPr>
          <w:noProof/>
        </w:rPr>
      </w:pPr>
      <w:r w:rsidRPr="005050F0">
        <w:rPr>
          <w:noProof/>
        </w:rPr>
        <w:t>The timer T233 is in seconds.</w:t>
      </w:r>
    </w:p>
    <w:p w14:paraId="1D737337" w14:textId="77777777" w:rsidR="00825C29" w:rsidRPr="005050F0" w:rsidRDefault="00825C29" w:rsidP="00825C29">
      <w:pPr>
        <w:pStyle w:val="Heading3"/>
        <w:rPr>
          <w:noProof/>
          <w:lang w:eastAsia="ko-KR"/>
        </w:rPr>
      </w:pPr>
      <w:bookmarkStart w:id="2445" w:name="_Toc4577765"/>
      <w:bookmarkStart w:id="2446" w:name="_Toc27504361"/>
      <w:bookmarkStart w:id="2447" w:name="_Toc27505149"/>
      <w:bookmarkStart w:id="2448" w:name="_Toc27505933"/>
      <w:bookmarkStart w:id="2449" w:name="_Toc27506717"/>
      <w:bookmarkStart w:id="2450" w:name="_Toc176344637"/>
      <w:r w:rsidRPr="005050F0">
        <w:rPr>
          <w:noProof/>
        </w:rPr>
        <w:t>8.2.</w:t>
      </w:r>
      <w:r w:rsidRPr="005050F0">
        <w:rPr>
          <w:noProof/>
          <w:lang w:eastAsia="ko-KR"/>
        </w:rPr>
        <w:t>71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Timers/TFE1</w:t>
      </w:r>
      <w:bookmarkEnd w:id="2445"/>
      <w:bookmarkEnd w:id="2446"/>
      <w:bookmarkEnd w:id="2447"/>
      <w:bookmarkEnd w:id="2448"/>
      <w:bookmarkEnd w:id="2449"/>
      <w:bookmarkEnd w:id="2450"/>
    </w:p>
    <w:p w14:paraId="7117CB56" w14:textId="77777777" w:rsidR="00825C29" w:rsidRPr="005050F0" w:rsidRDefault="00825C29" w:rsidP="00825C29">
      <w:pPr>
        <w:pStyle w:val="TH"/>
        <w:rPr>
          <w:noProof/>
          <w:lang w:eastAsia="ko-KR"/>
        </w:rPr>
      </w:pPr>
      <w:r w:rsidRPr="005050F0">
        <w:rPr>
          <w:noProof/>
        </w:rPr>
        <w:t>Table </w:t>
      </w:r>
      <w:r w:rsidRPr="005050F0">
        <w:rPr>
          <w:noProof/>
          <w:lang w:eastAsia="ko-KR"/>
        </w:rPr>
        <w:t>8.2.71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A3DFE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E0919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Timers/TFE1</w:t>
            </w:r>
          </w:p>
        </w:tc>
      </w:tr>
      <w:tr w:rsidR="00825C29" w:rsidRPr="005050F0" w14:paraId="307C7F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52F0B9"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CDF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02226"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AF155"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9287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E1335E" w14:textId="77777777" w:rsidR="00825C29" w:rsidRPr="005050F0" w:rsidRDefault="00825C29" w:rsidP="00CF1FEB">
            <w:pPr>
              <w:jc w:val="center"/>
              <w:rPr>
                <w:rFonts w:ascii="Arial" w:hAnsi="Arial" w:cs="Arial"/>
                <w:b/>
                <w:noProof/>
                <w:sz w:val="18"/>
                <w:szCs w:val="18"/>
              </w:rPr>
            </w:pPr>
          </w:p>
        </w:tc>
      </w:tr>
      <w:tr w:rsidR="00825C29" w:rsidRPr="005050F0" w14:paraId="6249577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326AF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E802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79D7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04EF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171A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20868" w14:textId="77777777" w:rsidR="00825C29" w:rsidRPr="005050F0" w:rsidRDefault="00825C29" w:rsidP="00CF1FEB">
            <w:pPr>
              <w:jc w:val="center"/>
              <w:rPr>
                <w:b/>
                <w:noProof/>
              </w:rPr>
            </w:pPr>
          </w:p>
        </w:tc>
      </w:tr>
      <w:tr w:rsidR="00825C29" w:rsidRPr="005050F0" w14:paraId="338489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AD80B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2EE7E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timer for MCPTT emergency alert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[7]</w:t>
            </w:r>
            <w:r w:rsidRPr="005050F0">
              <w:rPr>
                <w:noProof/>
                <w:lang w:eastAsia="ko-KR"/>
              </w:rPr>
              <w:t>.</w:t>
            </w:r>
          </w:p>
        </w:tc>
      </w:tr>
    </w:tbl>
    <w:p w14:paraId="7E9421C4" w14:textId="77777777" w:rsidR="007A4557" w:rsidRPr="005050F0" w:rsidRDefault="007A4557" w:rsidP="007A4557">
      <w:pPr>
        <w:rPr>
          <w:noProof/>
        </w:rPr>
      </w:pPr>
    </w:p>
    <w:p w14:paraId="13E0516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F9F4677" w14:textId="77777777" w:rsidR="00825C29" w:rsidRPr="005050F0" w:rsidRDefault="00825C29" w:rsidP="00825C29">
      <w:pPr>
        <w:rPr>
          <w:noProof/>
          <w:lang w:eastAsia="ko-KR"/>
        </w:rPr>
      </w:pPr>
      <w:r w:rsidRPr="005050F0">
        <w:rPr>
          <w:noProof/>
        </w:rPr>
        <w:t xml:space="preserve">The </w:t>
      </w:r>
      <w:r w:rsidRPr="005050F0">
        <w:rPr>
          <w:noProof/>
          <w:lang w:eastAsia="ko-KR"/>
        </w:rPr>
        <w:t>timer TFE1</w:t>
      </w:r>
      <w:r w:rsidRPr="005050F0">
        <w:rPr>
          <w:noProof/>
        </w:rPr>
        <w:t xml:space="preserve"> is in seconds</w:t>
      </w:r>
      <w:r w:rsidRPr="005050F0">
        <w:rPr>
          <w:noProof/>
          <w:lang w:eastAsia="ko-KR"/>
        </w:rPr>
        <w:t>.</w:t>
      </w:r>
    </w:p>
    <w:p w14:paraId="3C5F149A" w14:textId="77777777" w:rsidR="00825C29" w:rsidRPr="005050F0" w:rsidRDefault="00825C29" w:rsidP="00825C29">
      <w:pPr>
        <w:pStyle w:val="Heading3"/>
        <w:rPr>
          <w:noProof/>
          <w:lang w:eastAsia="ko-KR"/>
        </w:rPr>
      </w:pPr>
      <w:bookmarkStart w:id="2451" w:name="_Toc4577766"/>
      <w:bookmarkStart w:id="2452" w:name="_Toc27504362"/>
      <w:bookmarkStart w:id="2453" w:name="_Toc27505150"/>
      <w:bookmarkStart w:id="2454" w:name="_Toc27505934"/>
      <w:bookmarkStart w:id="2455" w:name="_Toc27506718"/>
      <w:bookmarkStart w:id="2456" w:name="_Toc176344638"/>
      <w:r w:rsidRPr="005050F0">
        <w:rPr>
          <w:noProof/>
        </w:rPr>
        <w:t>8.2.</w:t>
      </w:r>
      <w:r w:rsidRPr="005050F0">
        <w:rPr>
          <w:noProof/>
          <w:lang w:eastAsia="ko-KR"/>
        </w:rPr>
        <w:t>72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Timers/TFE2</w:t>
      </w:r>
      <w:bookmarkEnd w:id="2451"/>
      <w:bookmarkEnd w:id="2452"/>
      <w:bookmarkEnd w:id="2453"/>
      <w:bookmarkEnd w:id="2454"/>
      <w:bookmarkEnd w:id="2455"/>
      <w:bookmarkEnd w:id="2456"/>
    </w:p>
    <w:p w14:paraId="26A63BD4" w14:textId="77777777" w:rsidR="00825C29" w:rsidRPr="005050F0" w:rsidRDefault="00825C29" w:rsidP="00825C29">
      <w:pPr>
        <w:pStyle w:val="TH"/>
        <w:rPr>
          <w:noProof/>
          <w:lang w:eastAsia="ko-KR"/>
        </w:rPr>
      </w:pPr>
      <w:r w:rsidRPr="005050F0">
        <w:rPr>
          <w:noProof/>
        </w:rPr>
        <w:t>Table </w:t>
      </w:r>
      <w:r w:rsidRPr="005050F0">
        <w:rPr>
          <w:noProof/>
          <w:lang w:eastAsia="ko-KR"/>
        </w:rPr>
        <w:t>8.2.72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BE5760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51EC5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Timers/TFE2</w:t>
            </w:r>
          </w:p>
        </w:tc>
      </w:tr>
      <w:tr w:rsidR="00825C29" w:rsidRPr="005050F0" w14:paraId="298D4D4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EE37B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B8E3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CAD8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AC99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3CDA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15D4B0" w14:textId="77777777" w:rsidR="00825C29" w:rsidRPr="005050F0" w:rsidRDefault="00825C29" w:rsidP="00CF1FEB">
            <w:pPr>
              <w:jc w:val="center"/>
              <w:rPr>
                <w:rFonts w:ascii="Arial" w:hAnsi="Arial" w:cs="Arial"/>
                <w:b/>
                <w:noProof/>
                <w:sz w:val="18"/>
                <w:szCs w:val="18"/>
              </w:rPr>
            </w:pPr>
          </w:p>
        </w:tc>
      </w:tr>
      <w:tr w:rsidR="00825C29" w:rsidRPr="005050F0" w14:paraId="4CC3865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DAD23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E987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CC27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F48D"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E63D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FA20A8" w14:textId="77777777" w:rsidR="00825C29" w:rsidRPr="005050F0" w:rsidRDefault="00825C29" w:rsidP="00CF1FEB">
            <w:pPr>
              <w:jc w:val="center"/>
              <w:rPr>
                <w:b/>
                <w:noProof/>
              </w:rPr>
            </w:pPr>
          </w:p>
        </w:tc>
      </w:tr>
      <w:tr w:rsidR="00825C29" w:rsidRPr="005050F0" w14:paraId="552325E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0492E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837B6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timer for MCPTT emergency alert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07284FC" w14:textId="77777777" w:rsidR="007A4557" w:rsidRPr="005050F0" w:rsidRDefault="007A4557" w:rsidP="007A4557">
      <w:pPr>
        <w:rPr>
          <w:noProof/>
        </w:rPr>
      </w:pPr>
    </w:p>
    <w:p w14:paraId="04647E82"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0-10</w:t>
      </w:r>
    </w:p>
    <w:p w14:paraId="1E55F53B" w14:textId="77777777" w:rsidR="00825C29" w:rsidRPr="005050F0" w:rsidRDefault="00825C29" w:rsidP="00825C29">
      <w:pPr>
        <w:rPr>
          <w:noProof/>
          <w:lang w:eastAsia="ko-KR"/>
        </w:rPr>
      </w:pPr>
      <w:r w:rsidRPr="005050F0">
        <w:rPr>
          <w:noProof/>
        </w:rPr>
        <w:t xml:space="preserve">The </w:t>
      </w:r>
      <w:r w:rsidRPr="005050F0">
        <w:rPr>
          <w:noProof/>
          <w:lang w:eastAsia="ko-KR"/>
        </w:rPr>
        <w:t>timer TFE2</w:t>
      </w:r>
      <w:r w:rsidRPr="005050F0">
        <w:rPr>
          <w:noProof/>
        </w:rPr>
        <w:t xml:space="preserve"> is in seconds</w:t>
      </w:r>
      <w:r w:rsidRPr="005050F0">
        <w:rPr>
          <w:noProof/>
          <w:lang w:eastAsia="ko-KR"/>
        </w:rPr>
        <w:t>.</w:t>
      </w:r>
    </w:p>
    <w:p w14:paraId="62AD8E28" w14:textId="77777777" w:rsidR="00825C29" w:rsidRPr="005050F0" w:rsidRDefault="00825C29" w:rsidP="00825C29">
      <w:pPr>
        <w:pStyle w:val="Heading3"/>
        <w:rPr>
          <w:noProof/>
          <w:lang w:eastAsia="ko-KR"/>
        </w:rPr>
      </w:pPr>
      <w:bookmarkStart w:id="2457" w:name="_Toc4577767"/>
      <w:bookmarkStart w:id="2458" w:name="_Toc27504363"/>
      <w:bookmarkStart w:id="2459" w:name="_Toc27505151"/>
      <w:bookmarkStart w:id="2460" w:name="_Toc27505935"/>
      <w:bookmarkStart w:id="2461" w:name="_Toc27506719"/>
      <w:bookmarkStart w:id="2462" w:name="_Toc176344639"/>
      <w:r w:rsidRPr="005050F0">
        <w:rPr>
          <w:noProof/>
          <w:lang w:eastAsia="ko-KR"/>
        </w:rPr>
        <w:t>8</w:t>
      </w:r>
      <w:r w:rsidRPr="005050F0">
        <w:rPr>
          <w:noProof/>
        </w:rPr>
        <w:t>.2.</w:t>
      </w:r>
      <w:r w:rsidRPr="005050F0">
        <w:rPr>
          <w:noProof/>
          <w:lang w:eastAsia="ko-KR"/>
        </w:rPr>
        <w:t>73</w:t>
      </w:r>
      <w:r w:rsidRPr="005050F0">
        <w:rPr>
          <w:noProof/>
        </w:rPr>
        <w:tab/>
        <w:t>/</w:t>
      </w:r>
      <w:r w:rsidRPr="005050F0">
        <w:rPr>
          <w:i/>
          <w:iCs/>
          <w:noProof/>
        </w:rPr>
        <w:t>&lt;x&gt;</w:t>
      </w:r>
      <w:r w:rsidRPr="005050F0">
        <w:rPr>
          <w:noProof/>
        </w:rPr>
        <w:t>/OffNetwork/</w:t>
      </w:r>
      <w:r w:rsidRPr="005050F0">
        <w:rPr>
          <w:noProof/>
          <w:lang w:eastAsia="ko-KR"/>
        </w:rPr>
        <w:t>Counters</w:t>
      </w:r>
      <w:bookmarkEnd w:id="2457"/>
      <w:bookmarkEnd w:id="2458"/>
      <w:bookmarkEnd w:id="2459"/>
      <w:bookmarkEnd w:id="2460"/>
      <w:bookmarkEnd w:id="2461"/>
      <w:bookmarkEnd w:id="2462"/>
    </w:p>
    <w:p w14:paraId="37337770"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73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8DB653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79D48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p>
        </w:tc>
      </w:tr>
      <w:tr w:rsidR="00825C29" w:rsidRPr="005050F0" w14:paraId="1368493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C783F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F6EF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16682"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3C1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981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13CB39" w14:textId="77777777" w:rsidR="00825C29" w:rsidRPr="005050F0" w:rsidRDefault="00825C29" w:rsidP="00CF1FEB">
            <w:pPr>
              <w:jc w:val="center"/>
              <w:rPr>
                <w:rFonts w:ascii="Arial" w:hAnsi="Arial" w:cs="Arial"/>
                <w:b/>
                <w:noProof/>
                <w:sz w:val="18"/>
                <w:szCs w:val="18"/>
              </w:rPr>
            </w:pPr>
          </w:p>
        </w:tc>
      </w:tr>
      <w:tr w:rsidR="00825C29" w:rsidRPr="005050F0" w14:paraId="3869908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CE62A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AA08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DB71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67301" w14:textId="77777777" w:rsidR="00825C29" w:rsidRPr="005050F0" w:rsidRDefault="00825C29"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D24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2E546D" w14:textId="77777777" w:rsidR="00825C29" w:rsidRPr="005050F0" w:rsidRDefault="00825C29" w:rsidP="00CF1FEB">
            <w:pPr>
              <w:jc w:val="center"/>
              <w:rPr>
                <w:b/>
                <w:noProof/>
              </w:rPr>
            </w:pPr>
          </w:p>
        </w:tc>
      </w:tr>
      <w:tr w:rsidR="00825C29" w:rsidRPr="005050F0" w14:paraId="28D33E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DA1DA0"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AF5EC2" w14:textId="77777777" w:rsidR="00825C29" w:rsidRPr="005050F0" w:rsidRDefault="00825C29" w:rsidP="00CF1FEB">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counter</w:t>
            </w:r>
            <w:r w:rsidRPr="005050F0">
              <w:rPr>
                <w:noProof/>
              </w:rPr>
              <w:t xml:space="preserve"> configuration</w:t>
            </w:r>
            <w:r w:rsidRPr="005050F0">
              <w:rPr>
                <w:noProof/>
                <w:lang w:eastAsia="ko-KR"/>
              </w:rPr>
              <w:t>.</w:t>
            </w:r>
          </w:p>
        </w:tc>
      </w:tr>
    </w:tbl>
    <w:p w14:paraId="4B09D355" w14:textId="77777777" w:rsidR="007A4557" w:rsidRPr="005050F0" w:rsidRDefault="007A4557" w:rsidP="007A4557">
      <w:pPr>
        <w:rPr>
          <w:noProof/>
        </w:rPr>
      </w:pPr>
      <w:bookmarkStart w:id="2463" w:name="_Toc4577768"/>
      <w:bookmarkStart w:id="2464" w:name="_Toc27504364"/>
      <w:bookmarkStart w:id="2465" w:name="_Toc27505152"/>
      <w:bookmarkStart w:id="2466" w:name="_Toc27505936"/>
      <w:bookmarkStart w:id="2467" w:name="_Toc27506720"/>
    </w:p>
    <w:p w14:paraId="52FD4908" w14:textId="77777777" w:rsidR="00825C29" w:rsidRPr="005050F0" w:rsidRDefault="00825C29" w:rsidP="00825C29">
      <w:pPr>
        <w:pStyle w:val="Heading3"/>
        <w:rPr>
          <w:noProof/>
          <w:lang w:eastAsia="ko-KR"/>
        </w:rPr>
      </w:pPr>
      <w:bookmarkStart w:id="2468" w:name="_Toc176344640"/>
      <w:r w:rsidRPr="005050F0">
        <w:rPr>
          <w:noProof/>
        </w:rPr>
        <w:t>8.2.</w:t>
      </w:r>
      <w:r w:rsidRPr="005050F0">
        <w:rPr>
          <w:noProof/>
          <w:lang w:eastAsia="ko-KR"/>
        </w:rPr>
        <w:t>74</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Counters/CFP1</w:t>
      </w:r>
      <w:bookmarkEnd w:id="2463"/>
      <w:bookmarkEnd w:id="2464"/>
      <w:bookmarkEnd w:id="2465"/>
      <w:bookmarkEnd w:id="2466"/>
      <w:bookmarkEnd w:id="2467"/>
      <w:bookmarkEnd w:id="2468"/>
    </w:p>
    <w:p w14:paraId="59E799FC" w14:textId="77777777" w:rsidR="00825C29" w:rsidRPr="005050F0" w:rsidRDefault="00825C29" w:rsidP="00825C29">
      <w:pPr>
        <w:pStyle w:val="TH"/>
        <w:rPr>
          <w:noProof/>
          <w:lang w:eastAsia="ko-KR"/>
        </w:rPr>
      </w:pPr>
      <w:r w:rsidRPr="005050F0">
        <w:rPr>
          <w:noProof/>
        </w:rPr>
        <w:t>Table </w:t>
      </w:r>
      <w:r w:rsidRPr="005050F0">
        <w:rPr>
          <w:noProof/>
          <w:lang w:eastAsia="ko-KR"/>
        </w:rPr>
        <w:t>8.2.74</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E027ED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0B4FD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Counters/CFP1</w:t>
            </w:r>
          </w:p>
        </w:tc>
      </w:tr>
      <w:tr w:rsidR="00825C29" w:rsidRPr="005050F0" w14:paraId="06060F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C7C2A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2AF3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8E68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1106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E9CCD"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324176" w14:textId="77777777" w:rsidR="00825C29" w:rsidRPr="005050F0" w:rsidRDefault="00825C29" w:rsidP="00CF1FEB">
            <w:pPr>
              <w:jc w:val="center"/>
              <w:rPr>
                <w:rFonts w:ascii="Arial" w:hAnsi="Arial" w:cs="Arial"/>
                <w:b/>
                <w:noProof/>
                <w:sz w:val="18"/>
                <w:szCs w:val="18"/>
              </w:rPr>
            </w:pPr>
          </w:p>
        </w:tc>
      </w:tr>
      <w:tr w:rsidR="00825C29" w:rsidRPr="005050F0" w14:paraId="5BD7E25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85E91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1BAD"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EB381"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95F36"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6847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25A280" w14:textId="77777777" w:rsidR="00825C29" w:rsidRPr="005050F0" w:rsidRDefault="00825C29" w:rsidP="00CF1FEB">
            <w:pPr>
              <w:jc w:val="center"/>
              <w:rPr>
                <w:b/>
                <w:noProof/>
              </w:rPr>
            </w:pPr>
          </w:p>
        </w:tc>
      </w:tr>
      <w:tr w:rsidR="00825C29" w:rsidRPr="005050F0" w14:paraId="6BED9F4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12F548"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587E2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request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60518BA" w14:textId="77777777" w:rsidR="007A4557" w:rsidRPr="005050F0" w:rsidRDefault="007A4557" w:rsidP="007A4557">
      <w:pPr>
        <w:rPr>
          <w:noProof/>
        </w:rPr>
      </w:pPr>
    </w:p>
    <w:p w14:paraId="5C92639F"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7704B29C" w14:textId="77777777" w:rsidR="00825C29" w:rsidRPr="005050F0" w:rsidRDefault="00825C29" w:rsidP="00825C29">
      <w:pPr>
        <w:pStyle w:val="Heading3"/>
        <w:rPr>
          <w:noProof/>
          <w:lang w:eastAsia="ko-KR"/>
        </w:rPr>
      </w:pPr>
      <w:bookmarkStart w:id="2469" w:name="_Toc4577769"/>
      <w:bookmarkStart w:id="2470" w:name="_Toc27504365"/>
      <w:bookmarkStart w:id="2471" w:name="_Toc27505153"/>
      <w:bookmarkStart w:id="2472" w:name="_Toc27505937"/>
      <w:bookmarkStart w:id="2473" w:name="_Toc27506721"/>
      <w:bookmarkStart w:id="2474" w:name="_Toc176344641"/>
      <w:r w:rsidRPr="005050F0">
        <w:rPr>
          <w:noProof/>
        </w:rPr>
        <w:t>8.2.7</w:t>
      </w:r>
      <w:r w:rsidRPr="005050F0">
        <w:rPr>
          <w:noProof/>
          <w:lang w:eastAsia="ko-KR"/>
        </w:rPr>
        <w:t>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Counters/CFP3</w:t>
      </w:r>
      <w:bookmarkEnd w:id="2469"/>
      <w:bookmarkEnd w:id="2470"/>
      <w:bookmarkEnd w:id="2471"/>
      <w:bookmarkEnd w:id="2472"/>
      <w:bookmarkEnd w:id="2473"/>
      <w:bookmarkEnd w:id="2474"/>
    </w:p>
    <w:p w14:paraId="0A450170" w14:textId="77777777" w:rsidR="00825C29" w:rsidRPr="005050F0" w:rsidRDefault="00825C29" w:rsidP="00825C29">
      <w:pPr>
        <w:pStyle w:val="TH"/>
        <w:rPr>
          <w:noProof/>
          <w:lang w:eastAsia="ko-KR"/>
        </w:rPr>
      </w:pPr>
      <w:r w:rsidRPr="005050F0">
        <w:rPr>
          <w:noProof/>
        </w:rPr>
        <w:t>Table </w:t>
      </w:r>
      <w:r w:rsidRPr="005050F0">
        <w:rPr>
          <w:noProof/>
          <w:lang w:eastAsia="ko-KR"/>
        </w:rPr>
        <w:t>8.2.75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58C38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54D56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Counters/CFP3</w:t>
            </w:r>
          </w:p>
        </w:tc>
      </w:tr>
      <w:tr w:rsidR="00825C29" w:rsidRPr="005050F0" w14:paraId="2217E5F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5C6251"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49F4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F6F8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6C79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2D5A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DA2DB2" w14:textId="77777777" w:rsidR="00825C29" w:rsidRPr="005050F0" w:rsidRDefault="00825C29" w:rsidP="00CF1FEB">
            <w:pPr>
              <w:jc w:val="center"/>
              <w:rPr>
                <w:rFonts w:ascii="Arial" w:hAnsi="Arial" w:cs="Arial"/>
                <w:b/>
                <w:noProof/>
                <w:sz w:val="18"/>
                <w:szCs w:val="18"/>
              </w:rPr>
            </w:pPr>
          </w:p>
        </w:tc>
      </w:tr>
      <w:tr w:rsidR="00825C29" w:rsidRPr="005050F0" w14:paraId="24A2697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D5E6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BD8C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7529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707C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11562"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BE3921" w14:textId="77777777" w:rsidR="00825C29" w:rsidRPr="005050F0" w:rsidRDefault="00825C29" w:rsidP="00CF1FEB">
            <w:pPr>
              <w:jc w:val="center"/>
              <w:rPr>
                <w:b/>
                <w:noProof/>
              </w:rPr>
            </w:pPr>
          </w:p>
        </w:tc>
      </w:tr>
      <w:tr w:rsidR="00825C29" w:rsidRPr="005050F0" w14:paraId="1BB9A07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B43F0B"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3297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release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B4E4CA6" w14:textId="77777777" w:rsidR="007A4557" w:rsidRPr="005050F0" w:rsidRDefault="007A4557" w:rsidP="007A4557">
      <w:pPr>
        <w:rPr>
          <w:noProof/>
        </w:rPr>
      </w:pPr>
    </w:p>
    <w:p w14:paraId="45DF5E76"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2537ACC3" w14:textId="77777777" w:rsidR="00825C29" w:rsidRPr="005050F0" w:rsidRDefault="00825C29" w:rsidP="00825C29">
      <w:pPr>
        <w:pStyle w:val="Heading3"/>
        <w:rPr>
          <w:noProof/>
          <w:lang w:eastAsia="ko-KR"/>
        </w:rPr>
      </w:pPr>
      <w:bookmarkStart w:id="2475" w:name="_Toc4577770"/>
      <w:bookmarkStart w:id="2476" w:name="_Toc27504366"/>
      <w:bookmarkStart w:id="2477" w:name="_Toc27505154"/>
      <w:bookmarkStart w:id="2478" w:name="_Toc27505938"/>
      <w:bookmarkStart w:id="2479" w:name="_Toc27506722"/>
      <w:bookmarkStart w:id="2480" w:name="_Toc176344642"/>
      <w:r w:rsidRPr="005050F0">
        <w:rPr>
          <w:noProof/>
        </w:rPr>
        <w:t>8.2.7</w:t>
      </w:r>
      <w:r w:rsidRPr="005050F0">
        <w:rPr>
          <w:noProof/>
          <w:lang w:eastAsia="ko-KR"/>
        </w:rPr>
        <w:t>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Counters/CFP4</w:t>
      </w:r>
      <w:bookmarkEnd w:id="2475"/>
      <w:bookmarkEnd w:id="2476"/>
      <w:bookmarkEnd w:id="2477"/>
      <w:bookmarkEnd w:id="2478"/>
      <w:bookmarkEnd w:id="2479"/>
      <w:bookmarkEnd w:id="2480"/>
    </w:p>
    <w:p w14:paraId="63EB6AC9" w14:textId="77777777" w:rsidR="00825C29" w:rsidRPr="005050F0" w:rsidRDefault="00825C29" w:rsidP="00825C29">
      <w:pPr>
        <w:pStyle w:val="TH"/>
        <w:rPr>
          <w:noProof/>
          <w:lang w:eastAsia="ko-KR"/>
        </w:rPr>
      </w:pPr>
      <w:r w:rsidRPr="005050F0">
        <w:rPr>
          <w:noProof/>
        </w:rPr>
        <w:t>Table </w:t>
      </w:r>
      <w:r w:rsidRPr="005050F0">
        <w:rPr>
          <w:noProof/>
          <w:lang w:eastAsia="ko-KR"/>
        </w:rPr>
        <w:t>8.2.76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62FE7D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6C98D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Counters/CFP4</w:t>
            </w:r>
          </w:p>
        </w:tc>
      </w:tr>
      <w:tr w:rsidR="00825C29" w:rsidRPr="005050F0" w14:paraId="1E90B7E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DEE3DF"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8D30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A3E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CD4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058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3E56B2" w14:textId="77777777" w:rsidR="00825C29" w:rsidRPr="005050F0" w:rsidRDefault="00825C29" w:rsidP="00CF1FEB">
            <w:pPr>
              <w:jc w:val="center"/>
              <w:rPr>
                <w:rFonts w:ascii="Arial" w:hAnsi="Arial" w:cs="Arial"/>
                <w:b/>
                <w:noProof/>
                <w:sz w:val="18"/>
                <w:szCs w:val="18"/>
              </w:rPr>
            </w:pPr>
          </w:p>
        </w:tc>
      </w:tr>
      <w:tr w:rsidR="00825C29" w:rsidRPr="005050F0" w14:paraId="2FAA9FE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EC704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B9586"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380E"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74D05"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2B42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05EEE4" w14:textId="77777777" w:rsidR="00825C29" w:rsidRPr="005050F0" w:rsidRDefault="00825C29" w:rsidP="00CF1FEB">
            <w:pPr>
              <w:jc w:val="center"/>
              <w:rPr>
                <w:b/>
                <w:noProof/>
              </w:rPr>
            </w:pPr>
          </w:p>
        </w:tc>
      </w:tr>
      <w:tr w:rsidR="00825C29" w:rsidRPr="005050F0" w14:paraId="7A6FEDB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C56385"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7AFCC"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accept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2FF5FB2" w14:textId="77777777" w:rsidR="007A4557" w:rsidRPr="005050F0" w:rsidRDefault="007A4557" w:rsidP="007A4557">
      <w:pPr>
        <w:rPr>
          <w:noProof/>
        </w:rPr>
      </w:pPr>
    </w:p>
    <w:p w14:paraId="0A06FDD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4943FFB6" w14:textId="77777777" w:rsidR="00825C29" w:rsidRPr="005050F0" w:rsidRDefault="00825C29" w:rsidP="00825C29">
      <w:pPr>
        <w:pStyle w:val="Heading3"/>
        <w:rPr>
          <w:noProof/>
          <w:lang w:eastAsia="ko-KR"/>
        </w:rPr>
      </w:pPr>
      <w:bookmarkStart w:id="2481" w:name="_Toc4577771"/>
      <w:bookmarkStart w:id="2482" w:name="_Toc27504367"/>
      <w:bookmarkStart w:id="2483" w:name="_Toc27505155"/>
      <w:bookmarkStart w:id="2484" w:name="_Toc27505939"/>
      <w:bookmarkStart w:id="2485" w:name="_Toc27506723"/>
      <w:bookmarkStart w:id="2486" w:name="_Toc176344643"/>
      <w:r w:rsidRPr="005050F0">
        <w:rPr>
          <w:noProof/>
        </w:rPr>
        <w:t>8.2.7</w:t>
      </w:r>
      <w:r w:rsidRPr="005050F0">
        <w:rPr>
          <w:noProof/>
          <w:lang w:eastAsia="ko-KR"/>
        </w:rPr>
        <w:t>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Counters/CFP6</w:t>
      </w:r>
      <w:bookmarkEnd w:id="2481"/>
      <w:bookmarkEnd w:id="2482"/>
      <w:bookmarkEnd w:id="2483"/>
      <w:bookmarkEnd w:id="2484"/>
      <w:bookmarkEnd w:id="2485"/>
      <w:bookmarkEnd w:id="2486"/>
    </w:p>
    <w:p w14:paraId="50B5B937" w14:textId="77777777" w:rsidR="00825C29" w:rsidRPr="005050F0" w:rsidRDefault="00825C29" w:rsidP="00825C29">
      <w:pPr>
        <w:pStyle w:val="TH"/>
        <w:rPr>
          <w:noProof/>
          <w:lang w:eastAsia="ko-KR"/>
        </w:rPr>
      </w:pPr>
      <w:r w:rsidRPr="005050F0">
        <w:rPr>
          <w:noProof/>
        </w:rPr>
        <w:t>Table </w:t>
      </w:r>
      <w:r w:rsidRPr="005050F0">
        <w:rPr>
          <w:noProof/>
          <w:lang w:eastAsia="ko-KR"/>
        </w:rPr>
        <w:t>8.2.77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382BA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8F537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Counters/CFP6</w:t>
            </w:r>
          </w:p>
        </w:tc>
      </w:tr>
      <w:tr w:rsidR="00825C29" w:rsidRPr="005050F0" w14:paraId="7249288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37B806"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BADC0"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563FD"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98E18"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F68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966CA" w14:textId="77777777" w:rsidR="00825C29" w:rsidRPr="005050F0" w:rsidRDefault="00825C29" w:rsidP="00CF1FEB">
            <w:pPr>
              <w:jc w:val="center"/>
              <w:rPr>
                <w:rFonts w:ascii="Arial" w:hAnsi="Arial" w:cs="Arial"/>
                <w:b/>
                <w:noProof/>
                <w:sz w:val="18"/>
                <w:szCs w:val="18"/>
              </w:rPr>
            </w:pPr>
          </w:p>
        </w:tc>
      </w:tr>
      <w:tr w:rsidR="00825C29" w:rsidRPr="005050F0" w14:paraId="6291063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39D86"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F1497"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5C8E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872BF"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6F1C3"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25A0A6" w14:textId="77777777" w:rsidR="00825C29" w:rsidRPr="005050F0" w:rsidRDefault="00825C29" w:rsidP="00CF1FEB">
            <w:pPr>
              <w:jc w:val="center"/>
              <w:rPr>
                <w:b/>
                <w:noProof/>
              </w:rPr>
            </w:pPr>
          </w:p>
        </w:tc>
      </w:tr>
      <w:tr w:rsidR="00825C29" w:rsidRPr="005050F0" w14:paraId="777C079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A7C32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F63C81" w14:textId="77777777" w:rsidR="00825C29" w:rsidRPr="005050F0" w:rsidRDefault="00825C29" w:rsidP="00C607FA">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counter for</w:t>
            </w:r>
            <w:r w:rsidR="00C607FA" w:rsidRPr="005050F0">
              <w:rPr>
                <w:noProof/>
                <w:lang w:eastAsia="ko-KR"/>
              </w:rPr>
              <w:t xml:space="preserve"> emergency</w:t>
            </w:r>
            <w:r w:rsidRPr="005050F0">
              <w:rPr>
                <w:noProof/>
                <w:lang w:eastAsia="ko-KR"/>
              </w:rPr>
              <w:t xml:space="preserve"> </w:t>
            </w:r>
            <w:r w:rsidRPr="005050F0">
              <w:rPr>
                <w:noProof/>
              </w:rPr>
              <w:t xml:space="preserve">private call </w:t>
            </w:r>
            <w:r w:rsidR="00C607FA" w:rsidRPr="005050F0">
              <w:rPr>
                <w:noProof/>
              </w:rPr>
              <w:t xml:space="preserve">cancel </w:t>
            </w:r>
            <w:r w:rsidRPr="005050F0">
              <w:rPr>
                <w:noProof/>
              </w:rPr>
              <w:t>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C3C06E4" w14:textId="77777777" w:rsidR="007A4557" w:rsidRPr="005050F0" w:rsidRDefault="007A4557" w:rsidP="007A4557">
      <w:pPr>
        <w:rPr>
          <w:noProof/>
        </w:rPr>
      </w:pPr>
    </w:p>
    <w:p w14:paraId="55E14D57" w14:textId="77777777" w:rsidR="00825C29" w:rsidRPr="005050F0" w:rsidRDefault="00825C29" w:rsidP="00825C29">
      <w:pPr>
        <w:pStyle w:val="B1"/>
        <w:rPr>
          <w:noProof/>
          <w:lang w:eastAsia="ko-KR"/>
        </w:rPr>
      </w:pPr>
      <w:r w:rsidRPr="005050F0">
        <w:rPr>
          <w:noProof/>
        </w:rPr>
        <w:lastRenderedPageBreak/>
        <w:t>-</w:t>
      </w:r>
      <w:r w:rsidRPr="005050F0">
        <w:rPr>
          <w:noProof/>
        </w:rPr>
        <w:tab/>
        <w:t xml:space="preserve">Values: </w:t>
      </w:r>
      <w:r w:rsidRPr="005050F0">
        <w:rPr>
          <w:noProof/>
          <w:lang w:eastAsia="ko-KR"/>
        </w:rPr>
        <w:t>0-255</w:t>
      </w:r>
    </w:p>
    <w:p w14:paraId="3F60EDD4" w14:textId="77777777" w:rsidR="00825C29" w:rsidRPr="005050F0" w:rsidRDefault="00825C29" w:rsidP="00825C29">
      <w:pPr>
        <w:pStyle w:val="Heading3"/>
        <w:rPr>
          <w:noProof/>
          <w:lang w:eastAsia="ko-KR"/>
        </w:rPr>
      </w:pPr>
      <w:bookmarkStart w:id="2487" w:name="_Toc4577772"/>
      <w:bookmarkStart w:id="2488" w:name="_Toc27504368"/>
      <w:bookmarkStart w:id="2489" w:name="_Toc27505156"/>
      <w:bookmarkStart w:id="2490" w:name="_Toc27505940"/>
      <w:bookmarkStart w:id="2491" w:name="_Toc27506724"/>
      <w:bookmarkStart w:id="2492" w:name="_Toc176344644"/>
      <w:r w:rsidRPr="005050F0">
        <w:rPr>
          <w:noProof/>
        </w:rPr>
        <w:t>8.2.7</w:t>
      </w:r>
      <w:r w:rsidRPr="005050F0">
        <w:rPr>
          <w:noProof/>
          <w:lang w:eastAsia="ko-KR"/>
        </w:rPr>
        <w:t>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11</w:t>
      </w:r>
      <w:bookmarkEnd w:id="2487"/>
      <w:bookmarkEnd w:id="2488"/>
      <w:bookmarkEnd w:id="2489"/>
      <w:bookmarkEnd w:id="2490"/>
      <w:bookmarkEnd w:id="2491"/>
      <w:bookmarkEnd w:id="2492"/>
    </w:p>
    <w:p w14:paraId="0490B516" w14:textId="77777777" w:rsidR="00825C29" w:rsidRPr="005050F0" w:rsidRDefault="00825C29" w:rsidP="00825C29">
      <w:pPr>
        <w:pStyle w:val="TH"/>
        <w:rPr>
          <w:noProof/>
          <w:lang w:eastAsia="ko-KR"/>
        </w:rPr>
      </w:pPr>
      <w:r w:rsidRPr="005050F0">
        <w:rPr>
          <w:noProof/>
        </w:rPr>
        <w:t>Table </w:t>
      </w:r>
      <w:r w:rsidRPr="005050F0">
        <w:rPr>
          <w:noProof/>
          <w:lang w:eastAsia="ko-KR"/>
        </w:rPr>
        <w:t>8.2.78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66948D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7FC30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r w:rsidR="00520271" w:rsidRPr="005050F0">
              <w:rPr>
                <w:noProof/>
                <w:lang w:eastAsia="ko-KR"/>
              </w:rPr>
              <w:t>CFG11</w:t>
            </w:r>
          </w:p>
        </w:tc>
      </w:tr>
      <w:tr w:rsidR="00825C29" w:rsidRPr="005050F0" w14:paraId="34D974E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1D5360"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64D7"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D5336"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E26EA"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7D938"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E4F6B6" w14:textId="77777777" w:rsidR="00825C29" w:rsidRPr="005050F0" w:rsidRDefault="00825C29" w:rsidP="00CF1FEB">
            <w:pPr>
              <w:jc w:val="center"/>
              <w:rPr>
                <w:rFonts w:ascii="Arial" w:hAnsi="Arial" w:cs="Arial"/>
                <w:b/>
                <w:noProof/>
                <w:sz w:val="18"/>
                <w:szCs w:val="18"/>
              </w:rPr>
            </w:pPr>
          </w:p>
        </w:tc>
      </w:tr>
      <w:tr w:rsidR="00825C29" w:rsidRPr="005050F0" w14:paraId="0ABD61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662154"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94678"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30D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BEB1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5DD25"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E1927C" w14:textId="77777777" w:rsidR="00825C29" w:rsidRPr="005050F0" w:rsidRDefault="00825C29" w:rsidP="00CF1FEB">
            <w:pPr>
              <w:jc w:val="center"/>
              <w:rPr>
                <w:b/>
                <w:noProof/>
              </w:rPr>
            </w:pPr>
          </w:p>
        </w:tc>
      </w:tr>
      <w:tr w:rsidR="00825C29" w:rsidRPr="005050F0" w14:paraId="619A719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5E15F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7DA7C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counter for MCPTT group call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D04375E" w14:textId="77777777" w:rsidR="007A4557" w:rsidRPr="005050F0" w:rsidRDefault="007A4557" w:rsidP="007A4557">
      <w:pPr>
        <w:rPr>
          <w:noProof/>
        </w:rPr>
      </w:pPr>
    </w:p>
    <w:p w14:paraId="25CD13FA"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478416FE" w14:textId="77777777" w:rsidR="00825C29" w:rsidRPr="005050F0" w:rsidRDefault="00825C29" w:rsidP="00825C29">
      <w:pPr>
        <w:pStyle w:val="Heading3"/>
        <w:rPr>
          <w:noProof/>
          <w:lang w:eastAsia="ko-KR"/>
        </w:rPr>
      </w:pPr>
      <w:bookmarkStart w:id="2493" w:name="_Toc4577773"/>
      <w:bookmarkStart w:id="2494" w:name="_Toc27504369"/>
      <w:bookmarkStart w:id="2495" w:name="_Toc27505157"/>
      <w:bookmarkStart w:id="2496" w:name="_Toc27505941"/>
      <w:bookmarkStart w:id="2497" w:name="_Toc27506725"/>
      <w:bookmarkStart w:id="2498" w:name="_Toc176344645"/>
      <w:r w:rsidRPr="005050F0">
        <w:rPr>
          <w:noProof/>
        </w:rPr>
        <w:t>8.2.</w:t>
      </w:r>
      <w:r w:rsidRPr="005050F0">
        <w:rPr>
          <w:noProof/>
          <w:lang w:eastAsia="ko-KR"/>
        </w:rPr>
        <w:t>79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12</w:t>
      </w:r>
      <w:bookmarkEnd w:id="2493"/>
      <w:bookmarkEnd w:id="2494"/>
      <w:bookmarkEnd w:id="2495"/>
      <w:bookmarkEnd w:id="2496"/>
      <w:bookmarkEnd w:id="2497"/>
      <w:bookmarkEnd w:id="2498"/>
    </w:p>
    <w:p w14:paraId="3172D874" w14:textId="77777777" w:rsidR="00825C29" w:rsidRPr="005050F0" w:rsidRDefault="00825C29" w:rsidP="00825C29">
      <w:pPr>
        <w:pStyle w:val="TH"/>
        <w:rPr>
          <w:noProof/>
          <w:lang w:eastAsia="ko-KR"/>
        </w:rPr>
      </w:pPr>
      <w:r w:rsidRPr="005050F0">
        <w:rPr>
          <w:noProof/>
        </w:rPr>
        <w:t>Table </w:t>
      </w:r>
      <w:r w:rsidRPr="005050F0">
        <w:rPr>
          <w:noProof/>
          <w:lang w:eastAsia="ko-KR"/>
        </w:rPr>
        <w:t>8.2.79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590C17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E6AD3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r w:rsidR="00520271" w:rsidRPr="005050F0">
              <w:rPr>
                <w:noProof/>
                <w:lang w:eastAsia="ko-KR"/>
              </w:rPr>
              <w:t>CFG12</w:t>
            </w:r>
          </w:p>
        </w:tc>
      </w:tr>
      <w:tr w:rsidR="00825C29" w:rsidRPr="005050F0" w14:paraId="4A97F37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F1CB"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7A54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B84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362CD"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FDD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49AEA" w14:textId="77777777" w:rsidR="00825C29" w:rsidRPr="005050F0" w:rsidRDefault="00825C29" w:rsidP="00CF1FEB">
            <w:pPr>
              <w:jc w:val="center"/>
              <w:rPr>
                <w:rFonts w:ascii="Arial" w:hAnsi="Arial" w:cs="Arial"/>
                <w:b/>
                <w:noProof/>
                <w:sz w:val="18"/>
                <w:szCs w:val="18"/>
              </w:rPr>
            </w:pPr>
          </w:p>
        </w:tc>
      </w:tr>
      <w:tr w:rsidR="00825C29" w:rsidRPr="005050F0" w14:paraId="0F8A40F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645B7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5133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B11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8FC4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3B3A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F9816" w14:textId="77777777" w:rsidR="00825C29" w:rsidRPr="005050F0" w:rsidRDefault="00825C29" w:rsidP="00CF1FEB">
            <w:pPr>
              <w:jc w:val="center"/>
              <w:rPr>
                <w:b/>
                <w:noProof/>
              </w:rPr>
            </w:pPr>
          </w:p>
        </w:tc>
      </w:tr>
      <w:tr w:rsidR="00825C29" w:rsidRPr="005050F0" w14:paraId="19F9DAB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EBD7D7"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43A36"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counter for MCPTT imminent peril call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2147B788" w14:textId="77777777" w:rsidR="007A4557" w:rsidRPr="005050F0" w:rsidRDefault="007A4557" w:rsidP="007A4557">
      <w:pPr>
        <w:rPr>
          <w:noProof/>
        </w:rPr>
      </w:pPr>
    </w:p>
    <w:p w14:paraId="5758A037"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7E074694" w14:textId="77777777" w:rsidR="00825C29" w:rsidRPr="005050F0" w:rsidRDefault="00825C29" w:rsidP="00825C29">
      <w:pPr>
        <w:pStyle w:val="Heading3"/>
        <w:rPr>
          <w:noProof/>
          <w:lang w:eastAsia="ko-KR"/>
        </w:rPr>
      </w:pPr>
      <w:bookmarkStart w:id="2499" w:name="_Toc4577774"/>
      <w:bookmarkStart w:id="2500" w:name="_Toc27504370"/>
      <w:bookmarkStart w:id="2501" w:name="_Toc27505158"/>
      <w:bookmarkStart w:id="2502" w:name="_Toc27505942"/>
      <w:bookmarkStart w:id="2503" w:name="_Toc27506726"/>
      <w:bookmarkStart w:id="2504" w:name="_Toc176344646"/>
      <w:r w:rsidRPr="005050F0">
        <w:rPr>
          <w:noProof/>
        </w:rPr>
        <w:t>8.2.</w:t>
      </w:r>
      <w:r w:rsidRPr="005050F0">
        <w:rPr>
          <w:noProof/>
          <w:lang w:eastAsia="ko-KR"/>
        </w:rPr>
        <w:t>80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Counters/C201</w:t>
      </w:r>
      <w:bookmarkEnd w:id="2499"/>
      <w:bookmarkEnd w:id="2500"/>
      <w:bookmarkEnd w:id="2501"/>
      <w:bookmarkEnd w:id="2502"/>
      <w:bookmarkEnd w:id="2503"/>
      <w:bookmarkEnd w:id="2504"/>
    </w:p>
    <w:p w14:paraId="782B8B7B" w14:textId="77777777" w:rsidR="00825C29" w:rsidRPr="005050F0" w:rsidRDefault="00825C29" w:rsidP="00825C29">
      <w:pPr>
        <w:pStyle w:val="TH"/>
        <w:rPr>
          <w:noProof/>
          <w:lang w:eastAsia="ko-KR"/>
        </w:rPr>
      </w:pPr>
      <w:r w:rsidRPr="005050F0">
        <w:rPr>
          <w:noProof/>
        </w:rPr>
        <w:t>Table </w:t>
      </w:r>
      <w:r w:rsidRPr="005050F0">
        <w:rPr>
          <w:noProof/>
          <w:lang w:eastAsia="ko-KR"/>
        </w:rPr>
        <w:t>8.2.80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3BFFA9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92E74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Counters/C201</w:t>
            </w:r>
          </w:p>
        </w:tc>
      </w:tr>
      <w:tr w:rsidR="00825C29" w:rsidRPr="005050F0" w14:paraId="267C00C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D649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9111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121C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8BBC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7E8C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9AECD1" w14:textId="77777777" w:rsidR="00825C29" w:rsidRPr="005050F0" w:rsidRDefault="00825C29" w:rsidP="00CF1FEB">
            <w:pPr>
              <w:jc w:val="center"/>
              <w:rPr>
                <w:rFonts w:ascii="Arial" w:hAnsi="Arial" w:cs="Arial"/>
                <w:b/>
                <w:noProof/>
                <w:sz w:val="18"/>
                <w:szCs w:val="18"/>
              </w:rPr>
            </w:pPr>
          </w:p>
        </w:tc>
      </w:tr>
      <w:tr w:rsidR="00825C29" w:rsidRPr="005050F0" w14:paraId="79B4202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3730AD"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3613F"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6863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83ED4"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F2A1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EEE2D" w14:textId="77777777" w:rsidR="00825C29" w:rsidRPr="005050F0" w:rsidRDefault="00825C29" w:rsidP="00CF1FEB">
            <w:pPr>
              <w:jc w:val="center"/>
              <w:rPr>
                <w:b/>
                <w:noProof/>
              </w:rPr>
            </w:pPr>
          </w:p>
        </w:tc>
      </w:tr>
      <w:tr w:rsidR="00825C29" w:rsidRPr="005050F0" w14:paraId="6AE7F2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42FA1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806679"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5F5FF039" w14:textId="77777777" w:rsidR="007F38EA" w:rsidRPr="005050F0" w:rsidRDefault="007F38EA" w:rsidP="007F38EA">
      <w:pPr>
        <w:rPr>
          <w:noProof/>
        </w:rPr>
      </w:pPr>
    </w:p>
    <w:p w14:paraId="7E8FB177"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69981E9C" w14:textId="77777777" w:rsidR="00825C29" w:rsidRPr="005050F0" w:rsidRDefault="00825C29" w:rsidP="00825C29">
      <w:pPr>
        <w:pStyle w:val="Heading3"/>
        <w:rPr>
          <w:noProof/>
          <w:lang w:eastAsia="ko-KR"/>
        </w:rPr>
      </w:pPr>
      <w:bookmarkStart w:id="2505" w:name="_Toc4577775"/>
      <w:bookmarkStart w:id="2506" w:name="_Toc27504371"/>
      <w:bookmarkStart w:id="2507" w:name="_Toc27505159"/>
      <w:bookmarkStart w:id="2508" w:name="_Toc27505943"/>
      <w:bookmarkStart w:id="2509" w:name="_Toc27506727"/>
      <w:bookmarkStart w:id="2510" w:name="_Toc176344647"/>
      <w:r w:rsidRPr="005050F0">
        <w:rPr>
          <w:noProof/>
        </w:rPr>
        <w:t>8.2.</w:t>
      </w:r>
      <w:r w:rsidRPr="005050F0">
        <w:rPr>
          <w:noProof/>
          <w:lang w:eastAsia="ko-KR"/>
        </w:rPr>
        <w:t>81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Counters/C204</w:t>
      </w:r>
      <w:bookmarkEnd w:id="2505"/>
      <w:bookmarkEnd w:id="2506"/>
      <w:bookmarkEnd w:id="2507"/>
      <w:bookmarkEnd w:id="2508"/>
      <w:bookmarkEnd w:id="2509"/>
      <w:bookmarkEnd w:id="2510"/>
    </w:p>
    <w:p w14:paraId="0BDB3498" w14:textId="77777777" w:rsidR="00825C29" w:rsidRPr="005050F0" w:rsidRDefault="00825C29" w:rsidP="00825C29">
      <w:pPr>
        <w:pStyle w:val="TH"/>
        <w:rPr>
          <w:noProof/>
          <w:lang w:eastAsia="ko-KR"/>
        </w:rPr>
      </w:pPr>
      <w:r w:rsidRPr="005050F0">
        <w:rPr>
          <w:noProof/>
        </w:rPr>
        <w:t>Table </w:t>
      </w:r>
      <w:r w:rsidRPr="005050F0">
        <w:rPr>
          <w:noProof/>
          <w:lang w:eastAsia="ko-KR"/>
        </w:rPr>
        <w:t>8.2.81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E55A5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7D709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Counters/C204</w:t>
            </w:r>
          </w:p>
        </w:tc>
      </w:tr>
      <w:tr w:rsidR="00825C29" w:rsidRPr="005050F0" w14:paraId="49EBC8A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82C9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E56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7B71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81EA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C3AEA"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ED0BD5" w14:textId="77777777" w:rsidR="00825C29" w:rsidRPr="005050F0" w:rsidRDefault="00825C29" w:rsidP="00CF1FEB">
            <w:pPr>
              <w:jc w:val="center"/>
              <w:rPr>
                <w:rFonts w:ascii="Arial" w:hAnsi="Arial" w:cs="Arial"/>
                <w:b/>
                <w:noProof/>
                <w:sz w:val="18"/>
                <w:szCs w:val="18"/>
              </w:rPr>
            </w:pPr>
          </w:p>
        </w:tc>
      </w:tr>
      <w:tr w:rsidR="00825C29" w:rsidRPr="005050F0" w14:paraId="0C71687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D026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15C64"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24CA9"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3AB3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B2854"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6FAD3" w14:textId="77777777" w:rsidR="00825C29" w:rsidRPr="005050F0" w:rsidRDefault="00825C29" w:rsidP="00CF1FEB">
            <w:pPr>
              <w:jc w:val="center"/>
              <w:rPr>
                <w:b/>
                <w:noProof/>
              </w:rPr>
            </w:pPr>
          </w:p>
        </w:tc>
      </w:tr>
      <w:tr w:rsidR="00825C29" w:rsidRPr="005050F0" w14:paraId="0BAD71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C161B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CE8412"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queue position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7DE3509" w14:textId="77777777" w:rsidR="007F38EA" w:rsidRPr="005050F0" w:rsidRDefault="007F38EA" w:rsidP="007F38EA">
      <w:pPr>
        <w:rPr>
          <w:noProof/>
        </w:rPr>
      </w:pPr>
    </w:p>
    <w:p w14:paraId="42A5681F"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5E983C89" w14:textId="77777777" w:rsidR="00825C29" w:rsidRPr="005050F0" w:rsidRDefault="00825C29" w:rsidP="00825C29">
      <w:pPr>
        <w:pStyle w:val="Heading3"/>
        <w:rPr>
          <w:noProof/>
          <w:lang w:eastAsia="ko-KR"/>
        </w:rPr>
      </w:pPr>
      <w:bookmarkStart w:id="2511" w:name="_Toc4577776"/>
      <w:bookmarkStart w:id="2512" w:name="_Toc27504372"/>
      <w:bookmarkStart w:id="2513" w:name="_Toc27505160"/>
      <w:bookmarkStart w:id="2514" w:name="_Toc27505944"/>
      <w:bookmarkStart w:id="2515" w:name="_Toc27506728"/>
      <w:bookmarkStart w:id="2516" w:name="_Toc176344648"/>
      <w:r w:rsidRPr="005050F0">
        <w:rPr>
          <w:noProof/>
        </w:rPr>
        <w:lastRenderedPageBreak/>
        <w:t>8.2.</w:t>
      </w:r>
      <w:r w:rsidRPr="005050F0">
        <w:rPr>
          <w:noProof/>
          <w:lang w:eastAsia="ko-KR"/>
        </w:rPr>
        <w:t>82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Counters/C205</w:t>
      </w:r>
      <w:bookmarkEnd w:id="2511"/>
      <w:bookmarkEnd w:id="2512"/>
      <w:bookmarkEnd w:id="2513"/>
      <w:bookmarkEnd w:id="2514"/>
      <w:bookmarkEnd w:id="2515"/>
      <w:bookmarkEnd w:id="2516"/>
    </w:p>
    <w:p w14:paraId="1157345B" w14:textId="77777777" w:rsidR="00825C29" w:rsidRPr="005050F0" w:rsidRDefault="00825C29" w:rsidP="00825C29">
      <w:pPr>
        <w:pStyle w:val="TH"/>
        <w:rPr>
          <w:noProof/>
          <w:lang w:eastAsia="ko-KR"/>
        </w:rPr>
      </w:pPr>
      <w:r w:rsidRPr="005050F0">
        <w:rPr>
          <w:noProof/>
        </w:rPr>
        <w:t>Table </w:t>
      </w:r>
      <w:r w:rsidRPr="005050F0">
        <w:rPr>
          <w:noProof/>
          <w:lang w:eastAsia="ko-KR"/>
        </w:rPr>
        <w:t>8.2.82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818C28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803FB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Counters/C205</w:t>
            </w:r>
          </w:p>
        </w:tc>
      </w:tr>
      <w:tr w:rsidR="00825C29" w:rsidRPr="005050F0" w14:paraId="6C78C8B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EB31E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0644"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B4403"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CCA6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CDA48"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EE8E1" w14:textId="77777777" w:rsidR="00825C29" w:rsidRPr="005050F0" w:rsidRDefault="00825C29" w:rsidP="00CF1FEB">
            <w:pPr>
              <w:jc w:val="center"/>
              <w:rPr>
                <w:rFonts w:ascii="Arial" w:hAnsi="Arial" w:cs="Arial"/>
                <w:b/>
                <w:noProof/>
                <w:sz w:val="18"/>
                <w:szCs w:val="18"/>
              </w:rPr>
            </w:pPr>
          </w:p>
        </w:tc>
      </w:tr>
      <w:tr w:rsidR="00825C29" w:rsidRPr="005050F0" w14:paraId="5F3ED11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118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94C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17DD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47C43"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FFF2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CCC84" w14:textId="77777777" w:rsidR="00825C29" w:rsidRPr="005050F0" w:rsidRDefault="00825C29" w:rsidP="00CF1FEB">
            <w:pPr>
              <w:jc w:val="center"/>
              <w:rPr>
                <w:b/>
                <w:noProof/>
              </w:rPr>
            </w:pPr>
          </w:p>
        </w:tc>
      </w:tr>
      <w:tr w:rsidR="00825C29" w:rsidRPr="005050F0" w14:paraId="7BE75CE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E9850E"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A2280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granted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75E2FBA0" w14:textId="77777777" w:rsidR="007F38EA" w:rsidRPr="005050F0" w:rsidRDefault="007F38EA" w:rsidP="007F38EA">
      <w:pPr>
        <w:rPr>
          <w:noProof/>
        </w:rPr>
      </w:pPr>
    </w:p>
    <w:p w14:paraId="1FDC2BE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5C8C08DD" w14:textId="77777777" w:rsidR="006F494F" w:rsidRPr="005050F0" w:rsidRDefault="006F494F" w:rsidP="006F494F">
      <w:pPr>
        <w:pStyle w:val="Heading1"/>
        <w:tabs>
          <w:tab w:val="right" w:pos="9630"/>
        </w:tabs>
        <w:rPr>
          <w:noProof/>
          <w:lang w:eastAsia="ko-KR"/>
        </w:rPr>
      </w:pPr>
      <w:bookmarkStart w:id="2517" w:name="_Toc4577777"/>
      <w:bookmarkStart w:id="2518" w:name="_Toc27504373"/>
      <w:bookmarkStart w:id="2519" w:name="_Toc27505161"/>
      <w:bookmarkStart w:id="2520" w:name="_Toc27505945"/>
      <w:bookmarkStart w:id="2521" w:name="_Toc27506729"/>
      <w:bookmarkStart w:id="2522" w:name="_Toc176344649"/>
      <w:r w:rsidRPr="005050F0">
        <w:rPr>
          <w:noProof/>
        </w:rPr>
        <w:t>9</w:t>
      </w:r>
      <w:r w:rsidRPr="005050F0">
        <w:rPr>
          <w:noProof/>
        </w:rPr>
        <w:tab/>
        <w:t xml:space="preserve">MCData </w:t>
      </w:r>
      <w:r w:rsidRPr="005050F0">
        <w:rPr>
          <w:noProof/>
          <w:lang w:eastAsia="ko-KR"/>
        </w:rPr>
        <w:t xml:space="preserve">UE configuration </w:t>
      </w:r>
      <w:r w:rsidRPr="005050F0">
        <w:rPr>
          <w:noProof/>
        </w:rPr>
        <w:t>MO</w:t>
      </w:r>
      <w:bookmarkEnd w:id="2517"/>
      <w:bookmarkEnd w:id="2518"/>
      <w:bookmarkEnd w:id="2519"/>
      <w:bookmarkEnd w:id="2520"/>
      <w:bookmarkEnd w:id="2521"/>
      <w:bookmarkEnd w:id="2522"/>
    </w:p>
    <w:p w14:paraId="033CF3FC" w14:textId="77777777" w:rsidR="006F494F" w:rsidRPr="005050F0" w:rsidRDefault="006F494F" w:rsidP="006F494F">
      <w:pPr>
        <w:pStyle w:val="Heading2"/>
        <w:rPr>
          <w:noProof/>
        </w:rPr>
      </w:pPr>
      <w:bookmarkStart w:id="2523" w:name="_Toc4577778"/>
      <w:bookmarkStart w:id="2524" w:name="_Toc27504374"/>
      <w:bookmarkStart w:id="2525" w:name="_Toc27505162"/>
      <w:bookmarkStart w:id="2526" w:name="_Toc27505946"/>
      <w:bookmarkStart w:id="2527" w:name="_Toc27506730"/>
      <w:bookmarkStart w:id="2528" w:name="_Toc176344650"/>
      <w:r w:rsidRPr="005050F0">
        <w:rPr>
          <w:noProof/>
          <w:lang w:eastAsia="ko-KR"/>
        </w:rPr>
        <w:t>9.</w:t>
      </w:r>
      <w:r w:rsidRPr="005050F0">
        <w:rPr>
          <w:noProof/>
        </w:rPr>
        <w:t>1</w:t>
      </w:r>
      <w:r w:rsidRPr="005050F0">
        <w:rPr>
          <w:noProof/>
        </w:rPr>
        <w:tab/>
        <w:t>General</w:t>
      </w:r>
      <w:bookmarkEnd w:id="2523"/>
      <w:bookmarkEnd w:id="2524"/>
      <w:bookmarkEnd w:id="2525"/>
      <w:bookmarkEnd w:id="2526"/>
      <w:bookmarkEnd w:id="2527"/>
      <w:bookmarkEnd w:id="2528"/>
    </w:p>
    <w:p w14:paraId="5468BB06" w14:textId="77777777" w:rsidR="006F494F" w:rsidRPr="005050F0" w:rsidRDefault="006F494F" w:rsidP="006F494F">
      <w:pPr>
        <w:rPr>
          <w:noProof/>
          <w:lang w:eastAsia="ko-KR"/>
        </w:rPr>
      </w:pPr>
      <w:r w:rsidRPr="005050F0">
        <w:rPr>
          <w:noProof/>
        </w:rPr>
        <w:t xml:space="preserve">The MCData </w:t>
      </w:r>
      <w:r w:rsidRPr="005050F0">
        <w:rPr>
          <w:noProof/>
          <w:lang w:eastAsia="ko-KR"/>
        </w:rPr>
        <w:t xml:space="preserve">UE configuration </w:t>
      </w:r>
      <w:r w:rsidRPr="005050F0">
        <w:rPr>
          <w:noProof/>
        </w:rPr>
        <w:t xml:space="preserve">Management Object (MO) is used to configure 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50DBC307" w14:textId="77777777" w:rsidR="006F494F" w:rsidRPr="005050F0" w:rsidRDefault="006F494F" w:rsidP="006F494F">
      <w:pPr>
        <w:rPr>
          <w:noProof/>
        </w:rPr>
      </w:pPr>
      <w:r w:rsidRPr="005050F0">
        <w:rPr>
          <w:noProof/>
        </w:rPr>
        <w:t>The Management Object Identifier is: urn:oma:mo:ext-3gpp-MCData</w:t>
      </w:r>
      <w:r w:rsidRPr="005050F0">
        <w:rPr>
          <w:noProof/>
          <w:lang w:eastAsia="ko-KR"/>
        </w:rPr>
        <w:t>-UE-configuration</w:t>
      </w:r>
      <w:r w:rsidRPr="005050F0">
        <w:rPr>
          <w:noProof/>
        </w:rPr>
        <w:t>:1.0.</w:t>
      </w:r>
    </w:p>
    <w:p w14:paraId="19D5B8F7" w14:textId="77777777" w:rsidR="006F494F" w:rsidRPr="005050F0" w:rsidRDefault="006F494F" w:rsidP="006F494F">
      <w:pPr>
        <w:rPr>
          <w:noProof/>
        </w:rPr>
      </w:pPr>
      <w:r w:rsidRPr="005050F0">
        <w:rPr>
          <w:noProof/>
        </w:rPr>
        <w:t>Protocol compatibility: This MO is compatible with OMA OMA DM 1.2 [</w:t>
      </w:r>
      <w:r w:rsidRPr="005050F0">
        <w:rPr>
          <w:noProof/>
          <w:lang w:eastAsia="ko-KR"/>
        </w:rPr>
        <w:t>3</w:t>
      </w:r>
      <w:r w:rsidRPr="005050F0">
        <w:rPr>
          <w:noProof/>
        </w:rPr>
        <w:t>].</w:t>
      </w:r>
    </w:p>
    <w:p w14:paraId="372591E8" w14:textId="77777777" w:rsidR="006F494F" w:rsidRPr="005050F0" w:rsidRDefault="006F494F" w:rsidP="006F494F">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UE configuration </w:t>
      </w:r>
      <w:r w:rsidRPr="005050F0">
        <w:rPr>
          <w:noProof/>
        </w:rPr>
        <w:t>MO.</w:t>
      </w:r>
    </w:p>
    <w:p w14:paraId="375B3145" w14:textId="77777777" w:rsidR="006F494F" w:rsidRPr="005050F0" w:rsidRDefault="006F494F" w:rsidP="006F494F">
      <w:pPr>
        <w:rPr>
          <w:noProof/>
        </w:rPr>
      </w:pPr>
      <w:r w:rsidRPr="005050F0">
        <w:rPr>
          <w:noProof/>
        </w:rPr>
        <w:t>The following nodes and leaf objects are possible under the MCData</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9.1</w:t>
      </w:r>
      <w:r w:rsidRPr="005050F0">
        <w:rPr>
          <w:noProof/>
          <w:lang w:eastAsia="ko-KR"/>
        </w:rPr>
        <w:t>.1 and figure 9.1.2</w:t>
      </w:r>
      <w:r w:rsidR="009A26DB">
        <w:rPr>
          <w:noProof/>
        </w:rPr>
        <w:t>.</w:t>
      </w:r>
    </w:p>
    <w:p w14:paraId="407E028D" w14:textId="77777777" w:rsidR="006F494F" w:rsidRPr="005050F0" w:rsidRDefault="006F494F" w:rsidP="00A42984">
      <w:pPr>
        <w:pStyle w:val="TH"/>
        <w:rPr>
          <w:noProof/>
        </w:rPr>
      </w:pPr>
      <w:r w:rsidRPr="005050F0">
        <w:rPr>
          <w:noProof/>
        </w:rPr>
        <w:object w:dxaOrig="7411" w:dyaOrig="4267" w14:anchorId="4BB95909">
          <v:shape id="_x0000_i1040" type="#_x0000_t75" style="width:370.65pt;height:212.85pt" o:ole="">
            <v:imagedata r:id="rId37" o:title=""/>
          </v:shape>
          <o:OLEObject Type="Embed" ProgID="Visio.Drawing.11" ShapeID="_x0000_i1040" DrawAspect="Content" ObjectID="_1786972222" r:id="rId38"/>
        </w:object>
      </w:r>
    </w:p>
    <w:p w14:paraId="3D34B6EF" w14:textId="77777777" w:rsidR="006F494F" w:rsidRPr="005050F0" w:rsidRDefault="006F494F" w:rsidP="006F494F">
      <w:pPr>
        <w:pStyle w:val="TF"/>
        <w:rPr>
          <w:noProof/>
          <w:lang w:eastAsia="ko-KR"/>
        </w:rPr>
      </w:pPr>
      <w:r w:rsidRPr="005050F0">
        <w:rPr>
          <w:noProof/>
        </w:rPr>
        <w:t>Figure 9.1</w:t>
      </w:r>
      <w:r w:rsidRPr="005050F0">
        <w:rPr>
          <w:noProof/>
          <w:lang w:eastAsia="ko-KR"/>
        </w:rPr>
        <w:t>.1</w:t>
      </w:r>
      <w:r w:rsidRPr="005050F0">
        <w:rPr>
          <w:noProof/>
        </w:rPr>
        <w:t xml:space="preserve">: The MCData </w:t>
      </w:r>
      <w:r w:rsidRPr="005050F0">
        <w:rPr>
          <w:noProof/>
          <w:lang w:eastAsia="ko-KR"/>
        </w:rPr>
        <w:t>UE configuration MO (1 of 2)</w:t>
      </w:r>
    </w:p>
    <w:p w14:paraId="2A5AD541" w14:textId="69320269" w:rsidR="006F494F" w:rsidRPr="005050F0" w:rsidRDefault="00E277AD" w:rsidP="00A42984">
      <w:pPr>
        <w:pStyle w:val="TH"/>
        <w:rPr>
          <w:noProof/>
        </w:rPr>
      </w:pPr>
      <w:r>
        <w:rPr>
          <w:noProof/>
        </w:rPr>
        <w:object w:dxaOrig="8910" w:dyaOrig="7245" w14:anchorId="50637FAF">
          <v:shape id="_x0000_i1053" type="#_x0000_t75" style="width:432.65pt;height:351.85pt" o:ole="">
            <v:imagedata r:id="rId39" o:title=""/>
          </v:shape>
          <o:OLEObject Type="Embed" ProgID="Visio.Drawing.15" ShapeID="_x0000_i1053" DrawAspect="Content" ObjectID="_1786972223" r:id="rId40"/>
        </w:object>
      </w:r>
    </w:p>
    <w:p w14:paraId="79B3DDB3" w14:textId="77777777" w:rsidR="006F494F" w:rsidRPr="005050F0" w:rsidRDefault="006F494F" w:rsidP="006F494F">
      <w:pPr>
        <w:pStyle w:val="TF"/>
        <w:rPr>
          <w:noProof/>
          <w:lang w:eastAsia="ko-KR"/>
        </w:rPr>
      </w:pPr>
      <w:r w:rsidRPr="005050F0">
        <w:rPr>
          <w:noProof/>
        </w:rPr>
        <w:lastRenderedPageBreak/>
        <w:t>Figure 9.1</w:t>
      </w:r>
      <w:r w:rsidRPr="005050F0">
        <w:rPr>
          <w:noProof/>
          <w:lang w:eastAsia="ko-KR"/>
        </w:rPr>
        <w:t>.2</w:t>
      </w:r>
      <w:r w:rsidRPr="005050F0">
        <w:rPr>
          <w:noProof/>
        </w:rPr>
        <w:t xml:space="preserve">: The MCData </w:t>
      </w:r>
      <w:r w:rsidRPr="005050F0">
        <w:rPr>
          <w:noProof/>
          <w:lang w:eastAsia="ko-KR"/>
        </w:rPr>
        <w:t>UE configuration MO (2 of 2)</w:t>
      </w:r>
    </w:p>
    <w:p w14:paraId="044D19FC" w14:textId="77777777" w:rsidR="006F494F" w:rsidRPr="005050F0" w:rsidRDefault="006F494F" w:rsidP="006F494F">
      <w:pPr>
        <w:pStyle w:val="Heading2"/>
        <w:rPr>
          <w:noProof/>
        </w:rPr>
      </w:pPr>
      <w:bookmarkStart w:id="2529" w:name="_Toc4577779"/>
      <w:bookmarkStart w:id="2530" w:name="_Toc27504375"/>
      <w:bookmarkStart w:id="2531" w:name="_Toc27505163"/>
      <w:bookmarkStart w:id="2532" w:name="_Toc27505947"/>
      <w:bookmarkStart w:id="2533" w:name="_Toc27506731"/>
      <w:bookmarkStart w:id="2534" w:name="_Toc176344651"/>
      <w:r w:rsidRPr="005050F0">
        <w:rPr>
          <w:noProof/>
          <w:lang w:eastAsia="ko-KR"/>
        </w:rPr>
        <w:t>9.2</w:t>
      </w:r>
      <w:r w:rsidRPr="005050F0">
        <w:rPr>
          <w:noProof/>
        </w:rPr>
        <w:tab/>
      </w:r>
      <w:r w:rsidRPr="005050F0">
        <w:rPr>
          <w:noProof/>
          <w:lang w:eastAsia="ko-KR"/>
        </w:rPr>
        <w:t>MCData UE configuration MO parameters</w:t>
      </w:r>
      <w:bookmarkEnd w:id="2529"/>
      <w:bookmarkEnd w:id="2530"/>
      <w:bookmarkEnd w:id="2531"/>
      <w:bookmarkEnd w:id="2532"/>
      <w:bookmarkEnd w:id="2533"/>
      <w:bookmarkEnd w:id="2534"/>
    </w:p>
    <w:p w14:paraId="1CEA9910" w14:textId="77777777" w:rsidR="006F494F" w:rsidRPr="005050F0" w:rsidRDefault="006F494F" w:rsidP="006F494F">
      <w:pPr>
        <w:pStyle w:val="Heading3"/>
        <w:rPr>
          <w:noProof/>
        </w:rPr>
      </w:pPr>
      <w:bookmarkStart w:id="2535" w:name="_Toc4577780"/>
      <w:bookmarkStart w:id="2536" w:name="_Toc27504376"/>
      <w:bookmarkStart w:id="2537" w:name="_Toc27505164"/>
      <w:bookmarkStart w:id="2538" w:name="_Toc27505948"/>
      <w:bookmarkStart w:id="2539" w:name="_Toc27506732"/>
      <w:bookmarkStart w:id="2540" w:name="_Toc176344652"/>
      <w:r w:rsidRPr="005050F0">
        <w:rPr>
          <w:noProof/>
          <w:lang w:eastAsia="ko-KR"/>
        </w:rPr>
        <w:t>9.2.</w:t>
      </w:r>
      <w:r w:rsidRPr="005050F0">
        <w:rPr>
          <w:noProof/>
        </w:rPr>
        <w:t>1</w:t>
      </w:r>
      <w:r w:rsidRPr="005050F0">
        <w:rPr>
          <w:noProof/>
        </w:rPr>
        <w:tab/>
        <w:t>General</w:t>
      </w:r>
      <w:bookmarkEnd w:id="2535"/>
      <w:bookmarkEnd w:id="2536"/>
      <w:bookmarkEnd w:id="2537"/>
      <w:bookmarkEnd w:id="2538"/>
      <w:bookmarkEnd w:id="2539"/>
      <w:bookmarkEnd w:id="2540"/>
    </w:p>
    <w:p w14:paraId="6EFEBD59" w14:textId="77777777" w:rsidR="006F494F" w:rsidRPr="005050F0" w:rsidRDefault="006F494F" w:rsidP="006F494F">
      <w:pPr>
        <w:rPr>
          <w:noProof/>
          <w:lang w:eastAsia="ko-KR"/>
        </w:rPr>
      </w:pPr>
      <w:r w:rsidRPr="005050F0">
        <w:rPr>
          <w:noProof/>
        </w:rPr>
        <w:t>This clause describes the parameters for the MCData U</w:t>
      </w:r>
      <w:r w:rsidRPr="005050F0">
        <w:rPr>
          <w:noProof/>
          <w:lang w:eastAsia="ko-KR"/>
        </w:rPr>
        <w:t xml:space="preserve">E configuration </w:t>
      </w:r>
      <w:r w:rsidRPr="005050F0">
        <w:rPr>
          <w:noProof/>
        </w:rPr>
        <w:t>Management Object (MO).</w:t>
      </w:r>
    </w:p>
    <w:p w14:paraId="3DB2E490" w14:textId="77777777" w:rsidR="006F494F" w:rsidRPr="005050F0" w:rsidRDefault="006F494F" w:rsidP="006F494F">
      <w:pPr>
        <w:pStyle w:val="Heading3"/>
        <w:rPr>
          <w:i/>
          <w:iCs/>
          <w:noProof/>
          <w:lang w:eastAsia="ko-KR"/>
        </w:rPr>
      </w:pPr>
      <w:bookmarkStart w:id="2541" w:name="_Toc4577781"/>
      <w:bookmarkStart w:id="2542" w:name="_Toc27504377"/>
      <w:bookmarkStart w:id="2543" w:name="_Toc27505165"/>
      <w:bookmarkStart w:id="2544" w:name="_Toc27505949"/>
      <w:bookmarkStart w:id="2545" w:name="_Toc27506733"/>
      <w:bookmarkStart w:id="2546" w:name="_Toc176344653"/>
      <w:r w:rsidRPr="005050F0">
        <w:rPr>
          <w:noProof/>
          <w:lang w:eastAsia="ko-KR"/>
        </w:rPr>
        <w:t>9.2.2</w:t>
      </w:r>
      <w:r w:rsidRPr="005050F0">
        <w:rPr>
          <w:noProof/>
        </w:rPr>
        <w:tab/>
        <w:t xml:space="preserve">Node: </w:t>
      </w:r>
      <w:r w:rsidRPr="005050F0">
        <w:rPr>
          <w:i/>
          <w:iCs/>
          <w:noProof/>
        </w:rPr>
        <w:t>&lt;x&gt;</w:t>
      </w:r>
      <w:bookmarkEnd w:id="2541"/>
      <w:bookmarkEnd w:id="2542"/>
      <w:bookmarkEnd w:id="2543"/>
      <w:bookmarkEnd w:id="2544"/>
      <w:bookmarkEnd w:id="2545"/>
      <w:bookmarkEnd w:id="2546"/>
    </w:p>
    <w:p w14:paraId="12F72B14"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5050F0" w14:paraId="372FE22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3C4BAC" w14:textId="77777777" w:rsidR="006F494F" w:rsidRPr="005050F0" w:rsidRDefault="006F494F" w:rsidP="003A70BF">
            <w:pPr>
              <w:rPr>
                <w:noProof/>
                <w:szCs w:val="18"/>
              </w:rPr>
            </w:pPr>
            <w:r w:rsidRPr="005050F0">
              <w:rPr>
                <w:noProof/>
              </w:rPr>
              <w:t>&lt;x&gt;</w:t>
            </w:r>
          </w:p>
        </w:tc>
      </w:tr>
      <w:tr w:rsidR="006F494F" w:rsidRPr="005050F0" w14:paraId="3F9BC74B"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047FE9" w14:textId="77777777" w:rsidR="006F494F" w:rsidRPr="005050F0"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BE3E4" w14:textId="77777777" w:rsidR="006F494F" w:rsidRPr="005050F0" w:rsidRDefault="006F494F" w:rsidP="003A70BF">
            <w:pPr>
              <w:pStyle w:val="TAC"/>
              <w:rPr>
                <w:rFonts w:cs="Arial"/>
                <w:noProof/>
              </w:rPr>
            </w:pPr>
            <w:r w:rsidRPr="005050F0">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57ED" w14:textId="77777777" w:rsidR="006F494F" w:rsidRPr="005050F0" w:rsidRDefault="006F494F" w:rsidP="003A70BF">
            <w:pPr>
              <w:pStyle w:val="TAC"/>
              <w:rPr>
                <w:rFonts w:cs="Arial"/>
                <w:noProof/>
              </w:rPr>
            </w:pPr>
            <w:r w:rsidRPr="005050F0">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3FE7B" w14:textId="77777777" w:rsidR="006F494F" w:rsidRPr="005050F0" w:rsidRDefault="006F494F" w:rsidP="003A70BF">
            <w:pPr>
              <w:pStyle w:val="TAC"/>
              <w:rPr>
                <w:rFonts w:cs="Arial"/>
                <w:noProof/>
              </w:rPr>
            </w:pPr>
            <w:r w:rsidRPr="005050F0">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6974A" w14:textId="77777777" w:rsidR="006F494F" w:rsidRPr="005050F0" w:rsidRDefault="006F494F" w:rsidP="003A70BF">
            <w:pPr>
              <w:pStyle w:val="TAC"/>
              <w:rPr>
                <w:rFonts w:cs="Arial"/>
                <w:noProof/>
              </w:rPr>
            </w:pPr>
            <w:r w:rsidRPr="005050F0">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426CD38" w14:textId="77777777" w:rsidR="006F494F" w:rsidRPr="005050F0" w:rsidRDefault="006F494F" w:rsidP="003A70BF">
            <w:pPr>
              <w:jc w:val="center"/>
              <w:rPr>
                <w:rFonts w:ascii="Arial" w:hAnsi="Arial" w:cs="Arial"/>
                <w:b/>
                <w:noProof/>
                <w:sz w:val="18"/>
                <w:szCs w:val="18"/>
              </w:rPr>
            </w:pPr>
          </w:p>
        </w:tc>
      </w:tr>
      <w:tr w:rsidR="006F494F" w:rsidRPr="005050F0" w14:paraId="4B343FEE"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6395BF1" w14:textId="77777777" w:rsidR="006F494F" w:rsidRPr="005050F0"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90244" w14:textId="77777777" w:rsidR="006F494F" w:rsidRPr="005050F0" w:rsidRDefault="006F494F" w:rsidP="003A70BF">
            <w:pPr>
              <w:pStyle w:val="TAC"/>
              <w:rPr>
                <w:rFonts w:cs="Arial"/>
                <w:noProof/>
              </w:rPr>
            </w:pPr>
            <w:r w:rsidRPr="005050F0">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8E31D" w14:textId="77777777" w:rsidR="006F494F" w:rsidRPr="005050F0" w:rsidRDefault="006F494F" w:rsidP="003A70BF">
            <w:pPr>
              <w:pStyle w:val="TAC"/>
              <w:rPr>
                <w:rFonts w:cs="Arial"/>
                <w:noProof/>
              </w:rPr>
            </w:pPr>
            <w:r w:rsidRPr="005050F0">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DA57B" w14:textId="77777777" w:rsidR="006F494F" w:rsidRPr="005050F0" w:rsidRDefault="006F494F" w:rsidP="003A70BF">
            <w:pPr>
              <w:pStyle w:val="TAC"/>
              <w:rPr>
                <w:rFonts w:cs="Arial"/>
                <w:noProof/>
              </w:rPr>
            </w:pPr>
            <w:r w:rsidRPr="005050F0">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2045" w14:textId="77777777" w:rsidR="006F494F" w:rsidRPr="005050F0" w:rsidRDefault="006F494F" w:rsidP="003A70BF">
            <w:pPr>
              <w:pStyle w:val="TAC"/>
              <w:rPr>
                <w:rFonts w:cs="Arial"/>
                <w:noProof/>
              </w:rPr>
            </w:pPr>
            <w:r w:rsidRPr="005050F0">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2FCE6EF" w14:textId="77777777" w:rsidR="006F494F" w:rsidRPr="005050F0" w:rsidRDefault="006F494F" w:rsidP="003A70BF">
            <w:pPr>
              <w:jc w:val="center"/>
              <w:rPr>
                <w:b/>
                <w:noProof/>
              </w:rPr>
            </w:pPr>
          </w:p>
        </w:tc>
      </w:tr>
      <w:tr w:rsidR="006F494F" w:rsidRPr="005050F0" w14:paraId="65F49247"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E8576E3" w14:textId="77777777" w:rsidR="006F494F" w:rsidRPr="005050F0"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2EABBE" w14:textId="77777777" w:rsidR="006F494F" w:rsidRPr="005050F0" w:rsidRDefault="006F494F" w:rsidP="003A70BF">
            <w:pPr>
              <w:rPr>
                <w:noProof/>
                <w:lang w:eastAsia="ko-KR"/>
              </w:rPr>
            </w:pPr>
            <w:r w:rsidRPr="005050F0">
              <w:rPr>
                <w:noProof/>
              </w:rPr>
              <w:t xml:space="preserve">This interior node acts as a placeholder for the MCData </w:t>
            </w:r>
            <w:r w:rsidRPr="005050F0">
              <w:rPr>
                <w:noProof/>
                <w:lang w:eastAsia="ko-KR"/>
              </w:rPr>
              <w:t xml:space="preserve">UE configuration </w:t>
            </w:r>
            <w:r w:rsidRPr="005050F0">
              <w:rPr>
                <w:noProof/>
              </w:rPr>
              <w:t>Management Object (MO).</w:t>
            </w:r>
          </w:p>
          <w:p w14:paraId="067F8A98" w14:textId="77777777" w:rsidR="006F494F" w:rsidRPr="005050F0" w:rsidRDefault="006F494F" w:rsidP="003A70BF">
            <w:pPr>
              <w:rPr>
                <w:noProof/>
              </w:rPr>
            </w:pPr>
            <w:r w:rsidRPr="005050F0">
              <w:rPr>
                <w:noProof/>
              </w:rPr>
              <w:t>For the MCData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"urn:oma:mo:oma-dm-mcdata</w:t>
            </w:r>
            <w:r w:rsidRPr="005050F0">
              <w:rPr>
                <w:noProof/>
                <w:lang w:eastAsia="ko-KR"/>
              </w:rPr>
              <w:t>-ue-configuration</w:t>
            </w:r>
            <w:r w:rsidRPr="005050F0">
              <w:rPr>
                <w:noProof/>
              </w:rPr>
              <w:t>:1.0"</w:t>
            </w:r>
          </w:p>
        </w:tc>
      </w:tr>
    </w:tbl>
    <w:p w14:paraId="729C9C4F" w14:textId="77777777" w:rsidR="00436685" w:rsidRPr="005050F0" w:rsidRDefault="00436685" w:rsidP="00436685">
      <w:pPr>
        <w:rPr>
          <w:noProof/>
        </w:rPr>
      </w:pPr>
    </w:p>
    <w:p w14:paraId="7D257FD3" w14:textId="77777777" w:rsidR="006F494F" w:rsidRPr="005050F0" w:rsidRDefault="006F494F" w:rsidP="006F494F">
      <w:pPr>
        <w:pStyle w:val="B1"/>
        <w:rPr>
          <w:noProof/>
        </w:rPr>
      </w:pPr>
      <w:r w:rsidRPr="005050F0">
        <w:rPr>
          <w:noProof/>
        </w:rPr>
        <w:t>-</w:t>
      </w:r>
      <w:r w:rsidRPr="005050F0">
        <w:rPr>
          <w:noProof/>
        </w:rPr>
        <w:tab/>
        <w:t>Values: N/A</w:t>
      </w:r>
    </w:p>
    <w:p w14:paraId="22A5CF0B" w14:textId="77777777" w:rsidR="006F494F" w:rsidRPr="005050F0" w:rsidRDefault="006F494F" w:rsidP="006F494F">
      <w:pPr>
        <w:pStyle w:val="Heading3"/>
        <w:rPr>
          <w:noProof/>
          <w:lang w:eastAsia="ko-KR"/>
        </w:rPr>
      </w:pPr>
      <w:bookmarkStart w:id="2547" w:name="_Toc4577782"/>
      <w:bookmarkStart w:id="2548" w:name="_Toc27504378"/>
      <w:bookmarkStart w:id="2549" w:name="_Toc27505166"/>
      <w:bookmarkStart w:id="2550" w:name="_Toc27505950"/>
      <w:bookmarkStart w:id="2551" w:name="_Toc27506734"/>
      <w:bookmarkStart w:id="2552" w:name="_Toc176344654"/>
      <w:r w:rsidRPr="005050F0">
        <w:rPr>
          <w:noProof/>
          <w:lang w:eastAsia="ko-KR"/>
        </w:rPr>
        <w:lastRenderedPageBreak/>
        <w:t>9.2.</w:t>
      </w:r>
      <w:r w:rsidRPr="005050F0">
        <w:rPr>
          <w:noProof/>
        </w:rPr>
        <w:t>3</w:t>
      </w:r>
      <w:r w:rsidRPr="005050F0">
        <w:rPr>
          <w:noProof/>
        </w:rPr>
        <w:tab/>
        <w:t>/</w:t>
      </w:r>
      <w:r w:rsidRPr="005050F0">
        <w:rPr>
          <w:i/>
          <w:iCs/>
          <w:noProof/>
        </w:rPr>
        <w:t>&lt;x&gt;</w:t>
      </w:r>
      <w:r w:rsidRPr="005050F0">
        <w:rPr>
          <w:noProof/>
        </w:rPr>
        <w:t>/Name</w:t>
      </w:r>
      <w:bookmarkEnd w:id="2547"/>
      <w:bookmarkEnd w:id="2548"/>
      <w:bookmarkEnd w:id="2549"/>
      <w:bookmarkEnd w:id="2550"/>
      <w:bookmarkEnd w:id="2551"/>
      <w:bookmarkEnd w:id="2552"/>
    </w:p>
    <w:p w14:paraId="4E04A98B"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5050F0" w14:paraId="411BAA7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3E91D74" w14:textId="77777777" w:rsidR="006F494F" w:rsidRPr="005050F0" w:rsidRDefault="006F494F" w:rsidP="003A70BF">
            <w:pPr>
              <w:rPr>
                <w:rFonts w:cs="Arial"/>
                <w:noProof/>
                <w:szCs w:val="18"/>
              </w:rPr>
            </w:pPr>
            <w:r w:rsidRPr="005050F0">
              <w:rPr>
                <w:noProof/>
              </w:rPr>
              <w:t>Name</w:t>
            </w:r>
          </w:p>
        </w:tc>
      </w:tr>
      <w:tr w:rsidR="006F494F" w:rsidRPr="005050F0" w14:paraId="27D3AC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6710A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617A7"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644B9"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74BFD"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B2080"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4A7E14" w14:textId="77777777" w:rsidR="006F494F" w:rsidRPr="005050F0" w:rsidRDefault="006F494F" w:rsidP="003A70BF">
            <w:pPr>
              <w:jc w:val="center"/>
              <w:rPr>
                <w:rFonts w:ascii="Arial" w:hAnsi="Arial" w:cs="Arial"/>
                <w:b/>
                <w:noProof/>
                <w:sz w:val="18"/>
                <w:szCs w:val="18"/>
              </w:rPr>
            </w:pPr>
          </w:p>
        </w:tc>
      </w:tr>
      <w:tr w:rsidR="006F494F" w:rsidRPr="005050F0" w14:paraId="1FE9155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82A9D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ACAF0"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8429D" w14:textId="77777777" w:rsidR="006F494F" w:rsidRPr="005050F0" w:rsidRDefault="006F494F"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04A64" w14:textId="77777777" w:rsidR="006F494F" w:rsidRPr="005050F0" w:rsidRDefault="006F494F"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2B180"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4046CE" w14:textId="77777777" w:rsidR="006F494F" w:rsidRPr="005050F0" w:rsidRDefault="006F494F" w:rsidP="003A70BF">
            <w:pPr>
              <w:jc w:val="center"/>
              <w:rPr>
                <w:b/>
                <w:noProof/>
              </w:rPr>
            </w:pPr>
          </w:p>
        </w:tc>
      </w:tr>
      <w:tr w:rsidR="006F494F" w:rsidRPr="005050F0" w14:paraId="1EACC6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E58A65"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FB16F7" w14:textId="77777777" w:rsidR="006F494F" w:rsidRPr="005050F0" w:rsidRDefault="006F494F" w:rsidP="003A70BF">
            <w:pPr>
              <w:rPr>
                <w:noProof/>
              </w:rPr>
            </w:pPr>
            <w:r w:rsidRPr="005050F0">
              <w:rPr>
                <w:noProof/>
              </w:rPr>
              <w:t>The Name leaf is a name for the MCData UE configuration settings.</w:t>
            </w:r>
          </w:p>
        </w:tc>
      </w:tr>
    </w:tbl>
    <w:p w14:paraId="653A26B2" w14:textId="77777777" w:rsidR="00436685" w:rsidRPr="005050F0" w:rsidRDefault="00436685" w:rsidP="00436685">
      <w:pPr>
        <w:rPr>
          <w:noProof/>
        </w:rPr>
      </w:pPr>
    </w:p>
    <w:p w14:paraId="02EB6FC8" w14:textId="77777777" w:rsidR="006F494F" w:rsidRPr="005050F0" w:rsidRDefault="006F494F" w:rsidP="006F494F">
      <w:pPr>
        <w:pStyle w:val="B1"/>
        <w:rPr>
          <w:noProof/>
        </w:rPr>
      </w:pPr>
      <w:r w:rsidRPr="005050F0">
        <w:rPr>
          <w:noProof/>
        </w:rPr>
        <w:t>-</w:t>
      </w:r>
      <w:r w:rsidRPr="005050F0">
        <w:rPr>
          <w:noProof/>
        </w:rPr>
        <w:tab/>
        <w:t>Values: &lt;User displayable name&gt;</w:t>
      </w:r>
    </w:p>
    <w:p w14:paraId="1D2BFB77" w14:textId="77777777" w:rsidR="006F494F" w:rsidRPr="005050F0" w:rsidRDefault="006F494F" w:rsidP="006F494F">
      <w:pPr>
        <w:pStyle w:val="Heading3"/>
        <w:rPr>
          <w:noProof/>
          <w:lang w:eastAsia="ko-KR"/>
        </w:rPr>
      </w:pPr>
      <w:bookmarkStart w:id="2553" w:name="_Toc4577783"/>
      <w:bookmarkStart w:id="2554" w:name="_Toc27504379"/>
      <w:bookmarkStart w:id="2555" w:name="_Toc27505167"/>
      <w:bookmarkStart w:id="2556" w:name="_Toc27505951"/>
      <w:bookmarkStart w:id="2557" w:name="_Toc27506735"/>
      <w:bookmarkStart w:id="2558" w:name="_Toc176344655"/>
      <w:r w:rsidRPr="005050F0">
        <w:rPr>
          <w:noProof/>
          <w:lang w:eastAsia="ko-KR"/>
        </w:rPr>
        <w:t>9.2</w:t>
      </w:r>
      <w:r w:rsidRPr="005050F0">
        <w:rPr>
          <w:noProof/>
        </w:rPr>
        <w:t>.4</w:t>
      </w:r>
      <w:r w:rsidRPr="005050F0">
        <w:rPr>
          <w:noProof/>
        </w:rPr>
        <w:tab/>
        <w:t>/</w:t>
      </w:r>
      <w:r w:rsidRPr="005050F0">
        <w:rPr>
          <w:i/>
          <w:iCs/>
          <w:noProof/>
        </w:rPr>
        <w:t>&lt;x&gt;</w:t>
      </w:r>
      <w:r w:rsidRPr="005050F0">
        <w:rPr>
          <w:noProof/>
        </w:rPr>
        <w:t>/Ext/</w:t>
      </w:r>
      <w:bookmarkEnd w:id="2553"/>
      <w:bookmarkEnd w:id="2554"/>
      <w:bookmarkEnd w:id="2555"/>
      <w:bookmarkEnd w:id="2556"/>
      <w:bookmarkEnd w:id="2557"/>
      <w:bookmarkEnd w:id="2558"/>
    </w:p>
    <w:p w14:paraId="3B5AB35D"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5050F0" w14:paraId="0A38E5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9FCAEF" w14:textId="77777777" w:rsidR="006F494F" w:rsidRPr="005050F0" w:rsidRDefault="006F494F" w:rsidP="003A70BF">
            <w:pPr>
              <w:rPr>
                <w:rFonts w:cs="Arial"/>
                <w:noProof/>
                <w:szCs w:val="18"/>
              </w:rPr>
            </w:pPr>
            <w:r w:rsidRPr="005050F0">
              <w:rPr>
                <w:noProof/>
              </w:rPr>
              <w:t>Ext</w:t>
            </w:r>
          </w:p>
        </w:tc>
      </w:tr>
      <w:tr w:rsidR="006F494F" w:rsidRPr="005050F0" w14:paraId="179FC06B"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CE0ACF" w14:textId="77777777" w:rsidR="006F494F" w:rsidRPr="005050F0"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17F5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114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9BC3D" w14:textId="77777777" w:rsidR="006F494F" w:rsidRPr="005050F0" w:rsidRDefault="006F494F"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75C22" w14:textId="77777777" w:rsidR="006F494F" w:rsidRPr="005050F0" w:rsidRDefault="006F494F"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4C65461" w14:textId="77777777" w:rsidR="006F494F" w:rsidRPr="005050F0" w:rsidRDefault="006F494F" w:rsidP="003A70BF">
            <w:pPr>
              <w:jc w:val="center"/>
              <w:rPr>
                <w:rFonts w:ascii="Arial" w:hAnsi="Arial" w:cs="Arial"/>
                <w:b/>
                <w:noProof/>
                <w:sz w:val="18"/>
                <w:szCs w:val="18"/>
              </w:rPr>
            </w:pPr>
          </w:p>
        </w:tc>
      </w:tr>
      <w:tr w:rsidR="006F494F" w:rsidRPr="005050F0" w14:paraId="030B2B9F"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6A57EAB" w14:textId="77777777" w:rsidR="006F494F" w:rsidRPr="005050F0"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94FFE"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EB65C"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6E7A0" w14:textId="77777777" w:rsidR="006F494F" w:rsidRPr="005050F0" w:rsidRDefault="006F494F"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0B6DF" w14:textId="77777777" w:rsidR="006F494F" w:rsidRPr="005050F0" w:rsidRDefault="006F494F"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DC4695E" w14:textId="77777777" w:rsidR="006F494F" w:rsidRPr="005050F0" w:rsidRDefault="006F494F" w:rsidP="003A70BF">
            <w:pPr>
              <w:jc w:val="center"/>
              <w:rPr>
                <w:b/>
                <w:noProof/>
              </w:rPr>
            </w:pPr>
          </w:p>
        </w:tc>
      </w:tr>
      <w:tr w:rsidR="006F494F" w:rsidRPr="005050F0" w14:paraId="1A5800C8"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E951886" w14:textId="77777777" w:rsidR="006F494F" w:rsidRPr="005050F0"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ABB81" w14:textId="77777777" w:rsidR="006F494F" w:rsidRPr="005050F0" w:rsidRDefault="006F494F" w:rsidP="003A70BF">
            <w:pPr>
              <w:rPr>
                <w:noProof/>
              </w:rPr>
            </w:pPr>
            <w:r w:rsidRPr="005050F0">
              <w:rPr>
                <w:noProof/>
              </w:rPr>
              <w:t>The Ext is an interior node for where the vendor specific information about the MCData UE configuration MO is being placed.</w:t>
            </w:r>
          </w:p>
        </w:tc>
      </w:tr>
    </w:tbl>
    <w:p w14:paraId="3D22C5FC" w14:textId="77777777" w:rsidR="00436685" w:rsidRPr="005050F0" w:rsidRDefault="00436685" w:rsidP="00436685">
      <w:pPr>
        <w:rPr>
          <w:noProof/>
        </w:rPr>
      </w:pPr>
    </w:p>
    <w:p w14:paraId="7A121967" w14:textId="77777777" w:rsidR="006F494F" w:rsidRPr="005050F0" w:rsidRDefault="006F494F" w:rsidP="006F494F">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36581DA" w14:textId="77777777" w:rsidR="006F494F" w:rsidRPr="005050F0" w:rsidRDefault="006F494F" w:rsidP="006F494F">
      <w:pPr>
        <w:pStyle w:val="B1"/>
        <w:rPr>
          <w:noProof/>
          <w:lang w:eastAsia="ko-KR"/>
        </w:rPr>
      </w:pPr>
      <w:r w:rsidRPr="005050F0">
        <w:rPr>
          <w:noProof/>
        </w:rPr>
        <w:t>-</w:t>
      </w:r>
      <w:r w:rsidRPr="005050F0">
        <w:rPr>
          <w:noProof/>
        </w:rPr>
        <w:tab/>
        <w:t>Values: N/A</w:t>
      </w:r>
    </w:p>
    <w:p w14:paraId="08333E5F" w14:textId="77777777" w:rsidR="006F494F" w:rsidRPr="005050F0" w:rsidRDefault="006F494F" w:rsidP="006F494F">
      <w:pPr>
        <w:pStyle w:val="Heading3"/>
        <w:rPr>
          <w:noProof/>
          <w:lang w:eastAsia="ko-KR"/>
        </w:rPr>
      </w:pPr>
      <w:bookmarkStart w:id="2559" w:name="_Toc4577784"/>
      <w:bookmarkStart w:id="2560" w:name="_Toc27504380"/>
      <w:bookmarkStart w:id="2561" w:name="_Toc27505168"/>
      <w:bookmarkStart w:id="2562" w:name="_Toc27505952"/>
      <w:bookmarkStart w:id="2563" w:name="_Toc27506736"/>
      <w:bookmarkStart w:id="2564" w:name="_Toc176344656"/>
      <w:r w:rsidRPr="005050F0">
        <w:rPr>
          <w:noProof/>
        </w:rPr>
        <w:lastRenderedPageBreak/>
        <w:t>9.2.5</w:t>
      </w:r>
      <w:r w:rsidRPr="005050F0">
        <w:rPr>
          <w:noProof/>
        </w:rPr>
        <w:tab/>
        <w:t>/</w:t>
      </w:r>
      <w:r w:rsidRPr="005050F0">
        <w:rPr>
          <w:i/>
          <w:iCs/>
          <w:noProof/>
        </w:rPr>
        <w:t>&lt;x&gt;</w:t>
      </w:r>
      <w:r w:rsidRPr="005050F0">
        <w:rPr>
          <w:noProof/>
        </w:rPr>
        <w:t>/Common</w:t>
      </w:r>
      <w:bookmarkEnd w:id="2559"/>
      <w:bookmarkEnd w:id="2560"/>
      <w:bookmarkEnd w:id="2561"/>
      <w:bookmarkEnd w:id="2562"/>
      <w:bookmarkEnd w:id="2563"/>
      <w:bookmarkEnd w:id="2564"/>
    </w:p>
    <w:p w14:paraId="30EC8280"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B4B0D4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C5746FB" w14:textId="77777777" w:rsidR="006F494F" w:rsidRPr="005050F0" w:rsidRDefault="006F494F" w:rsidP="003A70BF">
            <w:pPr>
              <w:rPr>
                <w:rFonts w:ascii="Arial" w:hAnsi="Arial" w:cs="Arial"/>
                <w:noProof/>
                <w:sz w:val="18"/>
                <w:szCs w:val="18"/>
              </w:rPr>
            </w:pPr>
            <w:r w:rsidRPr="005050F0">
              <w:rPr>
                <w:noProof/>
              </w:rPr>
              <w:t>Common</w:t>
            </w:r>
          </w:p>
        </w:tc>
      </w:tr>
      <w:tr w:rsidR="006F494F" w:rsidRPr="005050F0" w14:paraId="323646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4883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5EBD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6A19A"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277D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B9C43"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26A28A" w14:textId="77777777" w:rsidR="006F494F" w:rsidRPr="005050F0" w:rsidRDefault="006F494F" w:rsidP="003A70BF">
            <w:pPr>
              <w:jc w:val="center"/>
              <w:rPr>
                <w:rFonts w:ascii="Arial" w:hAnsi="Arial" w:cs="Arial"/>
                <w:b/>
                <w:noProof/>
                <w:sz w:val="18"/>
                <w:szCs w:val="18"/>
              </w:rPr>
            </w:pPr>
          </w:p>
        </w:tc>
      </w:tr>
      <w:tr w:rsidR="006F494F" w:rsidRPr="005050F0" w14:paraId="63D82DD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430E3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4BE2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0A3A9"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33FA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E6295"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98B158" w14:textId="77777777" w:rsidR="006F494F" w:rsidRPr="005050F0" w:rsidRDefault="006F494F" w:rsidP="003A70BF">
            <w:pPr>
              <w:jc w:val="center"/>
              <w:rPr>
                <w:b/>
                <w:noProof/>
              </w:rPr>
            </w:pPr>
          </w:p>
        </w:tc>
      </w:tr>
      <w:tr w:rsidR="006F494F" w:rsidRPr="005050F0" w14:paraId="01C646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62BB9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C44636"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E9A0799" w14:textId="77777777" w:rsidR="00436685" w:rsidRPr="005050F0" w:rsidRDefault="00436685" w:rsidP="00436685">
      <w:pPr>
        <w:rPr>
          <w:noProof/>
        </w:rPr>
      </w:pPr>
      <w:bookmarkStart w:id="2565" w:name="_Toc4577785"/>
      <w:bookmarkStart w:id="2566" w:name="_Toc27504381"/>
      <w:bookmarkStart w:id="2567" w:name="_Toc27505169"/>
      <w:bookmarkStart w:id="2568" w:name="_Toc27505953"/>
      <w:bookmarkStart w:id="2569" w:name="_Toc27506737"/>
    </w:p>
    <w:p w14:paraId="6622349A" w14:textId="77777777" w:rsidR="006F494F" w:rsidRPr="005050F0" w:rsidRDefault="006F494F" w:rsidP="006F494F">
      <w:pPr>
        <w:pStyle w:val="Heading3"/>
        <w:rPr>
          <w:noProof/>
          <w:lang w:eastAsia="ko-KR"/>
        </w:rPr>
      </w:pPr>
      <w:bookmarkStart w:id="2570" w:name="_Toc176344657"/>
      <w:r w:rsidRPr="005050F0">
        <w:rPr>
          <w:noProof/>
        </w:rPr>
        <w:t>9.2.6</w:t>
      </w:r>
      <w:r w:rsidRPr="005050F0">
        <w:rPr>
          <w:noProof/>
        </w:rPr>
        <w:tab/>
        <w:t>/</w:t>
      </w:r>
      <w:r w:rsidRPr="005050F0">
        <w:rPr>
          <w:i/>
          <w:iCs/>
          <w:noProof/>
        </w:rPr>
        <w:t>&lt;x&gt;</w:t>
      </w:r>
      <w:r w:rsidRPr="005050F0">
        <w:rPr>
          <w:noProof/>
        </w:rPr>
        <w:t>/Common/MCDataGroupTxns</w:t>
      </w:r>
      <w:bookmarkEnd w:id="2565"/>
      <w:bookmarkEnd w:id="2566"/>
      <w:bookmarkEnd w:id="2567"/>
      <w:bookmarkEnd w:id="2568"/>
      <w:bookmarkEnd w:id="2569"/>
      <w:bookmarkEnd w:id="2570"/>
    </w:p>
    <w:p w14:paraId="4948D561"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20D837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2ED77D" w14:textId="77777777" w:rsidR="006F494F" w:rsidRPr="005050F0" w:rsidRDefault="006F494F" w:rsidP="003A70BF">
            <w:pPr>
              <w:rPr>
                <w:rFonts w:ascii="Arial" w:hAnsi="Arial" w:cs="Arial"/>
                <w:noProof/>
                <w:sz w:val="18"/>
                <w:szCs w:val="18"/>
                <w:lang w:eastAsia="ko-KR"/>
              </w:rPr>
            </w:pPr>
            <w:r w:rsidRPr="005050F0">
              <w:rPr>
                <w:noProof/>
              </w:rPr>
              <w:t>Common/MCDataGroupTxns</w:t>
            </w:r>
          </w:p>
        </w:tc>
      </w:tr>
      <w:tr w:rsidR="006F494F" w:rsidRPr="005050F0" w14:paraId="0E6E13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78664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7D4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0539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3DC7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C95F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135EA" w14:textId="77777777" w:rsidR="006F494F" w:rsidRPr="005050F0" w:rsidRDefault="006F494F" w:rsidP="003A70BF">
            <w:pPr>
              <w:jc w:val="center"/>
              <w:rPr>
                <w:rFonts w:ascii="Arial" w:hAnsi="Arial" w:cs="Arial"/>
                <w:b/>
                <w:noProof/>
                <w:sz w:val="18"/>
                <w:szCs w:val="18"/>
              </w:rPr>
            </w:pPr>
          </w:p>
        </w:tc>
      </w:tr>
      <w:tr w:rsidR="006F494F" w:rsidRPr="005050F0" w14:paraId="73CCD4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E0602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6AF55"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3BE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4CA1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9A9C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2ED78" w14:textId="77777777" w:rsidR="006F494F" w:rsidRPr="005050F0" w:rsidRDefault="006F494F" w:rsidP="003A70BF">
            <w:pPr>
              <w:jc w:val="center"/>
              <w:rPr>
                <w:b/>
                <w:noProof/>
              </w:rPr>
            </w:pPr>
          </w:p>
        </w:tc>
      </w:tr>
      <w:tr w:rsidR="006F494F" w:rsidRPr="005050F0" w14:paraId="7B1C65A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04369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B000D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MCData group</w:t>
            </w:r>
            <w:r w:rsidRPr="005050F0">
              <w:rPr>
                <w:noProof/>
              </w:rPr>
              <w:t xml:space="preserve"> transactions configuration</w:t>
            </w:r>
            <w:r w:rsidRPr="005050F0">
              <w:rPr>
                <w:noProof/>
                <w:lang w:eastAsia="ko-KR"/>
              </w:rPr>
              <w:t>.</w:t>
            </w:r>
          </w:p>
        </w:tc>
      </w:tr>
    </w:tbl>
    <w:p w14:paraId="0B75CBE9" w14:textId="77777777" w:rsidR="006F494F" w:rsidRPr="005050F0" w:rsidRDefault="006F494F" w:rsidP="006F494F">
      <w:pPr>
        <w:rPr>
          <w:noProof/>
        </w:rPr>
      </w:pPr>
    </w:p>
    <w:p w14:paraId="411C66DC" w14:textId="77777777" w:rsidR="006F494F" w:rsidRPr="005050F0" w:rsidRDefault="006F494F" w:rsidP="006F494F">
      <w:pPr>
        <w:pStyle w:val="Heading3"/>
        <w:rPr>
          <w:noProof/>
          <w:lang w:eastAsia="ko-KR"/>
        </w:rPr>
      </w:pPr>
      <w:bookmarkStart w:id="2571" w:name="_Toc4577786"/>
      <w:bookmarkStart w:id="2572" w:name="_Toc27504382"/>
      <w:bookmarkStart w:id="2573" w:name="_Toc27505170"/>
      <w:bookmarkStart w:id="2574" w:name="_Toc27505954"/>
      <w:bookmarkStart w:id="2575" w:name="_Toc27506738"/>
      <w:bookmarkStart w:id="2576" w:name="_Toc176344658"/>
      <w:r w:rsidRPr="005050F0">
        <w:rPr>
          <w:noProof/>
        </w:rPr>
        <w:lastRenderedPageBreak/>
        <w:t>9.2.7</w:t>
      </w:r>
      <w:r w:rsidRPr="005050F0">
        <w:rPr>
          <w:noProof/>
        </w:rPr>
        <w:tab/>
        <w:t>/</w:t>
      </w:r>
      <w:r w:rsidRPr="005050F0">
        <w:rPr>
          <w:i/>
          <w:iCs/>
          <w:noProof/>
        </w:rPr>
        <w:t>&lt;x&gt;</w:t>
      </w:r>
      <w:r w:rsidRPr="005050F0">
        <w:rPr>
          <w:noProof/>
        </w:rPr>
        <w:t>/Common/MCDataGroupTxns/MaxSDSNc4</w:t>
      </w:r>
      <w:bookmarkEnd w:id="2571"/>
      <w:bookmarkEnd w:id="2572"/>
      <w:bookmarkEnd w:id="2573"/>
      <w:bookmarkEnd w:id="2574"/>
      <w:bookmarkEnd w:id="2575"/>
      <w:bookmarkEnd w:id="2576"/>
    </w:p>
    <w:p w14:paraId="79A2EF1E"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/MaxSDSNc4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5C8FF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BC52FF" w14:textId="77777777" w:rsidR="006F494F" w:rsidRPr="005050F0" w:rsidRDefault="006F494F" w:rsidP="003A70BF">
            <w:pPr>
              <w:rPr>
                <w:rFonts w:ascii="Arial" w:hAnsi="Arial" w:cs="Arial"/>
                <w:noProof/>
                <w:sz w:val="18"/>
                <w:szCs w:val="18"/>
                <w:lang w:eastAsia="ko-KR"/>
              </w:rPr>
            </w:pPr>
            <w:r w:rsidRPr="005050F0">
              <w:rPr>
                <w:noProof/>
              </w:rPr>
              <w:t>Common/MCDataGroupTxns/MaxSDS</w:t>
            </w:r>
            <w:r w:rsidRPr="005050F0">
              <w:rPr>
                <w:noProof/>
                <w:lang w:eastAsia="ko-KR"/>
              </w:rPr>
              <w:t>Nc4</w:t>
            </w:r>
          </w:p>
        </w:tc>
      </w:tr>
      <w:tr w:rsidR="006F494F" w:rsidRPr="005050F0" w14:paraId="1F4989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40BE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A324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89E7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3598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E48E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00DAE" w14:textId="77777777" w:rsidR="006F494F" w:rsidRPr="005050F0" w:rsidRDefault="006F494F" w:rsidP="003A70BF">
            <w:pPr>
              <w:jc w:val="center"/>
              <w:rPr>
                <w:rFonts w:ascii="Arial" w:hAnsi="Arial" w:cs="Arial"/>
                <w:b/>
                <w:noProof/>
                <w:sz w:val="18"/>
                <w:szCs w:val="18"/>
              </w:rPr>
            </w:pPr>
          </w:p>
        </w:tc>
      </w:tr>
      <w:tr w:rsidR="006F494F" w:rsidRPr="005050F0" w14:paraId="3F54C6D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A03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083D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EF46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2BB5A"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A64C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91484" w14:textId="77777777" w:rsidR="006F494F" w:rsidRPr="005050F0" w:rsidRDefault="006F494F" w:rsidP="003A70BF">
            <w:pPr>
              <w:jc w:val="center"/>
              <w:rPr>
                <w:b/>
                <w:noProof/>
              </w:rPr>
            </w:pPr>
          </w:p>
        </w:tc>
      </w:tr>
      <w:tr w:rsidR="006F494F" w:rsidRPr="005050F0" w14:paraId="7E8FEC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5D43D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00036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SDS transactions</w:t>
            </w:r>
            <w:r w:rsidRPr="005050F0">
              <w:rPr>
                <w:noProof/>
                <w:lang w:eastAsia="ko-KR"/>
              </w:rPr>
              <w:t>.</w:t>
            </w:r>
          </w:p>
        </w:tc>
      </w:tr>
    </w:tbl>
    <w:p w14:paraId="727D2308" w14:textId="77777777" w:rsidR="00436685" w:rsidRPr="005050F0" w:rsidRDefault="00436685" w:rsidP="00436685">
      <w:pPr>
        <w:rPr>
          <w:noProof/>
        </w:rPr>
      </w:pPr>
    </w:p>
    <w:p w14:paraId="45B5D5BA"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6BD52918" w14:textId="77777777" w:rsidR="006F494F" w:rsidRPr="005050F0" w:rsidRDefault="006F494F" w:rsidP="006F494F">
      <w:pPr>
        <w:pStyle w:val="Heading3"/>
        <w:rPr>
          <w:noProof/>
          <w:lang w:eastAsia="ko-KR"/>
        </w:rPr>
      </w:pPr>
      <w:bookmarkStart w:id="2577" w:name="_Toc4577787"/>
      <w:bookmarkStart w:id="2578" w:name="_Toc27504383"/>
      <w:bookmarkStart w:id="2579" w:name="_Toc27505171"/>
      <w:bookmarkStart w:id="2580" w:name="_Toc27505955"/>
      <w:bookmarkStart w:id="2581" w:name="_Toc27506739"/>
      <w:bookmarkStart w:id="2582" w:name="_Toc176344659"/>
      <w:r w:rsidRPr="005050F0">
        <w:rPr>
          <w:noProof/>
        </w:rPr>
        <w:t>9.2.8</w:t>
      </w:r>
      <w:r w:rsidRPr="005050F0">
        <w:rPr>
          <w:noProof/>
        </w:rPr>
        <w:tab/>
        <w:t>/</w:t>
      </w:r>
      <w:r w:rsidRPr="005050F0">
        <w:rPr>
          <w:i/>
          <w:iCs/>
          <w:noProof/>
        </w:rPr>
        <w:t>&lt;x&gt;</w:t>
      </w:r>
      <w:r w:rsidRPr="005050F0">
        <w:rPr>
          <w:noProof/>
        </w:rPr>
        <w:t>/Common/MCDataGroupTxns/SDSPresentationPriority</w:t>
      </w:r>
      <w:bookmarkEnd w:id="2577"/>
      <w:bookmarkEnd w:id="2578"/>
      <w:bookmarkEnd w:id="2579"/>
      <w:bookmarkEnd w:id="2580"/>
      <w:bookmarkEnd w:id="2581"/>
      <w:bookmarkEnd w:id="2582"/>
    </w:p>
    <w:p w14:paraId="6B966677"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4F6EF3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E5E10A" w14:textId="77777777" w:rsidR="006F494F" w:rsidRPr="005050F0" w:rsidRDefault="006F494F" w:rsidP="003A70BF">
            <w:pPr>
              <w:rPr>
                <w:rFonts w:ascii="Arial" w:hAnsi="Arial" w:cs="Arial"/>
                <w:noProof/>
                <w:sz w:val="18"/>
                <w:szCs w:val="18"/>
              </w:rPr>
            </w:pPr>
            <w:r w:rsidRPr="005050F0">
              <w:rPr>
                <w:noProof/>
              </w:rPr>
              <w:t>Common/MCDataGroupTxns/SDSPresentationPriority</w:t>
            </w:r>
          </w:p>
        </w:tc>
      </w:tr>
      <w:tr w:rsidR="006F494F" w:rsidRPr="005050F0" w14:paraId="1B8E68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43B56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2C82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609B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812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9AC0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A3921" w14:textId="77777777" w:rsidR="006F494F" w:rsidRPr="005050F0" w:rsidRDefault="006F494F" w:rsidP="003A70BF">
            <w:pPr>
              <w:jc w:val="center"/>
              <w:rPr>
                <w:rFonts w:ascii="Arial" w:hAnsi="Arial" w:cs="Arial"/>
                <w:b/>
                <w:noProof/>
                <w:sz w:val="18"/>
                <w:szCs w:val="18"/>
              </w:rPr>
            </w:pPr>
          </w:p>
        </w:tc>
      </w:tr>
      <w:tr w:rsidR="006F494F" w:rsidRPr="005050F0" w14:paraId="3F9DDC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50A07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89C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E2E40"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10B9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67E7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5F6B23" w14:textId="77777777" w:rsidR="006F494F" w:rsidRPr="005050F0" w:rsidRDefault="006F494F" w:rsidP="003A70BF">
            <w:pPr>
              <w:jc w:val="center"/>
              <w:rPr>
                <w:b/>
                <w:noProof/>
              </w:rPr>
            </w:pPr>
          </w:p>
        </w:tc>
      </w:tr>
      <w:tr w:rsidR="006F494F" w:rsidRPr="005050F0" w14:paraId="0916E82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2122F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466ED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SDS</w:t>
            </w:r>
            <w:r w:rsidRPr="005050F0">
              <w:rPr>
                <w:noProof/>
              </w:rPr>
              <w:t xml:space="preserve"> configuration</w:t>
            </w:r>
            <w:r w:rsidRPr="005050F0">
              <w:rPr>
                <w:noProof/>
                <w:lang w:eastAsia="ko-KR"/>
              </w:rPr>
              <w:t>.</w:t>
            </w:r>
          </w:p>
        </w:tc>
      </w:tr>
    </w:tbl>
    <w:p w14:paraId="4ED5D76B" w14:textId="77777777" w:rsidR="00436685" w:rsidRPr="005050F0" w:rsidRDefault="00436685" w:rsidP="00436685">
      <w:pPr>
        <w:rPr>
          <w:noProof/>
        </w:rPr>
      </w:pPr>
      <w:bookmarkStart w:id="2583" w:name="_Toc4577788"/>
      <w:bookmarkStart w:id="2584" w:name="_Toc27504384"/>
      <w:bookmarkStart w:id="2585" w:name="_Toc27505172"/>
      <w:bookmarkStart w:id="2586" w:name="_Toc27505956"/>
      <w:bookmarkStart w:id="2587" w:name="_Toc27506740"/>
    </w:p>
    <w:p w14:paraId="7CB6123D" w14:textId="77777777" w:rsidR="006F494F" w:rsidRPr="005050F0" w:rsidRDefault="006F494F" w:rsidP="006F494F">
      <w:pPr>
        <w:pStyle w:val="Heading3"/>
        <w:rPr>
          <w:noProof/>
          <w:lang w:eastAsia="ko-KR"/>
        </w:rPr>
      </w:pPr>
      <w:bookmarkStart w:id="2588" w:name="_Toc176344660"/>
      <w:r w:rsidRPr="005050F0">
        <w:rPr>
          <w:noProof/>
        </w:rPr>
        <w:t>9.2.9</w:t>
      </w:r>
      <w:r w:rsidRPr="005050F0">
        <w:rPr>
          <w:noProof/>
        </w:rPr>
        <w:tab/>
        <w:t>/</w:t>
      </w:r>
      <w:r w:rsidRPr="005050F0">
        <w:rPr>
          <w:i/>
          <w:iCs/>
          <w:noProof/>
        </w:rPr>
        <w:t>&lt;x&gt;</w:t>
      </w:r>
      <w:r w:rsidRPr="005050F0">
        <w:rPr>
          <w:noProof/>
        </w:rPr>
        <w:t>/Common/MCDataGroupTxns/SDSPresentationPriority/&lt;x&gt;</w:t>
      </w:r>
      <w:bookmarkEnd w:id="2583"/>
      <w:bookmarkEnd w:id="2584"/>
      <w:bookmarkEnd w:id="2585"/>
      <w:bookmarkEnd w:id="2586"/>
      <w:bookmarkEnd w:id="2587"/>
      <w:bookmarkEnd w:id="2588"/>
    </w:p>
    <w:p w14:paraId="6FE69D5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0A137C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2F74D0" w14:textId="77777777" w:rsidR="006F494F" w:rsidRPr="005050F0" w:rsidRDefault="006F494F" w:rsidP="003A70BF">
            <w:pPr>
              <w:rPr>
                <w:rFonts w:ascii="Arial" w:hAnsi="Arial" w:cs="Arial"/>
                <w:noProof/>
                <w:sz w:val="18"/>
                <w:szCs w:val="18"/>
              </w:rPr>
            </w:pPr>
            <w:r w:rsidRPr="005050F0">
              <w:rPr>
                <w:noProof/>
              </w:rPr>
              <w:t>Common/MCDataGroupTxns/SDSPresentationPriority/&lt;x&gt;</w:t>
            </w:r>
          </w:p>
        </w:tc>
      </w:tr>
      <w:tr w:rsidR="006F494F" w:rsidRPr="005050F0" w14:paraId="3C45CD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60D5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A64A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3136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D63D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BF2C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AD23DD" w14:textId="77777777" w:rsidR="006F494F" w:rsidRPr="005050F0" w:rsidRDefault="006F494F" w:rsidP="003A70BF">
            <w:pPr>
              <w:jc w:val="center"/>
              <w:rPr>
                <w:rFonts w:ascii="Arial" w:hAnsi="Arial" w:cs="Arial"/>
                <w:b/>
                <w:noProof/>
                <w:sz w:val="18"/>
                <w:szCs w:val="18"/>
              </w:rPr>
            </w:pPr>
          </w:p>
        </w:tc>
      </w:tr>
      <w:tr w:rsidR="006F494F" w:rsidRPr="005050F0" w14:paraId="5664B6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DFBC6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AD4E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02A0"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CAA5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07D6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87235F" w14:textId="77777777" w:rsidR="006F494F" w:rsidRPr="005050F0" w:rsidRDefault="006F494F" w:rsidP="003A70BF">
            <w:pPr>
              <w:jc w:val="center"/>
              <w:rPr>
                <w:b/>
                <w:noProof/>
              </w:rPr>
            </w:pPr>
          </w:p>
        </w:tc>
      </w:tr>
      <w:tr w:rsidR="006F494F" w:rsidRPr="005050F0" w14:paraId="47F10F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16F3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03D43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SDS</w:t>
            </w:r>
            <w:r w:rsidRPr="005050F0">
              <w:rPr>
                <w:noProof/>
              </w:rPr>
              <w:t xml:space="preserve"> configuration</w:t>
            </w:r>
            <w:r w:rsidRPr="005050F0">
              <w:rPr>
                <w:noProof/>
                <w:lang w:eastAsia="ko-KR"/>
              </w:rPr>
              <w:t>.</w:t>
            </w:r>
          </w:p>
        </w:tc>
      </w:tr>
    </w:tbl>
    <w:p w14:paraId="05FEED66" w14:textId="77777777" w:rsidR="00436685" w:rsidRPr="005050F0" w:rsidRDefault="00436685" w:rsidP="00436685">
      <w:pPr>
        <w:rPr>
          <w:noProof/>
        </w:rPr>
      </w:pPr>
      <w:bookmarkStart w:id="2589" w:name="_Toc4577789"/>
      <w:bookmarkStart w:id="2590" w:name="_Toc27504385"/>
      <w:bookmarkStart w:id="2591" w:name="_Toc27505173"/>
      <w:bookmarkStart w:id="2592" w:name="_Toc27505957"/>
      <w:bookmarkStart w:id="2593" w:name="_Toc27506741"/>
    </w:p>
    <w:p w14:paraId="1FE61409" w14:textId="77777777" w:rsidR="006F494F" w:rsidRPr="005050F0" w:rsidRDefault="006F494F" w:rsidP="006F494F">
      <w:pPr>
        <w:pStyle w:val="Heading3"/>
        <w:rPr>
          <w:noProof/>
          <w:lang w:eastAsia="ko-KR"/>
        </w:rPr>
      </w:pPr>
      <w:bookmarkStart w:id="2594" w:name="_Toc176344661"/>
      <w:r w:rsidRPr="005050F0">
        <w:rPr>
          <w:noProof/>
        </w:rPr>
        <w:lastRenderedPageBreak/>
        <w:t>9.2.10</w:t>
      </w:r>
      <w:r w:rsidRPr="005050F0">
        <w:rPr>
          <w:noProof/>
        </w:rPr>
        <w:tab/>
        <w:t>/</w:t>
      </w:r>
      <w:r w:rsidRPr="005050F0">
        <w:rPr>
          <w:i/>
          <w:iCs/>
          <w:noProof/>
        </w:rPr>
        <w:t>&lt;x&gt;</w:t>
      </w:r>
      <w:r w:rsidRPr="005050F0">
        <w:rPr>
          <w:noProof/>
        </w:rPr>
        <w:t>/Common/MCDataGroupTxns/SDSPresentationPriority/&lt;x&gt;/</w:t>
      </w:r>
      <w:r w:rsidR="00040692" w:rsidRPr="005050F0">
        <w:rPr>
          <w:noProof/>
        </w:rPr>
        <w:br/>
      </w:r>
      <w:r w:rsidRPr="005050F0">
        <w:rPr>
          <w:noProof/>
        </w:rPr>
        <w:t>MCDataGroup</w:t>
      </w:r>
      <w:r w:rsidRPr="005050F0">
        <w:rPr>
          <w:noProof/>
          <w:lang w:eastAsia="ko-KR"/>
        </w:rPr>
        <w:t>ID</w:t>
      </w:r>
      <w:bookmarkEnd w:id="2589"/>
      <w:bookmarkEnd w:id="2590"/>
      <w:bookmarkEnd w:id="2591"/>
      <w:bookmarkEnd w:id="2592"/>
      <w:bookmarkEnd w:id="2593"/>
      <w:bookmarkEnd w:id="2594"/>
    </w:p>
    <w:p w14:paraId="589B56A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MCDataGroupTxns/SDSPresentationPriority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39FA3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5896D7" w14:textId="77777777" w:rsidR="006F494F" w:rsidRPr="005050F0" w:rsidRDefault="006F494F" w:rsidP="003A70BF">
            <w:pPr>
              <w:rPr>
                <w:rFonts w:ascii="Arial" w:hAnsi="Arial" w:cs="Arial"/>
                <w:noProof/>
                <w:sz w:val="18"/>
                <w:szCs w:val="18"/>
                <w:lang w:eastAsia="ko-KR"/>
              </w:rPr>
            </w:pPr>
            <w:r w:rsidRPr="005050F0">
              <w:rPr>
                <w:noProof/>
              </w:rPr>
              <w:t>Common/MCDataGroupTxns/SDSPresentationPriority/&lt;x&gt;/MCDataGroup</w:t>
            </w:r>
            <w:r w:rsidRPr="005050F0">
              <w:rPr>
                <w:noProof/>
                <w:lang w:eastAsia="ko-KR"/>
              </w:rPr>
              <w:t>ID</w:t>
            </w:r>
          </w:p>
        </w:tc>
      </w:tr>
      <w:tr w:rsidR="006F494F" w:rsidRPr="005050F0" w14:paraId="5670F23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44C75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089C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29F97"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126D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BEEC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843EFA" w14:textId="77777777" w:rsidR="006F494F" w:rsidRPr="005050F0" w:rsidRDefault="006F494F" w:rsidP="003A70BF">
            <w:pPr>
              <w:jc w:val="center"/>
              <w:rPr>
                <w:rFonts w:ascii="Arial" w:hAnsi="Arial" w:cs="Arial"/>
                <w:b/>
                <w:noProof/>
                <w:sz w:val="18"/>
                <w:szCs w:val="18"/>
              </w:rPr>
            </w:pPr>
          </w:p>
        </w:tc>
      </w:tr>
      <w:tr w:rsidR="006F494F" w:rsidRPr="005050F0" w14:paraId="0DD9945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9B38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9F4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2969"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375BE"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8B04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8F3464" w14:textId="77777777" w:rsidR="006F494F" w:rsidRPr="005050F0" w:rsidRDefault="006F494F" w:rsidP="003A70BF">
            <w:pPr>
              <w:jc w:val="center"/>
              <w:rPr>
                <w:b/>
                <w:noProof/>
              </w:rPr>
            </w:pPr>
          </w:p>
        </w:tc>
      </w:tr>
      <w:tr w:rsidR="006F494F" w:rsidRPr="005050F0" w14:paraId="28C6400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1C369A"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6794D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5893BF76" w14:textId="77777777" w:rsidR="00436685" w:rsidRPr="005050F0" w:rsidRDefault="00436685" w:rsidP="00436685">
      <w:pPr>
        <w:rPr>
          <w:noProof/>
        </w:rPr>
      </w:pPr>
    </w:p>
    <w:p w14:paraId="3724E710"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1DC11872" w14:textId="77777777" w:rsidR="006F494F" w:rsidRPr="005050F0" w:rsidRDefault="006F494F" w:rsidP="006F494F">
      <w:pPr>
        <w:pStyle w:val="Heading3"/>
        <w:rPr>
          <w:noProof/>
          <w:lang w:eastAsia="ko-KR"/>
        </w:rPr>
      </w:pPr>
      <w:bookmarkStart w:id="2595" w:name="_Toc4577790"/>
      <w:bookmarkStart w:id="2596" w:name="_Toc27504386"/>
      <w:bookmarkStart w:id="2597" w:name="_Toc27505174"/>
      <w:bookmarkStart w:id="2598" w:name="_Toc27505958"/>
      <w:bookmarkStart w:id="2599" w:name="_Toc27506742"/>
      <w:bookmarkStart w:id="2600" w:name="_Toc176344662"/>
      <w:r w:rsidRPr="005050F0">
        <w:rPr>
          <w:noProof/>
        </w:rPr>
        <w:t>9.2.11</w:t>
      </w:r>
      <w:r w:rsidRPr="005050F0">
        <w:rPr>
          <w:noProof/>
        </w:rPr>
        <w:tab/>
        <w:t>/</w:t>
      </w:r>
      <w:r w:rsidRPr="005050F0">
        <w:rPr>
          <w:i/>
          <w:iCs/>
          <w:noProof/>
        </w:rPr>
        <w:t>&lt;x&gt;</w:t>
      </w:r>
      <w:r w:rsidRPr="005050F0">
        <w:rPr>
          <w:noProof/>
        </w:rPr>
        <w:t>/Common/MCDataGroupTxns/SDSPresentationPriority/</w:t>
      </w:r>
      <w:r w:rsidR="00040692" w:rsidRPr="005050F0">
        <w:rPr>
          <w:noProof/>
        </w:rPr>
        <w:br/>
      </w:r>
      <w:r w:rsidRPr="005050F0">
        <w:rPr>
          <w:noProof/>
        </w:rPr>
        <w:t>&lt;x&gt;/MCDataGroupPriority</w:t>
      </w:r>
      <w:r w:rsidRPr="005050F0">
        <w:rPr>
          <w:noProof/>
          <w:lang w:eastAsia="ko-KR"/>
        </w:rPr>
        <w:t>Hierarchy</w:t>
      </w:r>
      <w:bookmarkEnd w:id="2595"/>
      <w:bookmarkEnd w:id="2596"/>
      <w:bookmarkEnd w:id="2597"/>
      <w:bookmarkEnd w:id="2598"/>
      <w:bookmarkEnd w:id="2599"/>
      <w:bookmarkEnd w:id="2600"/>
    </w:p>
    <w:p w14:paraId="13D399C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2E7A679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7BED191" w14:textId="77777777" w:rsidR="006F494F" w:rsidRPr="005050F0" w:rsidRDefault="006F494F" w:rsidP="003A70BF">
            <w:pPr>
              <w:rPr>
                <w:rFonts w:ascii="Arial" w:hAnsi="Arial" w:cs="Arial"/>
                <w:noProof/>
                <w:sz w:val="18"/>
                <w:szCs w:val="18"/>
                <w:lang w:eastAsia="ko-KR"/>
              </w:rPr>
            </w:pPr>
            <w:r w:rsidRPr="005050F0">
              <w:rPr>
                <w:noProof/>
              </w:rPr>
              <w:t>Common/MCDataGroupTxns/SDSPresentationPriority/&lt;x&gt;/MCDataGroupPriority</w:t>
            </w:r>
            <w:r w:rsidRPr="005050F0">
              <w:rPr>
                <w:noProof/>
                <w:lang w:eastAsia="ko-KR"/>
              </w:rPr>
              <w:t>Hierarchy</w:t>
            </w:r>
          </w:p>
        </w:tc>
      </w:tr>
      <w:tr w:rsidR="006F494F" w:rsidRPr="005050F0" w14:paraId="5FA3DC2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E4E36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3935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87D05"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111F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A1E66"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1CEC59" w14:textId="77777777" w:rsidR="006F494F" w:rsidRPr="005050F0" w:rsidRDefault="006F494F" w:rsidP="003A70BF">
            <w:pPr>
              <w:jc w:val="center"/>
              <w:rPr>
                <w:rFonts w:ascii="Arial" w:hAnsi="Arial" w:cs="Arial"/>
                <w:b/>
                <w:noProof/>
                <w:sz w:val="18"/>
                <w:szCs w:val="18"/>
              </w:rPr>
            </w:pPr>
          </w:p>
        </w:tc>
      </w:tr>
      <w:tr w:rsidR="006F494F" w:rsidRPr="005050F0" w14:paraId="2B2993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41015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CF2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C2D1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9C9A7"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9FBC2"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23C377E" w14:textId="77777777" w:rsidR="006F494F" w:rsidRPr="005050F0" w:rsidRDefault="006F494F" w:rsidP="003A70BF">
            <w:pPr>
              <w:jc w:val="center"/>
              <w:rPr>
                <w:b/>
                <w:noProof/>
              </w:rPr>
            </w:pPr>
          </w:p>
        </w:tc>
      </w:tr>
      <w:tr w:rsidR="006F494F" w:rsidRPr="005050F0" w14:paraId="1C8CD5D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0E333B"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D0425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SDS transactions.</w:t>
            </w:r>
          </w:p>
        </w:tc>
      </w:tr>
    </w:tbl>
    <w:p w14:paraId="61F4B70D" w14:textId="77777777" w:rsidR="00436685" w:rsidRPr="005050F0" w:rsidRDefault="00436685" w:rsidP="00436685">
      <w:pPr>
        <w:rPr>
          <w:noProof/>
        </w:rPr>
      </w:pPr>
    </w:p>
    <w:p w14:paraId="041F6A08"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4433757F"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052F52A5" w14:textId="77777777" w:rsidR="006F494F" w:rsidRPr="005050F0" w:rsidRDefault="006F494F" w:rsidP="006F494F">
      <w:pPr>
        <w:pStyle w:val="Heading3"/>
        <w:rPr>
          <w:noProof/>
          <w:lang w:eastAsia="ko-KR"/>
        </w:rPr>
      </w:pPr>
      <w:bookmarkStart w:id="2601" w:name="_Toc4577791"/>
      <w:bookmarkStart w:id="2602" w:name="_Toc27504387"/>
      <w:bookmarkStart w:id="2603" w:name="_Toc27505175"/>
      <w:bookmarkStart w:id="2604" w:name="_Toc27505959"/>
      <w:bookmarkStart w:id="2605" w:name="_Toc27506743"/>
      <w:bookmarkStart w:id="2606" w:name="_Toc176344663"/>
      <w:r w:rsidRPr="005050F0">
        <w:rPr>
          <w:noProof/>
        </w:rPr>
        <w:t>9.2.12</w:t>
      </w:r>
      <w:r w:rsidRPr="005050F0">
        <w:rPr>
          <w:noProof/>
        </w:rPr>
        <w:tab/>
        <w:t>/</w:t>
      </w:r>
      <w:r w:rsidRPr="005050F0">
        <w:rPr>
          <w:i/>
          <w:iCs/>
          <w:noProof/>
        </w:rPr>
        <w:t>&lt;x&gt;</w:t>
      </w:r>
      <w:r w:rsidRPr="005050F0">
        <w:rPr>
          <w:noProof/>
        </w:rPr>
        <w:t>/Common/MCDataGroupTxns/MaxFDNc4</w:t>
      </w:r>
      <w:bookmarkEnd w:id="2601"/>
      <w:bookmarkEnd w:id="2602"/>
      <w:bookmarkEnd w:id="2603"/>
      <w:bookmarkEnd w:id="2604"/>
      <w:bookmarkEnd w:id="2605"/>
      <w:bookmarkEnd w:id="2606"/>
    </w:p>
    <w:p w14:paraId="03823EB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/MaxFDNc4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27F2E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ABA900" w14:textId="77777777" w:rsidR="006F494F" w:rsidRPr="005050F0" w:rsidRDefault="006F494F" w:rsidP="003A70BF">
            <w:pPr>
              <w:rPr>
                <w:rFonts w:ascii="Arial" w:hAnsi="Arial" w:cs="Arial"/>
                <w:noProof/>
                <w:sz w:val="18"/>
                <w:szCs w:val="18"/>
                <w:lang w:eastAsia="ko-KR"/>
              </w:rPr>
            </w:pPr>
            <w:r w:rsidRPr="005050F0">
              <w:rPr>
                <w:noProof/>
              </w:rPr>
              <w:t>Common/MCDataGroupTxns/MaxFD</w:t>
            </w:r>
            <w:r w:rsidRPr="005050F0">
              <w:rPr>
                <w:noProof/>
                <w:lang w:eastAsia="ko-KR"/>
              </w:rPr>
              <w:t>Nc4</w:t>
            </w:r>
          </w:p>
        </w:tc>
      </w:tr>
      <w:tr w:rsidR="006F494F" w:rsidRPr="005050F0" w14:paraId="5C98011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1F4C5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134E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810D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B9A9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593E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B8E78D" w14:textId="77777777" w:rsidR="006F494F" w:rsidRPr="005050F0" w:rsidRDefault="006F494F" w:rsidP="003A70BF">
            <w:pPr>
              <w:jc w:val="center"/>
              <w:rPr>
                <w:rFonts w:ascii="Arial" w:hAnsi="Arial" w:cs="Arial"/>
                <w:b/>
                <w:noProof/>
                <w:sz w:val="18"/>
                <w:szCs w:val="18"/>
              </w:rPr>
            </w:pPr>
          </w:p>
        </w:tc>
      </w:tr>
      <w:tr w:rsidR="006F494F" w:rsidRPr="005050F0" w14:paraId="4382B5D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6F76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D51F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E531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45F7"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40B0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2877A4" w14:textId="77777777" w:rsidR="006F494F" w:rsidRPr="005050F0" w:rsidRDefault="006F494F" w:rsidP="003A70BF">
            <w:pPr>
              <w:jc w:val="center"/>
              <w:rPr>
                <w:b/>
                <w:noProof/>
              </w:rPr>
            </w:pPr>
          </w:p>
        </w:tc>
      </w:tr>
      <w:tr w:rsidR="006F494F" w:rsidRPr="005050F0" w14:paraId="3A6805C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866B8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D8920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FD transactions</w:t>
            </w:r>
            <w:r w:rsidRPr="005050F0">
              <w:rPr>
                <w:noProof/>
                <w:lang w:eastAsia="ko-KR"/>
              </w:rPr>
              <w:t>.</w:t>
            </w:r>
          </w:p>
        </w:tc>
      </w:tr>
    </w:tbl>
    <w:p w14:paraId="43B21282" w14:textId="77777777" w:rsidR="00436685" w:rsidRPr="005050F0" w:rsidRDefault="00436685" w:rsidP="00436685">
      <w:pPr>
        <w:rPr>
          <w:noProof/>
        </w:rPr>
      </w:pPr>
    </w:p>
    <w:p w14:paraId="217CEB0E" w14:textId="77777777" w:rsidR="006F494F" w:rsidRPr="005050F0" w:rsidRDefault="006F494F" w:rsidP="006F494F">
      <w:pPr>
        <w:rPr>
          <w:noProof/>
          <w:lang w:eastAsia="x-none"/>
        </w:rPr>
      </w:pPr>
      <w:r w:rsidRPr="005050F0">
        <w:rPr>
          <w:noProof/>
        </w:rPr>
        <w:t>-</w:t>
      </w:r>
      <w:r w:rsidRPr="005050F0">
        <w:rPr>
          <w:noProof/>
        </w:rPr>
        <w:tab/>
        <w:t xml:space="preserve">Values: </w:t>
      </w:r>
      <w:r w:rsidRPr="005050F0">
        <w:rPr>
          <w:noProof/>
          <w:lang w:eastAsia="ko-KR"/>
        </w:rPr>
        <w:t>0-255</w:t>
      </w:r>
    </w:p>
    <w:p w14:paraId="50524C28" w14:textId="77777777" w:rsidR="006F494F" w:rsidRPr="005050F0" w:rsidRDefault="006F494F" w:rsidP="006F494F">
      <w:pPr>
        <w:pStyle w:val="Heading3"/>
        <w:rPr>
          <w:noProof/>
          <w:lang w:eastAsia="ko-KR"/>
        </w:rPr>
      </w:pPr>
      <w:bookmarkStart w:id="2607" w:name="_Toc4577792"/>
      <w:bookmarkStart w:id="2608" w:name="_Toc27504388"/>
      <w:bookmarkStart w:id="2609" w:name="_Toc27505176"/>
      <w:bookmarkStart w:id="2610" w:name="_Toc27505960"/>
      <w:bookmarkStart w:id="2611" w:name="_Toc27506744"/>
      <w:bookmarkStart w:id="2612" w:name="_Toc176344664"/>
      <w:r w:rsidRPr="005050F0">
        <w:rPr>
          <w:noProof/>
        </w:rPr>
        <w:t>9.2.13</w:t>
      </w:r>
      <w:r w:rsidRPr="005050F0">
        <w:rPr>
          <w:noProof/>
        </w:rPr>
        <w:tab/>
        <w:t>/</w:t>
      </w:r>
      <w:r w:rsidRPr="005050F0">
        <w:rPr>
          <w:i/>
          <w:iCs/>
          <w:noProof/>
        </w:rPr>
        <w:t>&lt;x&gt;</w:t>
      </w:r>
      <w:r w:rsidRPr="005050F0">
        <w:rPr>
          <w:noProof/>
        </w:rPr>
        <w:t>/Common/MCDataGroupTxns/FDPresentationPriority</w:t>
      </w:r>
      <w:bookmarkEnd w:id="2607"/>
      <w:bookmarkEnd w:id="2608"/>
      <w:bookmarkEnd w:id="2609"/>
      <w:bookmarkEnd w:id="2610"/>
      <w:bookmarkEnd w:id="2611"/>
      <w:bookmarkEnd w:id="2612"/>
    </w:p>
    <w:p w14:paraId="00406CBB"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13</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C2CDD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97FF60" w14:textId="77777777" w:rsidR="006F494F" w:rsidRPr="005050F0" w:rsidRDefault="006F494F" w:rsidP="003A70BF">
            <w:pPr>
              <w:rPr>
                <w:rFonts w:ascii="Arial" w:hAnsi="Arial" w:cs="Arial"/>
                <w:noProof/>
                <w:sz w:val="18"/>
                <w:szCs w:val="18"/>
              </w:rPr>
            </w:pPr>
            <w:r w:rsidRPr="005050F0">
              <w:rPr>
                <w:noProof/>
              </w:rPr>
              <w:t>Common/MCDataGroupTxns/FDPresentationPriority</w:t>
            </w:r>
          </w:p>
        </w:tc>
      </w:tr>
      <w:tr w:rsidR="006F494F" w:rsidRPr="005050F0" w14:paraId="0A73AC8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3ED32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7A0C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0378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E2CB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5AAE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9D1D6" w14:textId="77777777" w:rsidR="006F494F" w:rsidRPr="005050F0" w:rsidRDefault="006F494F" w:rsidP="003A70BF">
            <w:pPr>
              <w:jc w:val="center"/>
              <w:rPr>
                <w:rFonts w:ascii="Arial" w:hAnsi="Arial" w:cs="Arial"/>
                <w:b/>
                <w:noProof/>
                <w:sz w:val="18"/>
                <w:szCs w:val="18"/>
              </w:rPr>
            </w:pPr>
          </w:p>
        </w:tc>
      </w:tr>
      <w:tr w:rsidR="006F494F" w:rsidRPr="005050F0" w14:paraId="230C27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E69D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F632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BA748"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D665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D360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EC3D8" w14:textId="77777777" w:rsidR="006F494F" w:rsidRPr="005050F0" w:rsidRDefault="006F494F" w:rsidP="003A70BF">
            <w:pPr>
              <w:jc w:val="center"/>
              <w:rPr>
                <w:b/>
                <w:noProof/>
              </w:rPr>
            </w:pPr>
          </w:p>
        </w:tc>
      </w:tr>
      <w:tr w:rsidR="006F494F" w:rsidRPr="005050F0" w14:paraId="76AA623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5D313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35BD4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FD</w:t>
            </w:r>
            <w:r w:rsidRPr="005050F0">
              <w:rPr>
                <w:noProof/>
              </w:rPr>
              <w:t xml:space="preserve"> configuration</w:t>
            </w:r>
            <w:r w:rsidRPr="005050F0">
              <w:rPr>
                <w:noProof/>
                <w:lang w:eastAsia="ko-KR"/>
              </w:rPr>
              <w:t>.</w:t>
            </w:r>
          </w:p>
        </w:tc>
      </w:tr>
    </w:tbl>
    <w:p w14:paraId="0187D97E" w14:textId="77777777" w:rsidR="00436685" w:rsidRPr="005050F0" w:rsidRDefault="00436685" w:rsidP="00436685">
      <w:pPr>
        <w:rPr>
          <w:noProof/>
        </w:rPr>
      </w:pPr>
      <w:bookmarkStart w:id="2613" w:name="_Toc4577793"/>
      <w:bookmarkStart w:id="2614" w:name="_Toc27504389"/>
      <w:bookmarkStart w:id="2615" w:name="_Toc27505177"/>
      <w:bookmarkStart w:id="2616" w:name="_Toc27505961"/>
      <w:bookmarkStart w:id="2617" w:name="_Toc27506745"/>
    </w:p>
    <w:p w14:paraId="53AF58B7" w14:textId="77777777" w:rsidR="006F494F" w:rsidRPr="005050F0" w:rsidRDefault="006F494F" w:rsidP="006F494F">
      <w:pPr>
        <w:pStyle w:val="Heading3"/>
        <w:rPr>
          <w:noProof/>
          <w:lang w:eastAsia="ko-KR"/>
        </w:rPr>
      </w:pPr>
      <w:bookmarkStart w:id="2618" w:name="_Toc176344665"/>
      <w:r w:rsidRPr="005050F0">
        <w:rPr>
          <w:noProof/>
        </w:rPr>
        <w:lastRenderedPageBreak/>
        <w:t>9.2.14</w:t>
      </w:r>
      <w:r w:rsidRPr="005050F0">
        <w:rPr>
          <w:noProof/>
        </w:rPr>
        <w:tab/>
        <w:t>/</w:t>
      </w:r>
      <w:r w:rsidRPr="005050F0">
        <w:rPr>
          <w:i/>
          <w:iCs/>
          <w:noProof/>
        </w:rPr>
        <w:t>&lt;x&gt;</w:t>
      </w:r>
      <w:r w:rsidRPr="005050F0">
        <w:rPr>
          <w:noProof/>
        </w:rPr>
        <w:t>/Common/MCDataGroupTxns/FDPresentationPriority/&lt;x&gt;</w:t>
      </w:r>
      <w:bookmarkEnd w:id="2613"/>
      <w:bookmarkEnd w:id="2614"/>
      <w:bookmarkEnd w:id="2615"/>
      <w:bookmarkEnd w:id="2616"/>
      <w:bookmarkEnd w:id="2617"/>
      <w:bookmarkEnd w:id="2618"/>
    </w:p>
    <w:p w14:paraId="08EB493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14</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452CB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37A2C" w14:textId="77777777" w:rsidR="006F494F" w:rsidRPr="005050F0" w:rsidRDefault="006F494F" w:rsidP="003A70BF">
            <w:pPr>
              <w:rPr>
                <w:rFonts w:ascii="Arial" w:hAnsi="Arial" w:cs="Arial"/>
                <w:noProof/>
                <w:sz w:val="18"/>
                <w:szCs w:val="18"/>
              </w:rPr>
            </w:pPr>
            <w:r w:rsidRPr="005050F0">
              <w:rPr>
                <w:noProof/>
              </w:rPr>
              <w:t>Common/MCDataGroupTxns/FDPresentationPriority /&lt;x&gt;</w:t>
            </w:r>
          </w:p>
        </w:tc>
      </w:tr>
      <w:tr w:rsidR="006F494F" w:rsidRPr="005050F0" w14:paraId="42069AB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A39E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B192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7BD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7915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619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10A7EA" w14:textId="77777777" w:rsidR="006F494F" w:rsidRPr="005050F0" w:rsidRDefault="006F494F" w:rsidP="003A70BF">
            <w:pPr>
              <w:jc w:val="center"/>
              <w:rPr>
                <w:rFonts w:ascii="Arial" w:hAnsi="Arial" w:cs="Arial"/>
                <w:b/>
                <w:noProof/>
                <w:sz w:val="18"/>
                <w:szCs w:val="18"/>
              </w:rPr>
            </w:pPr>
          </w:p>
        </w:tc>
      </w:tr>
      <w:tr w:rsidR="006F494F" w:rsidRPr="005050F0" w14:paraId="0933573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6A4F1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94C2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B0E05"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5A2D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507D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9C479" w14:textId="77777777" w:rsidR="006F494F" w:rsidRPr="005050F0" w:rsidRDefault="006F494F" w:rsidP="003A70BF">
            <w:pPr>
              <w:jc w:val="center"/>
              <w:rPr>
                <w:b/>
                <w:noProof/>
              </w:rPr>
            </w:pPr>
          </w:p>
        </w:tc>
      </w:tr>
      <w:tr w:rsidR="006F494F" w:rsidRPr="005050F0" w14:paraId="2BBBBF2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572D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33226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FD</w:t>
            </w:r>
            <w:r w:rsidRPr="005050F0">
              <w:rPr>
                <w:noProof/>
              </w:rPr>
              <w:t xml:space="preserve"> configuration</w:t>
            </w:r>
            <w:r w:rsidRPr="005050F0">
              <w:rPr>
                <w:noProof/>
                <w:lang w:eastAsia="ko-KR"/>
              </w:rPr>
              <w:t>.</w:t>
            </w:r>
          </w:p>
        </w:tc>
      </w:tr>
    </w:tbl>
    <w:p w14:paraId="5CA03C8A" w14:textId="77777777" w:rsidR="00436685" w:rsidRPr="005050F0" w:rsidRDefault="00436685" w:rsidP="00436685">
      <w:pPr>
        <w:rPr>
          <w:noProof/>
        </w:rPr>
      </w:pPr>
      <w:bookmarkStart w:id="2619" w:name="_Toc4577794"/>
      <w:bookmarkStart w:id="2620" w:name="_Toc27504390"/>
      <w:bookmarkStart w:id="2621" w:name="_Toc27505178"/>
      <w:bookmarkStart w:id="2622" w:name="_Toc27505962"/>
      <w:bookmarkStart w:id="2623" w:name="_Toc27506746"/>
    </w:p>
    <w:p w14:paraId="0A3F5506" w14:textId="77777777" w:rsidR="006F494F" w:rsidRPr="005050F0" w:rsidRDefault="006F494F" w:rsidP="006F494F">
      <w:pPr>
        <w:pStyle w:val="Heading3"/>
        <w:rPr>
          <w:noProof/>
          <w:lang w:eastAsia="ko-KR"/>
        </w:rPr>
      </w:pPr>
      <w:bookmarkStart w:id="2624" w:name="_Toc176344666"/>
      <w:r w:rsidRPr="005050F0">
        <w:rPr>
          <w:noProof/>
        </w:rPr>
        <w:t>9.2.15</w:t>
      </w:r>
      <w:r w:rsidRPr="005050F0">
        <w:rPr>
          <w:noProof/>
        </w:rPr>
        <w:tab/>
        <w:t>/</w:t>
      </w:r>
      <w:r w:rsidRPr="005050F0">
        <w:rPr>
          <w:i/>
          <w:iCs/>
          <w:noProof/>
        </w:rPr>
        <w:t>&lt;x&gt;</w:t>
      </w:r>
      <w:r w:rsidRPr="005050F0">
        <w:rPr>
          <w:noProof/>
        </w:rPr>
        <w:t>/Common/MCDataGroupTxns/FDPresentationPriority/&lt;x&gt;/</w:t>
      </w:r>
      <w:r w:rsidR="00040692" w:rsidRPr="005050F0">
        <w:rPr>
          <w:noProof/>
        </w:rPr>
        <w:br/>
      </w:r>
      <w:r w:rsidRPr="005050F0">
        <w:rPr>
          <w:noProof/>
        </w:rPr>
        <w:t>MCDataGroup</w:t>
      </w:r>
      <w:r w:rsidRPr="005050F0">
        <w:rPr>
          <w:noProof/>
          <w:lang w:eastAsia="ko-KR"/>
        </w:rPr>
        <w:t>ID</w:t>
      </w:r>
      <w:bookmarkEnd w:id="2619"/>
      <w:bookmarkEnd w:id="2620"/>
      <w:bookmarkEnd w:id="2621"/>
      <w:bookmarkEnd w:id="2622"/>
      <w:bookmarkEnd w:id="2623"/>
      <w:bookmarkEnd w:id="2624"/>
    </w:p>
    <w:p w14:paraId="3AAD8752"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15</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36BCA4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2D1AD9" w14:textId="77777777" w:rsidR="006F494F" w:rsidRPr="005050F0" w:rsidRDefault="006F494F" w:rsidP="003A70BF">
            <w:pPr>
              <w:rPr>
                <w:rFonts w:ascii="Arial" w:hAnsi="Arial" w:cs="Arial"/>
                <w:noProof/>
                <w:sz w:val="18"/>
                <w:szCs w:val="18"/>
                <w:lang w:eastAsia="ko-KR"/>
              </w:rPr>
            </w:pPr>
            <w:r w:rsidRPr="005050F0">
              <w:rPr>
                <w:noProof/>
              </w:rPr>
              <w:t>Common/MCDataGroupTxns/FDPresentationPriority/&lt;x&gt;/MCDataGroup</w:t>
            </w:r>
            <w:r w:rsidRPr="005050F0">
              <w:rPr>
                <w:noProof/>
                <w:lang w:eastAsia="ko-KR"/>
              </w:rPr>
              <w:t>ID</w:t>
            </w:r>
          </w:p>
        </w:tc>
      </w:tr>
      <w:tr w:rsidR="006F494F" w:rsidRPr="005050F0" w14:paraId="2CF8F50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3CD32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373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C0DB9"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5CC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E3D30"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5E5BEA" w14:textId="77777777" w:rsidR="006F494F" w:rsidRPr="005050F0" w:rsidRDefault="006F494F" w:rsidP="003A70BF">
            <w:pPr>
              <w:jc w:val="center"/>
              <w:rPr>
                <w:rFonts w:ascii="Arial" w:hAnsi="Arial" w:cs="Arial"/>
                <w:b/>
                <w:noProof/>
                <w:sz w:val="18"/>
                <w:szCs w:val="18"/>
              </w:rPr>
            </w:pPr>
          </w:p>
        </w:tc>
      </w:tr>
      <w:tr w:rsidR="006F494F" w:rsidRPr="005050F0" w14:paraId="4AC334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DDD3C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2744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297DE"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8C03E"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E4E4"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B0C004" w14:textId="77777777" w:rsidR="006F494F" w:rsidRPr="005050F0" w:rsidRDefault="006F494F" w:rsidP="003A70BF">
            <w:pPr>
              <w:jc w:val="center"/>
              <w:rPr>
                <w:b/>
                <w:noProof/>
              </w:rPr>
            </w:pPr>
          </w:p>
        </w:tc>
      </w:tr>
      <w:tr w:rsidR="006F494F" w:rsidRPr="005050F0" w14:paraId="450D36E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BBD41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C4FC3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27002319" w14:textId="77777777" w:rsidR="00436685" w:rsidRPr="005050F0" w:rsidRDefault="00436685" w:rsidP="00436685">
      <w:pPr>
        <w:rPr>
          <w:noProof/>
        </w:rPr>
      </w:pPr>
    </w:p>
    <w:p w14:paraId="4B4F2E21"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37A97CBC" w14:textId="77777777" w:rsidR="006F494F" w:rsidRPr="005050F0" w:rsidRDefault="006F494F" w:rsidP="006F494F">
      <w:pPr>
        <w:pStyle w:val="Heading3"/>
        <w:rPr>
          <w:noProof/>
          <w:lang w:eastAsia="ko-KR"/>
        </w:rPr>
      </w:pPr>
      <w:bookmarkStart w:id="2625" w:name="_Toc4577795"/>
      <w:bookmarkStart w:id="2626" w:name="_Toc27504391"/>
      <w:bookmarkStart w:id="2627" w:name="_Toc27505179"/>
      <w:bookmarkStart w:id="2628" w:name="_Toc27505963"/>
      <w:bookmarkStart w:id="2629" w:name="_Toc27506747"/>
      <w:bookmarkStart w:id="2630" w:name="_Toc176344667"/>
      <w:r w:rsidRPr="005050F0">
        <w:rPr>
          <w:noProof/>
        </w:rPr>
        <w:t>9.2.16</w:t>
      </w:r>
      <w:r w:rsidRPr="005050F0">
        <w:rPr>
          <w:noProof/>
        </w:rPr>
        <w:tab/>
        <w:t>/</w:t>
      </w:r>
      <w:r w:rsidRPr="005050F0">
        <w:rPr>
          <w:i/>
          <w:iCs/>
          <w:noProof/>
        </w:rPr>
        <w:t>&lt;x&gt;</w:t>
      </w:r>
      <w:r w:rsidRPr="005050F0">
        <w:rPr>
          <w:noProof/>
        </w:rPr>
        <w:t>/Common/MCDataGroupTxns/FDPresentationPriority/</w:t>
      </w:r>
      <w:r w:rsidR="00040692" w:rsidRPr="005050F0">
        <w:rPr>
          <w:noProof/>
        </w:rPr>
        <w:br/>
      </w:r>
      <w:r w:rsidRPr="005050F0">
        <w:rPr>
          <w:noProof/>
        </w:rPr>
        <w:t>&lt;x&gt;/MCDataGroupPriority</w:t>
      </w:r>
      <w:r w:rsidRPr="005050F0">
        <w:rPr>
          <w:noProof/>
          <w:lang w:eastAsia="ko-KR"/>
        </w:rPr>
        <w:t>Hierarchy</w:t>
      </w:r>
      <w:bookmarkEnd w:id="2625"/>
      <w:bookmarkEnd w:id="2626"/>
      <w:bookmarkEnd w:id="2627"/>
      <w:bookmarkEnd w:id="2628"/>
      <w:bookmarkEnd w:id="2629"/>
      <w:bookmarkEnd w:id="2630"/>
    </w:p>
    <w:p w14:paraId="7C22FC7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B61170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3CDFC3" w14:textId="77777777" w:rsidR="006F494F" w:rsidRPr="005050F0" w:rsidRDefault="006F494F" w:rsidP="003A70BF">
            <w:pPr>
              <w:rPr>
                <w:rFonts w:ascii="Arial" w:hAnsi="Arial" w:cs="Arial"/>
                <w:noProof/>
                <w:sz w:val="18"/>
                <w:szCs w:val="18"/>
                <w:lang w:eastAsia="ko-KR"/>
              </w:rPr>
            </w:pPr>
            <w:r w:rsidRPr="005050F0">
              <w:rPr>
                <w:noProof/>
              </w:rPr>
              <w:t>Common/MCDataGroupTxns/FDPresentationPriority/&lt;x&gt;/MCDataGroupPriority</w:t>
            </w:r>
            <w:r w:rsidRPr="005050F0">
              <w:rPr>
                <w:noProof/>
                <w:lang w:eastAsia="ko-KR"/>
              </w:rPr>
              <w:t>Hierarchy</w:t>
            </w:r>
          </w:p>
        </w:tc>
      </w:tr>
      <w:tr w:rsidR="006F494F" w:rsidRPr="005050F0" w14:paraId="1AB1CF4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BD43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57A8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A3BA7"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F286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D836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CC70905" w14:textId="77777777" w:rsidR="006F494F" w:rsidRPr="005050F0" w:rsidRDefault="006F494F" w:rsidP="003A70BF">
            <w:pPr>
              <w:jc w:val="center"/>
              <w:rPr>
                <w:rFonts w:ascii="Arial" w:hAnsi="Arial" w:cs="Arial"/>
                <w:b/>
                <w:noProof/>
                <w:sz w:val="18"/>
                <w:szCs w:val="18"/>
              </w:rPr>
            </w:pPr>
          </w:p>
        </w:tc>
      </w:tr>
      <w:tr w:rsidR="006F494F" w:rsidRPr="005050F0" w14:paraId="0EAFCFF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A5F3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39B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59B5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3736"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6E2B7"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9C466FD" w14:textId="77777777" w:rsidR="006F494F" w:rsidRPr="005050F0" w:rsidRDefault="006F494F" w:rsidP="003A70BF">
            <w:pPr>
              <w:jc w:val="center"/>
              <w:rPr>
                <w:b/>
                <w:noProof/>
              </w:rPr>
            </w:pPr>
          </w:p>
        </w:tc>
      </w:tr>
      <w:tr w:rsidR="006F494F" w:rsidRPr="005050F0" w14:paraId="0D92CF7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C98787"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610F4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FD transactions.</w:t>
            </w:r>
          </w:p>
        </w:tc>
      </w:tr>
    </w:tbl>
    <w:p w14:paraId="542E9B97" w14:textId="77777777" w:rsidR="00436685" w:rsidRPr="005050F0" w:rsidRDefault="00436685" w:rsidP="00436685">
      <w:pPr>
        <w:rPr>
          <w:noProof/>
        </w:rPr>
      </w:pPr>
    </w:p>
    <w:p w14:paraId="1B13DE01"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64388049"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69E6C00" w14:textId="77777777" w:rsidR="006F494F" w:rsidRPr="005050F0" w:rsidRDefault="006F494F" w:rsidP="006F494F">
      <w:pPr>
        <w:pStyle w:val="Heading3"/>
        <w:rPr>
          <w:noProof/>
          <w:lang w:eastAsia="ko-KR"/>
        </w:rPr>
      </w:pPr>
      <w:bookmarkStart w:id="2631" w:name="_Toc4577796"/>
      <w:bookmarkStart w:id="2632" w:name="_Toc27504392"/>
      <w:bookmarkStart w:id="2633" w:name="_Toc27505180"/>
      <w:bookmarkStart w:id="2634" w:name="_Toc27505964"/>
      <w:bookmarkStart w:id="2635" w:name="_Toc27506748"/>
      <w:bookmarkStart w:id="2636" w:name="_Toc176344668"/>
      <w:r w:rsidRPr="005050F0">
        <w:rPr>
          <w:noProof/>
        </w:rPr>
        <w:t>9.2.17</w:t>
      </w:r>
      <w:r w:rsidRPr="005050F0">
        <w:rPr>
          <w:noProof/>
        </w:rPr>
        <w:tab/>
        <w:t>/</w:t>
      </w:r>
      <w:r w:rsidRPr="005050F0">
        <w:rPr>
          <w:i/>
          <w:iCs/>
          <w:noProof/>
        </w:rPr>
        <w:t>&lt;x&gt;</w:t>
      </w:r>
      <w:r w:rsidRPr="005050F0">
        <w:rPr>
          <w:noProof/>
        </w:rPr>
        <w:t>/Common/MCDataGroupTxns/ConversationPresentationPriority</w:t>
      </w:r>
      <w:bookmarkEnd w:id="2631"/>
      <w:bookmarkEnd w:id="2632"/>
      <w:bookmarkEnd w:id="2633"/>
      <w:bookmarkEnd w:id="2634"/>
      <w:bookmarkEnd w:id="2635"/>
      <w:bookmarkEnd w:id="2636"/>
    </w:p>
    <w:p w14:paraId="66A22306"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4093A7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269403" w14:textId="77777777" w:rsidR="006F494F" w:rsidRPr="005050F0" w:rsidRDefault="006F494F" w:rsidP="003A70BF">
            <w:pPr>
              <w:rPr>
                <w:rFonts w:ascii="Arial" w:hAnsi="Arial" w:cs="Arial"/>
                <w:noProof/>
                <w:sz w:val="18"/>
                <w:szCs w:val="18"/>
              </w:rPr>
            </w:pPr>
            <w:r w:rsidRPr="005050F0">
              <w:rPr>
                <w:noProof/>
              </w:rPr>
              <w:t>Common/MCDataGroupTxns/ConversationPresentationPriority</w:t>
            </w:r>
          </w:p>
        </w:tc>
      </w:tr>
      <w:tr w:rsidR="006F494F" w:rsidRPr="005050F0" w14:paraId="5E354AA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13C4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8950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A7A7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945B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EA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B191DA" w14:textId="77777777" w:rsidR="006F494F" w:rsidRPr="005050F0" w:rsidRDefault="006F494F" w:rsidP="003A70BF">
            <w:pPr>
              <w:jc w:val="center"/>
              <w:rPr>
                <w:rFonts w:ascii="Arial" w:hAnsi="Arial" w:cs="Arial"/>
                <w:b/>
                <w:noProof/>
                <w:sz w:val="18"/>
                <w:szCs w:val="18"/>
              </w:rPr>
            </w:pPr>
          </w:p>
        </w:tc>
      </w:tr>
      <w:tr w:rsidR="006F494F" w:rsidRPr="005050F0" w14:paraId="6B634AF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7F0A6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E90F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C507D"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88F7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DF8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042DF0" w14:textId="77777777" w:rsidR="006F494F" w:rsidRPr="005050F0" w:rsidRDefault="006F494F" w:rsidP="003A70BF">
            <w:pPr>
              <w:jc w:val="center"/>
              <w:rPr>
                <w:b/>
                <w:noProof/>
              </w:rPr>
            </w:pPr>
          </w:p>
        </w:tc>
      </w:tr>
      <w:tr w:rsidR="006F494F" w:rsidRPr="005050F0" w14:paraId="792AA8B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0E76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F9973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for the prioritized MCData conversation management </w:t>
            </w:r>
            <w:r w:rsidRPr="005050F0">
              <w:rPr>
                <w:noProof/>
              </w:rPr>
              <w:t>configuration</w:t>
            </w:r>
            <w:r w:rsidRPr="005050F0">
              <w:rPr>
                <w:noProof/>
                <w:lang w:eastAsia="ko-KR"/>
              </w:rPr>
              <w:t>.</w:t>
            </w:r>
          </w:p>
        </w:tc>
      </w:tr>
    </w:tbl>
    <w:p w14:paraId="749753DC" w14:textId="77777777" w:rsidR="00436685" w:rsidRPr="005050F0" w:rsidRDefault="00436685" w:rsidP="00436685">
      <w:pPr>
        <w:rPr>
          <w:noProof/>
        </w:rPr>
      </w:pPr>
      <w:bookmarkStart w:id="2637" w:name="_Toc4577797"/>
      <w:bookmarkStart w:id="2638" w:name="_Toc27504393"/>
      <w:bookmarkStart w:id="2639" w:name="_Toc27505181"/>
      <w:bookmarkStart w:id="2640" w:name="_Toc27505965"/>
      <w:bookmarkStart w:id="2641" w:name="_Toc27506749"/>
    </w:p>
    <w:p w14:paraId="6C7927F7" w14:textId="77777777" w:rsidR="006F494F" w:rsidRPr="005050F0" w:rsidRDefault="006F494F" w:rsidP="006F494F">
      <w:pPr>
        <w:pStyle w:val="Heading3"/>
        <w:rPr>
          <w:noProof/>
          <w:lang w:eastAsia="ko-KR"/>
        </w:rPr>
      </w:pPr>
      <w:bookmarkStart w:id="2642" w:name="_Toc176344669"/>
      <w:r w:rsidRPr="005050F0">
        <w:rPr>
          <w:noProof/>
        </w:rPr>
        <w:lastRenderedPageBreak/>
        <w:t>9.2.18</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w:t>
      </w:r>
      <w:bookmarkEnd w:id="2637"/>
      <w:bookmarkEnd w:id="2638"/>
      <w:bookmarkEnd w:id="2639"/>
      <w:bookmarkEnd w:id="2640"/>
      <w:bookmarkEnd w:id="2641"/>
      <w:bookmarkEnd w:id="2642"/>
    </w:p>
    <w:p w14:paraId="7EFF111C"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FB218F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404C0C" w14:textId="77777777" w:rsidR="006F494F" w:rsidRPr="005050F0" w:rsidRDefault="006F494F" w:rsidP="003A70BF">
            <w:pPr>
              <w:rPr>
                <w:rFonts w:ascii="Arial" w:hAnsi="Arial" w:cs="Arial"/>
                <w:noProof/>
                <w:sz w:val="18"/>
                <w:szCs w:val="18"/>
              </w:rPr>
            </w:pPr>
            <w:r w:rsidRPr="005050F0">
              <w:rPr>
                <w:noProof/>
              </w:rPr>
              <w:t>Common/MCDataGroupTxns/ConversationPresentationPriority /&lt;x&gt;</w:t>
            </w:r>
          </w:p>
        </w:tc>
      </w:tr>
      <w:tr w:rsidR="006F494F" w:rsidRPr="005050F0" w14:paraId="46CFD4E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75775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FAE0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50F1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02A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F3A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F1A46" w14:textId="77777777" w:rsidR="006F494F" w:rsidRPr="005050F0" w:rsidRDefault="006F494F" w:rsidP="003A70BF">
            <w:pPr>
              <w:jc w:val="center"/>
              <w:rPr>
                <w:rFonts w:ascii="Arial" w:hAnsi="Arial" w:cs="Arial"/>
                <w:b/>
                <w:noProof/>
                <w:sz w:val="18"/>
                <w:szCs w:val="18"/>
              </w:rPr>
            </w:pPr>
          </w:p>
        </w:tc>
      </w:tr>
      <w:tr w:rsidR="006F494F" w:rsidRPr="005050F0" w14:paraId="6A15AE2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6B9B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EA21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DA161"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4C93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8786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F17EC" w14:textId="77777777" w:rsidR="006F494F" w:rsidRPr="005050F0" w:rsidRDefault="006F494F" w:rsidP="003A70BF">
            <w:pPr>
              <w:jc w:val="center"/>
              <w:rPr>
                <w:b/>
                <w:noProof/>
              </w:rPr>
            </w:pPr>
          </w:p>
        </w:tc>
      </w:tr>
      <w:tr w:rsidR="006F494F" w:rsidRPr="005050F0" w14:paraId="223EA4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6B38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E340E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conversation management</w:t>
            </w:r>
            <w:r w:rsidRPr="005050F0">
              <w:rPr>
                <w:noProof/>
              </w:rPr>
              <w:t xml:space="preserve"> configuration</w:t>
            </w:r>
            <w:r w:rsidRPr="005050F0">
              <w:rPr>
                <w:noProof/>
                <w:lang w:eastAsia="ko-KR"/>
              </w:rPr>
              <w:t>.</w:t>
            </w:r>
          </w:p>
        </w:tc>
      </w:tr>
    </w:tbl>
    <w:p w14:paraId="584C05B4" w14:textId="77777777" w:rsidR="00436685" w:rsidRPr="005050F0" w:rsidRDefault="00436685" w:rsidP="00436685">
      <w:pPr>
        <w:rPr>
          <w:noProof/>
        </w:rPr>
      </w:pPr>
      <w:bookmarkStart w:id="2643" w:name="_Toc4577798"/>
      <w:bookmarkStart w:id="2644" w:name="_Toc27504394"/>
      <w:bookmarkStart w:id="2645" w:name="_Toc27505182"/>
      <w:bookmarkStart w:id="2646" w:name="_Toc27505966"/>
      <w:bookmarkStart w:id="2647" w:name="_Toc27506750"/>
    </w:p>
    <w:p w14:paraId="7783A008" w14:textId="77777777" w:rsidR="006F494F" w:rsidRPr="005050F0" w:rsidRDefault="006F494F" w:rsidP="006F494F">
      <w:pPr>
        <w:pStyle w:val="Heading3"/>
        <w:rPr>
          <w:noProof/>
          <w:lang w:eastAsia="ko-KR"/>
        </w:rPr>
      </w:pPr>
      <w:bookmarkStart w:id="2648" w:name="_Toc176344670"/>
      <w:r w:rsidRPr="005050F0">
        <w:rPr>
          <w:noProof/>
        </w:rPr>
        <w:t>9.2.19</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ConversationPresentationPriority/&lt;x&gt;/MCDataGroup</w:t>
      </w:r>
      <w:r w:rsidRPr="005050F0">
        <w:rPr>
          <w:noProof/>
          <w:lang w:eastAsia="ko-KR"/>
        </w:rPr>
        <w:t>ID</w:t>
      </w:r>
      <w:bookmarkEnd w:id="2643"/>
      <w:bookmarkEnd w:id="2644"/>
      <w:bookmarkEnd w:id="2645"/>
      <w:bookmarkEnd w:id="2646"/>
      <w:bookmarkEnd w:id="2647"/>
      <w:bookmarkEnd w:id="2648"/>
    </w:p>
    <w:p w14:paraId="0F9F445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19</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C02BD2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0DE478" w14:textId="77777777" w:rsidR="006F494F" w:rsidRPr="005050F0" w:rsidRDefault="006F494F" w:rsidP="003A70BF">
            <w:pPr>
              <w:rPr>
                <w:rFonts w:ascii="Arial" w:hAnsi="Arial" w:cs="Arial"/>
                <w:noProof/>
                <w:sz w:val="18"/>
                <w:szCs w:val="18"/>
                <w:lang w:eastAsia="ko-KR"/>
              </w:rPr>
            </w:pPr>
            <w:r w:rsidRPr="005050F0">
              <w:rPr>
                <w:noProof/>
              </w:rPr>
              <w:t>Common/MCDataGroupTxns/ConversationPresentationPriority/&lt;x&gt;/MCDataGroup</w:t>
            </w:r>
            <w:r w:rsidRPr="005050F0">
              <w:rPr>
                <w:noProof/>
                <w:lang w:eastAsia="ko-KR"/>
              </w:rPr>
              <w:t>ID</w:t>
            </w:r>
          </w:p>
        </w:tc>
      </w:tr>
      <w:tr w:rsidR="006F494F" w:rsidRPr="005050F0" w14:paraId="693A1E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1ED7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111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C5BC0"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97C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4CFD8"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B65DD2" w14:textId="77777777" w:rsidR="006F494F" w:rsidRPr="005050F0" w:rsidRDefault="006F494F" w:rsidP="003A70BF">
            <w:pPr>
              <w:jc w:val="center"/>
              <w:rPr>
                <w:rFonts w:ascii="Arial" w:hAnsi="Arial" w:cs="Arial"/>
                <w:b/>
                <w:noProof/>
                <w:sz w:val="18"/>
                <w:szCs w:val="18"/>
              </w:rPr>
            </w:pPr>
          </w:p>
        </w:tc>
      </w:tr>
      <w:tr w:rsidR="006F494F" w:rsidRPr="005050F0" w14:paraId="0EC0A5B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B6AC9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7A7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744C6"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6460F"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A7708"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C52F9F" w14:textId="77777777" w:rsidR="006F494F" w:rsidRPr="005050F0" w:rsidRDefault="006F494F" w:rsidP="003A70BF">
            <w:pPr>
              <w:jc w:val="center"/>
              <w:rPr>
                <w:b/>
                <w:noProof/>
              </w:rPr>
            </w:pPr>
          </w:p>
        </w:tc>
      </w:tr>
      <w:tr w:rsidR="006F494F" w:rsidRPr="005050F0" w14:paraId="0D52D5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A1B40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84F90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3DE17CF5" w14:textId="77777777" w:rsidR="00436685" w:rsidRPr="005050F0" w:rsidRDefault="00436685" w:rsidP="00436685">
      <w:pPr>
        <w:rPr>
          <w:noProof/>
        </w:rPr>
      </w:pPr>
    </w:p>
    <w:p w14:paraId="0E83882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670B7FD5" w14:textId="77777777" w:rsidR="006F494F" w:rsidRPr="005050F0" w:rsidRDefault="006F494F" w:rsidP="006F494F">
      <w:pPr>
        <w:pStyle w:val="Heading3"/>
        <w:rPr>
          <w:noProof/>
          <w:lang w:eastAsia="ko-KR"/>
        </w:rPr>
      </w:pPr>
      <w:bookmarkStart w:id="2649" w:name="_Toc4577799"/>
      <w:bookmarkStart w:id="2650" w:name="_Toc27504395"/>
      <w:bookmarkStart w:id="2651" w:name="_Toc27505183"/>
      <w:bookmarkStart w:id="2652" w:name="_Toc27505967"/>
      <w:bookmarkStart w:id="2653" w:name="_Toc27506751"/>
      <w:bookmarkStart w:id="2654" w:name="_Toc176344671"/>
      <w:r w:rsidRPr="005050F0">
        <w:rPr>
          <w:noProof/>
        </w:rPr>
        <w:t>9.2.20</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w:t>
      </w:r>
      <w:r w:rsidR="00555A39" w:rsidRPr="005050F0">
        <w:rPr>
          <w:noProof/>
        </w:rPr>
        <w:br/>
      </w:r>
      <w:r w:rsidRPr="005050F0">
        <w:rPr>
          <w:noProof/>
        </w:rPr>
        <w:t>MCDataGroupPriority</w:t>
      </w:r>
      <w:r w:rsidRPr="005050F0">
        <w:rPr>
          <w:noProof/>
          <w:lang w:eastAsia="ko-KR"/>
        </w:rPr>
        <w:t>Hierarchy</w:t>
      </w:r>
      <w:bookmarkEnd w:id="2649"/>
      <w:bookmarkEnd w:id="2650"/>
      <w:bookmarkEnd w:id="2651"/>
      <w:bookmarkEnd w:id="2652"/>
      <w:bookmarkEnd w:id="2653"/>
      <w:bookmarkEnd w:id="2654"/>
    </w:p>
    <w:p w14:paraId="3F3400A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20.</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F7A11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0993DB" w14:textId="77777777" w:rsidR="006F494F" w:rsidRPr="005050F0" w:rsidRDefault="006F494F" w:rsidP="003A70BF">
            <w:pPr>
              <w:rPr>
                <w:rFonts w:ascii="Arial" w:hAnsi="Arial" w:cs="Arial"/>
                <w:noProof/>
                <w:sz w:val="18"/>
                <w:szCs w:val="18"/>
                <w:lang w:eastAsia="ko-KR"/>
              </w:rPr>
            </w:pPr>
            <w:r w:rsidRPr="005050F0">
              <w:rPr>
                <w:noProof/>
              </w:rPr>
              <w:t>Common/MCDataGroupTxns/ConversationPresentationPriority/&lt;x&gt;/MCDataGroupPriority</w:t>
            </w:r>
            <w:r w:rsidRPr="005050F0">
              <w:rPr>
                <w:noProof/>
                <w:lang w:eastAsia="ko-KR"/>
              </w:rPr>
              <w:t>Hierarchy</w:t>
            </w:r>
          </w:p>
        </w:tc>
      </w:tr>
      <w:tr w:rsidR="006F494F" w:rsidRPr="005050F0" w14:paraId="22A65B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F2A6C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5AEB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C4459"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6E81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1B6EF"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63B1BD" w14:textId="77777777" w:rsidR="006F494F" w:rsidRPr="005050F0" w:rsidRDefault="006F494F" w:rsidP="003A70BF">
            <w:pPr>
              <w:jc w:val="center"/>
              <w:rPr>
                <w:rFonts w:ascii="Arial" w:hAnsi="Arial" w:cs="Arial"/>
                <w:b/>
                <w:noProof/>
                <w:sz w:val="18"/>
                <w:szCs w:val="18"/>
              </w:rPr>
            </w:pPr>
          </w:p>
        </w:tc>
      </w:tr>
      <w:tr w:rsidR="006F494F" w:rsidRPr="005050F0" w14:paraId="7B2AB93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E09C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B18E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61892"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99904"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0119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4F66E2" w14:textId="77777777" w:rsidR="006F494F" w:rsidRPr="005050F0" w:rsidRDefault="006F494F" w:rsidP="003A70BF">
            <w:pPr>
              <w:jc w:val="center"/>
              <w:rPr>
                <w:b/>
                <w:noProof/>
              </w:rPr>
            </w:pPr>
          </w:p>
        </w:tc>
      </w:tr>
      <w:tr w:rsidR="006F494F" w:rsidRPr="005050F0" w14:paraId="699D1E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0FD636"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9992A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conversation management transactions.</w:t>
            </w:r>
          </w:p>
        </w:tc>
      </w:tr>
    </w:tbl>
    <w:p w14:paraId="4BB4DAB9" w14:textId="77777777" w:rsidR="00436685" w:rsidRPr="005050F0" w:rsidRDefault="00436685" w:rsidP="00436685">
      <w:pPr>
        <w:rPr>
          <w:noProof/>
        </w:rPr>
      </w:pPr>
    </w:p>
    <w:p w14:paraId="7437C305"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1A419287"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09EF452" w14:textId="77777777" w:rsidR="006F494F" w:rsidRPr="005050F0" w:rsidRDefault="006F494F" w:rsidP="006F494F">
      <w:pPr>
        <w:pStyle w:val="Heading3"/>
        <w:rPr>
          <w:noProof/>
          <w:lang w:eastAsia="ko-KR"/>
        </w:rPr>
      </w:pPr>
      <w:bookmarkStart w:id="2655" w:name="_Toc4577800"/>
      <w:bookmarkStart w:id="2656" w:name="_Toc27504396"/>
      <w:bookmarkStart w:id="2657" w:name="_Toc27505184"/>
      <w:bookmarkStart w:id="2658" w:name="_Toc27505968"/>
      <w:bookmarkStart w:id="2659" w:name="_Toc27506752"/>
      <w:bookmarkStart w:id="2660" w:name="_Toc176344672"/>
      <w:r w:rsidRPr="005050F0">
        <w:rPr>
          <w:noProof/>
        </w:rPr>
        <w:t>9.2.21</w:t>
      </w:r>
      <w:r w:rsidRPr="005050F0">
        <w:rPr>
          <w:noProof/>
        </w:rPr>
        <w:tab/>
        <w:t>/</w:t>
      </w:r>
      <w:r w:rsidRPr="005050F0">
        <w:rPr>
          <w:i/>
          <w:iCs/>
          <w:noProof/>
        </w:rPr>
        <w:t>&lt;x&gt;</w:t>
      </w:r>
      <w:r w:rsidRPr="005050F0">
        <w:rPr>
          <w:noProof/>
        </w:rPr>
        <w:t>/Common/MCDataGroupTxns/MaxTCNc4</w:t>
      </w:r>
      <w:bookmarkEnd w:id="2655"/>
      <w:bookmarkEnd w:id="2656"/>
      <w:bookmarkEnd w:id="2657"/>
      <w:bookmarkEnd w:id="2658"/>
      <w:bookmarkEnd w:id="2659"/>
      <w:bookmarkEnd w:id="2660"/>
    </w:p>
    <w:p w14:paraId="4D0FDF3B"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21</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/MaxTCNc4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45D72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F3B46B" w14:textId="77777777" w:rsidR="006F494F" w:rsidRPr="005050F0" w:rsidRDefault="006F494F" w:rsidP="003A70BF">
            <w:pPr>
              <w:rPr>
                <w:rFonts w:ascii="Arial" w:hAnsi="Arial" w:cs="Arial"/>
                <w:noProof/>
                <w:sz w:val="18"/>
                <w:szCs w:val="18"/>
                <w:lang w:eastAsia="ko-KR"/>
              </w:rPr>
            </w:pPr>
            <w:r w:rsidRPr="005050F0">
              <w:rPr>
                <w:noProof/>
              </w:rPr>
              <w:t>Common/MCDataGroupTxns/MaxTC</w:t>
            </w:r>
            <w:r w:rsidRPr="005050F0">
              <w:rPr>
                <w:noProof/>
                <w:lang w:eastAsia="ko-KR"/>
              </w:rPr>
              <w:t>Nc4</w:t>
            </w:r>
          </w:p>
        </w:tc>
      </w:tr>
      <w:tr w:rsidR="006F494F" w:rsidRPr="005050F0" w14:paraId="727CDF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0B999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115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549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C79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036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EEB12" w14:textId="77777777" w:rsidR="006F494F" w:rsidRPr="005050F0" w:rsidRDefault="006F494F" w:rsidP="003A70BF">
            <w:pPr>
              <w:jc w:val="center"/>
              <w:rPr>
                <w:rFonts w:ascii="Arial" w:hAnsi="Arial" w:cs="Arial"/>
                <w:b/>
                <w:noProof/>
                <w:sz w:val="18"/>
                <w:szCs w:val="18"/>
              </w:rPr>
            </w:pPr>
          </w:p>
        </w:tc>
      </w:tr>
      <w:tr w:rsidR="006F494F" w:rsidRPr="005050F0" w14:paraId="61846DF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A6F93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2EC0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57B7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F7E64"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0B89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55E6D" w14:textId="77777777" w:rsidR="006F494F" w:rsidRPr="005050F0" w:rsidRDefault="006F494F" w:rsidP="003A70BF">
            <w:pPr>
              <w:jc w:val="center"/>
              <w:rPr>
                <w:b/>
                <w:noProof/>
              </w:rPr>
            </w:pPr>
          </w:p>
        </w:tc>
      </w:tr>
      <w:tr w:rsidR="006F494F" w:rsidRPr="005050F0" w14:paraId="024CD91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7A711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50940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data transmissions</w:t>
            </w:r>
            <w:r w:rsidRPr="005050F0">
              <w:rPr>
                <w:noProof/>
                <w:lang w:eastAsia="ko-KR"/>
              </w:rPr>
              <w:t>.</w:t>
            </w:r>
          </w:p>
        </w:tc>
      </w:tr>
    </w:tbl>
    <w:p w14:paraId="593138CC" w14:textId="77777777" w:rsidR="00436685" w:rsidRPr="005050F0" w:rsidRDefault="00436685" w:rsidP="00436685">
      <w:pPr>
        <w:rPr>
          <w:noProof/>
        </w:rPr>
      </w:pPr>
    </w:p>
    <w:p w14:paraId="505CC41A" w14:textId="77777777" w:rsidR="006F494F" w:rsidRPr="005050F0" w:rsidRDefault="006F494F" w:rsidP="006F494F">
      <w:pPr>
        <w:pStyle w:val="B1"/>
        <w:rPr>
          <w:noProof/>
          <w:lang w:eastAsia="ko-KR"/>
        </w:rPr>
      </w:pPr>
      <w:r w:rsidRPr="005050F0">
        <w:rPr>
          <w:noProof/>
        </w:rPr>
        <w:t>-</w:t>
      </w:r>
      <w:r w:rsidRPr="005050F0">
        <w:rPr>
          <w:noProof/>
        </w:rPr>
        <w:tab/>
        <w:t xml:space="preserve">Values: </w:t>
      </w:r>
      <w:r w:rsidRPr="005050F0">
        <w:rPr>
          <w:noProof/>
          <w:lang w:eastAsia="ko-KR"/>
        </w:rPr>
        <w:t>0-255</w:t>
      </w:r>
    </w:p>
    <w:p w14:paraId="11DBE9B2" w14:textId="77777777" w:rsidR="006F494F" w:rsidRPr="005050F0" w:rsidRDefault="006F494F" w:rsidP="006F494F">
      <w:pPr>
        <w:pStyle w:val="Heading3"/>
        <w:rPr>
          <w:noProof/>
          <w:lang w:eastAsia="ko-KR"/>
        </w:rPr>
      </w:pPr>
      <w:bookmarkStart w:id="2661" w:name="_Toc4577801"/>
      <w:bookmarkStart w:id="2662" w:name="_Toc27504397"/>
      <w:bookmarkStart w:id="2663" w:name="_Toc27505185"/>
      <w:bookmarkStart w:id="2664" w:name="_Toc27505969"/>
      <w:bookmarkStart w:id="2665" w:name="_Toc27506753"/>
      <w:bookmarkStart w:id="2666" w:name="_Toc176344673"/>
      <w:r w:rsidRPr="005050F0">
        <w:rPr>
          <w:noProof/>
        </w:rPr>
        <w:t>9.2.22</w:t>
      </w:r>
      <w:r w:rsidRPr="005050F0">
        <w:rPr>
          <w:noProof/>
        </w:rPr>
        <w:tab/>
        <w:t>/</w:t>
      </w:r>
      <w:r w:rsidRPr="005050F0">
        <w:rPr>
          <w:i/>
          <w:iCs/>
          <w:noProof/>
        </w:rPr>
        <w:t>&lt;x&gt;</w:t>
      </w:r>
      <w:r w:rsidRPr="005050F0">
        <w:rPr>
          <w:noProof/>
        </w:rPr>
        <w:t>/Common/MCDataGroupTxns/MaxTCNc5</w:t>
      </w:r>
      <w:bookmarkEnd w:id="2661"/>
      <w:bookmarkEnd w:id="2662"/>
      <w:bookmarkEnd w:id="2663"/>
      <w:bookmarkEnd w:id="2664"/>
      <w:bookmarkEnd w:id="2665"/>
      <w:bookmarkEnd w:id="2666"/>
    </w:p>
    <w:p w14:paraId="3CA119BF"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22</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/MaxTCNc5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08CEA1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658430" w14:textId="77777777" w:rsidR="006F494F" w:rsidRPr="005050F0" w:rsidRDefault="006F494F" w:rsidP="003A70BF">
            <w:pPr>
              <w:rPr>
                <w:rFonts w:ascii="Arial" w:hAnsi="Arial" w:cs="Arial"/>
                <w:noProof/>
                <w:sz w:val="18"/>
                <w:szCs w:val="18"/>
                <w:lang w:eastAsia="ko-KR"/>
              </w:rPr>
            </w:pPr>
            <w:r w:rsidRPr="005050F0">
              <w:rPr>
                <w:noProof/>
              </w:rPr>
              <w:t>Common/MCDataGroupTxns/MaxTC</w:t>
            </w:r>
            <w:r w:rsidRPr="005050F0">
              <w:rPr>
                <w:noProof/>
                <w:lang w:eastAsia="ko-KR"/>
              </w:rPr>
              <w:t>N5</w:t>
            </w:r>
          </w:p>
        </w:tc>
      </w:tr>
      <w:tr w:rsidR="006F494F" w:rsidRPr="005050F0" w14:paraId="0076BD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FC9D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2579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069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8333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2773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43A8B" w14:textId="77777777" w:rsidR="006F494F" w:rsidRPr="005050F0" w:rsidRDefault="006F494F" w:rsidP="003A70BF">
            <w:pPr>
              <w:jc w:val="center"/>
              <w:rPr>
                <w:rFonts w:ascii="Arial" w:hAnsi="Arial" w:cs="Arial"/>
                <w:b/>
                <w:noProof/>
                <w:sz w:val="18"/>
                <w:szCs w:val="18"/>
              </w:rPr>
            </w:pPr>
          </w:p>
        </w:tc>
      </w:tr>
      <w:tr w:rsidR="006F494F" w:rsidRPr="005050F0" w14:paraId="0E33988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61790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DD1E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A324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6CF51"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C18E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639ABA" w14:textId="77777777" w:rsidR="006F494F" w:rsidRPr="005050F0" w:rsidRDefault="006F494F" w:rsidP="003A70BF">
            <w:pPr>
              <w:jc w:val="center"/>
              <w:rPr>
                <w:b/>
                <w:noProof/>
              </w:rPr>
            </w:pPr>
          </w:p>
        </w:tc>
      </w:tr>
      <w:tr w:rsidR="006F494F" w:rsidRPr="005050F0" w14:paraId="6F85A9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6F4D6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F96AD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data transmissions in a group</w:t>
            </w:r>
            <w:r w:rsidRPr="005050F0">
              <w:rPr>
                <w:noProof/>
                <w:lang w:eastAsia="ko-KR"/>
              </w:rPr>
              <w:t>.</w:t>
            </w:r>
          </w:p>
        </w:tc>
      </w:tr>
    </w:tbl>
    <w:p w14:paraId="75C95D4D" w14:textId="77777777" w:rsidR="00436685" w:rsidRPr="005050F0" w:rsidRDefault="00436685" w:rsidP="00436685">
      <w:pPr>
        <w:rPr>
          <w:noProof/>
        </w:rPr>
      </w:pPr>
    </w:p>
    <w:p w14:paraId="490D4EAE"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1E903EDB" w14:textId="77777777" w:rsidR="006F494F" w:rsidRPr="005050F0" w:rsidRDefault="006F494F" w:rsidP="006F494F">
      <w:pPr>
        <w:pStyle w:val="Heading3"/>
        <w:rPr>
          <w:noProof/>
          <w:lang w:eastAsia="ko-KR"/>
        </w:rPr>
      </w:pPr>
      <w:bookmarkStart w:id="2667" w:name="_Toc4577802"/>
      <w:bookmarkStart w:id="2668" w:name="_Toc27504398"/>
      <w:bookmarkStart w:id="2669" w:name="_Toc27505186"/>
      <w:bookmarkStart w:id="2670" w:name="_Toc27505970"/>
      <w:bookmarkStart w:id="2671" w:name="_Toc27506754"/>
      <w:bookmarkStart w:id="2672" w:name="_Toc176344674"/>
      <w:r w:rsidRPr="005050F0">
        <w:rPr>
          <w:noProof/>
        </w:rPr>
        <w:t>9.2.23</w:t>
      </w:r>
      <w:r w:rsidRPr="005050F0">
        <w:rPr>
          <w:noProof/>
        </w:rPr>
        <w:tab/>
        <w:t>/</w:t>
      </w:r>
      <w:r w:rsidRPr="005050F0">
        <w:rPr>
          <w:i/>
          <w:iCs/>
          <w:noProof/>
        </w:rPr>
        <w:t>&lt;x&gt;</w:t>
      </w:r>
      <w:r w:rsidRPr="005050F0">
        <w:rPr>
          <w:noProof/>
        </w:rPr>
        <w:t>/Common/MCDataGroupTxns/DataPresentationPriority</w:t>
      </w:r>
      <w:bookmarkEnd w:id="2667"/>
      <w:bookmarkEnd w:id="2668"/>
      <w:bookmarkEnd w:id="2669"/>
      <w:bookmarkEnd w:id="2670"/>
      <w:bookmarkEnd w:id="2671"/>
      <w:bookmarkEnd w:id="2672"/>
    </w:p>
    <w:p w14:paraId="1EC822A4"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23</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A66278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5A133" w14:textId="77777777" w:rsidR="006F494F" w:rsidRPr="005050F0" w:rsidRDefault="006F494F" w:rsidP="003A70BF">
            <w:pPr>
              <w:rPr>
                <w:rFonts w:ascii="Arial" w:hAnsi="Arial" w:cs="Arial"/>
                <w:noProof/>
                <w:sz w:val="18"/>
                <w:szCs w:val="18"/>
              </w:rPr>
            </w:pPr>
            <w:r w:rsidRPr="005050F0">
              <w:rPr>
                <w:noProof/>
              </w:rPr>
              <w:t>Common/MCDataGroupTxns/DataPresentationPriority</w:t>
            </w:r>
          </w:p>
        </w:tc>
      </w:tr>
      <w:tr w:rsidR="006F494F" w:rsidRPr="005050F0" w14:paraId="5CF0A9F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062AA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EF1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B1BD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8DCC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AA2E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90F66" w14:textId="77777777" w:rsidR="006F494F" w:rsidRPr="005050F0" w:rsidRDefault="006F494F" w:rsidP="003A70BF">
            <w:pPr>
              <w:jc w:val="center"/>
              <w:rPr>
                <w:rFonts w:ascii="Arial" w:hAnsi="Arial" w:cs="Arial"/>
                <w:b/>
                <w:noProof/>
                <w:sz w:val="18"/>
                <w:szCs w:val="18"/>
              </w:rPr>
            </w:pPr>
          </w:p>
        </w:tc>
      </w:tr>
      <w:tr w:rsidR="006F494F" w:rsidRPr="005050F0" w14:paraId="66EBEBE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B5A14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9093F"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4714E"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B98B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FC84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427E9" w14:textId="77777777" w:rsidR="006F494F" w:rsidRPr="005050F0" w:rsidRDefault="006F494F" w:rsidP="003A70BF">
            <w:pPr>
              <w:jc w:val="center"/>
              <w:rPr>
                <w:b/>
                <w:noProof/>
              </w:rPr>
            </w:pPr>
          </w:p>
        </w:tc>
      </w:tr>
      <w:tr w:rsidR="006F494F" w:rsidRPr="005050F0" w14:paraId="40C6BF4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C53FE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2467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Transmission Control</w:t>
            </w:r>
            <w:r w:rsidRPr="005050F0">
              <w:rPr>
                <w:noProof/>
              </w:rPr>
              <w:t xml:space="preserve"> configuration</w:t>
            </w:r>
            <w:r w:rsidRPr="005050F0">
              <w:rPr>
                <w:noProof/>
                <w:lang w:eastAsia="ko-KR"/>
              </w:rPr>
              <w:t>.</w:t>
            </w:r>
          </w:p>
        </w:tc>
      </w:tr>
    </w:tbl>
    <w:p w14:paraId="23A55539" w14:textId="77777777" w:rsidR="00436685" w:rsidRPr="005050F0" w:rsidRDefault="00436685" w:rsidP="00436685">
      <w:pPr>
        <w:rPr>
          <w:noProof/>
        </w:rPr>
      </w:pPr>
      <w:bookmarkStart w:id="2673" w:name="_Toc4577803"/>
      <w:bookmarkStart w:id="2674" w:name="_Toc27504399"/>
      <w:bookmarkStart w:id="2675" w:name="_Toc27505187"/>
      <w:bookmarkStart w:id="2676" w:name="_Toc27505971"/>
      <w:bookmarkStart w:id="2677" w:name="_Toc27506755"/>
    </w:p>
    <w:p w14:paraId="18C32F4C" w14:textId="77777777" w:rsidR="006F494F" w:rsidRPr="005050F0" w:rsidRDefault="006F494F" w:rsidP="006F494F">
      <w:pPr>
        <w:pStyle w:val="Heading3"/>
        <w:rPr>
          <w:noProof/>
          <w:lang w:eastAsia="ko-KR"/>
        </w:rPr>
      </w:pPr>
      <w:bookmarkStart w:id="2678" w:name="_Toc176344675"/>
      <w:r w:rsidRPr="005050F0">
        <w:rPr>
          <w:noProof/>
        </w:rPr>
        <w:t>9.2.24</w:t>
      </w:r>
      <w:r w:rsidRPr="005050F0">
        <w:rPr>
          <w:noProof/>
        </w:rPr>
        <w:tab/>
        <w:t>/</w:t>
      </w:r>
      <w:r w:rsidRPr="005050F0">
        <w:rPr>
          <w:i/>
          <w:iCs/>
          <w:noProof/>
        </w:rPr>
        <w:t>&lt;x&gt;</w:t>
      </w:r>
      <w:r w:rsidRPr="005050F0">
        <w:rPr>
          <w:noProof/>
        </w:rPr>
        <w:t>/Common/MCDataGroupTxns/DataPresentationPriority/&lt;x&gt;</w:t>
      </w:r>
      <w:bookmarkEnd w:id="2673"/>
      <w:bookmarkEnd w:id="2674"/>
      <w:bookmarkEnd w:id="2675"/>
      <w:bookmarkEnd w:id="2676"/>
      <w:bookmarkEnd w:id="2677"/>
      <w:bookmarkEnd w:id="2678"/>
    </w:p>
    <w:p w14:paraId="12FA23F2"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24</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F2DEB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41AA45" w14:textId="77777777" w:rsidR="006F494F" w:rsidRPr="005050F0" w:rsidRDefault="006F494F" w:rsidP="003A70BF">
            <w:pPr>
              <w:rPr>
                <w:rFonts w:ascii="Arial" w:hAnsi="Arial" w:cs="Arial"/>
                <w:noProof/>
                <w:sz w:val="18"/>
                <w:szCs w:val="18"/>
              </w:rPr>
            </w:pPr>
            <w:r w:rsidRPr="005050F0">
              <w:rPr>
                <w:noProof/>
              </w:rPr>
              <w:t>Common/MCDataGroupTxns/DataPresentationPriority/&lt;x&gt;</w:t>
            </w:r>
          </w:p>
        </w:tc>
      </w:tr>
      <w:tr w:rsidR="006F494F" w:rsidRPr="005050F0" w14:paraId="5518F8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8D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888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564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84B8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5A7E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7DF93" w14:textId="77777777" w:rsidR="006F494F" w:rsidRPr="005050F0" w:rsidRDefault="006F494F" w:rsidP="003A70BF">
            <w:pPr>
              <w:jc w:val="center"/>
              <w:rPr>
                <w:rFonts w:ascii="Arial" w:hAnsi="Arial" w:cs="Arial"/>
                <w:b/>
                <w:noProof/>
                <w:sz w:val="18"/>
                <w:szCs w:val="18"/>
              </w:rPr>
            </w:pPr>
          </w:p>
        </w:tc>
      </w:tr>
      <w:tr w:rsidR="006F494F" w:rsidRPr="005050F0" w14:paraId="4FECE34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F86D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9B81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89ABB"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4D73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2412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5AA15B" w14:textId="77777777" w:rsidR="006F494F" w:rsidRPr="005050F0" w:rsidRDefault="006F494F" w:rsidP="003A70BF">
            <w:pPr>
              <w:jc w:val="center"/>
              <w:rPr>
                <w:b/>
                <w:noProof/>
              </w:rPr>
            </w:pPr>
          </w:p>
        </w:tc>
      </w:tr>
      <w:tr w:rsidR="006F494F" w:rsidRPr="005050F0" w14:paraId="65952F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D7A54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ECA57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Transmission Control</w:t>
            </w:r>
            <w:r w:rsidRPr="005050F0">
              <w:rPr>
                <w:noProof/>
              </w:rPr>
              <w:t xml:space="preserve"> configuration</w:t>
            </w:r>
            <w:r w:rsidRPr="005050F0">
              <w:rPr>
                <w:noProof/>
                <w:lang w:eastAsia="ko-KR"/>
              </w:rPr>
              <w:t>.</w:t>
            </w:r>
          </w:p>
        </w:tc>
      </w:tr>
    </w:tbl>
    <w:p w14:paraId="2759CC09" w14:textId="77777777" w:rsidR="00436685" w:rsidRPr="005050F0" w:rsidRDefault="00436685" w:rsidP="00436685">
      <w:pPr>
        <w:rPr>
          <w:noProof/>
        </w:rPr>
      </w:pPr>
      <w:bookmarkStart w:id="2679" w:name="_Toc4577804"/>
      <w:bookmarkStart w:id="2680" w:name="_Toc27504400"/>
      <w:bookmarkStart w:id="2681" w:name="_Toc27505188"/>
      <w:bookmarkStart w:id="2682" w:name="_Toc27505972"/>
      <w:bookmarkStart w:id="2683" w:name="_Toc27506756"/>
    </w:p>
    <w:p w14:paraId="3AF54931" w14:textId="77777777" w:rsidR="006F494F" w:rsidRPr="005050F0" w:rsidRDefault="006F494F" w:rsidP="006F494F">
      <w:pPr>
        <w:pStyle w:val="Heading3"/>
        <w:rPr>
          <w:noProof/>
          <w:lang w:eastAsia="ko-KR"/>
        </w:rPr>
      </w:pPr>
      <w:bookmarkStart w:id="2684" w:name="_Toc176344676"/>
      <w:r w:rsidRPr="005050F0">
        <w:rPr>
          <w:noProof/>
        </w:rPr>
        <w:t>9.2.25</w:t>
      </w:r>
      <w:r w:rsidRPr="005050F0">
        <w:rPr>
          <w:noProof/>
        </w:rPr>
        <w:tab/>
        <w:t>/</w:t>
      </w:r>
      <w:r w:rsidRPr="005050F0">
        <w:rPr>
          <w:i/>
          <w:iCs/>
          <w:noProof/>
        </w:rPr>
        <w:t>&lt;x&gt;</w:t>
      </w:r>
      <w:r w:rsidRPr="005050F0">
        <w:rPr>
          <w:noProof/>
        </w:rPr>
        <w:t>/Common/MCDataGroupTxns/DataPresentationPriority/&lt;x&gt;/</w:t>
      </w:r>
      <w:r w:rsidR="00555A39" w:rsidRPr="005050F0">
        <w:rPr>
          <w:noProof/>
        </w:rPr>
        <w:br/>
      </w:r>
      <w:r w:rsidRPr="005050F0">
        <w:rPr>
          <w:noProof/>
        </w:rPr>
        <w:t>MCDataGroup</w:t>
      </w:r>
      <w:r w:rsidRPr="005050F0">
        <w:rPr>
          <w:noProof/>
          <w:lang w:eastAsia="ko-KR"/>
        </w:rPr>
        <w:t>ID</w:t>
      </w:r>
      <w:bookmarkEnd w:id="2679"/>
      <w:bookmarkEnd w:id="2680"/>
      <w:bookmarkEnd w:id="2681"/>
      <w:bookmarkEnd w:id="2682"/>
      <w:bookmarkEnd w:id="2683"/>
      <w:bookmarkEnd w:id="2684"/>
    </w:p>
    <w:p w14:paraId="6F05A10F"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25</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MCDataGroupTxns/DataPresentationPriority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224CE74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600A87F" w14:textId="77777777" w:rsidR="006F494F" w:rsidRPr="005050F0" w:rsidRDefault="006F494F" w:rsidP="003A70BF">
            <w:pPr>
              <w:rPr>
                <w:rFonts w:ascii="Arial" w:hAnsi="Arial" w:cs="Arial"/>
                <w:noProof/>
                <w:sz w:val="18"/>
                <w:szCs w:val="18"/>
                <w:lang w:eastAsia="ko-KR"/>
              </w:rPr>
            </w:pPr>
            <w:r w:rsidRPr="005050F0">
              <w:rPr>
                <w:noProof/>
              </w:rPr>
              <w:t>Common/MCDataGroupTxns/DataPresentationPriority/&lt;x&gt;/MCDataGroup</w:t>
            </w:r>
            <w:r w:rsidRPr="005050F0">
              <w:rPr>
                <w:noProof/>
                <w:lang w:eastAsia="ko-KR"/>
              </w:rPr>
              <w:t>ID</w:t>
            </w:r>
          </w:p>
        </w:tc>
      </w:tr>
      <w:tr w:rsidR="006F494F" w:rsidRPr="005050F0" w14:paraId="692C5B4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51722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F01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BD642"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7807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0A9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CFAB631" w14:textId="77777777" w:rsidR="006F494F" w:rsidRPr="005050F0" w:rsidRDefault="006F494F" w:rsidP="003A70BF">
            <w:pPr>
              <w:jc w:val="center"/>
              <w:rPr>
                <w:rFonts w:ascii="Arial" w:hAnsi="Arial" w:cs="Arial"/>
                <w:b/>
                <w:noProof/>
                <w:sz w:val="18"/>
                <w:szCs w:val="18"/>
              </w:rPr>
            </w:pPr>
          </w:p>
        </w:tc>
      </w:tr>
      <w:tr w:rsidR="006F494F" w:rsidRPr="005050F0" w14:paraId="25CD9C5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5A4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F057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04D04"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7563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25111"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6CED05" w14:textId="77777777" w:rsidR="006F494F" w:rsidRPr="005050F0" w:rsidRDefault="006F494F" w:rsidP="003A70BF">
            <w:pPr>
              <w:jc w:val="center"/>
              <w:rPr>
                <w:b/>
                <w:noProof/>
              </w:rPr>
            </w:pPr>
          </w:p>
        </w:tc>
      </w:tr>
      <w:tr w:rsidR="006F494F" w:rsidRPr="005050F0" w14:paraId="10679C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F30F3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9C975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71EA0DE4" w14:textId="77777777" w:rsidR="00436685" w:rsidRPr="005050F0" w:rsidRDefault="00436685" w:rsidP="00436685">
      <w:pPr>
        <w:rPr>
          <w:noProof/>
        </w:rPr>
      </w:pPr>
    </w:p>
    <w:p w14:paraId="3B23D86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69324C9F" w14:textId="77777777" w:rsidR="006F494F" w:rsidRPr="005050F0" w:rsidRDefault="006F494F" w:rsidP="006F494F">
      <w:pPr>
        <w:pStyle w:val="Heading3"/>
        <w:rPr>
          <w:noProof/>
          <w:lang w:eastAsia="ko-KR"/>
        </w:rPr>
      </w:pPr>
      <w:bookmarkStart w:id="2685" w:name="_Toc4577805"/>
      <w:bookmarkStart w:id="2686" w:name="_Toc27504401"/>
      <w:bookmarkStart w:id="2687" w:name="_Toc27505189"/>
      <w:bookmarkStart w:id="2688" w:name="_Toc27505973"/>
      <w:bookmarkStart w:id="2689" w:name="_Toc27506757"/>
      <w:bookmarkStart w:id="2690" w:name="_Toc176344677"/>
      <w:r w:rsidRPr="005050F0">
        <w:rPr>
          <w:noProof/>
        </w:rPr>
        <w:lastRenderedPageBreak/>
        <w:t>9.2.26</w:t>
      </w:r>
      <w:r w:rsidRPr="005050F0">
        <w:rPr>
          <w:noProof/>
        </w:rPr>
        <w:tab/>
        <w:t>/</w:t>
      </w:r>
      <w:r w:rsidRPr="005050F0">
        <w:rPr>
          <w:i/>
          <w:iCs/>
          <w:noProof/>
        </w:rPr>
        <w:t>&lt;x&gt;</w:t>
      </w:r>
      <w:r w:rsidRPr="005050F0">
        <w:rPr>
          <w:noProof/>
        </w:rPr>
        <w:t>/Common/MCDataGroupTxns/DataPresentationPriority/</w:t>
      </w:r>
      <w:r w:rsidR="00CF46B4" w:rsidRPr="005050F0">
        <w:rPr>
          <w:noProof/>
        </w:rPr>
        <w:br/>
      </w:r>
      <w:r w:rsidRPr="005050F0">
        <w:rPr>
          <w:noProof/>
        </w:rPr>
        <w:t>&lt;x&gt;/MCDataGroupPriority</w:t>
      </w:r>
      <w:r w:rsidRPr="005050F0">
        <w:rPr>
          <w:noProof/>
          <w:lang w:eastAsia="ko-KR"/>
        </w:rPr>
        <w:t>Hierarchy</w:t>
      </w:r>
      <w:bookmarkEnd w:id="2685"/>
      <w:bookmarkEnd w:id="2686"/>
      <w:bookmarkEnd w:id="2687"/>
      <w:bookmarkEnd w:id="2688"/>
      <w:bookmarkEnd w:id="2689"/>
      <w:bookmarkEnd w:id="2690"/>
    </w:p>
    <w:p w14:paraId="49B2621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AFE4B0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B6A6054" w14:textId="77777777" w:rsidR="006F494F" w:rsidRPr="005050F0" w:rsidRDefault="006F494F" w:rsidP="003A70BF">
            <w:pPr>
              <w:rPr>
                <w:rFonts w:ascii="Arial" w:hAnsi="Arial" w:cs="Arial"/>
                <w:noProof/>
                <w:sz w:val="18"/>
                <w:szCs w:val="18"/>
                <w:lang w:eastAsia="ko-KR"/>
              </w:rPr>
            </w:pPr>
            <w:r w:rsidRPr="005050F0">
              <w:rPr>
                <w:noProof/>
              </w:rPr>
              <w:t>Common/MCDataGroupTxns/DataPresentationPriority/&lt;x&gt;/MCDataGroupPriority</w:t>
            </w:r>
            <w:r w:rsidRPr="005050F0">
              <w:rPr>
                <w:noProof/>
                <w:lang w:eastAsia="ko-KR"/>
              </w:rPr>
              <w:t>Hierarchy</w:t>
            </w:r>
          </w:p>
        </w:tc>
      </w:tr>
      <w:tr w:rsidR="006F494F" w:rsidRPr="005050F0" w14:paraId="7E0C34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16DE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2751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2A6F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CCAD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7EC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BEF00E" w14:textId="77777777" w:rsidR="006F494F" w:rsidRPr="005050F0" w:rsidRDefault="006F494F" w:rsidP="003A70BF">
            <w:pPr>
              <w:jc w:val="center"/>
              <w:rPr>
                <w:rFonts w:ascii="Arial" w:hAnsi="Arial" w:cs="Arial"/>
                <w:b/>
                <w:noProof/>
                <w:sz w:val="18"/>
                <w:szCs w:val="18"/>
              </w:rPr>
            </w:pPr>
          </w:p>
        </w:tc>
      </w:tr>
      <w:tr w:rsidR="006F494F" w:rsidRPr="005050F0" w14:paraId="0129B97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48318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0E61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76589"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EB33"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1C05E"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DC2DE" w14:textId="77777777" w:rsidR="006F494F" w:rsidRPr="005050F0" w:rsidRDefault="006F494F" w:rsidP="003A70BF">
            <w:pPr>
              <w:jc w:val="center"/>
              <w:rPr>
                <w:b/>
                <w:noProof/>
              </w:rPr>
            </w:pPr>
          </w:p>
        </w:tc>
      </w:tr>
      <w:tr w:rsidR="006F494F" w:rsidRPr="005050F0" w14:paraId="7F962C9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C8C41"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5D6FC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data received.</w:t>
            </w:r>
          </w:p>
        </w:tc>
      </w:tr>
    </w:tbl>
    <w:p w14:paraId="3F3A5E86" w14:textId="77777777" w:rsidR="00436685" w:rsidRPr="005050F0" w:rsidRDefault="00436685" w:rsidP="00436685">
      <w:pPr>
        <w:rPr>
          <w:noProof/>
        </w:rPr>
      </w:pPr>
    </w:p>
    <w:p w14:paraId="3D490C47"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3668D237"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E555A53" w14:textId="77777777" w:rsidR="006F494F" w:rsidRPr="005050F0" w:rsidRDefault="006F494F" w:rsidP="006F494F">
      <w:pPr>
        <w:pStyle w:val="Heading3"/>
        <w:rPr>
          <w:noProof/>
          <w:lang w:eastAsia="ko-KR"/>
        </w:rPr>
      </w:pPr>
      <w:bookmarkStart w:id="2691" w:name="_Toc4577806"/>
      <w:bookmarkStart w:id="2692" w:name="_Toc27504402"/>
      <w:bookmarkStart w:id="2693" w:name="_Toc27505190"/>
      <w:bookmarkStart w:id="2694" w:name="_Toc27505974"/>
      <w:bookmarkStart w:id="2695" w:name="_Toc27506758"/>
      <w:bookmarkStart w:id="2696" w:name="_Toc176344678"/>
      <w:r w:rsidRPr="005050F0">
        <w:rPr>
          <w:noProof/>
        </w:rPr>
        <w:t>9.2.27</w:t>
      </w:r>
      <w:r w:rsidRPr="005050F0">
        <w:rPr>
          <w:noProof/>
        </w:rPr>
        <w:tab/>
        <w:t>/</w:t>
      </w:r>
      <w:r w:rsidRPr="005050F0">
        <w:rPr>
          <w:i/>
          <w:iCs/>
          <w:noProof/>
        </w:rPr>
        <w:t>&lt;x&gt;</w:t>
      </w:r>
      <w:r w:rsidRPr="005050F0">
        <w:rPr>
          <w:noProof/>
        </w:rPr>
        <w:t>/Common/MCDataGroupTxns/MaxRCNc4</w:t>
      </w:r>
      <w:bookmarkEnd w:id="2691"/>
      <w:bookmarkEnd w:id="2692"/>
      <w:bookmarkEnd w:id="2693"/>
      <w:bookmarkEnd w:id="2694"/>
      <w:bookmarkEnd w:id="2695"/>
      <w:bookmarkEnd w:id="2696"/>
    </w:p>
    <w:p w14:paraId="5B7713E4"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/MaxRCNc4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90A02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4307D8" w14:textId="77777777" w:rsidR="006F494F" w:rsidRPr="005050F0" w:rsidRDefault="006F494F" w:rsidP="003A70BF">
            <w:pPr>
              <w:rPr>
                <w:rFonts w:ascii="Arial" w:hAnsi="Arial" w:cs="Arial"/>
                <w:noProof/>
                <w:sz w:val="18"/>
                <w:szCs w:val="18"/>
                <w:lang w:eastAsia="ko-KR"/>
              </w:rPr>
            </w:pPr>
            <w:r w:rsidRPr="005050F0">
              <w:rPr>
                <w:noProof/>
              </w:rPr>
              <w:t>Common/MCDataGroupTxns/MaxRC</w:t>
            </w:r>
            <w:r w:rsidRPr="005050F0">
              <w:rPr>
                <w:noProof/>
                <w:lang w:eastAsia="ko-KR"/>
              </w:rPr>
              <w:t>Nc4</w:t>
            </w:r>
          </w:p>
        </w:tc>
      </w:tr>
      <w:tr w:rsidR="006F494F" w:rsidRPr="005050F0" w14:paraId="7DC66D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D5C0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0512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74D5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F79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C645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9268AD" w14:textId="77777777" w:rsidR="006F494F" w:rsidRPr="005050F0" w:rsidRDefault="006F494F" w:rsidP="003A70BF">
            <w:pPr>
              <w:jc w:val="center"/>
              <w:rPr>
                <w:rFonts w:ascii="Arial" w:hAnsi="Arial" w:cs="Arial"/>
                <w:b/>
                <w:noProof/>
                <w:sz w:val="18"/>
                <w:szCs w:val="18"/>
              </w:rPr>
            </w:pPr>
          </w:p>
        </w:tc>
      </w:tr>
      <w:tr w:rsidR="006F494F" w:rsidRPr="005050F0" w14:paraId="30AB429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55018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936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0E9F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B8ADC"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D84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76E9C" w14:textId="77777777" w:rsidR="006F494F" w:rsidRPr="005050F0" w:rsidRDefault="006F494F" w:rsidP="003A70BF">
            <w:pPr>
              <w:jc w:val="center"/>
              <w:rPr>
                <w:b/>
                <w:noProof/>
              </w:rPr>
            </w:pPr>
          </w:p>
        </w:tc>
      </w:tr>
      <w:tr w:rsidR="006F494F" w:rsidRPr="005050F0" w14:paraId="423C070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25A41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50A6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data receptions</w:t>
            </w:r>
            <w:r w:rsidRPr="005050F0">
              <w:rPr>
                <w:noProof/>
                <w:lang w:eastAsia="ko-KR"/>
              </w:rPr>
              <w:t>.</w:t>
            </w:r>
          </w:p>
        </w:tc>
      </w:tr>
    </w:tbl>
    <w:p w14:paraId="13E65E94" w14:textId="77777777" w:rsidR="00436685" w:rsidRPr="005050F0" w:rsidRDefault="00436685" w:rsidP="00436685">
      <w:pPr>
        <w:rPr>
          <w:noProof/>
        </w:rPr>
      </w:pPr>
    </w:p>
    <w:p w14:paraId="07C71C60" w14:textId="77777777" w:rsidR="006F494F" w:rsidRPr="005050F0" w:rsidRDefault="006F494F" w:rsidP="006F494F">
      <w:pPr>
        <w:pStyle w:val="B1"/>
        <w:rPr>
          <w:noProof/>
          <w:lang w:eastAsia="ko-KR"/>
        </w:rPr>
      </w:pPr>
      <w:r w:rsidRPr="005050F0">
        <w:rPr>
          <w:noProof/>
        </w:rPr>
        <w:t>-</w:t>
      </w:r>
      <w:r w:rsidRPr="005050F0">
        <w:rPr>
          <w:noProof/>
        </w:rPr>
        <w:tab/>
        <w:t xml:space="preserve">Values: </w:t>
      </w:r>
      <w:r w:rsidRPr="005050F0">
        <w:rPr>
          <w:noProof/>
          <w:lang w:eastAsia="ko-KR"/>
        </w:rPr>
        <w:t>0-255</w:t>
      </w:r>
    </w:p>
    <w:p w14:paraId="7C9842B9" w14:textId="77777777" w:rsidR="006F494F" w:rsidRPr="005050F0" w:rsidRDefault="006F494F" w:rsidP="006F494F">
      <w:pPr>
        <w:pStyle w:val="Heading3"/>
        <w:rPr>
          <w:noProof/>
          <w:lang w:eastAsia="ko-KR"/>
        </w:rPr>
      </w:pPr>
      <w:bookmarkStart w:id="2697" w:name="_Toc4577807"/>
      <w:bookmarkStart w:id="2698" w:name="_Toc27504403"/>
      <w:bookmarkStart w:id="2699" w:name="_Toc27505191"/>
      <w:bookmarkStart w:id="2700" w:name="_Toc27505975"/>
      <w:bookmarkStart w:id="2701" w:name="_Toc27506759"/>
      <w:bookmarkStart w:id="2702" w:name="_Toc176344679"/>
      <w:r w:rsidRPr="005050F0">
        <w:rPr>
          <w:noProof/>
        </w:rPr>
        <w:t>9.2.28</w:t>
      </w:r>
      <w:r w:rsidRPr="005050F0">
        <w:rPr>
          <w:noProof/>
        </w:rPr>
        <w:tab/>
        <w:t>/</w:t>
      </w:r>
      <w:r w:rsidRPr="005050F0">
        <w:rPr>
          <w:i/>
          <w:iCs/>
          <w:noProof/>
        </w:rPr>
        <w:t>&lt;x&gt;</w:t>
      </w:r>
      <w:r w:rsidRPr="005050F0">
        <w:rPr>
          <w:noProof/>
        </w:rPr>
        <w:t>/Common/MCDataGroupTxns/MaxRCNc5</w:t>
      </w:r>
      <w:bookmarkEnd w:id="2697"/>
      <w:bookmarkEnd w:id="2698"/>
      <w:bookmarkEnd w:id="2699"/>
      <w:bookmarkEnd w:id="2700"/>
      <w:bookmarkEnd w:id="2701"/>
      <w:bookmarkEnd w:id="2702"/>
    </w:p>
    <w:p w14:paraId="7844A7B8"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/MaxRCNc5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1AB48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E32910" w14:textId="77777777" w:rsidR="006F494F" w:rsidRPr="005050F0" w:rsidRDefault="006F494F" w:rsidP="003A70BF">
            <w:pPr>
              <w:rPr>
                <w:rFonts w:ascii="Arial" w:hAnsi="Arial" w:cs="Arial"/>
                <w:noProof/>
                <w:sz w:val="18"/>
                <w:szCs w:val="18"/>
                <w:lang w:eastAsia="ko-KR"/>
              </w:rPr>
            </w:pPr>
            <w:r w:rsidRPr="005050F0">
              <w:rPr>
                <w:noProof/>
              </w:rPr>
              <w:t>Common/MCDataGroupTxns/MaxRC</w:t>
            </w:r>
            <w:r w:rsidRPr="005050F0">
              <w:rPr>
                <w:noProof/>
                <w:lang w:eastAsia="ko-KR"/>
              </w:rPr>
              <w:t>N5</w:t>
            </w:r>
          </w:p>
        </w:tc>
      </w:tr>
      <w:tr w:rsidR="006F494F" w:rsidRPr="005050F0" w14:paraId="5C06DF9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022ED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C62D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7F54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92FE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EC67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0FD90E" w14:textId="77777777" w:rsidR="006F494F" w:rsidRPr="005050F0" w:rsidRDefault="006F494F" w:rsidP="003A70BF">
            <w:pPr>
              <w:jc w:val="center"/>
              <w:rPr>
                <w:rFonts w:ascii="Arial" w:hAnsi="Arial" w:cs="Arial"/>
                <w:b/>
                <w:noProof/>
                <w:sz w:val="18"/>
                <w:szCs w:val="18"/>
              </w:rPr>
            </w:pPr>
          </w:p>
        </w:tc>
      </w:tr>
      <w:tr w:rsidR="006F494F" w:rsidRPr="005050F0" w14:paraId="4F7B26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CF7E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F346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4B4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7BACA"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5C4D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1DC77F" w14:textId="77777777" w:rsidR="006F494F" w:rsidRPr="005050F0" w:rsidRDefault="006F494F" w:rsidP="003A70BF">
            <w:pPr>
              <w:jc w:val="center"/>
              <w:rPr>
                <w:b/>
                <w:noProof/>
              </w:rPr>
            </w:pPr>
          </w:p>
        </w:tc>
      </w:tr>
      <w:tr w:rsidR="006F494F" w:rsidRPr="005050F0" w14:paraId="60ED5C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934ED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457E9"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data receptions in a group</w:t>
            </w:r>
            <w:r w:rsidRPr="005050F0">
              <w:rPr>
                <w:noProof/>
                <w:lang w:eastAsia="ko-KR"/>
              </w:rPr>
              <w:t>.</w:t>
            </w:r>
          </w:p>
        </w:tc>
      </w:tr>
    </w:tbl>
    <w:p w14:paraId="0CF94F48" w14:textId="77777777" w:rsidR="00436685" w:rsidRPr="005050F0" w:rsidRDefault="00436685" w:rsidP="00436685">
      <w:pPr>
        <w:rPr>
          <w:noProof/>
        </w:rPr>
      </w:pPr>
    </w:p>
    <w:p w14:paraId="536347EF" w14:textId="77777777" w:rsidR="006F494F" w:rsidRPr="005050F0" w:rsidRDefault="006F494F" w:rsidP="006F494F">
      <w:pPr>
        <w:rPr>
          <w:noProof/>
          <w:lang w:eastAsia="x-none"/>
        </w:rPr>
      </w:pPr>
      <w:r w:rsidRPr="005050F0">
        <w:rPr>
          <w:noProof/>
        </w:rPr>
        <w:t>-</w:t>
      </w:r>
      <w:r w:rsidRPr="005050F0">
        <w:rPr>
          <w:noProof/>
        </w:rPr>
        <w:tab/>
        <w:t xml:space="preserve">Values: </w:t>
      </w:r>
      <w:r w:rsidRPr="005050F0">
        <w:rPr>
          <w:noProof/>
          <w:lang w:eastAsia="ko-KR"/>
        </w:rPr>
        <w:t>0-255</w:t>
      </w:r>
    </w:p>
    <w:p w14:paraId="6DF320EB" w14:textId="77777777" w:rsidR="00106BFC" w:rsidRDefault="00106BFC" w:rsidP="00106BFC">
      <w:pPr>
        <w:pStyle w:val="Heading3"/>
        <w:rPr>
          <w:noProof/>
          <w:lang w:eastAsia="ko-KR"/>
        </w:rPr>
      </w:pPr>
      <w:bookmarkStart w:id="2703" w:name="_Toc20158055"/>
      <w:bookmarkStart w:id="2704" w:name="_Toc27507603"/>
      <w:bookmarkStart w:id="2705" w:name="_Toc27508469"/>
      <w:bookmarkStart w:id="2706" w:name="_Toc27509334"/>
      <w:bookmarkStart w:id="2707" w:name="_Toc27553464"/>
      <w:bookmarkStart w:id="2708" w:name="_Toc27554330"/>
      <w:bookmarkStart w:id="2709" w:name="_Toc27555197"/>
      <w:bookmarkStart w:id="2710" w:name="_Toc27556061"/>
      <w:bookmarkStart w:id="2711" w:name="_Toc36036261"/>
      <w:bookmarkStart w:id="2712" w:name="_Toc45273816"/>
      <w:bookmarkStart w:id="2713" w:name="_Toc51937545"/>
      <w:bookmarkStart w:id="2714" w:name="_Toc51938739"/>
      <w:bookmarkStart w:id="2715" w:name="_Toc144197736"/>
      <w:bookmarkStart w:id="2716" w:name="_Toc144199380"/>
      <w:bookmarkStart w:id="2717" w:name="_Toc161674439"/>
      <w:bookmarkStart w:id="2718" w:name="_Toc176344680"/>
      <w:bookmarkStart w:id="2719" w:name="_Toc4577808"/>
      <w:bookmarkStart w:id="2720" w:name="_Toc27504404"/>
      <w:bookmarkStart w:id="2721" w:name="_Toc27505192"/>
      <w:bookmarkStart w:id="2722" w:name="_Toc27505976"/>
      <w:bookmarkStart w:id="2723" w:name="_Toc27506760"/>
      <w:r>
        <w:rPr>
          <w:noProof/>
        </w:rPr>
        <w:t>9.2.28A</w:t>
      </w:r>
      <w:r>
        <w:rPr>
          <w:noProof/>
        </w:rPr>
        <w:tab/>
        <w:t>/</w:t>
      </w:r>
      <w:r>
        <w:t>&lt;x&gt;</w:t>
      </w:r>
      <w:r>
        <w:rPr>
          <w:noProof/>
        </w:rPr>
        <w:t>/Common/MCData</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r>
        <w:rPr>
          <w:noProof/>
        </w:rPr>
        <w:t>SDSCharset</w:t>
      </w:r>
      <w:bookmarkEnd w:id="2718"/>
    </w:p>
    <w:p w14:paraId="2342C957" w14:textId="77777777" w:rsidR="00106BFC" w:rsidRDefault="00106BFC" w:rsidP="00106BFC">
      <w:pPr>
        <w:pStyle w:val="TH"/>
        <w:rPr>
          <w:noProof/>
          <w:lang w:eastAsia="ko-KR"/>
        </w:rPr>
      </w:pPr>
      <w:r>
        <w:rPr>
          <w:noProof/>
        </w:rPr>
        <w:t>Table </w:t>
      </w:r>
      <w:r>
        <w:rPr>
          <w:noProof/>
          <w:lang w:eastAsia="ko-KR"/>
        </w:rPr>
        <w:t>9.</w:t>
      </w:r>
      <w:r>
        <w:rPr>
          <w:noProof/>
        </w:rPr>
        <w:t>2.2</w:t>
      </w:r>
      <w:r>
        <w:rPr>
          <w:noProof/>
          <w:lang w:eastAsia="ko-KR"/>
        </w:rPr>
        <w:t>8A</w:t>
      </w:r>
      <w:r>
        <w:rPr>
          <w:noProof/>
        </w:rPr>
        <w:t>.1: /</w:t>
      </w:r>
      <w:r>
        <w:t>&lt;x&gt;</w:t>
      </w:r>
      <w:r>
        <w:rPr>
          <w:noProof/>
        </w:rPr>
        <w:t>/Common</w:t>
      </w:r>
      <w:r>
        <w:rPr>
          <w:noProof/>
          <w:lang w:eastAsia="ko-KR"/>
        </w:rPr>
        <w:t>/MCDataSDSCharset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1184"/>
        <w:gridCol w:w="1544"/>
        <w:gridCol w:w="1909"/>
        <w:gridCol w:w="1948"/>
        <w:gridCol w:w="2384"/>
      </w:tblGrid>
      <w:tr w:rsidR="00106BFC" w14:paraId="3BE49EF0" w14:textId="77777777" w:rsidTr="00130375">
        <w:trPr>
          <w:cantSplit/>
          <w:trHeight w:val="320"/>
          <w:jc w:val="center"/>
        </w:trPr>
        <w:tc>
          <w:tcPr>
            <w:tcW w:w="9639" w:type="dxa"/>
            <w:gridSpan w:val="6"/>
            <w:tcBorders>
              <w:top w:val="single" w:sz="4" w:space="0" w:color="FFFFFF"/>
              <w:left w:val="single" w:sz="4" w:space="0" w:color="FFFFFF"/>
              <w:bottom w:val="single" w:sz="4" w:space="0" w:color="FFFFFF"/>
              <w:right w:val="single" w:sz="4" w:space="0" w:color="FFFFFF"/>
            </w:tcBorders>
            <w:hideMark/>
          </w:tcPr>
          <w:p w14:paraId="5432CCB8" w14:textId="77777777" w:rsidR="00106BFC" w:rsidRDefault="00106BFC" w:rsidP="00130375">
            <w:pPr>
              <w:rPr>
                <w:rFonts w:ascii="Arial" w:hAnsi="Arial" w:cs="Arial"/>
                <w:noProof/>
                <w:sz w:val="18"/>
                <w:szCs w:val="18"/>
                <w:lang w:eastAsia="ko-KR"/>
              </w:rPr>
            </w:pPr>
            <w:r>
              <w:rPr>
                <w:noProof/>
              </w:rPr>
              <w:t>Common/MCDataSDS</w:t>
            </w:r>
            <w:r>
              <w:rPr>
                <w:noProof/>
                <w:lang w:eastAsia="ko-KR"/>
              </w:rPr>
              <w:t>Charset</w:t>
            </w:r>
          </w:p>
        </w:tc>
      </w:tr>
      <w:tr w:rsidR="00106BFC" w14:paraId="3D8FE2DE" w14:textId="77777777" w:rsidTr="00130375">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tcPr>
          <w:p w14:paraId="4CB22CD6" w14:textId="77777777" w:rsidR="00106BFC" w:rsidRDefault="00106BFC" w:rsidP="00130375">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A6EEACD" w14:textId="77777777" w:rsidR="00106BFC" w:rsidRDefault="00106BFC" w:rsidP="00130375">
            <w:pPr>
              <w:pStyle w:val="TAC"/>
              <w:rPr>
                <w:noProof/>
              </w:rPr>
            </w:pPr>
            <w:r>
              <w:rPr>
                <w:noProof/>
              </w:rPr>
              <w:t>Status</w:t>
            </w:r>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3C32AB3E" w14:textId="77777777" w:rsidR="00106BFC" w:rsidRDefault="00106BFC" w:rsidP="00130375">
            <w:pPr>
              <w:pStyle w:val="TAC"/>
              <w:rPr>
                <w:noProof/>
              </w:rPr>
            </w:pPr>
            <w:r>
              <w:rPr>
                <w:noProof/>
              </w:rPr>
              <w:t>Occurrence</w:t>
            </w:r>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7EE02B28" w14:textId="77777777" w:rsidR="00106BFC" w:rsidRDefault="00106BFC" w:rsidP="00130375">
            <w:pPr>
              <w:pStyle w:val="TAC"/>
              <w:rPr>
                <w:noProof/>
              </w:rPr>
            </w:pPr>
            <w:r>
              <w:rPr>
                <w:noProof/>
              </w:rPr>
              <w:t>Format</w:t>
            </w:r>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78E4A23A" w14:textId="77777777" w:rsidR="00106BFC" w:rsidRDefault="00106BFC" w:rsidP="00130375">
            <w:pPr>
              <w:pStyle w:val="TAC"/>
              <w:rPr>
                <w:noProof/>
              </w:rPr>
            </w:pPr>
            <w:r>
              <w:rPr>
                <w:noProof/>
              </w:rPr>
              <w:t>Min. Access Types</w:t>
            </w:r>
          </w:p>
        </w:tc>
        <w:tc>
          <w:tcPr>
            <w:tcW w:w="2383" w:type="dxa"/>
            <w:tcBorders>
              <w:top w:val="single" w:sz="4" w:space="0" w:color="FFFFFF"/>
              <w:left w:val="single" w:sz="4" w:space="0" w:color="000000"/>
              <w:bottom w:val="single" w:sz="4" w:space="0" w:color="FFFFFF"/>
              <w:right w:val="single" w:sz="4" w:space="0" w:color="FFFFFF"/>
            </w:tcBorders>
          </w:tcPr>
          <w:p w14:paraId="76307F48" w14:textId="77777777" w:rsidR="00106BFC" w:rsidRDefault="00106BFC" w:rsidP="00130375">
            <w:pPr>
              <w:jc w:val="center"/>
              <w:rPr>
                <w:rFonts w:ascii="Arial" w:hAnsi="Arial" w:cs="Arial"/>
                <w:b/>
                <w:noProof/>
                <w:sz w:val="18"/>
                <w:szCs w:val="18"/>
              </w:rPr>
            </w:pPr>
          </w:p>
        </w:tc>
      </w:tr>
      <w:tr w:rsidR="00106BFC" w14:paraId="67F1354E" w14:textId="77777777" w:rsidTr="00130375">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tcPr>
          <w:p w14:paraId="53FF4646" w14:textId="77777777" w:rsidR="00106BFC" w:rsidRDefault="00106BFC" w:rsidP="00130375">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0337CD4A" w14:textId="77777777" w:rsidR="00106BFC" w:rsidRDefault="00106BFC" w:rsidP="00130375">
            <w:pPr>
              <w:pStyle w:val="TAC"/>
              <w:rPr>
                <w:noProof/>
              </w:rPr>
            </w:pPr>
            <w:r>
              <w:rPr>
                <w:noProof/>
              </w:rPr>
              <w:t>Optional</w:t>
            </w:r>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0ECB4BE7" w14:textId="77777777" w:rsidR="00106BFC" w:rsidRDefault="00106BFC" w:rsidP="00130375">
            <w:pPr>
              <w:pStyle w:val="TAC"/>
              <w:rPr>
                <w:noProof/>
              </w:rPr>
            </w:pPr>
            <w:r>
              <w:rPr>
                <w:noProof/>
              </w:rPr>
              <w:t>ZeroOrMore</w:t>
            </w:r>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282BA35B" w14:textId="77777777" w:rsidR="00106BFC" w:rsidRDefault="00106BFC" w:rsidP="00130375">
            <w:pPr>
              <w:pStyle w:val="TAC"/>
              <w:rPr>
                <w:noProof/>
              </w:rPr>
            </w:pPr>
            <w:r>
              <w:rPr>
                <w:noProof/>
              </w:rPr>
              <w:t>int</w:t>
            </w:r>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2D269AA6" w14:textId="77777777" w:rsidR="00106BFC" w:rsidRDefault="00106BFC" w:rsidP="00130375">
            <w:pPr>
              <w:pStyle w:val="TAC"/>
              <w:rPr>
                <w:noProof/>
              </w:rPr>
            </w:pPr>
            <w:r>
              <w:rPr>
                <w:noProof/>
              </w:rPr>
              <w:t>Get, Replace</w:t>
            </w:r>
          </w:p>
        </w:tc>
        <w:tc>
          <w:tcPr>
            <w:tcW w:w="2383" w:type="dxa"/>
            <w:tcBorders>
              <w:top w:val="single" w:sz="4" w:space="0" w:color="FFFFFF"/>
              <w:left w:val="single" w:sz="4" w:space="0" w:color="000000"/>
              <w:bottom w:val="single" w:sz="4" w:space="0" w:color="FFFFFF"/>
              <w:right w:val="single" w:sz="4" w:space="0" w:color="FFFFFF"/>
            </w:tcBorders>
          </w:tcPr>
          <w:p w14:paraId="3D079BCF" w14:textId="77777777" w:rsidR="00106BFC" w:rsidRDefault="00106BFC" w:rsidP="00130375">
            <w:pPr>
              <w:jc w:val="center"/>
              <w:rPr>
                <w:b/>
                <w:noProof/>
              </w:rPr>
            </w:pPr>
          </w:p>
        </w:tc>
      </w:tr>
      <w:tr w:rsidR="00106BFC" w14:paraId="74035576" w14:textId="77777777" w:rsidTr="00130375">
        <w:trPr>
          <w:cantSplit/>
          <w:jc w:val="center"/>
        </w:trPr>
        <w:tc>
          <w:tcPr>
            <w:tcW w:w="675" w:type="dxa"/>
            <w:tcBorders>
              <w:top w:val="single" w:sz="4" w:space="0" w:color="FFFFFF"/>
              <w:left w:val="single" w:sz="4" w:space="0" w:color="FFFFFF"/>
              <w:bottom w:val="single" w:sz="4" w:space="0" w:color="FFFFFF"/>
              <w:right w:val="single" w:sz="4" w:space="0" w:color="FFFFFF"/>
            </w:tcBorders>
          </w:tcPr>
          <w:p w14:paraId="2B96DAC3" w14:textId="77777777" w:rsidR="00106BFC" w:rsidRDefault="00106BFC" w:rsidP="00130375">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vAlign w:val="center"/>
            <w:hideMark/>
          </w:tcPr>
          <w:p w14:paraId="5553341E" w14:textId="77777777" w:rsidR="00106BFC" w:rsidRDefault="00106BFC" w:rsidP="00130375">
            <w:pPr>
              <w:rPr>
                <w:noProof/>
                <w:lang w:eastAsia="ko-KR"/>
              </w:rPr>
            </w:pPr>
            <w:r>
              <w:rPr>
                <w:noProof/>
              </w:rPr>
              <w:t xml:space="preserve">This leaf node indicates an available charset </w:t>
            </w:r>
            <w:r>
              <w:rPr>
                <w:noProof/>
                <w:lang w:eastAsia="ko-KR"/>
              </w:rPr>
              <w:t>for text use in</w:t>
            </w:r>
            <w:r>
              <w:rPr>
                <w:noProof/>
              </w:rPr>
              <w:t xml:space="preserve"> SDS messages</w:t>
            </w:r>
            <w:r>
              <w:rPr>
                <w:noProof/>
                <w:lang w:eastAsia="ko-KR"/>
              </w:rPr>
              <w:t>.</w:t>
            </w:r>
          </w:p>
        </w:tc>
      </w:tr>
    </w:tbl>
    <w:p w14:paraId="3EF285A8" w14:textId="77777777" w:rsidR="00106BFC" w:rsidRDefault="00106BFC" w:rsidP="00106BFC">
      <w:pPr>
        <w:rPr>
          <w:noProof/>
          <w:lang w:eastAsia="ko-KR"/>
        </w:rPr>
      </w:pPr>
    </w:p>
    <w:p w14:paraId="78FE462F" w14:textId="5887B5DC" w:rsidR="00106BFC" w:rsidRDefault="00106BFC" w:rsidP="00106BFC">
      <w:pPr>
        <w:pStyle w:val="B1"/>
        <w:rPr>
          <w:noProof/>
        </w:rPr>
      </w:pPr>
      <w:r>
        <w:rPr>
          <w:noProof/>
        </w:rPr>
        <w:t>-</w:t>
      </w:r>
      <w:r>
        <w:rPr>
          <w:noProof/>
        </w:rPr>
        <w:tab/>
        <w:t xml:space="preserve">Values: </w:t>
      </w:r>
      <w:r>
        <w:rPr>
          <w:noProof/>
          <w:lang w:eastAsia="ko-KR"/>
        </w:rPr>
        <w:t>0-2999 as indexed in the MIBenum values for IANA Character Sets [</w:t>
      </w:r>
      <w:r w:rsidR="00E74CC3">
        <w:rPr>
          <w:noProof/>
          <w:lang w:eastAsia="ko-KR"/>
        </w:rPr>
        <w:t>27</w:t>
      </w:r>
      <w:r>
        <w:rPr>
          <w:noProof/>
          <w:lang w:eastAsia="ko-KR"/>
        </w:rPr>
        <w:t>]</w:t>
      </w:r>
    </w:p>
    <w:p w14:paraId="22CB804E" w14:textId="77777777" w:rsidR="006F494F" w:rsidRPr="005050F0" w:rsidRDefault="006F494F" w:rsidP="006F494F">
      <w:pPr>
        <w:pStyle w:val="Heading3"/>
        <w:rPr>
          <w:noProof/>
          <w:lang w:eastAsia="ko-KR"/>
        </w:rPr>
      </w:pPr>
      <w:bookmarkStart w:id="2724" w:name="_Toc176344681"/>
      <w:r w:rsidRPr="005050F0">
        <w:rPr>
          <w:noProof/>
        </w:rPr>
        <w:lastRenderedPageBreak/>
        <w:t>9.2.29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2719"/>
      <w:bookmarkEnd w:id="2720"/>
      <w:bookmarkEnd w:id="2721"/>
      <w:bookmarkEnd w:id="2722"/>
      <w:bookmarkEnd w:id="2723"/>
      <w:bookmarkEnd w:id="2724"/>
    </w:p>
    <w:p w14:paraId="7405FA1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F85D4C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4572DD4"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6F494F" w:rsidRPr="005050F0" w14:paraId="2F41F75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11AC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C41F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C8BF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0CC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EEE8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21E45A" w14:textId="77777777" w:rsidR="006F494F" w:rsidRPr="005050F0" w:rsidRDefault="006F494F" w:rsidP="003A70BF">
            <w:pPr>
              <w:jc w:val="center"/>
              <w:rPr>
                <w:rFonts w:ascii="Arial" w:hAnsi="Arial" w:cs="Arial"/>
                <w:b/>
                <w:noProof/>
                <w:sz w:val="18"/>
                <w:szCs w:val="18"/>
              </w:rPr>
            </w:pPr>
          </w:p>
        </w:tc>
      </w:tr>
      <w:tr w:rsidR="006F494F" w:rsidRPr="005050F0" w14:paraId="682A156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BB53C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9A28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C04F5"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6F99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2778A"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790C6DE" w14:textId="77777777" w:rsidR="006F494F" w:rsidRPr="005050F0" w:rsidRDefault="006F494F" w:rsidP="003A70BF">
            <w:pPr>
              <w:jc w:val="center"/>
              <w:rPr>
                <w:b/>
                <w:noProof/>
              </w:rPr>
            </w:pPr>
          </w:p>
        </w:tc>
      </w:tr>
      <w:tr w:rsidR="006F494F" w:rsidRPr="005050F0" w14:paraId="68416A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83F9B2"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EDD02" w14:textId="77777777" w:rsidR="006F494F" w:rsidRPr="005050F0" w:rsidRDefault="006F494F" w:rsidP="003A70BF">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3092E8A9" w14:textId="77777777" w:rsidR="00436685" w:rsidRPr="005050F0" w:rsidRDefault="00436685" w:rsidP="00436685">
      <w:pPr>
        <w:rPr>
          <w:noProof/>
        </w:rPr>
      </w:pPr>
      <w:bookmarkStart w:id="2725" w:name="_Toc4577809"/>
      <w:bookmarkStart w:id="2726" w:name="_Toc27504405"/>
      <w:bookmarkStart w:id="2727" w:name="_Toc27505193"/>
      <w:bookmarkStart w:id="2728" w:name="_Toc27505977"/>
      <w:bookmarkStart w:id="2729" w:name="_Toc27506761"/>
    </w:p>
    <w:p w14:paraId="0EF46A99" w14:textId="77777777" w:rsidR="006F494F" w:rsidRPr="005050F0" w:rsidRDefault="006F494F" w:rsidP="006F494F">
      <w:pPr>
        <w:pStyle w:val="Heading3"/>
        <w:rPr>
          <w:noProof/>
          <w:lang w:eastAsia="ko-KR"/>
        </w:rPr>
      </w:pPr>
      <w:bookmarkStart w:id="2730" w:name="_Toc176344682"/>
      <w:r w:rsidRPr="005050F0">
        <w:rPr>
          <w:noProof/>
        </w:rPr>
        <w:t>9.2.30</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bookmarkEnd w:id="2725"/>
      <w:bookmarkEnd w:id="2726"/>
      <w:bookmarkEnd w:id="2727"/>
      <w:bookmarkEnd w:id="2728"/>
      <w:bookmarkEnd w:id="2729"/>
      <w:bookmarkEnd w:id="2730"/>
    </w:p>
    <w:p w14:paraId="51AA22D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30</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8A9E8F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7072883" w14:textId="77777777" w:rsidR="006F494F" w:rsidRPr="005050F0" w:rsidRDefault="006F494F" w:rsidP="003A70BF">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Pr="005050F0">
              <w:rPr>
                <w:noProof/>
                <w:lang w:eastAsia="ko-KR"/>
              </w:rPr>
              <w:t>RelayService</w:t>
            </w:r>
          </w:p>
        </w:tc>
      </w:tr>
      <w:tr w:rsidR="006F494F" w:rsidRPr="005050F0" w14:paraId="4EA045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BB24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370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A52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964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A87BE"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06315A" w14:textId="77777777" w:rsidR="006F494F" w:rsidRPr="005050F0" w:rsidRDefault="006F494F" w:rsidP="003A70BF">
            <w:pPr>
              <w:jc w:val="center"/>
              <w:rPr>
                <w:rFonts w:ascii="Arial" w:hAnsi="Arial" w:cs="Arial"/>
                <w:b/>
                <w:noProof/>
                <w:sz w:val="18"/>
                <w:szCs w:val="18"/>
              </w:rPr>
            </w:pPr>
          </w:p>
        </w:tc>
      </w:tr>
      <w:tr w:rsidR="006F494F" w:rsidRPr="005050F0" w14:paraId="79C7BF3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A1B55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6A0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72218"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3A7E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DBADC"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726779E" w14:textId="77777777" w:rsidR="006F494F" w:rsidRPr="005050F0" w:rsidRDefault="006F494F" w:rsidP="003A70BF">
            <w:pPr>
              <w:jc w:val="center"/>
              <w:rPr>
                <w:b/>
                <w:noProof/>
              </w:rPr>
            </w:pPr>
          </w:p>
        </w:tc>
      </w:tr>
      <w:tr w:rsidR="006F494F" w:rsidRPr="005050F0" w14:paraId="3733E67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007500"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958C4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p>
        </w:tc>
      </w:tr>
    </w:tbl>
    <w:p w14:paraId="5D1E7A64" w14:textId="77777777" w:rsidR="00436685" w:rsidRPr="005050F0" w:rsidRDefault="00436685" w:rsidP="00436685">
      <w:pPr>
        <w:rPr>
          <w:noProof/>
        </w:rPr>
      </w:pPr>
    </w:p>
    <w:p w14:paraId="754A298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group is allowed to use a relay service.</w:t>
      </w:r>
    </w:p>
    <w:p w14:paraId="392788F7"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group is not allowed to use a relay service.</w:t>
      </w:r>
    </w:p>
    <w:p w14:paraId="3CBE47AB" w14:textId="77777777" w:rsidR="006F494F" w:rsidRPr="005050F0" w:rsidRDefault="006F494F" w:rsidP="006F494F">
      <w:pPr>
        <w:pStyle w:val="Heading3"/>
        <w:rPr>
          <w:noProof/>
          <w:lang w:eastAsia="ko-KR"/>
        </w:rPr>
      </w:pPr>
      <w:bookmarkStart w:id="2731" w:name="_Toc4577810"/>
      <w:bookmarkStart w:id="2732" w:name="_Toc27504406"/>
      <w:bookmarkStart w:id="2733" w:name="_Toc27505194"/>
      <w:bookmarkStart w:id="2734" w:name="_Toc27505978"/>
      <w:bookmarkStart w:id="2735" w:name="_Toc27506762"/>
      <w:bookmarkStart w:id="2736" w:name="_Toc176344683"/>
      <w:r w:rsidRPr="005050F0">
        <w:rPr>
          <w:noProof/>
        </w:rPr>
        <w:t>9.2.31</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2731"/>
      <w:bookmarkEnd w:id="2732"/>
      <w:bookmarkEnd w:id="2733"/>
      <w:bookmarkEnd w:id="2734"/>
      <w:bookmarkEnd w:id="2735"/>
      <w:bookmarkEnd w:id="2736"/>
    </w:p>
    <w:p w14:paraId="6AD04016"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2.31.1: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7ED6D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378B72"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6F494F" w:rsidRPr="005050F0" w14:paraId="2414D2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83471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B507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9C808"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B19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91A7D"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3A1A6E" w14:textId="77777777" w:rsidR="006F494F" w:rsidRPr="005050F0" w:rsidRDefault="006F494F" w:rsidP="003A70BF">
            <w:pPr>
              <w:jc w:val="center"/>
              <w:rPr>
                <w:rFonts w:ascii="Arial" w:hAnsi="Arial" w:cs="Arial"/>
                <w:b/>
                <w:noProof/>
                <w:sz w:val="18"/>
                <w:szCs w:val="18"/>
              </w:rPr>
            </w:pPr>
          </w:p>
        </w:tc>
      </w:tr>
      <w:tr w:rsidR="006F494F" w:rsidRPr="005050F0" w14:paraId="482336B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EB420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FFDA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2A89C"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B6AA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82805"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5B411FE" w14:textId="77777777" w:rsidR="006F494F" w:rsidRPr="005050F0" w:rsidRDefault="006F494F" w:rsidP="003A70BF">
            <w:pPr>
              <w:jc w:val="center"/>
              <w:rPr>
                <w:b/>
                <w:noProof/>
              </w:rPr>
            </w:pPr>
          </w:p>
        </w:tc>
      </w:tr>
      <w:tr w:rsidR="006F494F" w:rsidRPr="005050F0" w14:paraId="019E8CB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F78EA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27A98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IPv6 is preferred over IPv4 for on-network operation when the MCData UE has both IPv4 and IPv6 host configuration.</w:t>
            </w:r>
          </w:p>
        </w:tc>
      </w:tr>
    </w:tbl>
    <w:p w14:paraId="3A89DE3E" w14:textId="77777777" w:rsidR="00436685" w:rsidRPr="005050F0" w:rsidRDefault="00436685" w:rsidP="00436685">
      <w:pPr>
        <w:rPr>
          <w:noProof/>
        </w:rPr>
      </w:pPr>
    </w:p>
    <w:p w14:paraId="561FB11D" w14:textId="77777777" w:rsidR="006F494F" w:rsidRPr="005050F0" w:rsidRDefault="006F494F" w:rsidP="006F494F">
      <w:pPr>
        <w:rPr>
          <w:noProof/>
          <w:lang w:eastAsia="ko-KR"/>
        </w:rPr>
      </w:pPr>
      <w:r w:rsidRPr="005050F0">
        <w:rPr>
          <w:noProof/>
          <w:lang w:eastAsia="ko-KR"/>
        </w:rPr>
        <w:t xml:space="preserve">If the MCData UE has </w:t>
      </w:r>
      <w:r w:rsidRPr="005050F0">
        <w:rPr>
          <w:noProof/>
        </w:rPr>
        <w:t>both IPv4 and IPv6 host configuration and:</w:t>
      </w:r>
    </w:p>
    <w:p w14:paraId="18DA7A82" w14:textId="77777777" w:rsidR="006F494F" w:rsidRPr="005050F0" w:rsidRDefault="006F494F" w:rsidP="006F494F">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109A7FF5" w14:textId="77777777" w:rsidR="006F494F" w:rsidRPr="005050F0" w:rsidRDefault="006F494F" w:rsidP="006F494F">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122B8C5C" w14:textId="77777777" w:rsidR="006F494F" w:rsidRPr="005050F0" w:rsidRDefault="006F494F" w:rsidP="006F494F">
      <w:pPr>
        <w:pStyle w:val="Heading3"/>
        <w:rPr>
          <w:noProof/>
          <w:lang w:eastAsia="ko-KR"/>
        </w:rPr>
      </w:pPr>
      <w:bookmarkStart w:id="2737" w:name="_Toc4577811"/>
      <w:bookmarkStart w:id="2738" w:name="_Toc27504407"/>
      <w:bookmarkStart w:id="2739" w:name="_Toc27505195"/>
      <w:bookmarkStart w:id="2740" w:name="_Toc27505979"/>
      <w:bookmarkStart w:id="2741" w:name="_Toc27506763"/>
      <w:bookmarkStart w:id="2742" w:name="_Toc176344684"/>
      <w:r w:rsidRPr="005050F0">
        <w:rPr>
          <w:noProof/>
        </w:rPr>
        <w:t>9.2.32</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w:t>
      </w:r>
      <w:bookmarkEnd w:id="2737"/>
      <w:bookmarkEnd w:id="2738"/>
      <w:bookmarkEnd w:id="2739"/>
      <w:bookmarkEnd w:id="2740"/>
      <w:bookmarkEnd w:id="2741"/>
      <w:bookmarkEnd w:id="2742"/>
    </w:p>
    <w:p w14:paraId="2BB45B4C"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32</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67763F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11F3D17"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w:t>
            </w:r>
          </w:p>
        </w:tc>
      </w:tr>
      <w:tr w:rsidR="006F494F" w:rsidRPr="005050F0" w14:paraId="49D1DC3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42AE9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0584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786F1"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09BA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00FD0"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0B769A" w14:textId="77777777" w:rsidR="006F494F" w:rsidRPr="005050F0" w:rsidRDefault="006F494F" w:rsidP="003A70BF">
            <w:pPr>
              <w:jc w:val="center"/>
              <w:rPr>
                <w:rFonts w:ascii="Arial" w:hAnsi="Arial" w:cs="Arial"/>
                <w:b/>
                <w:noProof/>
                <w:sz w:val="18"/>
                <w:szCs w:val="18"/>
              </w:rPr>
            </w:pPr>
          </w:p>
        </w:tc>
      </w:tr>
      <w:tr w:rsidR="006F494F" w:rsidRPr="005050F0" w14:paraId="753E2A4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9335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88BE" w14:textId="77777777" w:rsidR="006F494F" w:rsidRPr="005050F0" w:rsidRDefault="006F494F" w:rsidP="003A70BF">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EDAEE" w14:textId="77777777" w:rsidR="006F494F" w:rsidRPr="005050F0" w:rsidRDefault="003F26BC" w:rsidP="003A70BF">
            <w:pPr>
              <w:pStyle w:val="TAC"/>
              <w:rPr>
                <w:noProof/>
              </w:rPr>
            </w:pPr>
            <w:r w:rsidRPr="005050F0">
              <w:rPr>
                <w:noProof/>
              </w:rPr>
              <w:t>ZeroOr</w:t>
            </w:r>
            <w:r w:rsidR="006F494F"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1CAAF" w14:textId="77777777" w:rsidR="006F494F" w:rsidRPr="005050F0" w:rsidRDefault="006F494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95678"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570A98" w14:textId="77777777" w:rsidR="006F494F" w:rsidRPr="005050F0" w:rsidRDefault="006F494F" w:rsidP="003A70BF">
            <w:pPr>
              <w:jc w:val="center"/>
              <w:rPr>
                <w:b/>
                <w:noProof/>
              </w:rPr>
            </w:pPr>
          </w:p>
        </w:tc>
      </w:tr>
      <w:tr w:rsidR="006F494F" w:rsidRPr="005050F0" w14:paraId="7A7C6F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E7F2ED"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5F5CEB"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MCData groups.</w:t>
            </w:r>
          </w:p>
        </w:tc>
      </w:tr>
    </w:tbl>
    <w:p w14:paraId="12D6E992" w14:textId="77777777" w:rsidR="006F494F" w:rsidRPr="005050F0" w:rsidRDefault="006F494F" w:rsidP="006F494F">
      <w:pPr>
        <w:rPr>
          <w:noProof/>
          <w:lang w:eastAsia="ko-KR"/>
        </w:rPr>
      </w:pPr>
    </w:p>
    <w:p w14:paraId="59CB461A" w14:textId="77777777" w:rsidR="006F494F" w:rsidRPr="005050F0" w:rsidRDefault="006F494F" w:rsidP="006F494F">
      <w:pPr>
        <w:pStyle w:val="Heading3"/>
        <w:rPr>
          <w:noProof/>
          <w:lang w:eastAsia="ko-KR"/>
        </w:rPr>
      </w:pPr>
      <w:bookmarkStart w:id="2743" w:name="_Toc4577812"/>
      <w:bookmarkStart w:id="2744" w:name="_Toc27504408"/>
      <w:bookmarkStart w:id="2745" w:name="_Toc27505196"/>
      <w:bookmarkStart w:id="2746" w:name="_Toc27505980"/>
      <w:bookmarkStart w:id="2747" w:name="_Toc27506764"/>
      <w:bookmarkStart w:id="2748" w:name="_Toc176344685"/>
      <w:r w:rsidRPr="005050F0">
        <w:rPr>
          <w:noProof/>
        </w:rPr>
        <w:lastRenderedPageBreak/>
        <w:t>9.2.</w:t>
      </w:r>
      <w:r w:rsidRPr="005050F0">
        <w:rPr>
          <w:noProof/>
          <w:lang w:eastAsia="ko-KR"/>
        </w:rPr>
        <w:t>33</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w:t>
      </w:r>
      <w:bookmarkEnd w:id="2743"/>
      <w:bookmarkEnd w:id="2744"/>
      <w:bookmarkEnd w:id="2745"/>
      <w:bookmarkEnd w:id="2746"/>
      <w:bookmarkEnd w:id="2747"/>
      <w:bookmarkEnd w:id="2748"/>
    </w:p>
    <w:p w14:paraId="664D38E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33</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DF51D3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B8CA725"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w:t>
            </w:r>
          </w:p>
        </w:tc>
      </w:tr>
      <w:tr w:rsidR="006F494F" w:rsidRPr="005050F0" w14:paraId="54A897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6FB57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10C7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90015"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51C5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C1E7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69FA00" w14:textId="77777777" w:rsidR="006F494F" w:rsidRPr="005050F0" w:rsidRDefault="006F494F" w:rsidP="003A70BF">
            <w:pPr>
              <w:jc w:val="center"/>
              <w:rPr>
                <w:rFonts w:ascii="Arial" w:hAnsi="Arial" w:cs="Arial"/>
                <w:b/>
                <w:noProof/>
                <w:sz w:val="18"/>
                <w:szCs w:val="18"/>
              </w:rPr>
            </w:pPr>
          </w:p>
        </w:tc>
      </w:tr>
      <w:tr w:rsidR="006F494F" w:rsidRPr="005050F0" w14:paraId="36E6369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B60CB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3613"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766E" w14:textId="77777777" w:rsidR="006F494F" w:rsidRPr="005050F0" w:rsidRDefault="006F494F" w:rsidP="003A70BF">
            <w:pPr>
              <w:pStyle w:val="TAC"/>
              <w:rPr>
                <w:noProof/>
                <w:lang w:eastAsia="ko-KR"/>
              </w:rPr>
            </w:pPr>
            <w:r w:rsidRPr="005050F0">
              <w:rPr>
                <w:noProof/>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239C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006CC"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A1A93C" w14:textId="77777777" w:rsidR="006F494F" w:rsidRPr="005050F0" w:rsidRDefault="006F494F" w:rsidP="003A70BF">
            <w:pPr>
              <w:jc w:val="center"/>
              <w:rPr>
                <w:b/>
                <w:noProof/>
              </w:rPr>
            </w:pPr>
          </w:p>
        </w:tc>
      </w:tr>
      <w:tr w:rsidR="006F494F" w:rsidRPr="005050F0" w14:paraId="5B3F625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C8355D"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3FEB5"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MCData groups.</w:t>
            </w:r>
          </w:p>
        </w:tc>
      </w:tr>
    </w:tbl>
    <w:p w14:paraId="29AD3FF6" w14:textId="77777777" w:rsidR="006F494F" w:rsidRPr="005050F0" w:rsidRDefault="006F494F" w:rsidP="006F494F">
      <w:pPr>
        <w:rPr>
          <w:noProof/>
          <w:lang w:eastAsia="ko-KR"/>
        </w:rPr>
      </w:pPr>
    </w:p>
    <w:p w14:paraId="767B805A" w14:textId="77777777" w:rsidR="006F494F" w:rsidRPr="005050F0" w:rsidRDefault="006F494F" w:rsidP="006F494F">
      <w:pPr>
        <w:pStyle w:val="Heading3"/>
        <w:rPr>
          <w:noProof/>
          <w:lang w:eastAsia="ko-KR"/>
        </w:rPr>
      </w:pPr>
      <w:bookmarkStart w:id="2749" w:name="_Toc4577813"/>
      <w:bookmarkStart w:id="2750" w:name="_Toc27504409"/>
      <w:bookmarkStart w:id="2751" w:name="_Toc27505197"/>
      <w:bookmarkStart w:id="2752" w:name="_Toc27505981"/>
      <w:bookmarkStart w:id="2753" w:name="_Toc27506765"/>
      <w:bookmarkStart w:id="2754" w:name="_Toc176344686"/>
      <w:r w:rsidRPr="005050F0">
        <w:rPr>
          <w:noProof/>
        </w:rPr>
        <w:t>9.2.</w:t>
      </w:r>
      <w:r w:rsidRPr="005050F0">
        <w:rPr>
          <w:noProof/>
          <w:lang w:eastAsia="ko-KR"/>
        </w:rPr>
        <w:t>34</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RelayedMCDataGroup/&lt;x&gt;/MCDataGroupID</w:t>
      </w:r>
      <w:bookmarkEnd w:id="2749"/>
      <w:bookmarkEnd w:id="2750"/>
      <w:bookmarkEnd w:id="2751"/>
      <w:bookmarkEnd w:id="2752"/>
      <w:bookmarkEnd w:id="2753"/>
      <w:bookmarkEnd w:id="2754"/>
    </w:p>
    <w:p w14:paraId="7AF8018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34</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AEA70A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600D49"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RelayedMCDataGroup/&lt;x&gt;/MCDataGroupID</w:t>
            </w:r>
          </w:p>
        </w:tc>
      </w:tr>
      <w:tr w:rsidR="006F494F" w:rsidRPr="005050F0" w14:paraId="545A60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EF926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1337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59C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41E8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3145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8FAFDB" w14:textId="77777777" w:rsidR="006F494F" w:rsidRPr="005050F0" w:rsidRDefault="006F494F" w:rsidP="003A70BF">
            <w:pPr>
              <w:jc w:val="center"/>
              <w:rPr>
                <w:rFonts w:ascii="Arial" w:hAnsi="Arial" w:cs="Arial"/>
                <w:b/>
                <w:noProof/>
                <w:sz w:val="18"/>
                <w:szCs w:val="18"/>
              </w:rPr>
            </w:pPr>
          </w:p>
        </w:tc>
      </w:tr>
      <w:tr w:rsidR="006F494F" w:rsidRPr="005050F0" w14:paraId="10751D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3485E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10D36"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4AFD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12DE"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F8BD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35867C" w14:textId="77777777" w:rsidR="006F494F" w:rsidRPr="005050F0" w:rsidRDefault="006F494F" w:rsidP="003A70BF">
            <w:pPr>
              <w:jc w:val="center"/>
              <w:rPr>
                <w:b/>
                <w:noProof/>
              </w:rPr>
            </w:pPr>
          </w:p>
        </w:tc>
      </w:tr>
      <w:tr w:rsidR="006F494F" w:rsidRPr="005050F0" w14:paraId="41B4E68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04809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C5C8C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53FD3152" w14:textId="77777777" w:rsidR="00436685" w:rsidRPr="005050F0" w:rsidRDefault="00436685" w:rsidP="00436685">
      <w:pPr>
        <w:rPr>
          <w:noProof/>
        </w:rPr>
      </w:pPr>
    </w:p>
    <w:p w14:paraId="3359F3E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CEF9C79" w14:textId="77777777" w:rsidR="006F494F" w:rsidRPr="005050F0" w:rsidRDefault="006F494F" w:rsidP="006F494F">
      <w:pPr>
        <w:pStyle w:val="Heading3"/>
        <w:rPr>
          <w:noProof/>
          <w:lang w:eastAsia="ko-KR"/>
        </w:rPr>
      </w:pPr>
      <w:bookmarkStart w:id="2755" w:name="_Toc4577814"/>
      <w:bookmarkStart w:id="2756" w:name="_Toc27504410"/>
      <w:bookmarkStart w:id="2757" w:name="_Toc27505198"/>
      <w:bookmarkStart w:id="2758" w:name="_Toc27505982"/>
      <w:bookmarkStart w:id="2759" w:name="_Toc27506766"/>
      <w:bookmarkStart w:id="2760" w:name="_Toc176344687"/>
      <w:r w:rsidRPr="005050F0">
        <w:rPr>
          <w:noProof/>
        </w:rPr>
        <w:t>9.2.</w:t>
      </w:r>
      <w:r w:rsidRPr="005050F0">
        <w:rPr>
          <w:noProof/>
          <w:lang w:eastAsia="ko-KR"/>
        </w:rPr>
        <w:t>35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RelayedMCDataGroup/&lt;x&gt;/RelayServiceCode</w:t>
      </w:r>
      <w:bookmarkEnd w:id="2755"/>
      <w:bookmarkEnd w:id="2756"/>
      <w:bookmarkEnd w:id="2757"/>
      <w:bookmarkEnd w:id="2758"/>
      <w:bookmarkEnd w:id="2759"/>
      <w:bookmarkEnd w:id="2760"/>
    </w:p>
    <w:p w14:paraId="2F528B79"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35</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5CD78D60"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CBD7FAB"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RelayedMCDataGroup/&lt;x&gt;/RelayServiceCode</w:t>
            </w:r>
          </w:p>
        </w:tc>
      </w:tr>
      <w:tr w:rsidR="006F494F" w:rsidRPr="005050F0" w14:paraId="6559376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5775F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5EC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4523B"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370C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A903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5B1C4A" w14:textId="77777777" w:rsidR="006F494F" w:rsidRPr="005050F0" w:rsidRDefault="006F494F" w:rsidP="003A70BF">
            <w:pPr>
              <w:jc w:val="center"/>
              <w:rPr>
                <w:rFonts w:ascii="Arial" w:hAnsi="Arial" w:cs="Arial"/>
                <w:b/>
                <w:noProof/>
                <w:sz w:val="18"/>
                <w:szCs w:val="18"/>
              </w:rPr>
            </w:pPr>
          </w:p>
        </w:tc>
      </w:tr>
      <w:tr w:rsidR="006F494F" w:rsidRPr="005050F0" w14:paraId="047DD85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F08E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5D014"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C454A"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004C"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74A5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3BA035" w14:textId="77777777" w:rsidR="006F494F" w:rsidRPr="005050F0" w:rsidRDefault="006F494F" w:rsidP="003A70BF">
            <w:pPr>
              <w:jc w:val="center"/>
              <w:rPr>
                <w:b/>
                <w:noProof/>
              </w:rPr>
            </w:pPr>
          </w:p>
        </w:tc>
      </w:tr>
      <w:tr w:rsidR="006F494F" w:rsidRPr="005050F0" w14:paraId="788F40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E229B8"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67720E" w14:textId="77777777" w:rsidR="006F494F" w:rsidRPr="005050F0" w:rsidRDefault="006F494F" w:rsidP="003A70BF">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2AA872EB" w14:textId="77777777" w:rsidR="006F494F" w:rsidRPr="005050F0" w:rsidRDefault="006F494F" w:rsidP="006F494F">
      <w:pPr>
        <w:rPr>
          <w:noProof/>
        </w:rPr>
      </w:pPr>
    </w:p>
    <w:p w14:paraId="1B4D590C" w14:textId="77777777" w:rsidR="006F494F" w:rsidRPr="005050F0" w:rsidRDefault="006F494F" w:rsidP="006F494F">
      <w:pPr>
        <w:pStyle w:val="Heading1"/>
        <w:tabs>
          <w:tab w:val="right" w:pos="9630"/>
        </w:tabs>
        <w:rPr>
          <w:noProof/>
          <w:lang w:eastAsia="ko-KR"/>
        </w:rPr>
      </w:pPr>
      <w:bookmarkStart w:id="2761" w:name="_Toc4577815"/>
      <w:bookmarkStart w:id="2762" w:name="_Toc27504411"/>
      <w:bookmarkStart w:id="2763" w:name="_Toc27505199"/>
      <w:bookmarkStart w:id="2764" w:name="_Toc27505983"/>
      <w:bookmarkStart w:id="2765" w:name="_Toc27506767"/>
      <w:bookmarkStart w:id="2766" w:name="_Toc176344688"/>
      <w:bookmarkStart w:id="2767" w:name="_Hlk105412884"/>
      <w:r w:rsidRPr="005050F0">
        <w:rPr>
          <w:noProof/>
          <w:lang w:eastAsia="ko-KR"/>
        </w:rPr>
        <w:t>10</w:t>
      </w:r>
      <w:r w:rsidRPr="005050F0">
        <w:rPr>
          <w:noProof/>
        </w:rPr>
        <w:tab/>
        <w:t xml:space="preserve">MCData </w:t>
      </w:r>
      <w:r w:rsidRPr="005050F0">
        <w:rPr>
          <w:noProof/>
          <w:lang w:eastAsia="ko-KR"/>
        </w:rPr>
        <w:t xml:space="preserve">user profile </w:t>
      </w:r>
      <w:r w:rsidRPr="005050F0">
        <w:rPr>
          <w:noProof/>
        </w:rPr>
        <w:t>MO</w:t>
      </w:r>
      <w:bookmarkEnd w:id="2761"/>
      <w:bookmarkEnd w:id="2762"/>
      <w:bookmarkEnd w:id="2763"/>
      <w:bookmarkEnd w:id="2764"/>
      <w:bookmarkEnd w:id="2765"/>
      <w:bookmarkEnd w:id="2766"/>
    </w:p>
    <w:p w14:paraId="015DD344" w14:textId="77777777" w:rsidR="006F494F" w:rsidRPr="005050F0" w:rsidRDefault="006F494F" w:rsidP="006F494F">
      <w:pPr>
        <w:pStyle w:val="Heading2"/>
        <w:rPr>
          <w:noProof/>
        </w:rPr>
      </w:pPr>
      <w:bookmarkStart w:id="2768" w:name="_Toc4577816"/>
      <w:bookmarkStart w:id="2769" w:name="_Toc27504412"/>
      <w:bookmarkStart w:id="2770" w:name="_Toc27505200"/>
      <w:bookmarkStart w:id="2771" w:name="_Toc27505984"/>
      <w:bookmarkStart w:id="2772" w:name="_Toc27506768"/>
      <w:bookmarkStart w:id="2773" w:name="_Toc176344689"/>
      <w:r w:rsidRPr="005050F0">
        <w:rPr>
          <w:noProof/>
          <w:lang w:eastAsia="ko-KR"/>
        </w:rPr>
        <w:t>10.</w:t>
      </w:r>
      <w:r w:rsidRPr="005050F0">
        <w:rPr>
          <w:noProof/>
        </w:rPr>
        <w:t>1</w:t>
      </w:r>
      <w:r w:rsidRPr="005050F0">
        <w:rPr>
          <w:noProof/>
        </w:rPr>
        <w:tab/>
        <w:t>General</w:t>
      </w:r>
      <w:bookmarkEnd w:id="2768"/>
      <w:bookmarkEnd w:id="2769"/>
      <w:bookmarkEnd w:id="2770"/>
      <w:bookmarkEnd w:id="2771"/>
      <w:bookmarkEnd w:id="2772"/>
      <w:bookmarkEnd w:id="2773"/>
    </w:p>
    <w:p w14:paraId="077E8A22" w14:textId="77777777" w:rsidR="006F494F" w:rsidRPr="005050F0" w:rsidRDefault="006F494F" w:rsidP="006F494F">
      <w:pPr>
        <w:rPr>
          <w:noProof/>
          <w:lang w:eastAsia="ko-KR"/>
        </w:rPr>
      </w:pPr>
      <w:r w:rsidRPr="005050F0">
        <w:rPr>
          <w:noProof/>
        </w:rPr>
        <w:t xml:space="preserve">The MCData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user profile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1C85F732" w14:textId="77777777" w:rsidR="006F494F" w:rsidRPr="005050F0" w:rsidRDefault="006F494F" w:rsidP="006F494F">
      <w:pPr>
        <w:rPr>
          <w:noProof/>
        </w:rPr>
      </w:pPr>
      <w:r w:rsidRPr="005050F0">
        <w:rPr>
          <w:noProof/>
        </w:rPr>
        <w:t>The Management Object Identifier is: urn:oma:mo:ext-3gpp-MCData</w:t>
      </w:r>
      <w:r w:rsidRPr="005050F0">
        <w:rPr>
          <w:noProof/>
          <w:lang w:eastAsia="ko-KR"/>
        </w:rPr>
        <w:t>-user-profile</w:t>
      </w:r>
      <w:r w:rsidRPr="005050F0">
        <w:rPr>
          <w:noProof/>
        </w:rPr>
        <w:t>:1.0.</w:t>
      </w:r>
    </w:p>
    <w:p w14:paraId="5A690B06" w14:textId="77777777" w:rsidR="006F494F" w:rsidRPr="005050F0" w:rsidRDefault="006F494F" w:rsidP="006F494F">
      <w:pPr>
        <w:rPr>
          <w:noProof/>
        </w:rPr>
      </w:pPr>
      <w:r w:rsidRPr="005050F0">
        <w:rPr>
          <w:noProof/>
        </w:rPr>
        <w:t>Protocol compatibility: This MO is compatible with OMA OMA DM 1.2 [</w:t>
      </w:r>
      <w:r w:rsidRPr="005050F0">
        <w:rPr>
          <w:noProof/>
          <w:lang w:eastAsia="ko-KR"/>
        </w:rPr>
        <w:t>3</w:t>
      </w:r>
      <w:r w:rsidRPr="005050F0">
        <w:rPr>
          <w:noProof/>
        </w:rPr>
        <w:t>].</w:t>
      </w:r>
    </w:p>
    <w:p w14:paraId="0AD8BCD0" w14:textId="77777777" w:rsidR="006F494F" w:rsidRPr="005050F0" w:rsidRDefault="006F494F" w:rsidP="006F494F">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user profile </w:t>
      </w:r>
      <w:r w:rsidRPr="005050F0">
        <w:rPr>
          <w:noProof/>
        </w:rPr>
        <w:t>MO.</w:t>
      </w:r>
    </w:p>
    <w:p w14:paraId="37D02844" w14:textId="77777777" w:rsidR="006F494F" w:rsidRPr="005050F0" w:rsidRDefault="006F494F" w:rsidP="006F494F">
      <w:pPr>
        <w:rPr>
          <w:noProof/>
        </w:rPr>
      </w:pPr>
      <w:r w:rsidRPr="005050F0">
        <w:rPr>
          <w:noProof/>
        </w:rPr>
        <w:t xml:space="preserve">The following nodes and leaf objects are possible under the MCData </w:t>
      </w:r>
      <w:r w:rsidRPr="005050F0">
        <w:rPr>
          <w:noProof/>
          <w:lang w:eastAsia="ko-KR"/>
        </w:rPr>
        <w:t xml:space="preserve">user profile </w:t>
      </w:r>
      <w:r w:rsidRPr="005050F0">
        <w:rPr>
          <w:noProof/>
        </w:rPr>
        <w:t>node as described in figure </w:t>
      </w:r>
      <w:r w:rsidRPr="005050F0">
        <w:rPr>
          <w:noProof/>
          <w:lang w:eastAsia="ko-KR"/>
        </w:rPr>
        <w:t>10.1.</w:t>
      </w:r>
      <w:r w:rsidRPr="005050F0">
        <w:rPr>
          <w:noProof/>
        </w:rPr>
        <w:t>1, figure </w:t>
      </w:r>
      <w:r w:rsidRPr="005050F0">
        <w:rPr>
          <w:noProof/>
          <w:lang w:eastAsia="ko-KR"/>
        </w:rPr>
        <w:t>10.1.2 and figure</w:t>
      </w:r>
      <w:r w:rsidRPr="005050F0">
        <w:rPr>
          <w:noProof/>
        </w:rPr>
        <w:t> 10.1.3</w:t>
      </w:r>
      <w:r w:rsidR="006F69F8">
        <w:rPr>
          <w:noProof/>
        </w:rPr>
        <w:t>.</w:t>
      </w:r>
    </w:p>
    <w:p w14:paraId="47A59517" w14:textId="77777777" w:rsidR="006F494F" w:rsidRPr="005050F0" w:rsidRDefault="006F69F8" w:rsidP="006F494F">
      <w:pPr>
        <w:pStyle w:val="TH"/>
        <w:rPr>
          <w:noProof/>
        </w:rPr>
      </w:pPr>
      <w:r>
        <w:rPr>
          <w:noProof/>
        </w:rPr>
        <w:object w:dxaOrig="9910" w:dyaOrig="11501" w14:anchorId="3EB0D8B4">
          <v:shape id="_x0000_i1043" type="#_x0000_t75" style="width:480.85pt;height:557.85pt" o:ole="">
            <v:imagedata r:id="rId41" o:title=""/>
          </v:shape>
          <o:OLEObject Type="Embed" ProgID="Visio.Drawing.15" ShapeID="_x0000_i1043" DrawAspect="Content" ObjectID="_1786972224" r:id="rId42"/>
        </w:object>
      </w:r>
    </w:p>
    <w:p w14:paraId="36556BC6" w14:textId="77777777" w:rsidR="006F494F" w:rsidRPr="005050F0" w:rsidRDefault="006F494F" w:rsidP="006F494F">
      <w:pPr>
        <w:pStyle w:val="TF"/>
        <w:rPr>
          <w:noProof/>
        </w:rPr>
      </w:pPr>
      <w:r w:rsidRPr="005050F0">
        <w:rPr>
          <w:noProof/>
        </w:rPr>
        <w:t>Figure </w:t>
      </w:r>
      <w:r w:rsidRPr="005050F0">
        <w:rPr>
          <w:noProof/>
          <w:lang w:eastAsia="ko-KR"/>
        </w:rPr>
        <w:t>10.</w:t>
      </w:r>
      <w:r w:rsidRPr="005050F0">
        <w:rPr>
          <w:noProof/>
        </w:rPr>
        <w:t>1</w:t>
      </w:r>
      <w:r w:rsidRPr="005050F0">
        <w:rPr>
          <w:noProof/>
          <w:lang w:eastAsia="ko-KR"/>
        </w:rPr>
        <w:t>.1</w:t>
      </w:r>
      <w:r w:rsidRPr="005050F0">
        <w:rPr>
          <w:noProof/>
        </w:rPr>
        <w:t xml:space="preserve">: The MCData </w:t>
      </w:r>
      <w:r w:rsidRPr="005050F0">
        <w:rPr>
          <w:noProof/>
          <w:lang w:eastAsia="ko-KR"/>
        </w:rPr>
        <w:t>user profile MO (1 of 3)</w:t>
      </w:r>
    </w:p>
    <w:p w14:paraId="06144B4C" w14:textId="77777777" w:rsidR="006F494F" w:rsidRPr="005050F0" w:rsidRDefault="00A17122" w:rsidP="006F494F">
      <w:pPr>
        <w:pStyle w:val="TH"/>
        <w:rPr>
          <w:noProof/>
        </w:rPr>
      </w:pPr>
      <w:r>
        <w:rPr>
          <w:noProof/>
        </w:rPr>
        <w:object w:dxaOrig="9401" w:dyaOrig="12021" w14:anchorId="21764EAE">
          <v:shape id="_x0000_i1044" type="#_x0000_t75" style="width:470.2pt;height:601.05pt" o:ole="">
            <v:imagedata r:id="rId43" o:title=""/>
          </v:shape>
          <o:OLEObject Type="Embed" ProgID="Visio.Drawing.15" ShapeID="_x0000_i1044" DrawAspect="Content" ObjectID="_1786972225" r:id="rId44"/>
        </w:object>
      </w:r>
    </w:p>
    <w:p w14:paraId="53995735" w14:textId="77777777" w:rsidR="006F494F" w:rsidRPr="005050F0" w:rsidRDefault="006F494F" w:rsidP="006F494F">
      <w:pPr>
        <w:pStyle w:val="TF"/>
        <w:rPr>
          <w:noProof/>
          <w:lang w:eastAsia="ko-KR"/>
        </w:rPr>
      </w:pPr>
      <w:r w:rsidRPr="005050F0">
        <w:rPr>
          <w:noProof/>
        </w:rPr>
        <w:t>Figure </w:t>
      </w:r>
      <w:r w:rsidRPr="005050F0">
        <w:rPr>
          <w:noProof/>
          <w:lang w:eastAsia="ko-KR"/>
        </w:rPr>
        <w:t>10.1.2</w:t>
      </w:r>
      <w:r w:rsidRPr="005050F0">
        <w:rPr>
          <w:noProof/>
        </w:rPr>
        <w:t xml:space="preserve">: The MCData </w:t>
      </w:r>
      <w:r w:rsidRPr="005050F0">
        <w:rPr>
          <w:noProof/>
          <w:lang w:eastAsia="ko-KR"/>
        </w:rPr>
        <w:t>user profile MO (2 of 3)</w:t>
      </w:r>
    </w:p>
    <w:p w14:paraId="3CB379BA" w14:textId="77777777" w:rsidR="006F494F" w:rsidRPr="005050F0" w:rsidRDefault="00A376FB" w:rsidP="00A42984">
      <w:pPr>
        <w:pStyle w:val="TH"/>
        <w:rPr>
          <w:noProof/>
          <w:lang w:eastAsia="ko-KR"/>
        </w:rPr>
      </w:pPr>
      <w:r>
        <w:rPr>
          <w:noProof/>
        </w:rPr>
        <w:object w:dxaOrig="7470" w:dyaOrig="3471" w14:anchorId="52B52228">
          <v:shape id="_x0000_i1045" type="#_x0000_t75" style="width:373.75pt;height:173.45pt" o:ole="">
            <v:imagedata r:id="rId45" o:title=""/>
          </v:shape>
          <o:OLEObject Type="Embed" ProgID="Visio.Drawing.15" ShapeID="_x0000_i1045" DrawAspect="Content" ObjectID="_1786972226" r:id="rId46"/>
        </w:object>
      </w:r>
    </w:p>
    <w:p w14:paraId="4C519682" w14:textId="77777777" w:rsidR="006F494F" w:rsidRPr="005050F0" w:rsidRDefault="006F494F" w:rsidP="006F494F">
      <w:pPr>
        <w:pStyle w:val="TF"/>
        <w:rPr>
          <w:noProof/>
        </w:rPr>
      </w:pPr>
      <w:r w:rsidRPr="005050F0">
        <w:rPr>
          <w:noProof/>
        </w:rPr>
        <w:t>Figure </w:t>
      </w:r>
      <w:r w:rsidRPr="005050F0">
        <w:rPr>
          <w:noProof/>
          <w:lang w:eastAsia="ko-KR"/>
        </w:rPr>
        <w:t>10.1.3</w:t>
      </w:r>
      <w:r w:rsidRPr="005050F0">
        <w:rPr>
          <w:noProof/>
        </w:rPr>
        <w:t xml:space="preserve">: The MCData </w:t>
      </w:r>
      <w:r w:rsidRPr="005050F0">
        <w:rPr>
          <w:noProof/>
          <w:lang w:eastAsia="ko-KR"/>
        </w:rPr>
        <w:t>user profile MO (3 of 3)</w:t>
      </w:r>
    </w:p>
    <w:p w14:paraId="7107CD12" w14:textId="77777777" w:rsidR="006F494F" w:rsidRPr="005050F0" w:rsidRDefault="006F494F" w:rsidP="006F494F">
      <w:pPr>
        <w:pStyle w:val="Heading2"/>
        <w:rPr>
          <w:noProof/>
        </w:rPr>
      </w:pPr>
      <w:bookmarkStart w:id="2774" w:name="_Toc4577817"/>
      <w:bookmarkStart w:id="2775" w:name="_Toc27504413"/>
      <w:bookmarkStart w:id="2776" w:name="_Toc27505201"/>
      <w:bookmarkStart w:id="2777" w:name="_Toc27505985"/>
      <w:bookmarkStart w:id="2778" w:name="_Toc27506769"/>
      <w:bookmarkStart w:id="2779" w:name="_Toc176344690"/>
      <w:r w:rsidRPr="005050F0">
        <w:rPr>
          <w:noProof/>
          <w:lang w:eastAsia="ko-KR"/>
        </w:rPr>
        <w:t>10.2</w:t>
      </w:r>
      <w:r w:rsidRPr="005050F0">
        <w:rPr>
          <w:noProof/>
        </w:rPr>
        <w:tab/>
      </w:r>
      <w:r w:rsidRPr="005050F0">
        <w:rPr>
          <w:noProof/>
          <w:lang w:eastAsia="ko-KR"/>
        </w:rPr>
        <w:t>MCData user profile MO parameters</w:t>
      </w:r>
      <w:bookmarkEnd w:id="2774"/>
      <w:bookmarkEnd w:id="2775"/>
      <w:bookmarkEnd w:id="2776"/>
      <w:bookmarkEnd w:id="2777"/>
      <w:bookmarkEnd w:id="2778"/>
      <w:bookmarkEnd w:id="2779"/>
    </w:p>
    <w:p w14:paraId="53530F31" w14:textId="77777777" w:rsidR="006F494F" w:rsidRPr="005050F0" w:rsidRDefault="006F494F" w:rsidP="006F494F">
      <w:pPr>
        <w:pStyle w:val="Heading3"/>
        <w:rPr>
          <w:noProof/>
        </w:rPr>
      </w:pPr>
      <w:bookmarkStart w:id="2780" w:name="_Toc4577818"/>
      <w:bookmarkStart w:id="2781" w:name="_Toc27504414"/>
      <w:bookmarkStart w:id="2782" w:name="_Toc27505202"/>
      <w:bookmarkStart w:id="2783" w:name="_Toc27505986"/>
      <w:bookmarkStart w:id="2784" w:name="_Toc27506770"/>
      <w:bookmarkStart w:id="2785" w:name="_Toc176344691"/>
      <w:r w:rsidRPr="005050F0">
        <w:rPr>
          <w:noProof/>
          <w:lang w:eastAsia="ko-KR"/>
        </w:rPr>
        <w:t>10.2.</w:t>
      </w:r>
      <w:r w:rsidRPr="005050F0">
        <w:rPr>
          <w:noProof/>
        </w:rPr>
        <w:t>1</w:t>
      </w:r>
      <w:r w:rsidRPr="005050F0">
        <w:rPr>
          <w:noProof/>
        </w:rPr>
        <w:tab/>
        <w:t>General</w:t>
      </w:r>
      <w:bookmarkEnd w:id="2780"/>
      <w:bookmarkEnd w:id="2781"/>
      <w:bookmarkEnd w:id="2782"/>
      <w:bookmarkEnd w:id="2783"/>
      <w:bookmarkEnd w:id="2784"/>
      <w:bookmarkEnd w:id="2785"/>
    </w:p>
    <w:p w14:paraId="347ABB1F" w14:textId="77777777" w:rsidR="006F494F" w:rsidRPr="005050F0" w:rsidRDefault="006F494F" w:rsidP="006F494F">
      <w:pPr>
        <w:rPr>
          <w:noProof/>
          <w:lang w:eastAsia="ko-KR"/>
        </w:rPr>
      </w:pPr>
      <w:r w:rsidRPr="005050F0">
        <w:rPr>
          <w:noProof/>
        </w:rPr>
        <w:t xml:space="preserve">This clause describes the parameters for the MCData </w:t>
      </w:r>
      <w:r w:rsidRPr="005050F0">
        <w:rPr>
          <w:noProof/>
          <w:lang w:eastAsia="ko-KR"/>
        </w:rPr>
        <w:t xml:space="preserve">user profile </w:t>
      </w:r>
      <w:r w:rsidRPr="005050F0">
        <w:rPr>
          <w:noProof/>
        </w:rPr>
        <w:t>Management Object (MO).</w:t>
      </w:r>
    </w:p>
    <w:p w14:paraId="63695273" w14:textId="77777777" w:rsidR="006F494F" w:rsidRPr="005050F0" w:rsidRDefault="006F494F" w:rsidP="006F494F">
      <w:pPr>
        <w:pStyle w:val="Heading3"/>
        <w:rPr>
          <w:i/>
          <w:iCs/>
          <w:noProof/>
          <w:lang w:eastAsia="ko-KR"/>
        </w:rPr>
      </w:pPr>
      <w:bookmarkStart w:id="2786" w:name="_Toc4577819"/>
      <w:bookmarkStart w:id="2787" w:name="_Toc27504415"/>
      <w:bookmarkStart w:id="2788" w:name="_Toc27505203"/>
      <w:bookmarkStart w:id="2789" w:name="_Toc27505987"/>
      <w:bookmarkStart w:id="2790" w:name="_Toc27506771"/>
      <w:bookmarkStart w:id="2791" w:name="_Toc176344692"/>
      <w:r w:rsidRPr="005050F0">
        <w:rPr>
          <w:noProof/>
          <w:lang w:eastAsia="ko-KR"/>
        </w:rPr>
        <w:t>10.2.2</w:t>
      </w:r>
      <w:r w:rsidRPr="005050F0">
        <w:rPr>
          <w:noProof/>
        </w:rPr>
        <w:tab/>
        <w:t xml:space="preserve">Node: </w:t>
      </w:r>
      <w:r w:rsidRPr="005050F0">
        <w:rPr>
          <w:i/>
          <w:iCs/>
          <w:noProof/>
        </w:rPr>
        <w:t>&lt;x&gt;</w:t>
      </w:r>
      <w:bookmarkEnd w:id="2786"/>
      <w:bookmarkEnd w:id="2787"/>
      <w:bookmarkEnd w:id="2788"/>
      <w:bookmarkEnd w:id="2789"/>
      <w:bookmarkEnd w:id="2790"/>
      <w:bookmarkEnd w:id="2791"/>
    </w:p>
    <w:p w14:paraId="5A8CFCD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5050F0" w14:paraId="5BAF174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C8FA1" w14:textId="77777777" w:rsidR="006F494F" w:rsidRPr="005050F0" w:rsidRDefault="006F494F" w:rsidP="003A70BF">
            <w:pPr>
              <w:rPr>
                <w:rFonts w:ascii="Arial" w:hAnsi="Arial" w:cs="Arial"/>
                <w:noProof/>
                <w:sz w:val="18"/>
                <w:szCs w:val="18"/>
              </w:rPr>
            </w:pPr>
            <w:r w:rsidRPr="005050F0">
              <w:rPr>
                <w:noProof/>
              </w:rPr>
              <w:t>&lt;x&gt;</w:t>
            </w:r>
          </w:p>
        </w:tc>
      </w:tr>
      <w:tr w:rsidR="006F494F" w:rsidRPr="005050F0" w14:paraId="25E59664"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71D38D6" w14:textId="77777777" w:rsidR="006F494F" w:rsidRPr="005050F0"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A6A78"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359AD"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44B1F"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28EBF"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2B0EDB" w14:textId="77777777" w:rsidR="006F494F" w:rsidRPr="005050F0" w:rsidRDefault="006F494F" w:rsidP="003A70BF">
            <w:pPr>
              <w:jc w:val="center"/>
              <w:rPr>
                <w:rFonts w:ascii="Arial" w:hAnsi="Arial" w:cs="Arial"/>
                <w:b/>
                <w:noProof/>
                <w:sz w:val="18"/>
                <w:szCs w:val="18"/>
              </w:rPr>
            </w:pPr>
          </w:p>
        </w:tc>
      </w:tr>
      <w:tr w:rsidR="006F494F" w:rsidRPr="005050F0" w14:paraId="7835B5ED"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3C741F6" w14:textId="77777777" w:rsidR="006F494F" w:rsidRPr="005050F0"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A5DB9"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A56A6" w14:textId="77777777" w:rsidR="006F494F" w:rsidRPr="005050F0" w:rsidRDefault="006F494F" w:rsidP="003A70BF">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B1358" w14:textId="77777777" w:rsidR="006F494F" w:rsidRPr="005050F0" w:rsidRDefault="006F494F" w:rsidP="003A70BF">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E62C"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57D93C" w14:textId="77777777" w:rsidR="006F494F" w:rsidRPr="005050F0" w:rsidRDefault="006F494F" w:rsidP="003A70BF">
            <w:pPr>
              <w:jc w:val="center"/>
              <w:rPr>
                <w:b/>
                <w:noProof/>
              </w:rPr>
            </w:pPr>
          </w:p>
        </w:tc>
      </w:tr>
      <w:tr w:rsidR="006F494F" w:rsidRPr="005050F0" w14:paraId="232EBEAB"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F9141DB" w14:textId="77777777" w:rsidR="006F494F" w:rsidRPr="005050F0"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9832AB" w14:textId="77777777" w:rsidR="006F494F" w:rsidRPr="005050F0" w:rsidRDefault="006F494F" w:rsidP="003A70BF">
            <w:pPr>
              <w:rPr>
                <w:noProof/>
              </w:rPr>
            </w:pPr>
            <w:r w:rsidRPr="005050F0">
              <w:rPr>
                <w:noProof/>
              </w:rPr>
              <w:t xml:space="preserve">This interior node acts as a placeholder for the MCData </w:t>
            </w:r>
            <w:r w:rsidRPr="005050F0">
              <w:rPr>
                <w:noProof/>
                <w:lang w:eastAsia="ko-KR"/>
              </w:rPr>
              <w:t xml:space="preserve">user profile </w:t>
            </w:r>
            <w:r w:rsidRPr="005050F0">
              <w:rPr>
                <w:noProof/>
              </w:rPr>
              <w:t>Management Object (MO).</w:t>
            </w:r>
          </w:p>
          <w:p w14:paraId="63DCA83B" w14:textId="77777777" w:rsidR="006F494F" w:rsidRPr="005050F0" w:rsidRDefault="006F494F" w:rsidP="003A70BF">
            <w:pPr>
              <w:rPr>
                <w:noProof/>
              </w:rPr>
            </w:pPr>
            <w:r w:rsidRPr="005050F0">
              <w:rPr>
                <w:noProof/>
              </w:rPr>
              <w:t xml:space="preserve">For the MCData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"urn:oma:mo:oma-dm-mcdata</w:t>
            </w:r>
            <w:r w:rsidRPr="005050F0">
              <w:rPr>
                <w:noProof/>
                <w:lang w:eastAsia="ko-KR"/>
              </w:rPr>
              <w:t>-user-profile</w:t>
            </w:r>
            <w:r w:rsidRPr="005050F0">
              <w:rPr>
                <w:noProof/>
              </w:rPr>
              <w:t>:1.0"</w:t>
            </w:r>
          </w:p>
        </w:tc>
      </w:tr>
    </w:tbl>
    <w:p w14:paraId="53557ACA" w14:textId="77777777" w:rsidR="00436685" w:rsidRPr="005050F0" w:rsidRDefault="00436685" w:rsidP="00436685">
      <w:pPr>
        <w:rPr>
          <w:noProof/>
        </w:rPr>
      </w:pPr>
    </w:p>
    <w:p w14:paraId="11547AF7" w14:textId="77777777" w:rsidR="006F494F" w:rsidRPr="005050F0" w:rsidRDefault="006F494F" w:rsidP="006F494F">
      <w:pPr>
        <w:pStyle w:val="B1"/>
        <w:rPr>
          <w:noProof/>
        </w:rPr>
      </w:pPr>
      <w:r w:rsidRPr="005050F0">
        <w:rPr>
          <w:noProof/>
        </w:rPr>
        <w:t>-</w:t>
      </w:r>
      <w:r w:rsidRPr="005050F0">
        <w:rPr>
          <w:noProof/>
        </w:rPr>
        <w:tab/>
        <w:t>Values: N/A</w:t>
      </w:r>
    </w:p>
    <w:p w14:paraId="70FE1890" w14:textId="77777777" w:rsidR="006F494F" w:rsidRPr="005050F0" w:rsidRDefault="006F494F" w:rsidP="006F494F">
      <w:pPr>
        <w:pStyle w:val="Heading3"/>
        <w:rPr>
          <w:noProof/>
          <w:lang w:eastAsia="ko-KR"/>
        </w:rPr>
      </w:pPr>
      <w:bookmarkStart w:id="2792" w:name="_Toc4577820"/>
      <w:bookmarkStart w:id="2793" w:name="_Toc27504416"/>
      <w:bookmarkStart w:id="2794" w:name="_Toc27505204"/>
      <w:bookmarkStart w:id="2795" w:name="_Toc27505988"/>
      <w:bookmarkStart w:id="2796" w:name="_Toc27506772"/>
      <w:bookmarkStart w:id="2797" w:name="_Toc176344693"/>
      <w:r w:rsidRPr="005050F0">
        <w:rPr>
          <w:noProof/>
          <w:lang w:eastAsia="ko-KR"/>
        </w:rPr>
        <w:t>10.2.</w:t>
      </w:r>
      <w:r w:rsidRPr="005050F0">
        <w:rPr>
          <w:noProof/>
        </w:rPr>
        <w:t>3</w:t>
      </w:r>
      <w:r w:rsidRPr="005050F0">
        <w:rPr>
          <w:noProof/>
        </w:rPr>
        <w:tab/>
        <w:t>/</w:t>
      </w:r>
      <w:r w:rsidRPr="005050F0">
        <w:rPr>
          <w:i/>
          <w:iCs/>
          <w:noProof/>
        </w:rPr>
        <w:t>&lt;x&gt;</w:t>
      </w:r>
      <w:r w:rsidRPr="005050F0">
        <w:rPr>
          <w:noProof/>
        </w:rPr>
        <w:t>/Name</w:t>
      </w:r>
      <w:bookmarkEnd w:id="2792"/>
      <w:bookmarkEnd w:id="2793"/>
      <w:bookmarkEnd w:id="2794"/>
      <w:bookmarkEnd w:id="2795"/>
      <w:bookmarkEnd w:id="2796"/>
      <w:bookmarkEnd w:id="2797"/>
    </w:p>
    <w:p w14:paraId="5F014D6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5050F0" w14:paraId="3922EB1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03B426" w14:textId="77777777" w:rsidR="006F494F" w:rsidRPr="005050F0" w:rsidRDefault="006F494F" w:rsidP="003A70BF">
            <w:pPr>
              <w:rPr>
                <w:rFonts w:ascii="Arial" w:hAnsi="Arial" w:cs="Arial"/>
                <w:noProof/>
                <w:sz w:val="18"/>
                <w:szCs w:val="18"/>
              </w:rPr>
            </w:pPr>
            <w:r w:rsidRPr="005050F0">
              <w:rPr>
                <w:noProof/>
              </w:rPr>
              <w:t>Name</w:t>
            </w:r>
          </w:p>
        </w:tc>
      </w:tr>
      <w:tr w:rsidR="006F494F" w:rsidRPr="005050F0" w14:paraId="2E886C9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A1068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34B18"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4B574"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205E5"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90B77"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BB9B603" w14:textId="77777777" w:rsidR="006F494F" w:rsidRPr="005050F0" w:rsidRDefault="006F494F" w:rsidP="003A70BF">
            <w:pPr>
              <w:jc w:val="center"/>
              <w:rPr>
                <w:rFonts w:ascii="Arial" w:hAnsi="Arial" w:cs="Arial"/>
                <w:b/>
                <w:noProof/>
                <w:sz w:val="18"/>
                <w:szCs w:val="18"/>
              </w:rPr>
            </w:pPr>
          </w:p>
        </w:tc>
      </w:tr>
      <w:tr w:rsidR="006F494F" w:rsidRPr="005050F0" w14:paraId="5311E1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BA3B4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15155"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26B5" w14:textId="77777777" w:rsidR="006F494F" w:rsidRPr="005050F0" w:rsidRDefault="006F494F"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DF45" w14:textId="77777777" w:rsidR="006F494F" w:rsidRPr="005050F0" w:rsidRDefault="006F494F"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13B05"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40230AB" w14:textId="77777777" w:rsidR="006F494F" w:rsidRPr="005050F0" w:rsidRDefault="006F494F" w:rsidP="003A70BF">
            <w:pPr>
              <w:jc w:val="center"/>
              <w:rPr>
                <w:b/>
                <w:noProof/>
              </w:rPr>
            </w:pPr>
          </w:p>
        </w:tc>
      </w:tr>
      <w:tr w:rsidR="006F494F" w:rsidRPr="005050F0" w14:paraId="6746872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0D224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85D0D" w14:textId="77777777" w:rsidR="006F494F" w:rsidRPr="005050F0" w:rsidRDefault="006F494F" w:rsidP="003A70BF">
            <w:pPr>
              <w:rPr>
                <w:noProof/>
              </w:rPr>
            </w:pPr>
            <w:r w:rsidRPr="005050F0">
              <w:rPr>
                <w:noProof/>
              </w:rPr>
              <w:t>The Name leaf is a name for the MCData user profile settings.</w:t>
            </w:r>
          </w:p>
        </w:tc>
      </w:tr>
    </w:tbl>
    <w:p w14:paraId="17BC9FD1" w14:textId="77777777" w:rsidR="00436685" w:rsidRPr="005050F0" w:rsidRDefault="00436685" w:rsidP="00436685">
      <w:pPr>
        <w:rPr>
          <w:noProof/>
        </w:rPr>
      </w:pPr>
    </w:p>
    <w:p w14:paraId="3A4BDFEE" w14:textId="77777777" w:rsidR="006F494F" w:rsidRPr="005050F0" w:rsidRDefault="006F494F" w:rsidP="006F494F">
      <w:pPr>
        <w:pStyle w:val="B1"/>
        <w:rPr>
          <w:noProof/>
        </w:rPr>
      </w:pPr>
      <w:r w:rsidRPr="005050F0">
        <w:rPr>
          <w:noProof/>
        </w:rPr>
        <w:t>-</w:t>
      </w:r>
      <w:r w:rsidRPr="005050F0">
        <w:rPr>
          <w:noProof/>
        </w:rPr>
        <w:tab/>
        <w:t>Values: &lt;User displayable name&gt;</w:t>
      </w:r>
    </w:p>
    <w:p w14:paraId="0BDA807C" w14:textId="77777777" w:rsidR="006F494F" w:rsidRPr="005050F0" w:rsidRDefault="006F494F" w:rsidP="006F494F">
      <w:pPr>
        <w:pStyle w:val="Heading3"/>
        <w:rPr>
          <w:noProof/>
          <w:lang w:eastAsia="ko-KR"/>
        </w:rPr>
      </w:pPr>
      <w:bookmarkStart w:id="2798" w:name="_Toc4577821"/>
      <w:bookmarkStart w:id="2799" w:name="_Toc27504417"/>
      <w:bookmarkStart w:id="2800" w:name="_Toc27505205"/>
      <w:bookmarkStart w:id="2801" w:name="_Toc27505989"/>
      <w:bookmarkStart w:id="2802" w:name="_Toc27506773"/>
      <w:bookmarkStart w:id="2803" w:name="_Toc176344694"/>
      <w:r w:rsidRPr="005050F0">
        <w:rPr>
          <w:noProof/>
          <w:lang w:eastAsia="ko-KR"/>
        </w:rPr>
        <w:t>10.2</w:t>
      </w:r>
      <w:r w:rsidRPr="005050F0">
        <w:rPr>
          <w:noProof/>
        </w:rPr>
        <w:t>.4</w:t>
      </w:r>
      <w:r w:rsidRPr="005050F0">
        <w:rPr>
          <w:noProof/>
        </w:rPr>
        <w:tab/>
        <w:t>/</w:t>
      </w:r>
      <w:r w:rsidRPr="005050F0">
        <w:rPr>
          <w:i/>
          <w:iCs/>
          <w:noProof/>
        </w:rPr>
        <w:t>&lt;x&gt;</w:t>
      </w:r>
      <w:r w:rsidRPr="005050F0">
        <w:rPr>
          <w:noProof/>
        </w:rPr>
        <w:t>/Ext/</w:t>
      </w:r>
      <w:bookmarkEnd w:id="2798"/>
      <w:bookmarkEnd w:id="2799"/>
      <w:bookmarkEnd w:id="2800"/>
      <w:bookmarkEnd w:id="2801"/>
      <w:bookmarkEnd w:id="2802"/>
      <w:bookmarkEnd w:id="2803"/>
    </w:p>
    <w:p w14:paraId="587FD26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5050F0" w14:paraId="3F7C85A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B7FD48" w14:textId="77777777" w:rsidR="006F494F" w:rsidRPr="005050F0" w:rsidRDefault="006F494F" w:rsidP="003A70BF">
            <w:pPr>
              <w:rPr>
                <w:rFonts w:ascii="Arial" w:hAnsi="Arial" w:cs="Arial"/>
                <w:noProof/>
                <w:sz w:val="18"/>
                <w:szCs w:val="18"/>
              </w:rPr>
            </w:pPr>
            <w:r w:rsidRPr="005050F0">
              <w:rPr>
                <w:noProof/>
              </w:rPr>
              <w:t>Ext</w:t>
            </w:r>
          </w:p>
        </w:tc>
      </w:tr>
      <w:tr w:rsidR="006F494F" w:rsidRPr="005050F0" w14:paraId="192A3CF0"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2030FC" w14:textId="77777777" w:rsidR="006F494F" w:rsidRPr="005050F0"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3FAC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980B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91B9" w14:textId="77777777" w:rsidR="006F494F" w:rsidRPr="005050F0" w:rsidRDefault="006F494F"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243F" w14:textId="77777777" w:rsidR="006F494F" w:rsidRPr="005050F0" w:rsidRDefault="006F494F"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8156E02" w14:textId="77777777" w:rsidR="006F494F" w:rsidRPr="005050F0" w:rsidRDefault="006F494F" w:rsidP="003A70BF">
            <w:pPr>
              <w:jc w:val="center"/>
              <w:rPr>
                <w:rFonts w:ascii="Arial" w:hAnsi="Arial" w:cs="Arial"/>
                <w:b/>
                <w:noProof/>
                <w:sz w:val="18"/>
                <w:szCs w:val="18"/>
              </w:rPr>
            </w:pPr>
          </w:p>
        </w:tc>
      </w:tr>
      <w:tr w:rsidR="006F494F" w:rsidRPr="005050F0" w14:paraId="15291329"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70807C" w14:textId="77777777" w:rsidR="006F494F" w:rsidRPr="005050F0"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DB87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B6A08"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F677C" w14:textId="77777777" w:rsidR="006F494F" w:rsidRPr="005050F0" w:rsidRDefault="006F494F"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1CAD2" w14:textId="77777777" w:rsidR="006F494F" w:rsidRPr="005050F0" w:rsidRDefault="006F494F"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E7EE521" w14:textId="77777777" w:rsidR="006F494F" w:rsidRPr="005050F0" w:rsidRDefault="006F494F" w:rsidP="003A70BF">
            <w:pPr>
              <w:jc w:val="center"/>
              <w:rPr>
                <w:b/>
                <w:noProof/>
              </w:rPr>
            </w:pPr>
          </w:p>
        </w:tc>
      </w:tr>
      <w:tr w:rsidR="006F494F" w:rsidRPr="005050F0" w14:paraId="5D57920E"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3D0BC39" w14:textId="77777777" w:rsidR="006F494F" w:rsidRPr="005050F0"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1B69D" w14:textId="77777777" w:rsidR="006F494F" w:rsidRPr="005050F0" w:rsidRDefault="006F494F" w:rsidP="003A70BF">
            <w:pPr>
              <w:rPr>
                <w:noProof/>
              </w:rPr>
            </w:pPr>
            <w:r w:rsidRPr="005050F0">
              <w:rPr>
                <w:noProof/>
              </w:rPr>
              <w:t>The Ext is an interior node for where the vendor specific information about the MCData user profile MO is being placed.</w:t>
            </w:r>
          </w:p>
        </w:tc>
      </w:tr>
    </w:tbl>
    <w:p w14:paraId="038B07F2" w14:textId="77777777" w:rsidR="00436685" w:rsidRPr="005050F0" w:rsidRDefault="00436685" w:rsidP="00436685">
      <w:pPr>
        <w:rPr>
          <w:noProof/>
        </w:rPr>
      </w:pPr>
    </w:p>
    <w:p w14:paraId="07BC6EC3" w14:textId="77777777" w:rsidR="006F494F" w:rsidRPr="005050F0" w:rsidRDefault="006F494F" w:rsidP="006F494F">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2F1E9E2" w14:textId="77777777" w:rsidR="006F494F" w:rsidRPr="005050F0" w:rsidRDefault="006F494F" w:rsidP="006F494F">
      <w:pPr>
        <w:pStyle w:val="B1"/>
        <w:rPr>
          <w:noProof/>
        </w:rPr>
      </w:pPr>
      <w:r w:rsidRPr="005050F0">
        <w:rPr>
          <w:noProof/>
        </w:rPr>
        <w:t>-</w:t>
      </w:r>
      <w:r w:rsidRPr="005050F0">
        <w:rPr>
          <w:noProof/>
        </w:rPr>
        <w:tab/>
        <w:t>Values: N/A</w:t>
      </w:r>
    </w:p>
    <w:p w14:paraId="75A66208" w14:textId="77777777" w:rsidR="006F494F" w:rsidRPr="005050F0" w:rsidRDefault="006F494F" w:rsidP="006F494F">
      <w:pPr>
        <w:pStyle w:val="Heading3"/>
        <w:rPr>
          <w:noProof/>
          <w:lang w:eastAsia="ko-KR"/>
        </w:rPr>
      </w:pPr>
      <w:bookmarkStart w:id="2804" w:name="_Toc4577822"/>
      <w:bookmarkStart w:id="2805" w:name="_Toc27504418"/>
      <w:bookmarkStart w:id="2806" w:name="_Toc27505206"/>
      <w:bookmarkStart w:id="2807" w:name="_Toc27505990"/>
      <w:bookmarkStart w:id="2808" w:name="_Toc27506774"/>
      <w:bookmarkStart w:id="2809" w:name="_Toc176344695"/>
      <w:r w:rsidRPr="005050F0">
        <w:rPr>
          <w:noProof/>
          <w:lang w:eastAsia="ko-KR"/>
        </w:rPr>
        <w:t>10.2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2804"/>
      <w:bookmarkEnd w:id="2805"/>
      <w:bookmarkEnd w:id="2806"/>
      <w:bookmarkEnd w:id="2807"/>
      <w:bookmarkEnd w:id="2808"/>
      <w:bookmarkEnd w:id="2809"/>
    </w:p>
    <w:p w14:paraId="0B0BD26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1F761D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9493CF" w14:textId="77777777" w:rsidR="006F494F" w:rsidRPr="005050F0" w:rsidRDefault="006F494F" w:rsidP="003A70BF">
            <w:pPr>
              <w:rPr>
                <w:rFonts w:ascii="Arial" w:hAnsi="Arial" w:cs="Arial"/>
                <w:noProof/>
                <w:sz w:val="18"/>
                <w:szCs w:val="18"/>
              </w:rPr>
            </w:pPr>
            <w:r w:rsidRPr="005050F0">
              <w:rPr>
                <w:noProof/>
              </w:rPr>
              <w:t>&lt;x&gt;</w:t>
            </w:r>
          </w:p>
        </w:tc>
      </w:tr>
      <w:tr w:rsidR="006F494F" w:rsidRPr="005050F0" w14:paraId="188D9C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712F5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1622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FA50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AA0C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61A8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57886" w14:textId="77777777" w:rsidR="006F494F" w:rsidRPr="005050F0" w:rsidRDefault="006F494F" w:rsidP="003A70BF">
            <w:pPr>
              <w:jc w:val="center"/>
              <w:rPr>
                <w:rFonts w:ascii="Arial" w:hAnsi="Arial" w:cs="Arial"/>
                <w:b/>
                <w:noProof/>
                <w:sz w:val="18"/>
                <w:szCs w:val="18"/>
              </w:rPr>
            </w:pPr>
          </w:p>
        </w:tc>
      </w:tr>
      <w:tr w:rsidR="006F494F" w:rsidRPr="005050F0" w14:paraId="63AF32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C147B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8CBF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48037"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7A98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E867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0868F4" w14:textId="77777777" w:rsidR="006F494F" w:rsidRPr="005050F0" w:rsidRDefault="006F494F" w:rsidP="003A70BF">
            <w:pPr>
              <w:jc w:val="center"/>
              <w:rPr>
                <w:b/>
                <w:noProof/>
              </w:rPr>
            </w:pPr>
          </w:p>
        </w:tc>
      </w:tr>
      <w:tr w:rsidR="006F494F" w:rsidRPr="005050F0" w14:paraId="0E02F0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62A19"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F9D23A"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21CDB0DB" w14:textId="77777777" w:rsidR="00436685" w:rsidRPr="005050F0" w:rsidRDefault="00436685" w:rsidP="00436685">
      <w:pPr>
        <w:rPr>
          <w:noProof/>
        </w:rPr>
      </w:pPr>
      <w:bookmarkStart w:id="2810" w:name="_Toc4577823"/>
      <w:bookmarkStart w:id="2811" w:name="_Toc27504419"/>
      <w:bookmarkStart w:id="2812" w:name="_Toc27505207"/>
      <w:bookmarkStart w:id="2813" w:name="_Toc27505991"/>
      <w:bookmarkStart w:id="2814" w:name="_Toc27506775"/>
    </w:p>
    <w:p w14:paraId="6B068AB0" w14:textId="77777777" w:rsidR="006F494F" w:rsidRPr="005050F0" w:rsidRDefault="006F494F" w:rsidP="006F494F">
      <w:pPr>
        <w:pStyle w:val="Heading3"/>
        <w:rPr>
          <w:noProof/>
          <w:lang w:eastAsia="ko-KR"/>
        </w:rPr>
      </w:pPr>
      <w:bookmarkStart w:id="2815" w:name="_Toc176344696"/>
      <w:r w:rsidRPr="005050F0">
        <w:rPr>
          <w:noProof/>
        </w:rPr>
        <w:t>10.2.6</w:t>
      </w:r>
      <w:r w:rsidRPr="005050F0">
        <w:rPr>
          <w:noProof/>
        </w:rPr>
        <w:tab/>
        <w:t>/</w:t>
      </w:r>
      <w:r w:rsidRPr="005050F0">
        <w:rPr>
          <w:i/>
          <w:iCs/>
          <w:noProof/>
        </w:rPr>
        <w:t>&lt;x&gt;</w:t>
      </w:r>
      <w:r w:rsidRPr="005050F0">
        <w:rPr>
          <w:noProof/>
        </w:rPr>
        <w:t>/&lt;x&gt;/Common</w:t>
      </w:r>
      <w:bookmarkEnd w:id="2810"/>
      <w:bookmarkEnd w:id="2811"/>
      <w:bookmarkEnd w:id="2812"/>
      <w:bookmarkEnd w:id="2813"/>
      <w:bookmarkEnd w:id="2814"/>
      <w:bookmarkEnd w:id="2815"/>
    </w:p>
    <w:p w14:paraId="7503669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450F75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82A06B" w14:textId="77777777" w:rsidR="006F494F" w:rsidRPr="005050F0" w:rsidRDefault="006F494F" w:rsidP="003A70BF">
            <w:pPr>
              <w:rPr>
                <w:rFonts w:ascii="Arial" w:hAnsi="Arial" w:cs="Arial"/>
                <w:noProof/>
                <w:sz w:val="18"/>
                <w:szCs w:val="18"/>
              </w:rPr>
            </w:pPr>
            <w:r w:rsidRPr="005050F0">
              <w:rPr>
                <w:noProof/>
              </w:rPr>
              <w:t>&lt;x&gt;/Common</w:t>
            </w:r>
          </w:p>
        </w:tc>
      </w:tr>
      <w:tr w:rsidR="006F494F" w:rsidRPr="005050F0" w14:paraId="6582301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2CE57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B2C6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2DA5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EEAB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A1E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602B1" w14:textId="77777777" w:rsidR="006F494F" w:rsidRPr="005050F0" w:rsidRDefault="006F494F" w:rsidP="003A70BF">
            <w:pPr>
              <w:jc w:val="center"/>
              <w:rPr>
                <w:rFonts w:ascii="Arial" w:hAnsi="Arial" w:cs="Arial"/>
                <w:b/>
                <w:noProof/>
                <w:sz w:val="18"/>
                <w:szCs w:val="18"/>
              </w:rPr>
            </w:pPr>
          </w:p>
        </w:tc>
      </w:tr>
      <w:tr w:rsidR="006F494F" w:rsidRPr="005050F0" w14:paraId="3F55BF2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7BE2D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AD91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A9B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A13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3430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AE1B2F" w14:textId="77777777" w:rsidR="006F494F" w:rsidRPr="005050F0" w:rsidRDefault="006F494F" w:rsidP="003A70BF">
            <w:pPr>
              <w:jc w:val="center"/>
              <w:rPr>
                <w:b/>
                <w:noProof/>
              </w:rPr>
            </w:pPr>
          </w:p>
        </w:tc>
      </w:tr>
      <w:tr w:rsidR="006F494F" w:rsidRPr="005050F0" w14:paraId="2643F7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3165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D7D12"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879D84B" w14:textId="77777777" w:rsidR="00436685" w:rsidRPr="005050F0" w:rsidRDefault="00436685" w:rsidP="00436685">
      <w:pPr>
        <w:rPr>
          <w:noProof/>
        </w:rPr>
      </w:pPr>
      <w:bookmarkStart w:id="2816" w:name="_Toc4577824"/>
      <w:bookmarkStart w:id="2817" w:name="_Toc27504420"/>
      <w:bookmarkStart w:id="2818" w:name="_Toc27505208"/>
      <w:bookmarkStart w:id="2819" w:name="_Toc27505992"/>
      <w:bookmarkStart w:id="2820" w:name="_Toc27506776"/>
    </w:p>
    <w:p w14:paraId="156B67FA" w14:textId="77777777" w:rsidR="006F494F" w:rsidRPr="005050F0" w:rsidRDefault="006F494F" w:rsidP="006F494F">
      <w:pPr>
        <w:pStyle w:val="Heading3"/>
        <w:rPr>
          <w:noProof/>
          <w:lang w:eastAsia="ko-KR"/>
        </w:rPr>
      </w:pPr>
      <w:bookmarkStart w:id="2821" w:name="_Toc176344697"/>
      <w:r w:rsidRPr="005050F0">
        <w:rPr>
          <w:noProof/>
        </w:rPr>
        <w:t>10.2.7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MCDataUserID</w:t>
      </w:r>
      <w:bookmarkEnd w:id="2816"/>
      <w:bookmarkEnd w:id="2817"/>
      <w:bookmarkEnd w:id="2818"/>
      <w:bookmarkEnd w:id="2819"/>
      <w:bookmarkEnd w:id="2820"/>
      <w:bookmarkEnd w:id="2821"/>
    </w:p>
    <w:p w14:paraId="5480942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696AD3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C13838"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MCDataUserID</w:t>
            </w:r>
          </w:p>
        </w:tc>
      </w:tr>
      <w:tr w:rsidR="006F494F" w:rsidRPr="005050F0" w14:paraId="7EEF5F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7ED30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273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410C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1A5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3BEC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B5241" w14:textId="77777777" w:rsidR="006F494F" w:rsidRPr="005050F0" w:rsidRDefault="006F494F" w:rsidP="003A70BF">
            <w:pPr>
              <w:jc w:val="center"/>
              <w:rPr>
                <w:rFonts w:ascii="Arial" w:hAnsi="Arial" w:cs="Arial"/>
                <w:b/>
                <w:noProof/>
                <w:sz w:val="18"/>
                <w:szCs w:val="18"/>
              </w:rPr>
            </w:pPr>
          </w:p>
        </w:tc>
      </w:tr>
      <w:tr w:rsidR="006F494F" w:rsidRPr="005050F0" w14:paraId="77FA47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3573E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CC7B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6FDB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12D54"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4B80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F5779B" w14:textId="77777777" w:rsidR="006F494F" w:rsidRPr="005050F0" w:rsidRDefault="006F494F" w:rsidP="003A70BF">
            <w:pPr>
              <w:jc w:val="center"/>
              <w:rPr>
                <w:b/>
                <w:noProof/>
              </w:rPr>
            </w:pPr>
          </w:p>
        </w:tc>
      </w:tr>
      <w:tr w:rsidR="006F494F" w:rsidRPr="005050F0" w14:paraId="731FB2B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8E38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5DF8D4"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w:t>
            </w:r>
            <w:r w:rsidRPr="005050F0">
              <w:rPr>
                <w:noProof/>
              </w:rPr>
              <w:t>MCData user identity (MCData ID)</w:t>
            </w:r>
            <w:r w:rsidRPr="005050F0">
              <w:rPr>
                <w:noProof/>
                <w:lang w:eastAsia="ko-KR"/>
              </w:rPr>
              <w:t xml:space="preserve"> which is </w:t>
            </w:r>
            <w:r w:rsidRPr="005050F0">
              <w:rPr>
                <w:noProof/>
              </w:rPr>
              <w:t>a globally unique identifier within the MCData service that represents the MCData user</w:t>
            </w:r>
            <w:r w:rsidRPr="005050F0">
              <w:rPr>
                <w:noProof/>
                <w:lang w:eastAsia="ko-KR"/>
              </w:rPr>
              <w:t>.</w:t>
            </w:r>
          </w:p>
        </w:tc>
      </w:tr>
    </w:tbl>
    <w:p w14:paraId="2218A858" w14:textId="77777777" w:rsidR="00436685" w:rsidRPr="005050F0" w:rsidRDefault="00436685" w:rsidP="00436685">
      <w:pPr>
        <w:rPr>
          <w:noProof/>
        </w:rPr>
      </w:pPr>
      <w:bookmarkStart w:id="2822" w:name="_Toc4577825"/>
      <w:bookmarkStart w:id="2823" w:name="_Toc27504421"/>
      <w:bookmarkStart w:id="2824" w:name="_Toc27505209"/>
      <w:bookmarkStart w:id="2825" w:name="_Toc27505993"/>
      <w:bookmarkStart w:id="2826" w:name="_Toc27506777"/>
    </w:p>
    <w:p w14:paraId="26FF0DEA" w14:textId="77777777" w:rsidR="006F494F" w:rsidRPr="005050F0" w:rsidRDefault="006F494F" w:rsidP="006F494F">
      <w:pPr>
        <w:pStyle w:val="Heading3"/>
        <w:rPr>
          <w:noProof/>
          <w:lang w:eastAsia="ko-KR"/>
        </w:rPr>
      </w:pPr>
      <w:bookmarkStart w:id="2827" w:name="_Toc176344698"/>
      <w:r w:rsidRPr="005050F0">
        <w:rPr>
          <w:noProof/>
        </w:rPr>
        <w:t>10.2.8</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MCDataUserProfileIndex</w:t>
      </w:r>
      <w:bookmarkEnd w:id="2822"/>
      <w:bookmarkEnd w:id="2823"/>
      <w:bookmarkEnd w:id="2824"/>
      <w:bookmarkEnd w:id="2825"/>
      <w:bookmarkEnd w:id="2826"/>
      <w:bookmarkEnd w:id="2827"/>
    </w:p>
    <w:p w14:paraId="21C58A9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52F02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62D916"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MCDataUserProfileIndex</w:t>
            </w:r>
          </w:p>
        </w:tc>
      </w:tr>
      <w:tr w:rsidR="006F494F" w:rsidRPr="005050F0" w14:paraId="0EA3019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0628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FDE8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7ED6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C64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3F21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BC6608" w14:textId="77777777" w:rsidR="006F494F" w:rsidRPr="005050F0" w:rsidRDefault="006F494F" w:rsidP="003A70BF">
            <w:pPr>
              <w:jc w:val="center"/>
              <w:rPr>
                <w:rFonts w:ascii="Arial" w:hAnsi="Arial" w:cs="Arial"/>
                <w:b/>
                <w:noProof/>
                <w:sz w:val="18"/>
                <w:szCs w:val="18"/>
              </w:rPr>
            </w:pPr>
          </w:p>
        </w:tc>
      </w:tr>
      <w:tr w:rsidR="006F494F" w:rsidRPr="005050F0" w14:paraId="547F59E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800E8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9949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B53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551A7" w14:textId="77777777" w:rsidR="006F494F" w:rsidRPr="005050F0" w:rsidRDefault="006F494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2B4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7AA100" w14:textId="77777777" w:rsidR="006F494F" w:rsidRPr="005050F0" w:rsidRDefault="006F494F" w:rsidP="003A70BF">
            <w:pPr>
              <w:jc w:val="center"/>
              <w:rPr>
                <w:b/>
                <w:noProof/>
              </w:rPr>
            </w:pPr>
          </w:p>
        </w:tc>
      </w:tr>
      <w:tr w:rsidR="006F494F" w:rsidRPr="005050F0" w14:paraId="26EFBE1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A9227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9C6C33" w14:textId="77777777" w:rsidR="006F494F" w:rsidRPr="005050F0" w:rsidRDefault="006F494F" w:rsidP="003A70BF">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MCData </w:t>
            </w:r>
            <w:r w:rsidRPr="005050F0">
              <w:rPr>
                <w:noProof/>
              </w:rPr>
              <w:t>user profile</w:t>
            </w:r>
            <w:r w:rsidRPr="005050F0">
              <w:rPr>
                <w:noProof/>
                <w:lang w:eastAsia="ko-KR"/>
              </w:rPr>
              <w:t>.</w:t>
            </w:r>
          </w:p>
        </w:tc>
      </w:tr>
    </w:tbl>
    <w:p w14:paraId="565D335A" w14:textId="77777777" w:rsidR="00436685" w:rsidRPr="005050F0" w:rsidRDefault="00436685" w:rsidP="00436685">
      <w:pPr>
        <w:rPr>
          <w:noProof/>
        </w:rPr>
      </w:pPr>
    </w:p>
    <w:p w14:paraId="5087F536"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0AD6F994" w14:textId="77777777" w:rsidR="006F494F" w:rsidRPr="005050F0" w:rsidRDefault="006F494F" w:rsidP="006F494F">
      <w:pPr>
        <w:pStyle w:val="Heading3"/>
        <w:rPr>
          <w:noProof/>
          <w:lang w:eastAsia="ko-KR"/>
        </w:rPr>
      </w:pPr>
      <w:bookmarkStart w:id="2828" w:name="_Toc4577826"/>
      <w:bookmarkStart w:id="2829" w:name="_Toc27504422"/>
      <w:bookmarkStart w:id="2830" w:name="_Toc27505210"/>
      <w:bookmarkStart w:id="2831" w:name="_Toc27505994"/>
      <w:bookmarkStart w:id="2832" w:name="_Toc27506778"/>
      <w:bookmarkStart w:id="2833" w:name="_Toc176344699"/>
      <w:r w:rsidRPr="005050F0">
        <w:rPr>
          <w:noProof/>
        </w:rPr>
        <w:t>10.2.9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MCDataUserProfileName</w:t>
      </w:r>
      <w:bookmarkEnd w:id="2828"/>
      <w:bookmarkEnd w:id="2829"/>
      <w:bookmarkEnd w:id="2830"/>
      <w:bookmarkEnd w:id="2831"/>
      <w:bookmarkEnd w:id="2832"/>
      <w:bookmarkEnd w:id="2833"/>
    </w:p>
    <w:p w14:paraId="743157E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58C23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05975A"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MCDataUserProfileName</w:t>
            </w:r>
          </w:p>
        </w:tc>
      </w:tr>
      <w:tr w:rsidR="006F494F" w:rsidRPr="005050F0" w14:paraId="0218AA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D3F4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12B6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146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8379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8A8B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AC612C" w14:textId="77777777" w:rsidR="006F494F" w:rsidRPr="005050F0" w:rsidRDefault="006F494F" w:rsidP="003A70BF">
            <w:pPr>
              <w:jc w:val="center"/>
              <w:rPr>
                <w:rFonts w:ascii="Arial" w:hAnsi="Arial" w:cs="Arial"/>
                <w:b/>
                <w:noProof/>
                <w:sz w:val="18"/>
                <w:szCs w:val="18"/>
              </w:rPr>
            </w:pPr>
          </w:p>
        </w:tc>
      </w:tr>
      <w:tr w:rsidR="006F494F" w:rsidRPr="005050F0" w14:paraId="15824F1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5C6D5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A4172" w14:textId="77777777" w:rsidR="006F494F" w:rsidRPr="005050F0" w:rsidRDefault="006F494F" w:rsidP="003A70BF">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DA9C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69C64"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AA09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8F88DC" w14:textId="77777777" w:rsidR="006F494F" w:rsidRPr="005050F0" w:rsidRDefault="006F494F" w:rsidP="003A70BF">
            <w:pPr>
              <w:jc w:val="center"/>
              <w:rPr>
                <w:b/>
                <w:noProof/>
              </w:rPr>
            </w:pPr>
          </w:p>
        </w:tc>
      </w:tr>
      <w:tr w:rsidR="006F494F" w:rsidRPr="005050F0" w14:paraId="6A86FE3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21FAA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99C0D2" w14:textId="77777777" w:rsidR="006F494F" w:rsidRPr="005050F0" w:rsidRDefault="006F494F" w:rsidP="003A70BF">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MCData </w:t>
            </w:r>
            <w:r w:rsidRPr="005050F0">
              <w:rPr>
                <w:noProof/>
              </w:rPr>
              <w:t>user profile</w:t>
            </w:r>
            <w:r w:rsidRPr="005050F0">
              <w:rPr>
                <w:noProof/>
                <w:lang w:eastAsia="ko-KR"/>
              </w:rPr>
              <w:t>.</w:t>
            </w:r>
          </w:p>
        </w:tc>
      </w:tr>
    </w:tbl>
    <w:p w14:paraId="57D2B00F" w14:textId="77777777" w:rsidR="00436685" w:rsidRPr="005050F0" w:rsidRDefault="00436685" w:rsidP="00436685">
      <w:pPr>
        <w:rPr>
          <w:noProof/>
        </w:rPr>
      </w:pPr>
      <w:bookmarkStart w:id="2834" w:name="_Toc4577827"/>
      <w:bookmarkStart w:id="2835" w:name="_Toc27504423"/>
      <w:bookmarkStart w:id="2836" w:name="_Toc27505211"/>
      <w:bookmarkStart w:id="2837" w:name="_Toc27505995"/>
      <w:bookmarkStart w:id="2838" w:name="_Toc27506779"/>
    </w:p>
    <w:p w14:paraId="48B91EDE" w14:textId="77777777" w:rsidR="003F26BC" w:rsidRPr="005050F0" w:rsidRDefault="003F26BC" w:rsidP="003F26BC">
      <w:pPr>
        <w:pStyle w:val="Heading3"/>
        <w:rPr>
          <w:noProof/>
          <w:lang w:eastAsia="ko-KR"/>
        </w:rPr>
      </w:pPr>
      <w:bookmarkStart w:id="2839" w:name="_Toc176344700"/>
      <w:r w:rsidRPr="005050F0">
        <w:rPr>
          <w:noProof/>
        </w:rPr>
        <w:t>10.2.9A</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MCDataUserIDKMSURI</w:t>
      </w:r>
      <w:bookmarkEnd w:id="2834"/>
      <w:bookmarkEnd w:id="2835"/>
      <w:bookmarkEnd w:id="2836"/>
      <w:bookmarkEnd w:id="2837"/>
      <w:bookmarkEnd w:id="2838"/>
      <w:bookmarkEnd w:id="2839"/>
    </w:p>
    <w:p w14:paraId="00E20850"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26E4747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659A7C" w14:textId="77777777" w:rsidR="003F26BC" w:rsidRPr="005050F0" w:rsidRDefault="003F26BC" w:rsidP="00FC10EA">
            <w:pPr>
              <w:rPr>
                <w:rFonts w:ascii="Arial" w:hAnsi="Arial" w:cs="Arial"/>
                <w:noProof/>
                <w:sz w:val="18"/>
                <w:szCs w:val="18"/>
                <w:lang w:eastAsia="ko-KR"/>
              </w:rPr>
            </w:pPr>
            <w:r w:rsidRPr="005050F0">
              <w:rPr>
                <w:noProof/>
              </w:rPr>
              <w:t>&lt;x&gt;/Common/</w:t>
            </w:r>
            <w:r w:rsidRPr="005050F0">
              <w:rPr>
                <w:noProof/>
                <w:lang w:eastAsia="ko-KR"/>
              </w:rPr>
              <w:t>MCDataUserIDKMSURI</w:t>
            </w:r>
          </w:p>
        </w:tc>
      </w:tr>
      <w:tr w:rsidR="003F26BC" w:rsidRPr="005050F0" w14:paraId="628911BE"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53FFE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DD7A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6F01E"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68F8E"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E2090"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741652" w14:textId="77777777" w:rsidR="003F26BC" w:rsidRPr="005050F0" w:rsidRDefault="003F26BC" w:rsidP="00FC10EA">
            <w:pPr>
              <w:jc w:val="center"/>
              <w:rPr>
                <w:rFonts w:ascii="Arial" w:hAnsi="Arial" w:cs="Arial"/>
                <w:b/>
                <w:noProof/>
                <w:sz w:val="18"/>
                <w:szCs w:val="18"/>
              </w:rPr>
            </w:pPr>
          </w:p>
        </w:tc>
      </w:tr>
      <w:tr w:rsidR="003F26BC" w:rsidRPr="005050F0" w14:paraId="1F5BD4CF"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7A8A94"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32076" w14:textId="77777777" w:rsidR="003F26BC" w:rsidRPr="005050F0" w:rsidRDefault="003F26BC" w:rsidP="00FC10EA">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140C1"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E2FE9" w14:textId="77777777" w:rsidR="003F26BC" w:rsidRPr="005050F0" w:rsidRDefault="003F26BC"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EAF8"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2E019" w14:textId="77777777" w:rsidR="003F26BC" w:rsidRPr="005050F0" w:rsidRDefault="003F26BC" w:rsidP="00FC10EA">
            <w:pPr>
              <w:jc w:val="center"/>
              <w:rPr>
                <w:b/>
                <w:noProof/>
              </w:rPr>
            </w:pPr>
          </w:p>
        </w:tc>
      </w:tr>
      <w:tr w:rsidR="003F26BC" w:rsidRPr="005050F0" w14:paraId="5246767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FFC5BE"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51DAE0" w14:textId="77777777" w:rsidR="003F26BC" w:rsidRPr="005050F0" w:rsidRDefault="003F26BC" w:rsidP="00FC10EA">
            <w:pPr>
              <w:rPr>
                <w:noProof/>
                <w:lang w:eastAsia="ko-KR"/>
              </w:rPr>
            </w:pPr>
            <w:r w:rsidRPr="005050F0">
              <w:rPr>
                <w:noProof/>
              </w:rPr>
              <w:t>This leaf node indicates key management server URI for the security domain of the MCData user</w:t>
            </w:r>
            <w:r w:rsidRPr="005050F0">
              <w:rPr>
                <w:noProof/>
                <w:lang w:eastAsia="ko-KR"/>
              </w:rPr>
              <w:t>.</w:t>
            </w:r>
          </w:p>
        </w:tc>
      </w:tr>
    </w:tbl>
    <w:p w14:paraId="743BFB83" w14:textId="77777777" w:rsidR="00436685" w:rsidRPr="005050F0" w:rsidRDefault="00436685" w:rsidP="00436685">
      <w:pPr>
        <w:rPr>
          <w:noProof/>
        </w:rPr>
      </w:pPr>
    </w:p>
    <w:p w14:paraId="3C2CBE96"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B984CD9" w14:textId="77777777" w:rsidR="006F494F" w:rsidRPr="005050F0" w:rsidRDefault="006F494F" w:rsidP="006F494F">
      <w:pPr>
        <w:pStyle w:val="Heading3"/>
        <w:rPr>
          <w:noProof/>
          <w:lang w:eastAsia="ko-KR"/>
        </w:rPr>
      </w:pPr>
      <w:bookmarkStart w:id="2840" w:name="_Toc4577828"/>
      <w:bookmarkStart w:id="2841" w:name="_Toc27504424"/>
      <w:bookmarkStart w:id="2842" w:name="_Toc27505212"/>
      <w:bookmarkStart w:id="2843" w:name="_Toc27505996"/>
      <w:bookmarkStart w:id="2844" w:name="_Toc27506780"/>
      <w:bookmarkStart w:id="2845" w:name="_Toc176344701"/>
      <w:r w:rsidRPr="005050F0">
        <w:rPr>
          <w:noProof/>
        </w:rPr>
        <w:t>10.2.10</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2840"/>
      <w:bookmarkEnd w:id="2841"/>
      <w:bookmarkEnd w:id="2842"/>
      <w:bookmarkEnd w:id="2843"/>
      <w:bookmarkEnd w:id="2844"/>
      <w:bookmarkEnd w:id="2845"/>
    </w:p>
    <w:p w14:paraId="3CC8D7D4" w14:textId="77777777" w:rsidR="006F494F" w:rsidRPr="005050F0" w:rsidRDefault="006F494F" w:rsidP="006F494F">
      <w:pPr>
        <w:pStyle w:val="TH"/>
        <w:rPr>
          <w:noProof/>
          <w:lang w:eastAsia="ko-KR"/>
        </w:rPr>
      </w:pPr>
      <w:r w:rsidRPr="005050F0">
        <w:rPr>
          <w:noProof/>
        </w:rPr>
        <w:t>Table </w:t>
      </w:r>
      <w:r w:rsidRPr="005050F0">
        <w:rPr>
          <w:noProof/>
          <w:lang w:eastAsia="ko-KR"/>
        </w:rPr>
        <w:t>10.2.10.1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52002C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00CC64C"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6F494F" w:rsidRPr="005050F0" w14:paraId="2A615D7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16D2A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D043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6AF28"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A65D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136C1"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2E618E" w14:textId="77777777" w:rsidR="006F494F" w:rsidRPr="005050F0" w:rsidRDefault="006F494F" w:rsidP="003A70BF">
            <w:pPr>
              <w:jc w:val="center"/>
              <w:rPr>
                <w:rFonts w:ascii="Arial" w:hAnsi="Arial" w:cs="Arial"/>
                <w:b/>
                <w:noProof/>
                <w:sz w:val="18"/>
                <w:szCs w:val="18"/>
              </w:rPr>
            </w:pPr>
          </w:p>
        </w:tc>
      </w:tr>
      <w:tr w:rsidR="006F494F" w:rsidRPr="005050F0" w14:paraId="40C8E3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AEEF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C8E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02919"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50F7" w14:textId="77777777" w:rsidR="006F494F" w:rsidRPr="005050F0" w:rsidRDefault="006F494F" w:rsidP="003A70BF">
            <w:pPr>
              <w:pStyle w:val="TAC"/>
              <w:rPr>
                <w:noProof/>
              </w:rPr>
            </w:pPr>
            <w:r w:rsidRPr="005050F0">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FE601"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E7843E" w14:textId="77777777" w:rsidR="006F494F" w:rsidRPr="005050F0" w:rsidRDefault="006F494F" w:rsidP="003A70BF">
            <w:pPr>
              <w:jc w:val="center"/>
              <w:rPr>
                <w:b/>
                <w:noProof/>
              </w:rPr>
            </w:pPr>
          </w:p>
        </w:tc>
      </w:tr>
      <w:tr w:rsidR="006F494F" w:rsidRPr="005050F0" w14:paraId="1A866F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D6943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01F7A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that this MCData user profile </w:t>
            </w:r>
            <w:r w:rsidRPr="005050F0">
              <w:rPr>
                <w:noProof/>
              </w:rPr>
              <w:t xml:space="preserve">MO </w:t>
            </w:r>
            <w:r w:rsidRPr="005050F0">
              <w:rPr>
                <w:noProof/>
                <w:lang w:eastAsia="ko-KR"/>
              </w:rPr>
              <w:t>is designated to be the pre-selected MCData user profile as defined by 3GPP</w:t>
            </w:r>
            <w:r w:rsidRPr="005050F0">
              <w:rPr>
                <w:noProof/>
              </w:rPr>
              <w:t> TS 23.179 [15]</w:t>
            </w:r>
          </w:p>
        </w:tc>
      </w:tr>
    </w:tbl>
    <w:p w14:paraId="3262E876" w14:textId="77777777" w:rsidR="00436685" w:rsidRPr="005050F0" w:rsidRDefault="00436685" w:rsidP="00436685">
      <w:pPr>
        <w:rPr>
          <w:noProof/>
        </w:rPr>
      </w:pPr>
    </w:p>
    <w:p w14:paraId="177CC0AD"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null</w:t>
      </w:r>
    </w:p>
    <w:p w14:paraId="27F85D1A" w14:textId="77777777" w:rsidR="006F494F" w:rsidRPr="005050F0" w:rsidRDefault="006F494F" w:rsidP="006F494F">
      <w:pPr>
        <w:rPr>
          <w:noProof/>
          <w:lang w:eastAsia="ko-KR"/>
        </w:rPr>
      </w:pPr>
      <w:r w:rsidRPr="005050F0">
        <w:rPr>
          <w:noProof/>
        </w:rPr>
        <w:t xml:space="preserve">When this leaf node is present, </w:t>
      </w:r>
      <w:r w:rsidRPr="005050F0">
        <w:rPr>
          <w:noProof/>
          <w:lang w:eastAsia="ko-KR"/>
        </w:rPr>
        <w:t>this MCData user profile MO is designated as the pre-selected MCData user profile.</w:t>
      </w:r>
    </w:p>
    <w:p w14:paraId="7E188762" w14:textId="77777777" w:rsidR="006F494F" w:rsidRPr="005050F0" w:rsidRDefault="006F494F" w:rsidP="006F494F">
      <w:pPr>
        <w:rPr>
          <w:noProof/>
          <w:lang w:eastAsia="ko-KR"/>
        </w:rPr>
      </w:pPr>
      <w:r w:rsidRPr="005050F0">
        <w:rPr>
          <w:noProof/>
        </w:rPr>
        <w:t xml:space="preserve">When this leaf node is absent, </w:t>
      </w:r>
      <w:r w:rsidRPr="005050F0">
        <w:rPr>
          <w:noProof/>
          <w:lang w:eastAsia="ko-KR"/>
        </w:rPr>
        <w:t>this MCData user profile MO is not designated as the pre-selected MCData user profile.</w:t>
      </w:r>
    </w:p>
    <w:p w14:paraId="0E0EABBF" w14:textId="77777777" w:rsidR="006F494F" w:rsidRPr="005050F0" w:rsidRDefault="006F494F" w:rsidP="006F494F">
      <w:pPr>
        <w:rPr>
          <w:noProof/>
        </w:rPr>
      </w:pPr>
      <w:r w:rsidRPr="005050F0">
        <w:rPr>
          <w:noProof/>
        </w:rPr>
        <w:t xml:space="preserve">If more than one MCData </w:t>
      </w:r>
      <w:r w:rsidRPr="005050F0">
        <w:rPr>
          <w:noProof/>
          <w:lang w:eastAsia="ko-KR"/>
        </w:rPr>
        <w:t xml:space="preserve">user profile </w:t>
      </w:r>
      <w:r w:rsidRPr="005050F0">
        <w:rPr>
          <w:noProof/>
        </w:rPr>
        <w:t xml:space="preserve">MO is specified for the MCData user, then only one MCData </w:t>
      </w:r>
      <w:r w:rsidRPr="005050F0">
        <w:rPr>
          <w:noProof/>
          <w:lang w:eastAsia="ko-KR"/>
        </w:rPr>
        <w:t xml:space="preserve">user profile </w:t>
      </w:r>
      <w:r w:rsidRPr="005050F0">
        <w:rPr>
          <w:noProof/>
        </w:rPr>
        <w:t>MO for the MCData user shall contain the &lt;x&gt;/Common/</w:t>
      </w:r>
      <w:r w:rsidRPr="005050F0">
        <w:rPr>
          <w:noProof/>
          <w:lang w:eastAsia="ko-KR"/>
        </w:rPr>
        <w:t>PreSelectedIndication leaf node.</w:t>
      </w:r>
    </w:p>
    <w:p w14:paraId="63DF7CA6" w14:textId="77777777" w:rsidR="006F494F" w:rsidRPr="005050F0" w:rsidRDefault="006F494F" w:rsidP="006F494F">
      <w:pPr>
        <w:rPr>
          <w:noProof/>
          <w:lang w:eastAsia="ko-KR"/>
        </w:rPr>
      </w:pPr>
      <w:r w:rsidRPr="005050F0">
        <w:rPr>
          <w:noProof/>
        </w:rPr>
        <w:t xml:space="preserve">If there is only one MCData </w:t>
      </w:r>
      <w:r w:rsidRPr="005050F0">
        <w:rPr>
          <w:noProof/>
          <w:lang w:eastAsia="ko-KR"/>
        </w:rPr>
        <w:t xml:space="preserve">user profile </w:t>
      </w:r>
      <w:r w:rsidRPr="005050F0">
        <w:rPr>
          <w:noProof/>
        </w:rPr>
        <w:t>MO specified for the MCData user, then it is optional to include the &lt;x&gt;/Common/</w:t>
      </w:r>
      <w:r w:rsidRPr="005050F0">
        <w:rPr>
          <w:noProof/>
          <w:lang w:eastAsia="ko-KR"/>
        </w:rPr>
        <w:t>PreSelectedIndication leaf node.</w:t>
      </w:r>
    </w:p>
    <w:p w14:paraId="0FBDEA56" w14:textId="77777777" w:rsidR="006F494F" w:rsidRPr="005050F0" w:rsidRDefault="006F494F" w:rsidP="006F494F">
      <w:pPr>
        <w:pStyle w:val="Heading3"/>
        <w:rPr>
          <w:noProof/>
          <w:lang w:eastAsia="ko-KR"/>
        </w:rPr>
      </w:pPr>
      <w:bookmarkStart w:id="2846" w:name="_Toc4577829"/>
      <w:bookmarkStart w:id="2847" w:name="_Toc27504425"/>
      <w:bookmarkStart w:id="2848" w:name="_Toc27505213"/>
      <w:bookmarkStart w:id="2849" w:name="_Toc27505997"/>
      <w:bookmarkStart w:id="2850" w:name="_Toc27506781"/>
      <w:bookmarkStart w:id="2851" w:name="_Toc176344702"/>
      <w:r w:rsidRPr="005050F0">
        <w:rPr>
          <w:noProof/>
        </w:rPr>
        <w:t>10.2.</w:t>
      </w:r>
      <w:r w:rsidRPr="005050F0">
        <w:rPr>
          <w:noProof/>
          <w:lang w:eastAsia="ko-KR"/>
        </w:rPr>
        <w:t>11</w:t>
      </w:r>
      <w:r w:rsidRPr="005050F0">
        <w:rPr>
          <w:noProof/>
        </w:rPr>
        <w:tab/>
        <w:t>/</w:t>
      </w:r>
      <w:r w:rsidRPr="005050F0">
        <w:rPr>
          <w:i/>
          <w:iCs/>
          <w:noProof/>
        </w:rPr>
        <w:t>&lt;x&gt;</w:t>
      </w:r>
      <w:r w:rsidRPr="005050F0">
        <w:rPr>
          <w:noProof/>
        </w:rPr>
        <w:t>/&lt;x&gt;/Common/UserAliases</w:t>
      </w:r>
      <w:bookmarkEnd w:id="2846"/>
      <w:bookmarkEnd w:id="2847"/>
      <w:bookmarkEnd w:id="2848"/>
      <w:bookmarkEnd w:id="2849"/>
      <w:bookmarkEnd w:id="2850"/>
      <w:bookmarkEnd w:id="2851"/>
    </w:p>
    <w:p w14:paraId="03D3ACA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D2954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33A1D" w14:textId="77777777" w:rsidR="006F494F" w:rsidRPr="005050F0" w:rsidRDefault="006F494F" w:rsidP="003A70BF">
            <w:pPr>
              <w:rPr>
                <w:rFonts w:ascii="Arial" w:hAnsi="Arial" w:cs="Arial"/>
                <w:noProof/>
                <w:sz w:val="18"/>
                <w:szCs w:val="18"/>
              </w:rPr>
            </w:pPr>
            <w:r w:rsidRPr="005050F0">
              <w:rPr>
                <w:noProof/>
              </w:rPr>
              <w:t>&lt;x&gt;/Common/UserAliases</w:t>
            </w:r>
          </w:p>
        </w:tc>
      </w:tr>
      <w:tr w:rsidR="006F494F" w:rsidRPr="005050F0" w14:paraId="03679CF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924D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5CD1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8FC7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1B4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62A0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77D65E" w14:textId="77777777" w:rsidR="006F494F" w:rsidRPr="005050F0" w:rsidRDefault="006F494F" w:rsidP="003A70BF">
            <w:pPr>
              <w:jc w:val="center"/>
              <w:rPr>
                <w:rFonts w:ascii="Arial" w:hAnsi="Arial" w:cs="Arial"/>
                <w:b/>
                <w:noProof/>
                <w:sz w:val="18"/>
                <w:szCs w:val="18"/>
              </w:rPr>
            </w:pPr>
          </w:p>
        </w:tc>
      </w:tr>
      <w:tr w:rsidR="006F494F" w:rsidRPr="005050F0" w14:paraId="14BC30C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FE11F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30C5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2B8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2C7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6807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5B32E5" w14:textId="77777777" w:rsidR="006F494F" w:rsidRPr="005050F0" w:rsidRDefault="006F494F" w:rsidP="003A70BF">
            <w:pPr>
              <w:jc w:val="center"/>
              <w:rPr>
                <w:b/>
                <w:noProof/>
              </w:rPr>
            </w:pPr>
          </w:p>
        </w:tc>
      </w:tr>
      <w:tr w:rsidR="006F494F" w:rsidRPr="005050F0" w14:paraId="1999829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A7A42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520513"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a list of aliases of an MCData user.</w:t>
            </w:r>
          </w:p>
        </w:tc>
      </w:tr>
    </w:tbl>
    <w:p w14:paraId="3134C3A3" w14:textId="77777777" w:rsidR="00436685" w:rsidRPr="005050F0" w:rsidRDefault="00436685" w:rsidP="00436685">
      <w:pPr>
        <w:rPr>
          <w:noProof/>
        </w:rPr>
      </w:pPr>
      <w:bookmarkStart w:id="2852" w:name="_Toc4577830"/>
      <w:bookmarkStart w:id="2853" w:name="_Toc27504426"/>
      <w:bookmarkStart w:id="2854" w:name="_Toc27505214"/>
      <w:bookmarkStart w:id="2855" w:name="_Toc27505998"/>
      <w:bookmarkStart w:id="2856" w:name="_Toc27506782"/>
    </w:p>
    <w:p w14:paraId="50420EB1" w14:textId="77777777" w:rsidR="006F494F" w:rsidRPr="005050F0" w:rsidRDefault="006F494F" w:rsidP="006F494F">
      <w:pPr>
        <w:pStyle w:val="Heading3"/>
        <w:rPr>
          <w:noProof/>
          <w:lang w:eastAsia="ko-KR"/>
        </w:rPr>
      </w:pPr>
      <w:bookmarkStart w:id="2857" w:name="_Toc176344703"/>
      <w:r w:rsidRPr="005050F0">
        <w:rPr>
          <w:noProof/>
        </w:rPr>
        <w:t>10.2.</w:t>
      </w:r>
      <w:r w:rsidRPr="005050F0">
        <w:rPr>
          <w:noProof/>
          <w:lang w:eastAsia="ko-KR"/>
        </w:rPr>
        <w:t>12</w:t>
      </w:r>
      <w:r w:rsidRPr="005050F0">
        <w:rPr>
          <w:noProof/>
          <w:lang w:eastAsia="ko-KR"/>
        </w:rPr>
        <w:tab/>
      </w:r>
      <w:r w:rsidRPr="005050F0">
        <w:rPr>
          <w:noProof/>
        </w:rPr>
        <w:t>/</w:t>
      </w:r>
      <w:r w:rsidRPr="005050F0">
        <w:rPr>
          <w:i/>
          <w:iCs/>
          <w:noProof/>
        </w:rPr>
        <w:t>&lt;x&gt;</w:t>
      </w:r>
      <w:r w:rsidRPr="005050F0">
        <w:rPr>
          <w:noProof/>
        </w:rPr>
        <w:t>/&lt;x&gt;/Common/UserAliases/&lt;x&gt;</w:t>
      </w:r>
      <w:bookmarkEnd w:id="2852"/>
      <w:bookmarkEnd w:id="2853"/>
      <w:bookmarkEnd w:id="2854"/>
      <w:bookmarkEnd w:id="2855"/>
      <w:bookmarkEnd w:id="2856"/>
      <w:bookmarkEnd w:id="2857"/>
    </w:p>
    <w:p w14:paraId="113A8B4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2.12.1: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860884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FDB049" w14:textId="77777777" w:rsidR="006F494F" w:rsidRPr="005050F0" w:rsidRDefault="006F494F" w:rsidP="003A70BF">
            <w:pPr>
              <w:rPr>
                <w:rFonts w:ascii="Arial" w:hAnsi="Arial" w:cs="Arial"/>
                <w:noProof/>
                <w:sz w:val="18"/>
                <w:szCs w:val="18"/>
              </w:rPr>
            </w:pPr>
            <w:r w:rsidRPr="005050F0">
              <w:rPr>
                <w:noProof/>
              </w:rPr>
              <w:t>&lt;x&gt;/Common/UserAliases/&lt;x&gt;</w:t>
            </w:r>
          </w:p>
        </w:tc>
      </w:tr>
      <w:tr w:rsidR="006F494F" w:rsidRPr="005050F0" w14:paraId="6EC119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A037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7C2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B77F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57D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576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5973EC" w14:textId="77777777" w:rsidR="006F494F" w:rsidRPr="005050F0" w:rsidRDefault="006F494F" w:rsidP="003A70BF">
            <w:pPr>
              <w:jc w:val="center"/>
              <w:rPr>
                <w:rFonts w:ascii="Arial" w:hAnsi="Arial" w:cs="Arial"/>
                <w:b/>
                <w:noProof/>
                <w:sz w:val="18"/>
                <w:szCs w:val="18"/>
              </w:rPr>
            </w:pPr>
          </w:p>
        </w:tc>
      </w:tr>
      <w:tr w:rsidR="006F494F" w:rsidRPr="005050F0" w14:paraId="1686C1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09700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A85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5D606"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634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D25A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BA84D6" w14:textId="77777777" w:rsidR="006F494F" w:rsidRPr="005050F0" w:rsidRDefault="006F494F" w:rsidP="003A70BF">
            <w:pPr>
              <w:jc w:val="center"/>
              <w:rPr>
                <w:b/>
                <w:noProof/>
              </w:rPr>
            </w:pPr>
          </w:p>
        </w:tc>
      </w:tr>
      <w:tr w:rsidR="006F494F" w:rsidRPr="005050F0" w14:paraId="34DC6F9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B2DD0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D6FE0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aliases of an MCData user.</w:t>
            </w:r>
          </w:p>
        </w:tc>
      </w:tr>
    </w:tbl>
    <w:p w14:paraId="07B1E946" w14:textId="77777777" w:rsidR="00436685" w:rsidRPr="005050F0" w:rsidRDefault="00436685" w:rsidP="00436685">
      <w:pPr>
        <w:rPr>
          <w:noProof/>
        </w:rPr>
      </w:pPr>
      <w:bookmarkStart w:id="2858" w:name="_Toc4577831"/>
      <w:bookmarkStart w:id="2859" w:name="_Toc27504427"/>
      <w:bookmarkStart w:id="2860" w:name="_Toc27505215"/>
      <w:bookmarkStart w:id="2861" w:name="_Toc27505999"/>
      <w:bookmarkStart w:id="2862" w:name="_Toc27506783"/>
    </w:p>
    <w:p w14:paraId="4F4EC7BE" w14:textId="77777777" w:rsidR="006F494F" w:rsidRPr="005050F0" w:rsidRDefault="006F494F" w:rsidP="006F494F">
      <w:pPr>
        <w:pStyle w:val="Heading3"/>
        <w:rPr>
          <w:noProof/>
          <w:lang w:eastAsia="ko-KR"/>
        </w:rPr>
      </w:pPr>
      <w:bookmarkStart w:id="2863" w:name="_Toc176344704"/>
      <w:r w:rsidRPr="005050F0">
        <w:rPr>
          <w:noProof/>
        </w:rPr>
        <w:t>10.2.13</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2858"/>
      <w:bookmarkEnd w:id="2859"/>
      <w:bookmarkEnd w:id="2860"/>
      <w:bookmarkEnd w:id="2861"/>
      <w:bookmarkEnd w:id="2862"/>
      <w:bookmarkEnd w:id="2863"/>
    </w:p>
    <w:p w14:paraId="1C51AF6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8B572C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C29AB3" w14:textId="77777777" w:rsidR="006F494F" w:rsidRPr="005050F0" w:rsidRDefault="006F494F" w:rsidP="003A70BF">
            <w:pPr>
              <w:rPr>
                <w:rFonts w:ascii="Arial" w:hAnsi="Arial" w:cs="Arial"/>
                <w:noProof/>
                <w:sz w:val="18"/>
                <w:szCs w:val="18"/>
              </w:rPr>
            </w:pPr>
            <w:r w:rsidRPr="005050F0">
              <w:rPr>
                <w:noProof/>
              </w:rPr>
              <w:t>&lt;x&gt;/Common/UserAliases/&lt;x&gt;/UserAlias</w:t>
            </w:r>
          </w:p>
        </w:tc>
      </w:tr>
      <w:tr w:rsidR="006F494F" w:rsidRPr="005050F0" w14:paraId="21DB88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02485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EF77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88EB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7A6F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D638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50911C" w14:textId="77777777" w:rsidR="006F494F" w:rsidRPr="005050F0" w:rsidRDefault="006F494F" w:rsidP="003A70BF">
            <w:pPr>
              <w:jc w:val="center"/>
              <w:rPr>
                <w:rFonts w:ascii="Arial" w:hAnsi="Arial" w:cs="Arial"/>
                <w:b/>
                <w:noProof/>
                <w:sz w:val="18"/>
                <w:szCs w:val="18"/>
              </w:rPr>
            </w:pPr>
          </w:p>
        </w:tc>
      </w:tr>
      <w:tr w:rsidR="006F494F" w:rsidRPr="005050F0" w14:paraId="722E2C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1D2CE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10F8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DBE6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F5C9F"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137B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A3923D" w14:textId="77777777" w:rsidR="006F494F" w:rsidRPr="005050F0" w:rsidRDefault="006F494F" w:rsidP="003A70BF">
            <w:pPr>
              <w:jc w:val="center"/>
              <w:rPr>
                <w:b/>
                <w:noProof/>
              </w:rPr>
            </w:pPr>
          </w:p>
        </w:tc>
      </w:tr>
      <w:tr w:rsidR="006F494F" w:rsidRPr="005050F0" w14:paraId="72B417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791A2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EDED43"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MCData </w:t>
            </w:r>
            <w:r w:rsidRPr="005050F0">
              <w:rPr>
                <w:noProof/>
              </w:rPr>
              <w:t>user</w:t>
            </w:r>
            <w:r w:rsidRPr="005050F0">
              <w:rPr>
                <w:noProof/>
                <w:lang w:eastAsia="ko-KR"/>
              </w:rPr>
              <w:t>.</w:t>
            </w:r>
          </w:p>
        </w:tc>
      </w:tr>
    </w:tbl>
    <w:p w14:paraId="01E732B7" w14:textId="77777777" w:rsidR="00436685" w:rsidRPr="005050F0" w:rsidRDefault="00436685" w:rsidP="00436685">
      <w:pPr>
        <w:rPr>
          <w:noProof/>
        </w:rPr>
      </w:pPr>
      <w:bookmarkStart w:id="2864" w:name="_Toc4577832"/>
      <w:bookmarkStart w:id="2865" w:name="_Toc27504428"/>
      <w:bookmarkStart w:id="2866" w:name="_Toc27505216"/>
      <w:bookmarkStart w:id="2867" w:name="_Toc27506000"/>
      <w:bookmarkStart w:id="2868" w:name="_Toc27506784"/>
    </w:p>
    <w:p w14:paraId="1D914A1C" w14:textId="77777777" w:rsidR="006F494F" w:rsidRPr="005050F0" w:rsidRDefault="006F494F" w:rsidP="006F494F">
      <w:pPr>
        <w:pStyle w:val="Heading3"/>
        <w:rPr>
          <w:noProof/>
          <w:lang w:eastAsia="ko-KR"/>
        </w:rPr>
      </w:pPr>
      <w:bookmarkStart w:id="2869" w:name="_Toc176344705"/>
      <w:r w:rsidRPr="005050F0">
        <w:rPr>
          <w:noProof/>
        </w:rPr>
        <w:t>10.2.14</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AuthorisedAlias</w:t>
      </w:r>
      <w:bookmarkEnd w:id="2864"/>
      <w:bookmarkEnd w:id="2865"/>
      <w:bookmarkEnd w:id="2866"/>
      <w:bookmarkEnd w:id="2867"/>
      <w:bookmarkEnd w:id="2868"/>
      <w:bookmarkEnd w:id="2869"/>
    </w:p>
    <w:p w14:paraId="69D4CD6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AuthorisedAlias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6C52E1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D96A06"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AuthorisedAlias</w:t>
            </w:r>
          </w:p>
        </w:tc>
      </w:tr>
      <w:tr w:rsidR="006F494F" w:rsidRPr="005050F0" w14:paraId="7F4D15A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85EDE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40CE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F17C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F6FC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FFA4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50B56E" w14:textId="77777777" w:rsidR="006F494F" w:rsidRPr="005050F0" w:rsidRDefault="006F494F" w:rsidP="003A70BF">
            <w:pPr>
              <w:jc w:val="center"/>
              <w:rPr>
                <w:rFonts w:ascii="Arial" w:hAnsi="Arial" w:cs="Arial"/>
                <w:b/>
                <w:noProof/>
                <w:sz w:val="18"/>
                <w:szCs w:val="18"/>
              </w:rPr>
            </w:pPr>
          </w:p>
        </w:tc>
      </w:tr>
      <w:tr w:rsidR="006F494F" w:rsidRPr="005050F0" w14:paraId="334770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456A1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3988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0026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A326B" w14:textId="77777777" w:rsidR="006F494F" w:rsidRPr="005050F0" w:rsidRDefault="006F494F" w:rsidP="003A70BF">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D016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CB6751" w14:textId="77777777" w:rsidR="006F494F" w:rsidRPr="005050F0" w:rsidRDefault="006F494F" w:rsidP="003A70BF">
            <w:pPr>
              <w:jc w:val="center"/>
              <w:rPr>
                <w:b/>
                <w:noProof/>
              </w:rPr>
            </w:pPr>
          </w:p>
        </w:tc>
      </w:tr>
      <w:tr w:rsidR="006F494F" w:rsidRPr="005050F0" w14:paraId="20F8EA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B5C89"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09E092"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authorisation</w:t>
            </w:r>
            <w:r w:rsidRPr="005050F0">
              <w:rPr>
                <w:noProof/>
              </w:rPr>
              <w:t xml:space="preserve"> to create and delete aliases of other MCData </w:t>
            </w:r>
            <w:r w:rsidRPr="005050F0">
              <w:rPr>
                <w:noProof/>
                <w:lang w:eastAsia="ko-KR"/>
              </w:rPr>
              <w:t>u</w:t>
            </w:r>
            <w:r w:rsidRPr="005050F0">
              <w:rPr>
                <w:noProof/>
              </w:rPr>
              <w:t>sers and their associated MCData user profiles</w:t>
            </w:r>
            <w:r w:rsidRPr="005050F0">
              <w:rPr>
                <w:noProof/>
                <w:lang w:eastAsia="ko-KR"/>
              </w:rPr>
              <w:t>.</w:t>
            </w:r>
          </w:p>
        </w:tc>
      </w:tr>
    </w:tbl>
    <w:p w14:paraId="084DCEB3" w14:textId="77777777" w:rsidR="00436685" w:rsidRPr="005050F0" w:rsidRDefault="00436685" w:rsidP="00436685">
      <w:pPr>
        <w:rPr>
          <w:noProof/>
        </w:rPr>
      </w:pPr>
    </w:p>
    <w:p w14:paraId="2BFF62F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other MCData </w:t>
      </w:r>
      <w:r w:rsidRPr="005050F0">
        <w:rPr>
          <w:noProof/>
          <w:lang w:eastAsia="ko-KR"/>
        </w:rPr>
        <w:t>u</w:t>
      </w:r>
      <w:r w:rsidRPr="005050F0">
        <w:rPr>
          <w:noProof/>
        </w:rPr>
        <w:t>sers and their associated MCData user profiles</w:t>
      </w:r>
      <w:r w:rsidRPr="005050F0">
        <w:rPr>
          <w:noProof/>
          <w:lang w:eastAsia="ko-KR"/>
        </w:rPr>
        <w:t>.</w:t>
      </w:r>
    </w:p>
    <w:p w14:paraId="7F83C769"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other MCData </w:t>
      </w:r>
      <w:r w:rsidRPr="005050F0">
        <w:rPr>
          <w:noProof/>
          <w:lang w:eastAsia="ko-KR"/>
        </w:rPr>
        <w:t>u</w:t>
      </w:r>
      <w:r w:rsidRPr="005050F0">
        <w:rPr>
          <w:noProof/>
        </w:rPr>
        <w:t>ser and their associated MCData user profiles. This is the default if this leaf node is not present.</w:t>
      </w:r>
    </w:p>
    <w:p w14:paraId="7D85FDC1" w14:textId="77777777" w:rsidR="006F494F" w:rsidRPr="005050F0" w:rsidRDefault="006F494F" w:rsidP="006F494F">
      <w:pPr>
        <w:pStyle w:val="Heading3"/>
        <w:rPr>
          <w:noProof/>
          <w:lang w:eastAsia="ko-KR"/>
        </w:rPr>
      </w:pPr>
      <w:bookmarkStart w:id="2870" w:name="_Toc4577833"/>
      <w:bookmarkStart w:id="2871" w:name="_Toc27504429"/>
      <w:bookmarkStart w:id="2872" w:name="_Toc27505217"/>
      <w:bookmarkStart w:id="2873" w:name="_Toc27506001"/>
      <w:bookmarkStart w:id="2874" w:name="_Toc27506785"/>
      <w:bookmarkStart w:id="2875" w:name="_Toc176344706"/>
      <w:r w:rsidRPr="005050F0">
        <w:rPr>
          <w:noProof/>
          <w:lang w:eastAsia="ko-KR"/>
        </w:rPr>
        <w:t>10.2</w:t>
      </w:r>
      <w:r w:rsidRPr="005050F0">
        <w:rPr>
          <w:noProof/>
        </w:rPr>
        <w:t>.</w:t>
      </w:r>
      <w:r w:rsidRPr="005050F0">
        <w:rPr>
          <w:noProof/>
          <w:lang w:eastAsia="ko-KR"/>
        </w:rPr>
        <w:t>15</w:t>
      </w:r>
      <w:r w:rsidRPr="005050F0">
        <w:rPr>
          <w:noProof/>
        </w:rPr>
        <w:tab/>
        <w:t>/</w:t>
      </w:r>
      <w:r w:rsidRPr="005050F0">
        <w:rPr>
          <w:i/>
          <w:iCs/>
          <w:noProof/>
        </w:rPr>
        <w:t>&lt;x&gt;</w:t>
      </w:r>
      <w:r w:rsidRPr="005050F0">
        <w:rPr>
          <w:noProof/>
        </w:rPr>
        <w:t>/</w:t>
      </w:r>
      <w:r w:rsidRPr="005050F0">
        <w:rPr>
          <w:noProof/>
          <w:lang w:eastAsia="ko-KR"/>
        </w:rPr>
        <w:t>&lt;x&gt;/Common/ParticipantType</w:t>
      </w:r>
      <w:bookmarkEnd w:id="2870"/>
      <w:bookmarkEnd w:id="2871"/>
      <w:bookmarkEnd w:id="2872"/>
      <w:bookmarkEnd w:id="2873"/>
      <w:bookmarkEnd w:id="2874"/>
      <w:bookmarkEnd w:id="2875"/>
    </w:p>
    <w:p w14:paraId="1864C3A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20518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B1F4B1" w14:textId="77777777" w:rsidR="006F494F" w:rsidRPr="005050F0" w:rsidRDefault="006F494F" w:rsidP="003A70BF">
            <w:pPr>
              <w:rPr>
                <w:rFonts w:ascii="Arial" w:hAnsi="Arial" w:cs="Arial"/>
                <w:noProof/>
                <w:sz w:val="18"/>
                <w:szCs w:val="18"/>
              </w:rPr>
            </w:pPr>
            <w:r w:rsidRPr="005050F0">
              <w:rPr>
                <w:i/>
                <w:iCs/>
                <w:noProof/>
              </w:rPr>
              <w:t>&lt;x&gt;</w:t>
            </w:r>
            <w:r w:rsidRPr="005050F0">
              <w:rPr>
                <w:noProof/>
              </w:rPr>
              <w:t>/Common/ParticipantType</w:t>
            </w:r>
          </w:p>
        </w:tc>
      </w:tr>
      <w:tr w:rsidR="006F494F" w:rsidRPr="005050F0" w14:paraId="1905C1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C28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591B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3013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2E45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DAD8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56CD11" w14:textId="77777777" w:rsidR="006F494F" w:rsidRPr="005050F0" w:rsidRDefault="006F494F" w:rsidP="003A70BF">
            <w:pPr>
              <w:jc w:val="center"/>
              <w:rPr>
                <w:rFonts w:ascii="Arial" w:hAnsi="Arial" w:cs="Arial"/>
                <w:b/>
                <w:noProof/>
                <w:sz w:val="18"/>
                <w:szCs w:val="18"/>
              </w:rPr>
            </w:pPr>
          </w:p>
        </w:tc>
      </w:tr>
      <w:tr w:rsidR="006F494F" w:rsidRPr="005050F0" w14:paraId="0C10C3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DA013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D38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1F69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AE3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11FA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892B4" w14:textId="77777777" w:rsidR="006F494F" w:rsidRPr="005050F0" w:rsidRDefault="006F494F" w:rsidP="003A70BF">
            <w:pPr>
              <w:jc w:val="center"/>
              <w:rPr>
                <w:b/>
                <w:noProof/>
              </w:rPr>
            </w:pPr>
          </w:p>
        </w:tc>
      </w:tr>
      <w:tr w:rsidR="006F494F" w:rsidRPr="005050F0" w14:paraId="0383116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B3DA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BA6A0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participant type of the MCData user.</w:t>
            </w:r>
          </w:p>
        </w:tc>
      </w:tr>
    </w:tbl>
    <w:p w14:paraId="56402583" w14:textId="77777777" w:rsidR="006F494F" w:rsidRPr="005050F0" w:rsidRDefault="006F494F" w:rsidP="006F494F">
      <w:pPr>
        <w:rPr>
          <w:noProof/>
          <w:lang w:eastAsia="ko-KR"/>
        </w:rPr>
      </w:pPr>
    </w:p>
    <w:p w14:paraId="75EC0527" w14:textId="77777777" w:rsidR="006F494F" w:rsidRPr="005050F0" w:rsidRDefault="006F494F" w:rsidP="006F494F">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MCData </w:t>
      </w:r>
      <w:r w:rsidRPr="005050F0">
        <w:rPr>
          <w:noProof/>
          <w:lang w:eastAsia="ko-KR"/>
        </w:rPr>
        <w:t>a</w:t>
      </w:r>
      <w:r w:rsidRPr="005050F0">
        <w:rPr>
          <w:noProof/>
        </w:rPr>
        <w:t>dministrators</w:t>
      </w:r>
      <w:r w:rsidRPr="005050F0">
        <w:rPr>
          <w:noProof/>
          <w:lang w:eastAsia="ko-KR"/>
        </w:rPr>
        <w:t>.</w:t>
      </w:r>
    </w:p>
    <w:p w14:paraId="7A8E9EF4" w14:textId="77777777" w:rsidR="006F494F" w:rsidRPr="005050F0" w:rsidRDefault="006F494F" w:rsidP="006F494F">
      <w:pPr>
        <w:pStyle w:val="Heading3"/>
        <w:rPr>
          <w:noProof/>
          <w:lang w:eastAsia="ko-KR"/>
        </w:rPr>
      </w:pPr>
      <w:bookmarkStart w:id="2876" w:name="_Toc4577834"/>
      <w:bookmarkStart w:id="2877" w:name="_Toc27504430"/>
      <w:bookmarkStart w:id="2878" w:name="_Toc27505218"/>
      <w:bookmarkStart w:id="2879" w:name="_Toc27506002"/>
      <w:bookmarkStart w:id="2880" w:name="_Toc27506786"/>
      <w:bookmarkStart w:id="2881" w:name="_Toc176344707"/>
      <w:r w:rsidRPr="005050F0">
        <w:rPr>
          <w:noProof/>
          <w:lang w:eastAsia="ko-KR"/>
        </w:rPr>
        <w:t>10.2</w:t>
      </w:r>
      <w:r w:rsidRPr="005050F0">
        <w:rPr>
          <w:noProof/>
        </w:rPr>
        <w:t>.</w:t>
      </w:r>
      <w:r w:rsidRPr="005050F0">
        <w:rPr>
          <w:noProof/>
          <w:lang w:eastAsia="ko-KR"/>
        </w:rPr>
        <w:t>16</w:t>
      </w:r>
      <w:r w:rsidRPr="005050F0">
        <w:rPr>
          <w:noProof/>
        </w:rPr>
        <w:tab/>
        <w:t>/</w:t>
      </w:r>
      <w:r w:rsidRPr="005050F0">
        <w:rPr>
          <w:i/>
          <w:iCs/>
          <w:noProof/>
        </w:rPr>
        <w:t>&lt;x&gt;</w:t>
      </w:r>
      <w:r w:rsidRPr="005050F0">
        <w:rPr>
          <w:noProof/>
        </w:rPr>
        <w:t>/</w:t>
      </w:r>
      <w:r w:rsidRPr="005050F0">
        <w:rPr>
          <w:noProof/>
          <w:lang w:eastAsia="ko-KR"/>
        </w:rPr>
        <w:t>&lt;x&gt;/Common/Organization</w:t>
      </w:r>
      <w:bookmarkEnd w:id="2876"/>
      <w:bookmarkEnd w:id="2877"/>
      <w:bookmarkEnd w:id="2878"/>
      <w:bookmarkEnd w:id="2879"/>
      <w:bookmarkEnd w:id="2880"/>
      <w:bookmarkEnd w:id="2881"/>
    </w:p>
    <w:p w14:paraId="4C74E52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229162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882CBD" w14:textId="77777777" w:rsidR="006F494F" w:rsidRPr="005050F0" w:rsidRDefault="006F494F" w:rsidP="003A70BF">
            <w:pPr>
              <w:rPr>
                <w:rFonts w:ascii="Arial" w:hAnsi="Arial" w:cs="Arial"/>
                <w:noProof/>
                <w:sz w:val="18"/>
                <w:szCs w:val="18"/>
              </w:rPr>
            </w:pPr>
            <w:r w:rsidRPr="005050F0">
              <w:rPr>
                <w:noProof/>
                <w:lang w:eastAsia="ko-KR"/>
              </w:rPr>
              <w:t>&lt;x&gt;/</w:t>
            </w:r>
            <w:r w:rsidRPr="005050F0">
              <w:rPr>
                <w:noProof/>
              </w:rPr>
              <w:t>Common/Organization</w:t>
            </w:r>
          </w:p>
        </w:tc>
      </w:tr>
      <w:tr w:rsidR="006F494F" w:rsidRPr="005050F0" w14:paraId="0B7C2E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4347DC" w14:textId="77777777" w:rsidR="006F494F" w:rsidRPr="005050F0"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823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9244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22BA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2BBB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07CE26" w14:textId="77777777" w:rsidR="006F494F" w:rsidRPr="005050F0" w:rsidRDefault="006F494F" w:rsidP="003A70BF">
            <w:pPr>
              <w:rPr>
                <w:noProof/>
              </w:rPr>
            </w:pPr>
          </w:p>
        </w:tc>
      </w:tr>
      <w:tr w:rsidR="006F494F" w:rsidRPr="005050F0" w14:paraId="7B9C0D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1260D0" w14:textId="77777777" w:rsidR="006F494F" w:rsidRPr="005050F0"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8EEF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5618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A7E6"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5084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C8BCE" w14:textId="77777777" w:rsidR="006F494F" w:rsidRPr="005050F0" w:rsidRDefault="006F494F" w:rsidP="003A70BF">
            <w:pPr>
              <w:rPr>
                <w:noProof/>
              </w:rPr>
            </w:pPr>
          </w:p>
        </w:tc>
      </w:tr>
      <w:tr w:rsidR="006F494F" w:rsidRPr="005050F0" w14:paraId="17B0388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C9E1D0" w14:textId="77777777" w:rsidR="006F494F" w:rsidRPr="005050F0" w:rsidRDefault="006F494F" w:rsidP="003A70BF">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8C3E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MCData </w:t>
            </w:r>
            <w:r w:rsidRPr="005050F0">
              <w:rPr>
                <w:noProof/>
              </w:rPr>
              <w:t>user belongs to</w:t>
            </w:r>
            <w:r w:rsidRPr="005050F0">
              <w:rPr>
                <w:noProof/>
                <w:lang w:eastAsia="ko-KR"/>
              </w:rPr>
              <w:t>.</w:t>
            </w:r>
          </w:p>
        </w:tc>
      </w:tr>
    </w:tbl>
    <w:p w14:paraId="5E74808F" w14:textId="77777777" w:rsidR="00436685" w:rsidRPr="005050F0" w:rsidRDefault="00436685" w:rsidP="00436685">
      <w:pPr>
        <w:rPr>
          <w:noProof/>
        </w:rPr>
      </w:pPr>
      <w:bookmarkStart w:id="2882" w:name="_Toc4577835"/>
      <w:bookmarkStart w:id="2883" w:name="_Toc27504431"/>
      <w:bookmarkStart w:id="2884" w:name="_Toc27505219"/>
      <w:bookmarkStart w:id="2885" w:name="_Toc27506003"/>
      <w:bookmarkStart w:id="2886" w:name="_Toc27506787"/>
    </w:p>
    <w:p w14:paraId="3674C3AB" w14:textId="77777777" w:rsidR="003F26BC" w:rsidRPr="005050F0" w:rsidRDefault="003F26BC" w:rsidP="003F26BC">
      <w:pPr>
        <w:pStyle w:val="Heading3"/>
        <w:rPr>
          <w:noProof/>
          <w:lang w:eastAsia="ko-KR"/>
        </w:rPr>
      </w:pPr>
      <w:bookmarkStart w:id="2887" w:name="_Toc176344708"/>
      <w:r w:rsidRPr="005050F0">
        <w:rPr>
          <w:noProof/>
        </w:rPr>
        <w:t>10.2.1</w:t>
      </w:r>
      <w:r w:rsidRPr="005050F0">
        <w:rPr>
          <w:noProof/>
          <w:lang w:eastAsia="ko-KR"/>
        </w:rPr>
        <w:t>6A</w:t>
      </w:r>
      <w:r w:rsidRPr="005050F0">
        <w:rPr>
          <w:noProof/>
        </w:rPr>
        <w:tab/>
        <w:t>/</w:t>
      </w:r>
      <w:r w:rsidRPr="005050F0">
        <w:rPr>
          <w:i/>
          <w:iCs/>
          <w:noProof/>
        </w:rPr>
        <w:t>&lt;x&gt;</w:t>
      </w:r>
      <w:r w:rsidRPr="005050F0">
        <w:rPr>
          <w:noProof/>
        </w:rPr>
        <w:t>/</w:t>
      </w:r>
      <w:r w:rsidRPr="005050F0">
        <w:rPr>
          <w:i/>
          <w:iCs/>
          <w:noProof/>
        </w:rPr>
        <w:t>&lt;x&gt;</w:t>
      </w:r>
      <w:r w:rsidRPr="005050F0">
        <w:rPr>
          <w:noProof/>
        </w:rPr>
        <w:t>/Common/OnetoOne</w:t>
      </w:r>
      <w:bookmarkEnd w:id="2882"/>
      <w:bookmarkEnd w:id="2883"/>
      <w:bookmarkEnd w:id="2884"/>
      <w:bookmarkEnd w:id="2885"/>
      <w:bookmarkEnd w:id="2886"/>
      <w:bookmarkEnd w:id="2887"/>
    </w:p>
    <w:p w14:paraId="3883492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.2.16A</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10A3B766"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9ACC7E" w14:textId="77777777" w:rsidR="003F26BC" w:rsidRPr="005050F0" w:rsidRDefault="003F26BC" w:rsidP="00FC10EA">
            <w:pPr>
              <w:rPr>
                <w:rFonts w:ascii="Arial" w:hAnsi="Arial" w:cs="Arial"/>
                <w:noProof/>
                <w:sz w:val="18"/>
                <w:szCs w:val="18"/>
              </w:rPr>
            </w:pPr>
            <w:r w:rsidRPr="005050F0">
              <w:rPr>
                <w:noProof/>
              </w:rPr>
              <w:t>&lt;x&gt;/Common/OnetoOne</w:t>
            </w:r>
          </w:p>
        </w:tc>
      </w:tr>
      <w:tr w:rsidR="003F26BC" w:rsidRPr="005050F0" w14:paraId="2CB9929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BF6B50"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4E329"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628E"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0A01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E579"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053470" w14:textId="77777777" w:rsidR="003F26BC" w:rsidRPr="005050F0" w:rsidRDefault="003F26BC" w:rsidP="00FC10EA">
            <w:pPr>
              <w:jc w:val="center"/>
              <w:rPr>
                <w:rFonts w:ascii="Arial" w:hAnsi="Arial" w:cs="Arial"/>
                <w:b/>
                <w:noProof/>
                <w:sz w:val="18"/>
                <w:szCs w:val="18"/>
              </w:rPr>
            </w:pPr>
          </w:p>
        </w:tc>
      </w:tr>
      <w:tr w:rsidR="003F26BC" w:rsidRPr="005050F0" w14:paraId="5D07A01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3985E4"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27044"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9C4E1"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2E652"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AB7EC"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EB44C" w14:textId="77777777" w:rsidR="003F26BC" w:rsidRPr="005050F0" w:rsidRDefault="003F26BC" w:rsidP="00FC10EA">
            <w:pPr>
              <w:jc w:val="center"/>
              <w:rPr>
                <w:b/>
                <w:noProof/>
              </w:rPr>
            </w:pPr>
          </w:p>
        </w:tc>
      </w:tr>
      <w:tr w:rsidR="003F26BC" w:rsidRPr="005050F0" w14:paraId="57E0973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95CCC8"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DDC522" w14:textId="77777777" w:rsidR="003F26BC" w:rsidRPr="005050F0" w:rsidRDefault="003F26BC" w:rsidP="00FC10EA">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on-network or off-network </w:t>
            </w:r>
            <w:r w:rsidRPr="005050F0">
              <w:rPr>
                <w:noProof/>
                <w:lang w:eastAsia="ko-KR"/>
              </w:rPr>
              <w:t>one-to-one communication configuration.</w:t>
            </w:r>
          </w:p>
        </w:tc>
      </w:tr>
    </w:tbl>
    <w:p w14:paraId="5E153E17" w14:textId="77777777" w:rsidR="003F26BC" w:rsidRPr="005050F0" w:rsidRDefault="003F26BC" w:rsidP="003F26BC">
      <w:pPr>
        <w:rPr>
          <w:noProof/>
          <w:lang w:eastAsia="ko-KR"/>
        </w:rPr>
      </w:pPr>
    </w:p>
    <w:p w14:paraId="6FFBEBE4" w14:textId="77777777" w:rsidR="003F26BC" w:rsidRPr="005050F0" w:rsidRDefault="003F26BC" w:rsidP="003F26BC">
      <w:pPr>
        <w:pStyle w:val="Heading3"/>
        <w:rPr>
          <w:noProof/>
          <w:lang w:eastAsia="ko-KR"/>
        </w:rPr>
      </w:pPr>
      <w:bookmarkStart w:id="2888" w:name="_Toc4577836"/>
      <w:bookmarkStart w:id="2889" w:name="_Toc27504432"/>
      <w:bookmarkStart w:id="2890" w:name="_Toc27505220"/>
      <w:bookmarkStart w:id="2891" w:name="_Toc27506004"/>
      <w:bookmarkStart w:id="2892" w:name="_Toc27506788"/>
      <w:bookmarkStart w:id="2893" w:name="_Toc176344709"/>
      <w:r w:rsidRPr="005050F0">
        <w:rPr>
          <w:noProof/>
          <w:lang w:eastAsia="ko-KR"/>
        </w:rPr>
        <w:t>10</w:t>
      </w:r>
      <w:r w:rsidRPr="005050F0">
        <w:rPr>
          <w:noProof/>
        </w:rPr>
        <w:t>.2.</w:t>
      </w:r>
      <w:r w:rsidRPr="005050F0">
        <w:rPr>
          <w:noProof/>
          <w:lang w:eastAsia="ko-KR"/>
        </w:rPr>
        <w:t>16B</w:t>
      </w:r>
      <w:r w:rsidRPr="005050F0">
        <w:rPr>
          <w:noProof/>
          <w:lang w:eastAsia="ko-KR"/>
        </w:rPr>
        <w:tab/>
      </w:r>
      <w:r w:rsidRPr="005050F0">
        <w:rPr>
          <w:noProof/>
        </w:rPr>
        <w:t>/</w:t>
      </w:r>
      <w:r w:rsidRPr="005050F0">
        <w:rPr>
          <w:i/>
          <w:iCs/>
          <w:noProof/>
        </w:rPr>
        <w:t>&lt;x&gt;</w:t>
      </w:r>
      <w:r w:rsidRPr="005050F0">
        <w:rPr>
          <w:noProof/>
        </w:rPr>
        <w:t>/&lt;x&gt;/Common/</w:t>
      </w:r>
      <w:r w:rsidRPr="005050F0">
        <w:rPr>
          <w:noProof/>
          <w:lang w:eastAsia="ko-KR"/>
        </w:rPr>
        <w:t>OnetoOne/UserList</w:t>
      </w:r>
      <w:bookmarkEnd w:id="2888"/>
      <w:bookmarkEnd w:id="2889"/>
      <w:bookmarkEnd w:id="2890"/>
      <w:bookmarkEnd w:id="2891"/>
      <w:bookmarkEnd w:id="2892"/>
      <w:bookmarkEnd w:id="2893"/>
    </w:p>
    <w:p w14:paraId="2E958D7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.2.16B</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44C7BBFF"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6160B4" w14:textId="77777777" w:rsidR="003F26BC" w:rsidRPr="005050F0" w:rsidRDefault="003F26BC" w:rsidP="00FC10EA">
            <w:pPr>
              <w:rPr>
                <w:rFonts w:ascii="Arial" w:hAnsi="Arial" w:cs="Arial"/>
                <w:noProof/>
                <w:sz w:val="18"/>
                <w:szCs w:val="18"/>
              </w:rPr>
            </w:pPr>
            <w:r w:rsidRPr="005050F0">
              <w:rPr>
                <w:noProof/>
              </w:rPr>
              <w:t>&lt;x&gt;/Common/</w:t>
            </w:r>
            <w:r w:rsidRPr="005050F0">
              <w:rPr>
                <w:noProof/>
                <w:lang w:eastAsia="ko-KR"/>
              </w:rPr>
              <w:t>OnetoOne/UserList</w:t>
            </w:r>
          </w:p>
        </w:tc>
      </w:tr>
      <w:tr w:rsidR="003F26BC" w:rsidRPr="005050F0" w14:paraId="7D4B1E3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8400FA"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63A69"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7B7A"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CCD0A"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2CAAF"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164B15" w14:textId="77777777" w:rsidR="003F26BC" w:rsidRPr="005050F0" w:rsidRDefault="003F26BC" w:rsidP="00FC10EA">
            <w:pPr>
              <w:jc w:val="center"/>
              <w:rPr>
                <w:rFonts w:ascii="Arial" w:hAnsi="Arial" w:cs="Arial"/>
                <w:b/>
                <w:noProof/>
                <w:sz w:val="18"/>
                <w:szCs w:val="18"/>
              </w:rPr>
            </w:pPr>
          </w:p>
        </w:tc>
      </w:tr>
      <w:tr w:rsidR="003F26BC" w:rsidRPr="005050F0" w14:paraId="3FA780C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D44AE0"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541B"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C7CC2"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AD626"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64811"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7B354" w14:textId="77777777" w:rsidR="003F26BC" w:rsidRPr="005050F0" w:rsidRDefault="003F26BC" w:rsidP="00FC10EA">
            <w:pPr>
              <w:jc w:val="center"/>
              <w:rPr>
                <w:b/>
                <w:noProof/>
              </w:rPr>
            </w:pPr>
          </w:p>
        </w:tc>
      </w:tr>
      <w:tr w:rsidR="003F26BC" w:rsidRPr="005050F0" w14:paraId="2D4221E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04DF70"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C908D"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 xml:space="preserve">is a placeholder for a list of MCData users who can be involved in an on-network or off-network </w:t>
            </w:r>
            <w:r w:rsidRPr="005050F0">
              <w:rPr>
                <w:noProof/>
              </w:rPr>
              <w:t xml:space="preserve">MCData </w:t>
            </w:r>
            <w:r w:rsidRPr="005050F0">
              <w:rPr>
                <w:noProof/>
                <w:lang w:eastAsia="ko-KR"/>
              </w:rPr>
              <w:t>one-to-one transaction.</w:t>
            </w:r>
          </w:p>
        </w:tc>
      </w:tr>
    </w:tbl>
    <w:p w14:paraId="5D1C5D7C" w14:textId="77777777" w:rsidR="003F26BC" w:rsidRPr="005050F0" w:rsidRDefault="003F26BC" w:rsidP="003F26BC">
      <w:pPr>
        <w:rPr>
          <w:noProof/>
        </w:rPr>
      </w:pPr>
    </w:p>
    <w:p w14:paraId="243B3677" w14:textId="77777777" w:rsidR="003F26BC" w:rsidRPr="005050F0" w:rsidRDefault="003F26BC" w:rsidP="003F26BC">
      <w:pPr>
        <w:pStyle w:val="Heading3"/>
        <w:rPr>
          <w:noProof/>
          <w:lang w:eastAsia="ko-KR"/>
        </w:rPr>
      </w:pPr>
      <w:bookmarkStart w:id="2894" w:name="_Toc4577837"/>
      <w:bookmarkStart w:id="2895" w:name="_Toc27504433"/>
      <w:bookmarkStart w:id="2896" w:name="_Toc27505221"/>
      <w:bookmarkStart w:id="2897" w:name="_Toc27506005"/>
      <w:bookmarkStart w:id="2898" w:name="_Toc27506789"/>
      <w:bookmarkStart w:id="2899" w:name="_Toc176344710"/>
      <w:r w:rsidRPr="005050F0">
        <w:rPr>
          <w:noProof/>
          <w:lang w:eastAsia="ko-KR"/>
        </w:rPr>
        <w:t>10</w:t>
      </w:r>
      <w:r w:rsidRPr="005050F0">
        <w:rPr>
          <w:noProof/>
        </w:rPr>
        <w:t>.2.1</w:t>
      </w:r>
      <w:r w:rsidRPr="005050F0">
        <w:rPr>
          <w:noProof/>
          <w:lang w:eastAsia="ko-KR"/>
        </w:rPr>
        <w:t>6C</w:t>
      </w:r>
      <w:r w:rsidRPr="005050F0">
        <w:rPr>
          <w:noProof/>
        </w:rPr>
        <w:tab/>
        <w:t>/</w:t>
      </w:r>
      <w:r w:rsidRPr="005050F0">
        <w:rPr>
          <w:i/>
          <w:iCs/>
          <w:noProof/>
        </w:rPr>
        <w:t>&lt;x&gt;</w:t>
      </w:r>
      <w:r w:rsidRPr="005050F0">
        <w:rPr>
          <w:noProof/>
        </w:rPr>
        <w:t>/&lt;x&gt;/Common/OnetoOne/UserList/&lt;x&gt;</w:t>
      </w:r>
      <w:bookmarkEnd w:id="2894"/>
      <w:bookmarkEnd w:id="2895"/>
      <w:bookmarkEnd w:id="2896"/>
      <w:bookmarkEnd w:id="2897"/>
      <w:bookmarkEnd w:id="2898"/>
      <w:bookmarkEnd w:id="2899"/>
    </w:p>
    <w:p w14:paraId="0EA53399"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.2.16C</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/Common/OnetoOne/UserList/&lt;x&gt;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3F26BC" w:rsidRPr="005050F0" w14:paraId="446DB72E" w14:textId="77777777" w:rsidTr="00FC10EA">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B9292E"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/&lt;x&gt;</w:t>
            </w:r>
          </w:p>
        </w:tc>
      </w:tr>
      <w:tr w:rsidR="003F26BC" w:rsidRPr="005050F0" w14:paraId="7506D4FA" w14:textId="77777777" w:rsidTr="00FC10EA">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0194816" w14:textId="77777777" w:rsidR="003F26BC" w:rsidRPr="005050F0"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F4ECF" w14:textId="77777777" w:rsidR="003F26BC" w:rsidRPr="005050F0" w:rsidRDefault="003F26BC" w:rsidP="00FC10EA">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F145F" w14:textId="77777777" w:rsidR="003F26BC" w:rsidRPr="005050F0" w:rsidRDefault="003F26BC" w:rsidP="00FC10EA">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D4AB1" w14:textId="77777777" w:rsidR="003F26BC" w:rsidRPr="005050F0" w:rsidRDefault="003F26BC" w:rsidP="00FC10EA">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73B65" w14:textId="77777777" w:rsidR="003F26BC" w:rsidRPr="005050F0" w:rsidRDefault="003F26BC" w:rsidP="00FC10EA">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34E7C65" w14:textId="77777777" w:rsidR="003F26BC" w:rsidRPr="005050F0" w:rsidRDefault="003F26BC" w:rsidP="00FC10EA">
            <w:pPr>
              <w:jc w:val="center"/>
              <w:rPr>
                <w:rFonts w:ascii="Arial" w:hAnsi="Arial" w:cs="Arial"/>
                <w:b/>
                <w:noProof/>
                <w:sz w:val="18"/>
                <w:szCs w:val="18"/>
              </w:rPr>
            </w:pPr>
          </w:p>
        </w:tc>
      </w:tr>
      <w:tr w:rsidR="003F26BC" w:rsidRPr="005050F0" w14:paraId="0C135C65" w14:textId="77777777" w:rsidTr="00FC10EA">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225740F" w14:textId="77777777" w:rsidR="003F26BC" w:rsidRPr="005050F0"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229F6" w14:textId="77777777" w:rsidR="003F26BC" w:rsidRPr="005050F0" w:rsidRDefault="003F26BC" w:rsidP="00FC10EA">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072EC" w14:textId="77777777" w:rsidR="003F26BC" w:rsidRPr="005050F0" w:rsidRDefault="003F26BC" w:rsidP="00FC10EA">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5962E" w14:textId="77777777" w:rsidR="003F26BC" w:rsidRPr="005050F0" w:rsidRDefault="003F26BC" w:rsidP="00FC10EA">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69BC" w14:textId="77777777" w:rsidR="003F26BC" w:rsidRPr="005050F0" w:rsidRDefault="003F26BC" w:rsidP="00FC10EA">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D8110F" w14:textId="77777777" w:rsidR="003F26BC" w:rsidRPr="005050F0" w:rsidRDefault="003F26BC" w:rsidP="00FC10EA">
            <w:pPr>
              <w:jc w:val="center"/>
              <w:rPr>
                <w:b/>
                <w:noProof/>
              </w:rPr>
            </w:pPr>
          </w:p>
        </w:tc>
      </w:tr>
      <w:tr w:rsidR="003F26BC" w:rsidRPr="005050F0" w14:paraId="5565D6DC" w14:textId="77777777" w:rsidTr="00FC10EA">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DCC5067" w14:textId="77777777" w:rsidR="003F26BC" w:rsidRPr="005050F0" w:rsidRDefault="003F26BC" w:rsidP="00FC10EA">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3564BA"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is a placeholder for one or more list of MCData users who can be involved in an on-network or off-network MCData one-to-one transaction.</w:t>
            </w:r>
          </w:p>
        </w:tc>
      </w:tr>
    </w:tbl>
    <w:p w14:paraId="3EF0A4F8" w14:textId="77777777" w:rsidR="003F26BC" w:rsidRPr="005050F0" w:rsidRDefault="003F26BC" w:rsidP="003F26BC">
      <w:pPr>
        <w:rPr>
          <w:noProof/>
        </w:rPr>
      </w:pPr>
    </w:p>
    <w:p w14:paraId="30F58FEB" w14:textId="77777777" w:rsidR="003F26BC" w:rsidRPr="005050F0" w:rsidRDefault="003F26BC" w:rsidP="003F26BC">
      <w:pPr>
        <w:pStyle w:val="Heading3"/>
        <w:rPr>
          <w:noProof/>
          <w:lang w:eastAsia="ko-KR"/>
        </w:rPr>
      </w:pPr>
      <w:bookmarkStart w:id="2900" w:name="_Toc4577838"/>
      <w:bookmarkStart w:id="2901" w:name="_Toc27504434"/>
      <w:bookmarkStart w:id="2902" w:name="_Toc27505222"/>
      <w:bookmarkStart w:id="2903" w:name="_Toc27506006"/>
      <w:bookmarkStart w:id="2904" w:name="_Toc27506790"/>
      <w:bookmarkStart w:id="2905" w:name="_Toc176344711"/>
      <w:r w:rsidRPr="005050F0">
        <w:rPr>
          <w:noProof/>
          <w:lang w:eastAsia="ko-KR"/>
        </w:rPr>
        <w:t>10</w:t>
      </w:r>
      <w:r w:rsidRPr="005050F0">
        <w:rPr>
          <w:noProof/>
        </w:rPr>
        <w:t>.2.1</w:t>
      </w:r>
      <w:r w:rsidRPr="005050F0">
        <w:rPr>
          <w:noProof/>
          <w:lang w:eastAsia="ko-KR"/>
        </w:rPr>
        <w:t>6D</w:t>
      </w:r>
      <w:r w:rsidRPr="005050F0">
        <w:rPr>
          <w:noProof/>
        </w:rPr>
        <w:tab/>
        <w:t>/</w:t>
      </w:r>
      <w:r w:rsidRPr="005050F0">
        <w:rPr>
          <w:i/>
          <w:iCs/>
          <w:noProof/>
        </w:rPr>
        <w:t>&lt;x&gt;</w:t>
      </w:r>
      <w:r w:rsidRPr="005050F0">
        <w:rPr>
          <w:noProof/>
        </w:rPr>
        <w:t>/&lt;x&gt;/Common/OnetoOne/UserList/&lt;x&gt;/Entry</w:t>
      </w:r>
      <w:bookmarkEnd w:id="2900"/>
      <w:bookmarkEnd w:id="2901"/>
      <w:bookmarkEnd w:id="2902"/>
      <w:bookmarkEnd w:id="2903"/>
      <w:bookmarkEnd w:id="2904"/>
      <w:bookmarkEnd w:id="2905"/>
    </w:p>
    <w:p w14:paraId="579EEB55"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.2.16D</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/Common/OnetoOne/UserList/&lt;x&gt;/Entry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6C36593"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B7083B" w14:textId="77777777" w:rsidR="003F26BC" w:rsidRPr="005050F0" w:rsidRDefault="003F26BC" w:rsidP="00FC10EA">
            <w:pPr>
              <w:rPr>
                <w:rFonts w:ascii="Arial" w:hAnsi="Arial" w:cs="Arial"/>
                <w:noProof/>
                <w:sz w:val="18"/>
                <w:szCs w:val="18"/>
              </w:rPr>
            </w:pPr>
            <w:r w:rsidRPr="005050F0">
              <w:rPr>
                <w:noProof/>
              </w:rPr>
              <w:t>&lt;x&gt;/Common/OnetoOne/UserList/&lt;x&gt;/Entry</w:t>
            </w:r>
          </w:p>
        </w:tc>
      </w:tr>
      <w:tr w:rsidR="003F26BC" w:rsidRPr="005050F0" w14:paraId="1231080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C7D57"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2A4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FBE0F"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29B5"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BB9BB"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0FE86" w14:textId="77777777" w:rsidR="003F26BC" w:rsidRPr="005050F0" w:rsidRDefault="003F26BC" w:rsidP="00FC10EA">
            <w:pPr>
              <w:jc w:val="center"/>
              <w:rPr>
                <w:rFonts w:ascii="Arial" w:hAnsi="Arial" w:cs="Arial"/>
                <w:b/>
                <w:noProof/>
                <w:sz w:val="18"/>
                <w:szCs w:val="18"/>
              </w:rPr>
            </w:pPr>
          </w:p>
        </w:tc>
      </w:tr>
      <w:tr w:rsidR="003F26BC" w:rsidRPr="005050F0" w14:paraId="74A95E7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D30CE"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6473F"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11D5"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0D8F8"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06B9A"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8CB931" w14:textId="77777777" w:rsidR="003F26BC" w:rsidRPr="005050F0" w:rsidRDefault="003F26BC" w:rsidP="00FC10EA">
            <w:pPr>
              <w:jc w:val="center"/>
              <w:rPr>
                <w:b/>
                <w:noProof/>
              </w:rPr>
            </w:pPr>
          </w:p>
        </w:tc>
      </w:tr>
      <w:tr w:rsidR="003F26BC" w:rsidRPr="005050F0" w14:paraId="575D169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9A2159"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FE21A2"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is a placeholder for one or more MCData users who can be involved in an on-network or off-network MCData one-to-one transaction.</w:t>
            </w:r>
          </w:p>
        </w:tc>
      </w:tr>
    </w:tbl>
    <w:p w14:paraId="2937CD43" w14:textId="77777777" w:rsidR="003F26BC" w:rsidRPr="005050F0" w:rsidRDefault="003F26BC" w:rsidP="003F26BC">
      <w:pPr>
        <w:rPr>
          <w:noProof/>
        </w:rPr>
      </w:pPr>
    </w:p>
    <w:p w14:paraId="5CCA3E3B" w14:textId="77777777" w:rsidR="003F26BC" w:rsidRPr="005050F0" w:rsidRDefault="003F26BC" w:rsidP="003F26BC">
      <w:pPr>
        <w:pStyle w:val="Heading3"/>
        <w:rPr>
          <w:noProof/>
          <w:lang w:eastAsia="ko-KR"/>
        </w:rPr>
      </w:pPr>
      <w:bookmarkStart w:id="2906" w:name="_Toc4577839"/>
      <w:bookmarkStart w:id="2907" w:name="_Toc27504435"/>
      <w:bookmarkStart w:id="2908" w:name="_Toc27505223"/>
      <w:bookmarkStart w:id="2909" w:name="_Toc27506007"/>
      <w:bookmarkStart w:id="2910" w:name="_Toc27506791"/>
      <w:bookmarkStart w:id="2911" w:name="_Toc176344712"/>
      <w:r w:rsidRPr="005050F0">
        <w:rPr>
          <w:noProof/>
          <w:lang w:eastAsia="ko-KR"/>
        </w:rPr>
        <w:t>10</w:t>
      </w:r>
      <w:r w:rsidRPr="005050F0">
        <w:rPr>
          <w:noProof/>
        </w:rPr>
        <w:t>.2.1</w:t>
      </w:r>
      <w:r w:rsidRPr="005050F0">
        <w:rPr>
          <w:noProof/>
          <w:lang w:eastAsia="ko-KR"/>
        </w:rPr>
        <w:t>6E</w:t>
      </w:r>
      <w:r w:rsidRPr="005050F0">
        <w:rPr>
          <w:noProof/>
          <w:lang w:eastAsia="ko-KR"/>
        </w:rPr>
        <w:tab/>
      </w:r>
      <w:r w:rsidRPr="005050F0">
        <w:rPr>
          <w:noProof/>
        </w:rPr>
        <w:t>/</w:t>
      </w:r>
      <w:r w:rsidRPr="005050F0">
        <w:rPr>
          <w:i/>
          <w:iCs/>
          <w:noProof/>
        </w:rPr>
        <w:t>&lt;x&gt;</w:t>
      </w:r>
      <w:r w:rsidRPr="005050F0">
        <w:rPr>
          <w:noProof/>
        </w:rPr>
        <w:t>/&lt;x&gt;/Common/OnetoOne/UserList/&lt;x&gt;/Entry/MCDataID</w:t>
      </w:r>
      <w:bookmarkEnd w:id="2906"/>
      <w:bookmarkEnd w:id="2907"/>
      <w:bookmarkEnd w:id="2908"/>
      <w:bookmarkEnd w:id="2909"/>
      <w:bookmarkEnd w:id="2910"/>
      <w:bookmarkEnd w:id="2911"/>
    </w:p>
    <w:p w14:paraId="55C254C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.2.16E.1: /</w:t>
      </w:r>
      <w:r w:rsidRPr="005050F0">
        <w:rPr>
          <w:i/>
          <w:iCs/>
          <w:noProof/>
        </w:rPr>
        <w:t>&lt;x&gt;</w:t>
      </w:r>
      <w:r w:rsidRPr="005050F0">
        <w:rPr>
          <w:noProof/>
        </w:rPr>
        <w:t>/</w:t>
      </w:r>
      <w:r w:rsidRPr="005050F0">
        <w:rPr>
          <w:noProof/>
          <w:lang w:eastAsia="ko-KR"/>
        </w:rPr>
        <w:t>&lt;x&gt;</w:t>
      </w:r>
      <w:r w:rsidRPr="005050F0">
        <w:rPr>
          <w:noProof/>
        </w:rPr>
        <w:t>/Common/OnetoOne/UserList/&lt;x&gt;/Entry/MCDataID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61B999C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3BD726" w14:textId="77777777" w:rsidR="003F26BC" w:rsidRPr="005050F0" w:rsidRDefault="003F26BC" w:rsidP="00FC10EA">
            <w:pPr>
              <w:rPr>
                <w:rFonts w:ascii="Arial" w:hAnsi="Arial" w:cs="Arial"/>
                <w:noProof/>
                <w:sz w:val="18"/>
                <w:szCs w:val="18"/>
              </w:rPr>
            </w:pPr>
            <w:r w:rsidRPr="005050F0">
              <w:rPr>
                <w:noProof/>
              </w:rPr>
              <w:t>&lt;x&gt;/Common/</w:t>
            </w:r>
            <w:r w:rsidRPr="005050F0">
              <w:rPr>
                <w:noProof/>
                <w:lang w:eastAsia="ko-KR"/>
              </w:rPr>
              <w:t>OnetoOne/UserList</w:t>
            </w:r>
            <w:r w:rsidRPr="005050F0">
              <w:rPr>
                <w:noProof/>
              </w:rPr>
              <w:t>/&lt;x&gt;/Entry/MCDataID</w:t>
            </w:r>
          </w:p>
        </w:tc>
      </w:tr>
      <w:tr w:rsidR="003F26BC" w:rsidRPr="005050F0" w14:paraId="798F952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4C6FD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C103C"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781F3"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10AF0"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D73DA"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2243CA" w14:textId="77777777" w:rsidR="003F26BC" w:rsidRPr="005050F0" w:rsidRDefault="003F26BC" w:rsidP="00FC10EA">
            <w:pPr>
              <w:jc w:val="center"/>
              <w:rPr>
                <w:rFonts w:ascii="Arial" w:hAnsi="Arial" w:cs="Arial"/>
                <w:b/>
                <w:noProof/>
                <w:sz w:val="18"/>
                <w:szCs w:val="18"/>
              </w:rPr>
            </w:pPr>
          </w:p>
        </w:tc>
      </w:tr>
      <w:tr w:rsidR="003F26BC" w:rsidRPr="005050F0" w14:paraId="3CFF1361"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5A64F8"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0498B"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25654"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69FAA"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4414"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288EE7" w14:textId="77777777" w:rsidR="003F26BC" w:rsidRPr="005050F0" w:rsidRDefault="003F26BC" w:rsidP="00FC10EA">
            <w:pPr>
              <w:jc w:val="center"/>
              <w:rPr>
                <w:b/>
                <w:noProof/>
              </w:rPr>
            </w:pPr>
          </w:p>
        </w:tc>
      </w:tr>
      <w:tr w:rsidR="003F26BC" w:rsidRPr="005050F0" w14:paraId="30298F9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973374"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9D99FE"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4576B0C1" w14:textId="77777777" w:rsidR="00436685" w:rsidRPr="005050F0" w:rsidRDefault="00436685" w:rsidP="00436685">
      <w:pPr>
        <w:rPr>
          <w:noProof/>
        </w:rPr>
      </w:pPr>
    </w:p>
    <w:p w14:paraId="7567C396" w14:textId="77777777" w:rsidR="003F26BC" w:rsidRPr="005050F0" w:rsidRDefault="003F26BC" w:rsidP="003F26BC">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8C74BC7" w14:textId="77777777" w:rsidR="003F26BC" w:rsidRPr="005050F0" w:rsidRDefault="003F26BC" w:rsidP="003F26BC">
      <w:pPr>
        <w:pStyle w:val="Heading3"/>
        <w:rPr>
          <w:noProof/>
          <w:lang w:eastAsia="ko-KR"/>
        </w:rPr>
      </w:pPr>
      <w:bookmarkStart w:id="2912" w:name="_Toc4577840"/>
      <w:bookmarkStart w:id="2913" w:name="_Toc27504436"/>
      <w:bookmarkStart w:id="2914" w:name="_Toc27505224"/>
      <w:bookmarkStart w:id="2915" w:name="_Toc27506008"/>
      <w:bookmarkStart w:id="2916" w:name="_Toc27506792"/>
      <w:bookmarkStart w:id="2917" w:name="_Toc176344713"/>
      <w:r w:rsidRPr="005050F0">
        <w:rPr>
          <w:noProof/>
          <w:lang w:eastAsia="ko-KR"/>
        </w:rPr>
        <w:t>10</w:t>
      </w:r>
      <w:r w:rsidRPr="005050F0">
        <w:rPr>
          <w:noProof/>
        </w:rPr>
        <w:t>.2.</w:t>
      </w:r>
      <w:r w:rsidRPr="005050F0">
        <w:rPr>
          <w:noProof/>
          <w:lang w:eastAsia="ko-KR"/>
        </w:rPr>
        <w:t>16F</w:t>
      </w:r>
      <w:r w:rsidRPr="005050F0">
        <w:rPr>
          <w:noProof/>
        </w:rPr>
        <w:tab/>
        <w:t>/</w:t>
      </w:r>
      <w:r w:rsidRPr="005050F0">
        <w:rPr>
          <w:i/>
          <w:iCs/>
          <w:noProof/>
        </w:rPr>
        <w:t>&lt;x&gt;</w:t>
      </w:r>
      <w:r w:rsidRPr="005050F0">
        <w:rPr>
          <w:noProof/>
        </w:rPr>
        <w:t>/&lt;x&gt;/Common/OnetoOne/UserList/&lt;x&gt;/Entry/DiscoveryGroupID</w:t>
      </w:r>
      <w:bookmarkEnd w:id="2912"/>
      <w:bookmarkEnd w:id="2913"/>
      <w:bookmarkEnd w:id="2914"/>
      <w:bookmarkEnd w:id="2915"/>
      <w:bookmarkEnd w:id="2916"/>
      <w:bookmarkEnd w:id="2917"/>
    </w:p>
    <w:p w14:paraId="00B2D58F"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.2.16F.1: /</w:t>
      </w:r>
      <w:r w:rsidRPr="005050F0">
        <w:rPr>
          <w:i/>
          <w:iCs/>
          <w:noProof/>
        </w:rPr>
        <w:t>&lt;x&gt;</w:t>
      </w:r>
      <w:r w:rsidRPr="005050F0">
        <w:rPr>
          <w:noProof/>
        </w:rPr>
        <w:t>/</w:t>
      </w:r>
      <w:r w:rsidRPr="005050F0">
        <w:rPr>
          <w:noProof/>
          <w:lang w:eastAsia="ko-KR"/>
        </w:rPr>
        <w:t>&lt;x&gt;</w:t>
      </w:r>
      <w:r w:rsidRPr="005050F0">
        <w:rPr>
          <w:noProof/>
        </w:rPr>
        <w:t>/Common/OnetoOne/UserList/&lt;x&gt;/Entry/DiscoveryGroupID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030E2410"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B76E44" w14:textId="77777777" w:rsidR="003F26BC" w:rsidRPr="005050F0" w:rsidRDefault="003F26BC" w:rsidP="00FC10EA">
            <w:pPr>
              <w:rPr>
                <w:rFonts w:ascii="Arial" w:hAnsi="Arial" w:cs="Arial"/>
                <w:noProof/>
                <w:sz w:val="18"/>
                <w:szCs w:val="18"/>
              </w:rPr>
            </w:pPr>
            <w:r w:rsidRPr="005050F0">
              <w:rPr>
                <w:noProof/>
              </w:rPr>
              <w:t>&lt;x&gt;/Common/OnetoOne/UserList/&lt;x&gt;/Entry/DiscoveryGroupID</w:t>
            </w:r>
          </w:p>
        </w:tc>
      </w:tr>
      <w:tr w:rsidR="003F26BC" w:rsidRPr="005050F0" w14:paraId="72106945"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8A3455"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67566"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2B6B3"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D967"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C1F3B"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E6F9F9" w14:textId="77777777" w:rsidR="003F26BC" w:rsidRPr="005050F0" w:rsidRDefault="003F26BC" w:rsidP="00FC10EA">
            <w:pPr>
              <w:jc w:val="center"/>
              <w:rPr>
                <w:rFonts w:ascii="Arial" w:hAnsi="Arial" w:cs="Arial"/>
                <w:b/>
                <w:noProof/>
                <w:sz w:val="18"/>
                <w:szCs w:val="18"/>
              </w:rPr>
            </w:pPr>
          </w:p>
        </w:tc>
      </w:tr>
      <w:tr w:rsidR="003F26BC" w:rsidRPr="005050F0" w14:paraId="1DDF10EF"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37586"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09761"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C4E44"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3B14" w14:textId="77777777" w:rsidR="003F26BC" w:rsidRPr="005050F0" w:rsidRDefault="003F26BC" w:rsidP="00FC10EA">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E46D5"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6027AD" w14:textId="77777777" w:rsidR="003F26BC" w:rsidRPr="005050F0" w:rsidRDefault="003F26BC" w:rsidP="00FC10EA">
            <w:pPr>
              <w:jc w:val="center"/>
              <w:rPr>
                <w:b/>
                <w:noProof/>
              </w:rPr>
            </w:pPr>
          </w:p>
        </w:tc>
      </w:tr>
      <w:tr w:rsidR="003F26BC" w:rsidRPr="005050F0" w14:paraId="6BB81897"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9968AF"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1BC78"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a </w:t>
            </w:r>
            <w:r w:rsidRPr="005050F0">
              <w:rPr>
                <w:rFonts w:eastAsia="SimSun"/>
                <w:noProof/>
                <w:lang w:eastAsia="zh-CN"/>
              </w:rPr>
              <w:t>discovery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0944042" w14:textId="77777777" w:rsidR="00436685" w:rsidRPr="005050F0" w:rsidRDefault="00436685" w:rsidP="00436685">
      <w:pPr>
        <w:rPr>
          <w:noProof/>
        </w:rPr>
      </w:pPr>
    </w:p>
    <w:p w14:paraId="2271F0EE" w14:textId="77777777" w:rsidR="003F26BC" w:rsidRPr="005050F0" w:rsidRDefault="003F26BC" w:rsidP="003F26BC">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0834A2D8" w14:textId="77777777" w:rsidR="003F26BC" w:rsidRPr="005050F0" w:rsidRDefault="003F26BC" w:rsidP="003F26BC">
      <w:pPr>
        <w:pStyle w:val="Heading3"/>
        <w:rPr>
          <w:noProof/>
          <w:lang w:eastAsia="ko-KR"/>
        </w:rPr>
      </w:pPr>
      <w:bookmarkStart w:id="2918" w:name="_Toc4577841"/>
      <w:bookmarkStart w:id="2919" w:name="_Toc27504437"/>
      <w:bookmarkStart w:id="2920" w:name="_Toc27505225"/>
      <w:bookmarkStart w:id="2921" w:name="_Toc27506009"/>
      <w:bookmarkStart w:id="2922" w:name="_Toc27506793"/>
      <w:bookmarkStart w:id="2923" w:name="_Toc176344714"/>
      <w:r w:rsidRPr="005050F0">
        <w:rPr>
          <w:noProof/>
          <w:lang w:eastAsia="ko-KR"/>
        </w:rPr>
        <w:t>10</w:t>
      </w:r>
      <w:r w:rsidRPr="005050F0">
        <w:rPr>
          <w:noProof/>
        </w:rPr>
        <w:t>.2.</w:t>
      </w:r>
      <w:r w:rsidRPr="005050F0">
        <w:rPr>
          <w:noProof/>
          <w:lang w:eastAsia="ko-KR"/>
        </w:rPr>
        <w:t>16G</w:t>
      </w:r>
      <w:r w:rsidRPr="005050F0">
        <w:rPr>
          <w:noProof/>
        </w:rPr>
        <w:tab/>
        <w:t>/</w:t>
      </w:r>
      <w:r w:rsidRPr="005050F0">
        <w:rPr>
          <w:i/>
          <w:iCs/>
          <w:noProof/>
        </w:rPr>
        <w:t>&lt;x&gt;</w:t>
      </w:r>
      <w:r w:rsidRPr="005050F0">
        <w:rPr>
          <w:noProof/>
        </w:rPr>
        <w:t>/&lt;x&gt;/</w:t>
      </w:r>
      <w:r w:rsidRPr="005050F0">
        <w:rPr>
          <w:noProof/>
          <w:lang w:eastAsia="ko-KR"/>
        </w:rPr>
        <w:t>Common/OnetoOne/UserList/&lt;x&gt;/Entry/</w:t>
      </w:r>
      <w:r w:rsidRPr="005050F0">
        <w:rPr>
          <w:noProof/>
        </w:rPr>
        <w:t>UserInfoID</w:t>
      </w:r>
      <w:bookmarkEnd w:id="2918"/>
      <w:bookmarkEnd w:id="2919"/>
      <w:bookmarkEnd w:id="2920"/>
      <w:bookmarkEnd w:id="2921"/>
      <w:bookmarkEnd w:id="2922"/>
      <w:bookmarkEnd w:id="2923"/>
    </w:p>
    <w:p w14:paraId="6657FDC7"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.2.16G.1: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r w:rsidRPr="005050F0">
        <w:rPr>
          <w:noProof/>
        </w:rPr>
        <w:t>/&lt;x&gt;/Entry/UserInfoID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7"/>
        <w:gridCol w:w="2271"/>
      </w:tblGrid>
      <w:tr w:rsidR="003F26BC" w:rsidRPr="005050F0" w14:paraId="6312E9D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AF95CE"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UserInfoID</w:t>
            </w:r>
          </w:p>
        </w:tc>
      </w:tr>
      <w:tr w:rsidR="003F26BC" w:rsidRPr="005050F0" w14:paraId="2C6812BB" w14:textId="77777777" w:rsidTr="00FC10EA">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67A27795" w14:textId="77777777" w:rsidR="003F26BC" w:rsidRPr="005050F0"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28716" w14:textId="77777777" w:rsidR="003F26BC" w:rsidRPr="005050F0" w:rsidRDefault="003F26BC" w:rsidP="00FC10EA">
            <w:pPr>
              <w:pStyle w:val="TAC"/>
              <w:rPr>
                <w:noProof/>
              </w:rPr>
            </w:pPr>
            <w:r w:rsidRPr="005050F0">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54FC7" w14:textId="77777777" w:rsidR="003F26BC" w:rsidRPr="005050F0" w:rsidRDefault="003F26BC" w:rsidP="00FC10EA">
            <w:pPr>
              <w:pStyle w:val="TAC"/>
              <w:rPr>
                <w:noProof/>
              </w:rPr>
            </w:pPr>
            <w:r w:rsidRPr="005050F0">
              <w:rPr>
                <w:noProof/>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257A3" w14:textId="77777777" w:rsidR="003F26BC" w:rsidRPr="005050F0" w:rsidRDefault="003F26BC" w:rsidP="00FC10EA">
            <w:pPr>
              <w:pStyle w:val="TAC"/>
              <w:rPr>
                <w:noProof/>
              </w:rPr>
            </w:pPr>
            <w:r w:rsidRPr="005050F0">
              <w:rPr>
                <w:noProof/>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F9F4" w14:textId="77777777" w:rsidR="003F26BC" w:rsidRPr="005050F0" w:rsidRDefault="003F26BC" w:rsidP="00FC10EA">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5E9FBA6" w14:textId="77777777" w:rsidR="003F26BC" w:rsidRPr="005050F0" w:rsidRDefault="003F26BC" w:rsidP="00FC10EA">
            <w:pPr>
              <w:jc w:val="center"/>
              <w:rPr>
                <w:rFonts w:ascii="Arial" w:hAnsi="Arial" w:cs="Arial"/>
                <w:b/>
                <w:noProof/>
                <w:sz w:val="18"/>
                <w:szCs w:val="18"/>
              </w:rPr>
            </w:pPr>
          </w:p>
        </w:tc>
      </w:tr>
      <w:tr w:rsidR="003F26BC" w:rsidRPr="005050F0" w14:paraId="400E1D13" w14:textId="77777777" w:rsidTr="00FC10EA">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2FA35A7D" w14:textId="77777777" w:rsidR="003F26BC" w:rsidRPr="005050F0"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33CFC" w14:textId="77777777" w:rsidR="003F26BC" w:rsidRPr="005050F0" w:rsidRDefault="003F26BC" w:rsidP="00FC10EA">
            <w:pPr>
              <w:pStyle w:val="TAC"/>
              <w:rPr>
                <w:noProof/>
              </w:rPr>
            </w:pPr>
            <w:r w:rsidRPr="005050F0">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765A4" w14:textId="77777777" w:rsidR="003F26BC" w:rsidRPr="005050F0" w:rsidRDefault="003F26BC" w:rsidP="00FC10EA">
            <w:pPr>
              <w:pStyle w:val="TAC"/>
              <w:rPr>
                <w:noProof/>
              </w:rPr>
            </w:pPr>
            <w:r w:rsidRPr="005050F0">
              <w:rPr>
                <w:noProof/>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3131A" w14:textId="77777777" w:rsidR="003F26BC" w:rsidRPr="005050F0" w:rsidRDefault="003F26BC" w:rsidP="00FC10EA">
            <w:pPr>
              <w:pStyle w:val="TAC"/>
              <w:rPr>
                <w:noProof/>
              </w:rPr>
            </w:pPr>
            <w:r w:rsidRPr="005050F0">
              <w:rPr>
                <w:noProof/>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0B413" w14:textId="77777777" w:rsidR="003F26BC" w:rsidRPr="005050F0" w:rsidRDefault="003F26BC" w:rsidP="00FC10EA">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268F865" w14:textId="77777777" w:rsidR="003F26BC" w:rsidRPr="005050F0" w:rsidRDefault="003F26BC" w:rsidP="00FC10EA">
            <w:pPr>
              <w:jc w:val="center"/>
              <w:rPr>
                <w:b/>
                <w:noProof/>
              </w:rPr>
            </w:pPr>
          </w:p>
        </w:tc>
      </w:tr>
      <w:tr w:rsidR="003F26BC" w:rsidRPr="005050F0" w14:paraId="48D80343" w14:textId="77777777" w:rsidTr="00FC10EA">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787E2868" w14:textId="77777777" w:rsidR="003F26BC" w:rsidRPr="005050F0" w:rsidRDefault="003F26BC" w:rsidP="00FC10EA">
            <w:pPr>
              <w:jc w:val="center"/>
              <w:rPr>
                <w:b/>
                <w:noProof/>
              </w:rPr>
            </w:pPr>
          </w:p>
        </w:tc>
        <w:tc>
          <w:tcPr>
            <w:tcW w:w="920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E11B10" w14:textId="77777777" w:rsidR="003F26BC" w:rsidRPr="005050F0" w:rsidRDefault="003F26BC" w:rsidP="00FC10EA">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2020200" w14:textId="77777777" w:rsidR="003F26BC" w:rsidRPr="005050F0" w:rsidRDefault="003F26BC" w:rsidP="003F26BC">
      <w:pPr>
        <w:rPr>
          <w:noProof/>
        </w:rPr>
      </w:pPr>
    </w:p>
    <w:p w14:paraId="4213799D" w14:textId="77777777" w:rsidR="003F26BC" w:rsidRPr="005050F0" w:rsidRDefault="003F26BC" w:rsidP="003F26BC">
      <w:pPr>
        <w:pStyle w:val="Heading3"/>
        <w:rPr>
          <w:noProof/>
          <w:lang w:eastAsia="ko-KR"/>
        </w:rPr>
      </w:pPr>
      <w:bookmarkStart w:id="2924" w:name="_Toc4577842"/>
      <w:bookmarkStart w:id="2925" w:name="_Toc27504438"/>
      <w:bookmarkStart w:id="2926" w:name="_Toc27505226"/>
      <w:bookmarkStart w:id="2927" w:name="_Toc27506010"/>
      <w:bookmarkStart w:id="2928" w:name="_Toc27506794"/>
      <w:bookmarkStart w:id="2929" w:name="_Toc176344715"/>
      <w:r w:rsidRPr="005050F0">
        <w:rPr>
          <w:noProof/>
        </w:rPr>
        <w:t>10.2.16H</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Common/OnetoOne/UserList/&lt;x&gt;/Entry</w:t>
      </w:r>
      <w:r w:rsidRPr="005050F0">
        <w:rPr>
          <w:noProof/>
        </w:rPr>
        <w:t>/</w:t>
      </w:r>
      <w:r w:rsidR="00555A39" w:rsidRPr="005050F0">
        <w:rPr>
          <w:noProof/>
        </w:rPr>
        <w:br/>
      </w:r>
      <w:r w:rsidRPr="005050F0">
        <w:rPr>
          <w:noProof/>
          <w:lang w:eastAsia="ko-KR"/>
        </w:rPr>
        <w:t>MCDataIDKMSURI</w:t>
      </w:r>
      <w:bookmarkEnd w:id="2924"/>
      <w:bookmarkEnd w:id="2925"/>
      <w:bookmarkEnd w:id="2926"/>
      <w:bookmarkEnd w:id="2927"/>
      <w:bookmarkEnd w:id="2928"/>
      <w:bookmarkEnd w:id="2929"/>
    </w:p>
    <w:p w14:paraId="002D5E0C"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2.16H.1: /</w:t>
      </w:r>
      <w:r w:rsidRPr="005050F0">
        <w:rPr>
          <w:i/>
          <w:iCs/>
          <w:noProof/>
        </w:rPr>
        <w:t>&lt;x&gt;</w:t>
      </w:r>
      <w:r w:rsidRPr="005050F0">
        <w:rPr>
          <w:noProof/>
        </w:rPr>
        <w:t>/</w:t>
      </w:r>
      <w:r w:rsidRPr="005050F0">
        <w:rPr>
          <w:noProof/>
          <w:lang w:eastAsia="ko-KR"/>
        </w:rPr>
        <w:t>&lt;x&gt;/</w:t>
      </w:r>
      <w:r w:rsidRPr="005050F0">
        <w:rPr>
          <w:noProof/>
        </w:rPr>
        <w:t>Common/OnetoOne/UserList/&lt;x&gt;/Entry/</w:t>
      </w:r>
      <w:r w:rsidRPr="005050F0">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57EE6FD5"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7D95F3" w14:textId="77777777" w:rsidR="003F26BC" w:rsidRPr="005050F0" w:rsidRDefault="003F26BC" w:rsidP="00FC10EA">
            <w:pPr>
              <w:rPr>
                <w:rFonts w:ascii="Arial" w:hAnsi="Arial" w:cs="Arial"/>
                <w:noProof/>
                <w:sz w:val="18"/>
                <w:szCs w:val="18"/>
                <w:lang w:eastAsia="ko-KR"/>
              </w:rPr>
            </w:pPr>
            <w:r w:rsidRPr="005050F0">
              <w:rPr>
                <w:noProof/>
              </w:rPr>
              <w:t>&lt;x&gt;/Common</w:t>
            </w:r>
            <w:r w:rsidRPr="005050F0">
              <w:rPr>
                <w:noProof/>
                <w:lang w:eastAsia="ko-KR"/>
              </w:rPr>
              <w:t>/OnetoOne/UserList/&lt;x&gt;/Entry/MCDataUserIDKMSURI</w:t>
            </w:r>
          </w:p>
        </w:tc>
      </w:tr>
      <w:tr w:rsidR="003F26BC" w:rsidRPr="005050F0" w14:paraId="3C04708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51D76"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24F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EDD31"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862E4"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68040"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22CC4C" w14:textId="77777777" w:rsidR="003F26BC" w:rsidRPr="005050F0" w:rsidRDefault="003F26BC" w:rsidP="00FC10EA">
            <w:pPr>
              <w:jc w:val="center"/>
              <w:rPr>
                <w:rFonts w:ascii="Arial" w:hAnsi="Arial" w:cs="Arial"/>
                <w:b/>
                <w:noProof/>
                <w:sz w:val="18"/>
                <w:szCs w:val="18"/>
              </w:rPr>
            </w:pPr>
          </w:p>
        </w:tc>
      </w:tr>
      <w:tr w:rsidR="003F26BC" w:rsidRPr="005050F0" w14:paraId="0C56CD5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5DBAB2"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FF55C" w14:textId="77777777" w:rsidR="003F26BC" w:rsidRPr="005050F0" w:rsidRDefault="003F26BC" w:rsidP="00FC10EA">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4BB30"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E0871" w14:textId="77777777" w:rsidR="003F26BC" w:rsidRPr="005050F0" w:rsidRDefault="003F26BC"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68F06"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09A6F5" w14:textId="77777777" w:rsidR="003F26BC" w:rsidRPr="005050F0" w:rsidRDefault="003F26BC" w:rsidP="00FC10EA">
            <w:pPr>
              <w:jc w:val="center"/>
              <w:rPr>
                <w:b/>
                <w:noProof/>
              </w:rPr>
            </w:pPr>
          </w:p>
        </w:tc>
      </w:tr>
      <w:tr w:rsidR="003F26BC" w:rsidRPr="005050F0" w14:paraId="3A3F067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0F3466"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5A320D" w14:textId="77777777" w:rsidR="003F26BC" w:rsidRPr="005050F0" w:rsidRDefault="003F26BC" w:rsidP="00FC10EA">
            <w:pPr>
              <w:rPr>
                <w:noProof/>
                <w:lang w:eastAsia="ko-KR"/>
              </w:rPr>
            </w:pPr>
            <w:r w:rsidRPr="005050F0">
              <w:rPr>
                <w:noProof/>
              </w:rPr>
              <w:t>This leaf node indicates key management server URI for the security domain of the MCData user of an MCData user that the configured MCData user is authorised to initiate a one-to-one communication with.</w:t>
            </w:r>
          </w:p>
        </w:tc>
      </w:tr>
    </w:tbl>
    <w:p w14:paraId="1EE72892" w14:textId="77777777" w:rsidR="00436685" w:rsidRPr="005050F0" w:rsidRDefault="00436685" w:rsidP="00436685">
      <w:pPr>
        <w:rPr>
          <w:noProof/>
        </w:rPr>
      </w:pPr>
    </w:p>
    <w:p w14:paraId="250C24C2"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5DEAF766" w14:textId="77777777" w:rsidR="003F26BC" w:rsidRPr="005050F0" w:rsidRDefault="003F26BC" w:rsidP="003F26BC">
      <w:pPr>
        <w:pStyle w:val="Heading3"/>
        <w:rPr>
          <w:noProof/>
          <w:lang w:eastAsia="ko-KR"/>
        </w:rPr>
      </w:pPr>
      <w:bookmarkStart w:id="2930" w:name="_Toc4577843"/>
      <w:bookmarkStart w:id="2931" w:name="_Toc27504439"/>
      <w:bookmarkStart w:id="2932" w:name="_Toc27505227"/>
      <w:bookmarkStart w:id="2933" w:name="_Toc27506011"/>
      <w:bookmarkStart w:id="2934" w:name="_Toc27506795"/>
      <w:bookmarkStart w:id="2935" w:name="_Toc176344716"/>
      <w:r w:rsidRPr="005050F0">
        <w:rPr>
          <w:noProof/>
          <w:lang w:eastAsia="ko-KR"/>
        </w:rPr>
        <w:t>10</w:t>
      </w:r>
      <w:r w:rsidRPr="005050F0">
        <w:rPr>
          <w:noProof/>
        </w:rPr>
        <w:t>.2.</w:t>
      </w:r>
      <w:r w:rsidRPr="005050F0">
        <w:rPr>
          <w:noProof/>
          <w:lang w:eastAsia="ko-KR"/>
        </w:rPr>
        <w:t>16I</w:t>
      </w:r>
      <w:r w:rsidRPr="005050F0">
        <w:rPr>
          <w:noProof/>
        </w:rPr>
        <w:tab/>
        <w:t>/</w:t>
      </w:r>
      <w:r w:rsidRPr="005050F0">
        <w:rPr>
          <w:i/>
          <w:iCs/>
          <w:noProof/>
        </w:rPr>
        <w:t>&lt;x&gt;</w:t>
      </w: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DisplayName</w:t>
      </w:r>
      <w:bookmarkEnd w:id="2930"/>
      <w:bookmarkEnd w:id="2931"/>
      <w:bookmarkEnd w:id="2932"/>
      <w:bookmarkEnd w:id="2933"/>
      <w:bookmarkEnd w:id="2934"/>
      <w:bookmarkEnd w:id="2935"/>
    </w:p>
    <w:p w14:paraId="1A21E47D"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.2.16I.1: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4A4D3D0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47607C"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DisplayName</w:t>
            </w:r>
          </w:p>
        </w:tc>
      </w:tr>
      <w:tr w:rsidR="003F26BC" w:rsidRPr="005050F0" w14:paraId="518CEF5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2C0AEB"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BA221"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78DC6"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D13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47D6C"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1C87A7" w14:textId="77777777" w:rsidR="003F26BC" w:rsidRPr="005050F0" w:rsidRDefault="003F26BC" w:rsidP="00FC10EA">
            <w:pPr>
              <w:jc w:val="center"/>
              <w:rPr>
                <w:rFonts w:ascii="Arial" w:hAnsi="Arial" w:cs="Arial"/>
                <w:b/>
                <w:noProof/>
                <w:sz w:val="18"/>
                <w:szCs w:val="18"/>
              </w:rPr>
            </w:pPr>
          </w:p>
        </w:tc>
      </w:tr>
      <w:tr w:rsidR="003F26BC" w:rsidRPr="005050F0" w14:paraId="0E4C102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6454E"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D885F"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55F7B"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CC9A7"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0C895"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BEFD2" w14:textId="77777777" w:rsidR="003F26BC" w:rsidRPr="005050F0" w:rsidRDefault="003F26BC" w:rsidP="00FC10EA">
            <w:pPr>
              <w:jc w:val="center"/>
              <w:rPr>
                <w:b/>
                <w:noProof/>
              </w:rPr>
            </w:pPr>
          </w:p>
        </w:tc>
      </w:tr>
      <w:tr w:rsidR="003F26BC" w:rsidRPr="005050F0" w14:paraId="2567047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1458E0"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A23F67" w14:textId="77777777" w:rsidR="003F26BC" w:rsidRPr="005050F0" w:rsidRDefault="003F26BC" w:rsidP="00FC10EA">
            <w:pPr>
              <w:rPr>
                <w:noProof/>
                <w:lang w:eastAsia="ko-KR"/>
              </w:rPr>
            </w:pPr>
            <w:r w:rsidRPr="005050F0">
              <w:rPr>
                <w:noProof/>
              </w:rPr>
              <w:t>This leaf node contains a human readable name</w:t>
            </w:r>
            <w:r w:rsidRPr="005050F0">
              <w:rPr>
                <w:noProof/>
                <w:lang w:eastAsia="ko-KR"/>
              </w:rPr>
              <w:t>.</w:t>
            </w:r>
          </w:p>
        </w:tc>
      </w:tr>
    </w:tbl>
    <w:p w14:paraId="7C235652" w14:textId="77777777" w:rsidR="003F26BC" w:rsidRPr="005050F0" w:rsidRDefault="003F26BC" w:rsidP="003F26BC">
      <w:pPr>
        <w:rPr>
          <w:noProof/>
        </w:rPr>
      </w:pPr>
    </w:p>
    <w:p w14:paraId="72B379C1" w14:textId="77777777" w:rsidR="006F494F" w:rsidRPr="005050F0" w:rsidRDefault="006F494F" w:rsidP="006F494F">
      <w:pPr>
        <w:pStyle w:val="Heading3"/>
        <w:rPr>
          <w:noProof/>
          <w:lang w:eastAsia="ko-KR"/>
        </w:rPr>
      </w:pPr>
      <w:bookmarkStart w:id="2936" w:name="_Toc4577844"/>
      <w:bookmarkStart w:id="2937" w:name="_Toc27504440"/>
      <w:bookmarkStart w:id="2938" w:name="_Toc27505228"/>
      <w:bookmarkStart w:id="2939" w:name="_Toc27506012"/>
      <w:bookmarkStart w:id="2940" w:name="_Toc27506796"/>
      <w:bookmarkStart w:id="2941" w:name="_Toc176344717"/>
      <w:r w:rsidRPr="005050F0">
        <w:rPr>
          <w:noProof/>
        </w:rPr>
        <w:t>10.2.1</w:t>
      </w:r>
      <w:r w:rsidRPr="005050F0">
        <w:rPr>
          <w:noProof/>
          <w:lang w:eastAsia="ko-KR"/>
        </w:rPr>
        <w:t>7</w:t>
      </w:r>
      <w:r w:rsidRPr="005050F0">
        <w:rPr>
          <w:noProof/>
        </w:rPr>
        <w:tab/>
        <w:t>/</w:t>
      </w:r>
      <w:r w:rsidRPr="005050F0">
        <w:rPr>
          <w:i/>
          <w:iCs/>
          <w:noProof/>
        </w:rPr>
        <w:t>&lt;x&gt;</w:t>
      </w:r>
      <w:r w:rsidRPr="005050F0">
        <w:rPr>
          <w:noProof/>
        </w:rPr>
        <w:t>/</w:t>
      </w:r>
      <w:r w:rsidRPr="005050F0">
        <w:rPr>
          <w:i/>
          <w:iCs/>
          <w:noProof/>
        </w:rPr>
        <w:t>&lt;x&gt;</w:t>
      </w:r>
      <w:r w:rsidRPr="005050F0">
        <w:rPr>
          <w:noProof/>
        </w:rPr>
        <w:t>/Common/FileDistribution</w:t>
      </w:r>
      <w:bookmarkEnd w:id="2936"/>
      <w:bookmarkEnd w:id="2937"/>
      <w:bookmarkEnd w:id="2938"/>
      <w:bookmarkEnd w:id="2939"/>
      <w:bookmarkEnd w:id="2940"/>
      <w:bookmarkEnd w:id="2941"/>
    </w:p>
    <w:p w14:paraId="6A52C59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Common/FileDistribution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FED16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732207" w14:textId="77777777" w:rsidR="006F494F" w:rsidRPr="005050F0" w:rsidRDefault="006F494F" w:rsidP="003A70BF">
            <w:pPr>
              <w:rPr>
                <w:rFonts w:ascii="Arial" w:hAnsi="Arial" w:cs="Arial"/>
                <w:noProof/>
                <w:sz w:val="18"/>
                <w:szCs w:val="18"/>
              </w:rPr>
            </w:pPr>
            <w:r w:rsidRPr="005050F0">
              <w:rPr>
                <w:noProof/>
              </w:rPr>
              <w:t>&lt;x&gt;/Common/FileDistribution</w:t>
            </w:r>
          </w:p>
        </w:tc>
      </w:tr>
      <w:tr w:rsidR="006F494F" w:rsidRPr="005050F0" w14:paraId="4748CF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90690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AE2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02CF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A62E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17AA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3B5C17" w14:textId="77777777" w:rsidR="006F494F" w:rsidRPr="005050F0" w:rsidRDefault="006F494F" w:rsidP="003A70BF">
            <w:pPr>
              <w:jc w:val="center"/>
              <w:rPr>
                <w:rFonts w:ascii="Arial" w:hAnsi="Arial" w:cs="Arial"/>
                <w:b/>
                <w:noProof/>
                <w:sz w:val="18"/>
                <w:szCs w:val="18"/>
              </w:rPr>
            </w:pPr>
          </w:p>
        </w:tc>
      </w:tr>
      <w:tr w:rsidR="006F494F" w:rsidRPr="005050F0" w14:paraId="72902A2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3EC05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5888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42C8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C8CA2"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C040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C3974D" w14:textId="77777777" w:rsidR="006F494F" w:rsidRPr="005050F0" w:rsidRDefault="006F494F" w:rsidP="003A70BF">
            <w:pPr>
              <w:jc w:val="center"/>
              <w:rPr>
                <w:b/>
                <w:noProof/>
              </w:rPr>
            </w:pPr>
          </w:p>
        </w:tc>
      </w:tr>
      <w:tr w:rsidR="006F494F" w:rsidRPr="005050F0" w14:paraId="3B403D7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AD26E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BB4483"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w:t>
            </w:r>
            <w:r w:rsidRPr="005050F0">
              <w:rPr>
                <w:noProof/>
                <w:lang w:eastAsia="ko-KR"/>
              </w:rPr>
              <w:t>file distribution configuration.</w:t>
            </w:r>
          </w:p>
        </w:tc>
      </w:tr>
    </w:tbl>
    <w:p w14:paraId="2A81E873" w14:textId="77777777" w:rsidR="00FC40DA" w:rsidRDefault="00FC40DA" w:rsidP="00FC40DA">
      <w:pPr>
        <w:rPr>
          <w:noProof/>
          <w:lang w:eastAsia="ko-KR"/>
        </w:rPr>
      </w:pPr>
      <w:bookmarkStart w:id="2942" w:name="_Toc4577845"/>
      <w:bookmarkStart w:id="2943" w:name="_Toc27504441"/>
      <w:bookmarkStart w:id="2944" w:name="_Toc27505229"/>
      <w:bookmarkStart w:id="2945" w:name="_Toc27506013"/>
      <w:bookmarkStart w:id="2946" w:name="_Toc27506797"/>
    </w:p>
    <w:p w14:paraId="54BF59CB" w14:textId="77777777" w:rsidR="006F494F" w:rsidRPr="005050F0" w:rsidRDefault="006F494F" w:rsidP="006F494F">
      <w:pPr>
        <w:pStyle w:val="Heading3"/>
        <w:rPr>
          <w:noProof/>
          <w:lang w:eastAsia="ko-KR"/>
        </w:rPr>
      </w:pPr>
      <w:bookmarkStart w:id="2947" w:name="_Toc176344718"/>
      <w:r w:rsidRPr="005050F0">
        <w:rPr>
          <w:noProof/>
          <w:lang w:eastAsia="ko-KR"/>
        </w:rPr>
        <w:t>10.</w:t>
      </w:r>
      <w:r w:rsidRPr="005050F0">
        <w:rPr>
          <w:noProof/>
        </w:rPr>
        <w:t>2.</w:t>
      </w:r>
      <w:r w:rsidRPr="005050F0">
        <w:rPr>
          <w:noProof/>
          <w:lang w:eastAsia="ko-KR"/>
        </w:rPr>
        <w:t>18</w:t>
      </w:r>
      <w:r w:rsidRPr="005050F0">
        <w:rPr>
          <w:noProof/>
        </w:rPr>
        <w:tab/>
        <w:t>/</w:t>
      </w:r>
      <w:r w:rsidRPr="005050F0">
        <w:rPr>
          <w:i/>
          <w:iCs/>
          <w:noProof/>
        </w:rPr>
        <w:t>&lt;x&gt;</w:t>
      </w:r>
      <w:r w:rsidRPr="005050F0">
        <w:rPr>
          <w:noProof/>
        </w:rPr>
        <w:t>/&lt;x&gt;/Common/</w:t>
      </w:r>
      <w:r w:rsidRPr="005050F0">
        <w:rPr>
          <w:noProof/>
          <w:lang w:eastAsia="ko-KR"/>
        </w:rPr>
        <w:t>FileDistribution/CancelList</w:t>
      </w:r>
      <w:bookmarkEnd w:id="2942"/>
      <w:bookmarkEnd w:id="2943"/>
      <w:bookmarkEnd w:id="2944"/>
      <w:bookmarkEnd w:id="2945"/>
      <w:bookmarkEnd w:id="2946"/>
      <w:bookmarkEnd w:id="2947"/>
    </w:p>
    <w:p w14:paraId="4BE4AEA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Common/FileDistribution/CancelList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81385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0D9B82"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p>
        </w:tc>
      </w:tr>
      <w:tr w:rsidR="006F494F" w:rsidRPr="005050F0" w14:paraId="6BD959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F66D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A540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44C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72A4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E2D2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A7FE72" w14:textId="77777777" w:rsidR="006F494F" w:rsidRPr="005050F0" w:rsidRDefault="006F494F" w:rsidP="003A70BF">
            <w:pPr>
              <w:jc w:val="center"/>
              <w:rPr>
                <w:rFonts w:ascii="Arial" w:hAnsi="Arial" w:cs="Arial"/>
                <w:b/>
                <w:noProof/>
                <w:sz w:val="18"/>
                <w:szCs w:val="18"/>
              </w:rPr>
            </w:pPr>
          </w:p>
        </w:tc>
      </w:tr>
      <w:tr w:rsidR="006F494F" w:rsidRPr="005050F0" w14:paraId="448FD8E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0924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8C56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B8F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C7AF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698D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027002" w14:textId="77777777" w:rsidR="006F494F" w:rsidRPr="005050F0" w:rsidRDefault="006F494F" w:rsidP="003A70BF">
            <w:pPr>
              <w:jc w:val="center"/>
              <w:rPr>
                <w:b/>
                <w:noProof/>
              </w:rPr>
            </w:pPr>
          </w:p>
        </w:tc>
      </w:tr>
      <w:tr w:rsidR="006F494F" w:rsidRPr="005050F0" w14:paraId="185E6A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80665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E2E45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for a list of MCData user(s) this MCData user is allowed to cancel </w:t>
            </w:r>
            <w:r w:rsidRPr="005050F0">
              <w:rPr>
                <w:noProof/>
              </w:rPr>
              <w:t>distribution of files beings sent or waiting to be sent.</w:t>
            </w:r>
          </w:p>
        </w:tc>
      </w:tr>
    </w:tbl>
    <w:p w14:paraId="7930E683" w14:textId="77777777" w:rsidR="00436685" w:rsidRPr="005050F0" w:rsidRDefault="00436685" w:rsidP="00436685">
      <w:pPr>
        <w:rPr>
          <w:noProof/>
        </w:rPr>
      </w:pPr>
      <w:bookmarkStart w:id="2948" w:name="_Toc4577846"/>
      <w:bookmarkStart w:id="2949" w:name="_Toc27504442"/>
      <w:bookmarkStart w:id="2950" w:name="_Toc27505230"/>
      <w:bookmarkStart w:id="2951" w:name="_Toc27506014"/>
      <w:bookmarkStart w:id="2952" w:name="_Toc27506798"/>
    </w:p>
    <w:p w14:paraId="64082F57" w14:textId="77777777" w:rsidR="006F494F" w:rsidRPr="005050F0" w:rsidRDefault="006F494F" w:rsidP="006F494F">
      <w:pPr>
        <w:pStyle w:val="Heading3"/>
        <w:rPr>
          <w:noProof/>
          <w:lang w:eastAsia="ko-KR"/>
        </w:rPr>
      </w:pPr>
      <w:bookmarkStart w:id="2953" w:name="_Toc176344719"/>
      <w:r w:rsidRPr="005050F0">
        <w:rPr>
          <w:noProof/>
          <w:lang w:eastAsia="ko-KR"/>
        </w:rPr>
        <w:t>10.</w:t>
      </w:r>
      <w:r w:rsidRPr="005050F0">
        <w:rPr>
          <w:noProof/>
        </w:rPr>
        <w:t>2.1</w:t>
      </w:r>
      <w:r w:rsidRPr="005050F0">
        <w:rPr>
          <w:noProof/>
          <w:lang w:eastAsia="ko-KR"/>
        </w:rPr>
        <w:t>9</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w:t>
      </w:r>
      <w:bookmarkEnd w:id="2948"/>
      <w:bookmarkEnd w:id="2949"/>
      <w:bookmarkEnd w:id="2950"/>
      <w:bookmarkEnd w:id="2951"/>
      <w:bookmarkEnd w:id="2952"/>
      <w:bookmarkEnd w:id="2953"/>
    </w:p>
    <w:p w14:paraId="290D114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5050F0" w14:paraId="727A4B3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55C56C9"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r w:rsidRPr="005050F0">
              <w:rPr>
                <w:noProof/>
              </w:rPr>
              <w:t>/&lt;x&gt;</w:t>
            </w:r>
          </w:p>
        </w:tc>
      </w:tr>
      <w:tr w:rsidR="006F494F" w:rsidRPr="005050F0" w14:paraId="23074F9A"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8A5447E" w14:textId="77777777" w:rsidR="006F494F" w:rsidRPr="005050F0"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16DD0" w14:textId="77777777" w:rsidR="006F494F" w:rsidRPr="005050F0" w:rsidRDefault="006F494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EAED1" w14:textId="77777777" w:rsidR="006F494F" w:rsidRPr="005050F0" w:rsidRDefault="006F494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52AC5" w14:textId="77777777" w:rsidR="006F494F" w:rsidRPr="005050F0" w:rsidRDefault="006F494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8CCD" w14:textId="77777777" w:rsidR="006F494F" w:rsidRPr="005050F0" w:rsidRDefault="006F494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BB46805" w14:textId="77777777" w:rsidR="006F494F" w:rsidRPr="005050F0" w:rsidRDefault="006F494F" w:rsidP="003A70BF">
            <w:pPr>
              <w:jc w:val="center"/>
              <w:rPr>
                <w:rFonts w:ascii="Arial" w:hAnsi="Arial" w:cs="Arial"/>
                <w:b/>
                <w:noProof/>
                <w:sz w:val="18"/>
                <w:szCs w:val="18"/>
              </w:rPr>
            </w:pPr>
          </w:p>
        </w:tc>
      </w:tr>
      <w:tr w:rsidR="006F494F" w:rsidRPr="005050F0" w14:paraId="12EC3DB9"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A857ADE" w14:textId="77777777" w:rsidR="006F494F" w:rsidRPr="005050F0"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79222" w14:textId="77777777" w:rsidR="006F494F" w:rsidRPr="005050F0" w:rsidRDefault="006F494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DE305" w14:textId="77777777" w:rsidR="006F494F" w:rsidRPr="005050F0" w:rsidRDefault="006F494F" w:rsidP="003A70BF">
            <w:pPr>
              <w:pStyle w:val="TAC"/>
              <w:rPr>
                <w:noProof/>
              </w:rPr>
            </w:pPr>
            <w:r w:rsidRPr="005050F0">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E0ED" w14:textId="77777777" w:rsidR="006F494F" w:rsidRPr="005050F0" w:rsidRDefault="006F494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3C116" w14:textId="77777777" w:rsidR="006F494F" w:rsidRPr="005050F0" w:rsidRDefault="006F494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4A32C6D" w14:textId="77777777" w:rsidR="006F494F" w:rsidRPr="005050F0" w:rsidRDefault="006F494F" w:rsidP="003A70BF">
            <w:pPr>
              <w:jc w:val="center"/>
              <w:rPr>
                <w:b/>
                <w:noProof/>
              </w:rPr>
            </w:pPr>
          </w:p>
        </w:tc>
      </w:tr>
      <w:tr w:rsidR="006F494F" w:rsidRPr="005050F0" w14:paraId="68C60643"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C0899CF" w14:textId="77777777" w:rsidR="006F494F" w:rsidRPr="005050F0"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01452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list of MCData users this MCData user is allowed to cancel distribution of files beings sent or waiting to be sent.</w:t>
            </w:r>
          </w:p>
        </w:tc>
      </w:tr>
    </w:tbl>
    <w:p w14:paraId="0FEB1B2C" w14:textId="77777777" w:rsidR="00436685" w:rsidRPr="005050F0" w:rsidRDefault="00436685" w:rsidP="00436685">
      <w:pPr>
        <w:rPr>
          <w:noProof/>
        </w:rPr>
      </w:pPr>
      <w:bookmarkStart w:id="2954" w:name="_Toc4577847"/>
      <w:bookmarkStart w:id="2955" w:name="_Toc27504443"/>
      <w:bookmarkStart w:id="2956" w:name="_Toc27505231"/>
      <w:bookmarkStart w:id="2957" w:name="_Toc27506015"/>
      <w:bookmarkStart w:id="2958" w:name="_Toc27506799"/>
    </w:p>
    <w:p w14:paraId="497E30DD" w14:textId="77777777" w:rsidR="006F494F" w:rsidRPr="005050F0" w:rsidRDefault="006F494F" w:rsidP="006F494F">
      <w:pPr>
        <w:pStyle w:val="Heading3"/>
        <w:rPr>
          <w:noProof/>
          <w:lang w:eastAsia="ko-KR"/>
        </w:rPr>
      </w:pPr>
      <w:bookmarkStart w:id="2959" w:name="_Toc176344720"/>
      <w:r w:rsidRPr="005050F0">
        <w:rPr>
          <w:noProof/>
          <w:lang w:eastAsia="ko-KR"/>
        </w:rPr>
        <w:t>10.</w:t>
      </w:r>
      <w:r w:rsidRPr="005050F0">
        <w:rPr>
          <w:noProof/>
        </w:rPr>
        <w:t>2.20</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w:t>
      </w:r>
      <w:bookmarkEnd w:id="2954"/>
      <w:bookmarkEnd w:id="2955"/>
      <w:bookmarkEnd w:id="2956"/>
      <w:bookmarkEnd w:id="2957"/>
      <w:bookmarkEnd w:id="2958"/>
      <w:bookmarkEnd w:id="2959"/>
    </w:p>
    <w:p w14:paraId="09256BE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B39C8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A81ED4"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r w:rsidRPr="005050F0">
              <w:rPr>
                <w:noProof/>
              </w:rPr>
              <w:t>/&lt;x&gt;/Entry</w:t>
            </w:r>
          </w:p>
        </w:tc>
      </w:tr>
      <w:tr w:rsidR="006F494F" w:rsidRPr="005050F0" w14:paraId="50FE1F2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88EE7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0213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735B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4753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085C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B83CB7" w14:textId="77777777" w:rsidR="006F494F" w:rsidRPr="005050F0" w:rsidRDefault="006F494F" w:rsidP="003A70BF">
            <w:pPr>
              <w:jc w:val="center"/>
              <w:rPr>
                <w:rFonts w:ascii="Arial" w:hAnsi="Arial" w:cs="Arial"/>
                <w:b/>
                <w:noProof/>
                <w:sz w:val="18"/>
                <w:szCs w:val="18"/>
              </w:rPr>
            </w:pPr>
          </w:p>
        </w:tc>
      </w:tr>
      <w:tr w:rsidR="006F494F" w:rsidRPr="005050F0" w14:paraId="5833CE2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D2F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E348F"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339E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01DD2"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B3C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2368F" w14:textId="77777777" w:rsidR="006F494F" w:rsidRPr="005050F0" w:rsidRDefault="006F494F" w:rsidP="003A70BF">
            <w:pPr>
              <w:jc w:val="center"/>
              <w:rPr>
                <w:b/>
                <w:noProof/>
              </w:rPr>
            </w:pPr>
          </w:p>
        </w:tc>
      </w:tr>
      <w:tr w:rsidR="006F494F" w:rsidRPr="005050F0" w14:paraId="694DD8A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79D0C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4BCEE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MCData users this MCData user is allowed to cancel distribution of files beings sent or waiting to be sent.</w:t>
            </w:r>
          </w:p>
        </w:tc>
      </w:tr>
    </w:tbl>
    <w:p w14:paraId="6A7E2D60" w14:textId="77777777" w:rsidR="00436685" w:rsidRPr="005050F0" w:rsidRDefault="00436685" w:rsidP="00436685">
      <w:pPr>
        <w:rPr>
          <w:noProof/>
        </w:rPr>
      </w:pPr>
      <w:bookmarkStart w:id="2960" w:name="_Toc4577848"/>
      <w:bookmarkStart w:id="2961" w:name="_Toc27504444"/>
      <w:bookmarkStart w:id="2962" w:name="_Toc27505232"/>
      <w:bookmarkStart w:id="2963" w:name="_Toc27506016"/>
      <w:bookmarkStart w:id="2964" w:name="_Toc27506800"/>
    </w:p>
    <w:p w14:paraId="059FB57D" w14:textId="77777777" w:rsidR="006F494F" w:rsidRPr="005050F0" w:rsidRDefault="006F494F" w:rsidP="006F494F">
      <w:pPr>
        <w:pStyle w:val="Heading3"/>
        <w:rPr>
          <w:noProof/>
          <w:lang w:eastAsia="ko-KR"/>
        </w:rPr>
      </w:pPr>
      <w:bookmarkStart w:id="2965" w:name="_Toc176344721"/>
      <w:r w:rsidRPr="005050F0">
        <w:rPr>
          <w:noProof/>
          <w:lang w:eastAsia="ko-KR"/>
        </w:rPr>
        <w:t>10.</w:t>
      </w:r>
      <w:r w:rsidRPr="005050F0">
        <w:rPr>
          <w:noProof/>
        </w:rPr>
        <w:t>2.21</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/&lt;x&gt;/Entry/MCDataID</w:t>
      </w:r>
      <w:bookmarkEnd w:id="2960"/>
      <w:bookmarkEnd w:id="2961"/>
      <w:bookmarkEnd w:id="2962"/>
      <w:bookmarkEnd w:id="2963"/>
      <w:bookmarkEnd w:id="2964"/>
      <w:bookmarkEnd w:id="2965"/>
    </w:p>
    <w:p w14:paraId="5B02285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F7BF6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D19632" w14:textId="77777777" w:rsidR="006F494F" w:rsidRPr="005050F0" w:rsidRDefault="006F494F" w:rsidP="003A70BF">
            <w:pPr>
              <w:rPr>
                <w:rFonts w:ascii="Arial" w:hAnsi="Arial" w:cs="Arial"/>
                <w:noProof/>
                <w:sz w:val="18"/>
                <w:szCs w:val="18"/>
              </w:rPr>
            </w:pPr>
            <w:r w:rsidRPr="005050F0">
              <w:rPr>
                <w:noProof/>
              </w:rPr>
              <w:t>&lt;x&gt;/Common/FileDistribution/CancelList/&lt;x&gt;/Entry/MCDataID</w:t>
            </w:r>
          </w:p>
        </w:tc>
      </w:tr>
      <w:tr w:rsidR="006F494F" w:rsidRPr="005050F0" w14:paraId="48E7D2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9EDE8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CC3C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E989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155D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5EEC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6C09C" w14:textId="77777777" w:rsidR="006F494F" w:rsidRPr="005050F0" w:rsidRDefault="006F494F" w:rsidP="003A70BF">
            <w:pPr>
              <w:jc w:val="center"/>
              <w:rPr>
                <w:rFonts w:ascii="Arial" w:hAnsi="Arial" w:cs="Arial"/>
                <w:b/>
                <w:noProof/>
                <w:sz w:val="18"/>
                <w:szCs w:val="18"/>
              </w:rPr>
            </w:pPr>
          </w:p>
        </w:tc>
      </w:tr>
      <w:tr w:rsidR="006F494F" w:rsidRPr="005050F0" w14:paraId="0DAF78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834A5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7131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52BE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5512"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9507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065D4" w14:textId="77777777" w:rsidR="006F494F" w:rsidRPr="005050F0" w:rsidRDefault="006F494F" w:rsidP="003A70BF">
            <w:pPr>
              <w:jc w:val="center"/>
              <w:rPr>
                <w:b/>
                <w:noProof/>
              </w:rPr>
            </w:pPr>
          </w:p>
        </w:tc>
      </w:tr>
      <w:tr w:rsidR="006F494F" w:rsidRPr="005050F0" w14:paraId="74B793F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A4B0A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1AA1A3"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41B3B1C9" w14:textId="77777777" w:rsidR="00436685" w:rsidRPr="005050F0" w:rsidRDefault="00436685" w:rsidP="00436685">
      <w:pPr>
        <w:rPr>
          <w:noProof/>
        </w:rPr>
      </w:pPr>
    </w:p>
    <w:p w14:paraId="25B84410"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917DDB3" w14:textId="77777777" w:rsidR="003F26BC" w:rsidRPr="005050F0" w:rsidRDefault="003F26BC" w:rsidP="003F26BC">
      <w:pPr>
        <w:pStyle w:val="Heading3"/>
        <w:rPr>
          <w:noProof/>
          <w:lang w:eastAsia="ko-KR"/>
        </w:rPr>
      </w:pPr>
      <w:bookmarkStart w:id="2966" w:name="_Toc4577849"/>
      <w:bookmarkStart w:id="2967" w:name="_Toc27504445"/>
      <w:bookmarkStart w:id="2968" w:name="_Toc27505233"/>
      <w:bookmarkStart w:id="2969" w:name="_Toc27506017"/>
      <w:bookmarkStart w:id="2970" w:name="_Toc27506801"/>
      <w:bookmarkStart w:id="2971" w:name="_Toc176344722"/>
      <w:r w:rsidRPr="005050F0">
        <w:rPr>
          <w:noProof/>
          <w:lang w:eastAsia="ko-KR"/>
        </w:rPr>
        <w:t>10.</w:t>
      </w:r>
      <w:r w:rsidRPr="005050F0">
        <w:rPr>
          <w:noProof/>
        </w:rPr>
        <w:t>2.21A</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w:t>
      </w:r>
      <w:r w:rsidR="00555A39" w:rsidRPr="005050F0">
        <w:rPr>
          <w:noProof/>
        </w:rPr>
        <w:br/>
      </w:r>
      <w:r w:rsidRPr="005050F0">
        <w:rPr>
          <w:noProof/>
        </w:rPr>
        <w:t>MCDataIDKMSURI</w:t>
      </w:r>
      <w:bookmarkEnd w:id="2966"/>
      <w:bookmarkEnd w:id="2967"/>
      <w:bookmarkEnd w:id="2968"/>
      <w:bookmarkEnd w:id="2969"/>
      <w:bookmarkEnd w:id="2970"/>
      <w:bookmarkEnd w:id="2971"/>
    </w:p>
    <w:p w14:paraId="13A0E53C"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21A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/&lt;x&gt;/Entry/MCDataIDKMSURI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A4CAA74"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86F408" w14:textId="77777777" w:rsidR="003F26BC" w:rsidRPr="005050F0" w:rsidRDefault="003F26BC" w:rsidP="00FC10EA">
            <w:pPr>
              <w:rPr>
                <w:rFonts w:ascii="Arial" w:hAnsi="Arial" w:cs="Arial"/>
                <w:noProof/>
                <w:sz w:val="18"/>
                <w:szCs w:val="18"/>
              </w:rPr>
            </w:pPr>
            <w:r w:rsidRPr="005050F0">
              <w:rPr>
                <w:noProof/>
              </w:rPr>
              <w:t>&lt;x&gt;/Common/FileDistribution/CancelList/&lt;x&gt;/Entry/MCDataIDKMSURI</w:t>
            </w:r>
          </w:p>
        </w:tc>
      </w:tr>
      <w:tr w:rsidR="003F26BC" w:rsidRPr="005050F0" w14:paraId="10674A6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33EBE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9706"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4964C"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6C8A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BE5C4"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5A4DCB" w14:textId="77777777" w:rsidR="003F26BC" w:rsidRPr="005050F0" w:rsidRDefault="003F26BC" w:rsidP="00FC10EA">
            <w:pPr>
              <w:jc w:val="center"/>
              <w:rPr>
                <w:rFonts w:ascii="Arial" w:hAnsi="Arial" w:cs="Arial"/>
                <w:b/>
                <w:noProof/>
                <w:sz w:val="18"/>
                <w:szCs w:val="18"/>
              </w:rPr>
            </w:pPr>
          </w:p>
        </w:tc>
      </w:tr>
      <w:tr w:rsidR="003F26BC" w:rsidRPr="005050F0" w14:paraId="21ABBD7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EFDBB"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8C960"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22490"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1AD76"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8592A"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817D2C" w14:textId="77777777" w:rsidR="003F26BC" w:rsidRPr="005050F0" w:rsidRDefault="003F26BC" w:rsidP="00FC10EA">
            <w:pPr>
              <w:jc w:val="center"/>
              <w:rPr>
                <w:b/>
                <w:noProof/>
              </w:rPr>
            </w:pPr>
          </w:p>
        </w:tc>
      </w:tr>
      <w:tr w:rsidR="003F26BC" w:rsidRPr="005050F0" w14:paraId="748B8A3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FD505"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EBFE67" w14:textId="77777777" w:rsidR="003F26BC" w:rsidRPr="005050F0" w:rsidRDefault="003F26BC" w:rsidP="00FC10EA">
            <w:pPr>
              <w:rPr>
                <w:noProof/>
                <w:lang w:eastAsia="ko-KR"/>
              </w:rPr>
            </w:pPr>
            <w:r w:rsidRPr="005050F0">
              <w:rPr>
                <w:noProof/>
              </w:rPr>
              <w:t>This leaf node indicates key management server URI for the security domain of the MCData user of an MCData user that the configured MCData user is authorised to cancel distribution of files being sent or waiting to be sent.</w:t>
            </w:r>
          </w:p>
        </w:tc>
      </w:tr>
    </w:tbl>
    <w:p w14:paraId="28431151" w14:textId="77777777" w:rsidR="00436685" w:rsidRPr="005050F0" w:rsidRDefault="00436685" w:rsidP="00436685">
      <w:pPr>
        <w:rPr>
          <w:noProof/>
        </w:rPr>
      </w:pPr>
    </w:p>
    <w:p w14:paraId="2FFC0B19"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73427A2C" w14:textId="77777777" w:rsidR="006F494F" w:rsidRPr="005050F0" w:rsidRDefault="006F494F" w:rsidP="006F494F">
      <w:pPr>
        <w:pStyle w:val="Heading3"/>
        <w:rPr>
          <w:noProof/>
          <w:lang w:eastAsia="ko-KR"/>
        </w:rPr>
      </w:pPr>
      <w:bookmarkStart w:id="2972" w:name="_Toc4577850"/>
      <w:bookmarkStart w:id="2973" w:name="_Toc27504446"/>
      <w:bookmarkStart w:id="2974" w:name="_Toc27505234"/>
      <w:bookmarkStart w:id="2975" w:name="_Toc27506018"/>
      <w:bookmarkStart w:id="2976" w:name="_Toc27506802"/>
      <w:bookmarkStart w:id="2977" w:name="_Toc176344723"/>
      <w:r w:rsidRPr="005050F0">
        <w:rPr>
          <w:noProof/>
          <w:lang w:eastAsia="ko-KR"/>
        </w:rPr>
        <w:t>10.</w:t>
      </w:r>
      <w:r w:rsidRPr="005050F0">
        <w:rPr>
          <w:noProof/>
        </w:rPr>
        <w:t>2.</w:t>
      </w:r>
      <w:r w:rsidRPr="005050F0">
        <w:rPr>
          <w:noProof/>
          <w:lang w:eastAsia="ko-KR"/>
        </w:rPr>
        <w:t>22</w:t>
      </w:r>
      <w:r w:rsidRPr="005050F0">
        <w:rPr>
          <w:noProof/>
          <w:lang w:eastAsia="ko-KR"/>
        </w:rPr>
        <w:tab/>
      </w:r>
      <w:r w:rsidRPr="005050F0">
        <w:rPr>
          <w:noProof/>
        </w:rPr>
        <w:t>/</w:t>
      </w:r>
      <w:r w:rsidRPr="005050F0">
        <w:rPr>
          <w:i/>
          <w:iCs/>
          <w:noProof/>
        </w:rPr>
        <w:t>&lt;x&gt;</w:t>
      </w:r>
      <w:r w:rsidRPr="005050F0">
        <w:rPr>
          <w:noProof/>
        </w:rPr>
        <w:t>/&lt;x&gt;/</w:t>
      </w:r>
      <w:r w:rsidRPr="005050F0">
        <w:rPr>
          <w:noProof/>
          <w:lang w:eastAsia="ko-KR"/>
        </w:rPr>
        <w:t>Common/FileDistribution/CancelList/&lt;x&gt;/Entry/</w:t>
      </w:r>
      <w:r w:rsidR="00555A39" w:rsidRPr="005050F0">
        <w:rPr>
          <w:noProof/>
          <w:lang w:eastAsia="ko-KR"/>
        </w:rPr>
        <w:br/>
      </w:r>
      <w:r w:rsidRPr="005050F0">
        <w:rPr>
          <w:noProof/>
        </w:rPr>
        <w:t>DisplayName</w:t>
      </w:r>
      <w:bookmarkEnd w:id="2972"/>
      <w:bookmarkEnd w:id="2973"/>
      <w:bookmarkEnd w:id="2974"/>
      <w:bookmarkEnd w:id="2975"/>
      <w:bookmarkEnd w:id="2976"/>
      <w:bookmarkEnd w:id="2977"/>
    </w:p>
    <w:p w14:paraId="5855DDB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Common/FileDistribution/CancelList/&lt;x&gt;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75912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28DAA6" w14:textId="77777777" w:rsidR="006F494F" w:rsidRPr="005050F0" w:rsidRDefault="006F494F" w:rsidP="003A70BF">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FileDistribution/CancelList</w:t>
            </w:r>
            <w:r w:rsidRPr="005050F0">
              <w:rPr>
                <w:noProof/>
              </w:rPr>
              <w:t>/</w:t>
            </w:r>
            <w:r w:rsidRPr="005050F0">
              <w:rPr>
                <w:noProof/>
                <w:lang w:eastAsia="ko-KR"/>
              </w:rPr>
              <w:t>&lt;x&gt;/Entry/</w:t>
            </w:r>
            <w:r w:rsidRPr="005050F0">
              <w:rPr>
                <w:noProof/>
              </w:rPr>
              <w:t>DisplayName</w:t>
            </w:r>
          </w:p>
        </w:tc>
      </w:tr>
      <w:tr w:rsidR="006F494F" w:rsidRPr="005050F0" w14:paraId="0F075CD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AB6C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278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2785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F903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D24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E372C" w14:textId="77777777" w:rsidR="006F494F" w:rsidRPr="005050F0" w:rsidRDefault="006F494F" w:rsidP="003A70BF">
            <w:pPr>
              <w:jc w:val="center"/>
              <w:rPr>
                <w:rFonts w:ascii="Arial" w:hAnsi="Arial" w:cs="Arial"/>
                <w:b/>
                <w:noProof/>
                <w:sz w:val="18"/>
                <w:szCs w:val="18"/>
              </w:rPr>
            </w:pPr>
          </w:p>
        </w:tc>
      </w:tr>
      <w:tr w:rsidR="006F494F" w:rsidRPr="005050F0" w14:paraId="209657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267D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7AAD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1788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9DA5D"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AFD4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337F3" w14:textId="77777777" w:rsidR="006F494F" w:rsidRPr="005050F0" w:rsidRDefault="006F494F" w:rsidP="003A70BF">
            <w:pPr>
              <w:jc w:val="center"/>
              <w:rPr>
                <w:b/>
                <w:noProof/>
              </w:rPr>
            </w:pPr>
          </w:p>
        </w:tc>
      </w:tr>
      <w:tr w:rsidR="006F494F" w:rsidRPr="005050F0" w14:paraId="55D091F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980A4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CE7E4F" w14:textId="77777777" w:rsidR="006F494F" w:rsidRPr="005050F0" w:rsidRDefault="006F494F" w:rsidP="003A70BF">
            <w:pPr>
              <w:rPr>
                <w:noProof/>
                <w:lang w:eastAsia="ko-KR"/>
              </w:rPr>
            </w:pPr>
            <w:r w:rsidRPr="005050F0">
              <w:rPr>
                <w:noProof/>
              </w:rPr>
              <w:t>This leaf node contains a human readable name</w:t>
            </w:r>
            <w:r w:rsidRPr="005050F0">
              <w:rPr>
                <w:noProof/>
                <w:lang w:eastAsia="ko-KR"/>
              </w:rPr>
              <w:t>.</w:t>
            </w:r>
          </w:p>
        </w:tc>
      </w:tr>
    </w:tbl>
    <w:p w14:paraId="3D7C6E79" w14:textId="77777777" w:rsidR="00436685" w:rsidRPr="005050F0" w:rsidRDefault="00436685" w:rsidP="00436685">
      <w:pPr>
        <w:rPr>
          <w:noProof/>
        </w:rPr>
      </w:pPr>
      <w:bookmarkStart w:id="2978" w:name="_Toc4577851"/>
      <w:bookmarkStart w:id="2979" w:name="_Toc27504447"/>
      <w:bookmarkStart w:id="2980" w:name="_Toc27505235"/>
      <w:bookmarkStart w:id="2981" w:name="_Toc27506019"/>
      <w:bookmarkStart w:id="2982" w:name="_Toc27506803"/>
    </w:p>
    <w:p w14:paraId="69A6E535" w14:textId="77777777" w:rsidR="006F494F" w:rsidRPr="005050F0" w:rsidRDefault="006F494F" w:rsidP="006F494F">
      <w:pPr>
        <w:pStyle w:val="Heading3"/>
        <w:rPr>
          <w:noProof/>
          <w:lang w:eastAsia="ko-KR"/>
        </w:rPr>
      </w:pPr>
      <w:bookmarkStart w:id="2983" w:name="_Toc176344724"/>
      <w:r w:rsidRPr="005050F0">
        <w:rPr>
          <w:noProof/>
        </w:rPr>
        <w:t>10.2.23</w:t>
      </w:r>
      <w:r w:rsidRPr="005050F0">
        <w:rPr>
          <w:noProof/>
        </w:rPr>
        <w:tab/>
        <w:t>/</w:t>
      </w:r>
      <w:r w:rsidRPr="005050F0">
        <w:rPr>
          <w:i/>
          <w:iCs/>
          <w:noProof/>
        </w:rPr>
        <w:t>&lt;x&gt;</w:t>
      </w:r>
      <w:r w:rsidRPr="005050F0">
        <w:rPr>
          <w:noProof/>
        </w:rPr>
        <w:t>/</w:t>
      </w:r>
      <w:r w:rsidRPr="005050F0">
        <w:rPr>
          <w:i/>
          <w:iCs/>
          <w:noProof/>
        </w:rPr>
        <w:t>&lt;x&gt;</w:t>
      </w:r>
      <w:r w:rsidRPr="005050F0">
        <w:rPr>
          <w:noProof/>
        </w:rPr>
        <w:t>/Common/TxRxControl</w:t>
      </w:r>
      <w:bookmarkEnd w:id="2978"/>
      <w:bookmarkEnd w:id="2979"/>
      <w:bookmarkEnd w:id="2980"/>
      <w:bookmarkEnd w:id="2981"/>
      <w:bookmarkEnd w:id="2982"/>
      <w:bookmarkEnd w:id="2983"/>
    </w:p>
    <w:p w14:paraId="42B4068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466B28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6A846B" w14:textId="77777777" w:rsidR="006F494F" w:rsidRPr="005050F0" w:rsidRDefault="006F494F" w:rsidP="003A70BF">
            <w:pPr>
              <w:rPr>
                <w:rFonts w:ascii="Arial" w:hAnsi="Arial" w:cs="Arial"/>
                <w:noProof/>
                <w:sz w:val="18"/>
                <w:szCs w:val="18"/>
              </w:rPr>
            </w:pPr>
            <w:r w:rsidRPr="005050F0">
              <w:rPr>
                <w:noProof/>
              </w:rPr>
              <w:t>&lt;x&gt;/Common/TxRxControl</w:t>
            </w:r>
          </w:p>
        </w:tc>
      </w:tr>
      <w:tr w:rsidR="006F494F" w:rsidRPr="005050F0" w14:paraId="6250613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DB744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B69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44B5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C3BC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EFB7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1F5D3" w14:textId="77777777" w:rsidR="006F494F" w:rsidRPr="005050F0" w:rsidRDefault="006F494F" w:rsidP="003A70BF">
            <w:pPr>
              <w:jc w:val="center"/>
              <w:rPr>
                <w:rFonts w:ascii="Arial" w:hAnsi="Arial" w:cs="Arial"/>
                <w:b/>
                <w:noProof/>
                <w:sz w:val="18"/>
                <w:szCs w:val="18"/>
              </w:rPr>
            </w:pPr>
          </w:p>
        </w:tc>
      </w:tr>
      <w:tr w:rsidR="006F494F" w:rsidRPr="005050F0" w14:paraId="1B7795B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E52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9F23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89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89D0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C490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AF360" w14:textId="77777777" w:rsidR="006F494F" w:rsidRPr="005050F0" w:rsidRDefault="006F494F" w:rsidP="003A70BF">
            <w:pPr>
              <w:jc w:val="center"/>
              <w:rPr>
                <w:b/>
                <w:noProof/>
              </w:rPr>
            </w:pPr>
          </w:p>
        </w:tc>
      </w:tr>
      <w:tr w:rsidR="006F494F" w:rsidRPr="005050F0" w14:paraId="79C9F6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B6B61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755851"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w:t>
            </w:r>
            <w:r w:rsidRPr="005050F0">
              <w:rPr>
                <w:noProof/>
                <w:lang w:eastAsia="ko-KR"/>
              </w:rPr>
              <w:t>transmission and reception control configuration.</w:t>
            </w:r>
          </w:p>
        </w:tc>
      </w:tr>
    </w:tbl>
    <w:p w14:paraId="540F60A9" w14:textId="77777777" w:rsidR="00436685" w:rsidRPr="005050F0" w:rsidRDefault="00436685" w:rsidP="00436685">
      <w:pPr>
        <w:rPr>
          <w:noProof/>
        </w:rPr>
      </w:pPr>
      <w:bookmarkStart w:id="2984" w:name="_Toc4577852"/>
      <w:bookmarkStart w:id="2985" w:name="_Toc27504448"/>
      <w:bookmarkStart w:id="2986" w:name="_Toc27505236"/>
      <w:bookmarkStart w:id="2987" w:name="_Toc27506020"/>
      <w:bookmarkStart w:id="2988" w:name="_Toc27506804"/>
    </w:p>
    <w:p w14:paraId="6CFC030A" w14:textId="77777777" w:rsidR="006F494F" w:rsidRPr="005050F0" w:rsidRDefault="006F494F" w:rsidP="006F494F">
      <w:pPr>
        <w:pStyle w:val="Heading3"/>
        <w:rPr>
          <w:noProof/>
          <w:lang w:eastAsia="ko-KR"/>
        </w:rPr>
      </w:pPr>
      <w:bookmarkStart w:id="2989" w:name="_Toc176344725"/>
      <w:r w:rsidRPr="005050F0">
        <w:rPr>
          <w:noProof/>
        </w:rPr>
        <w:t>10.2.</w:t>
      </w:r>
      <w:r w:rsidRPr="005050F0">
        <w:rPr>
          <w:noProof/>
          <w:lang w:eastAsia="ko-KR"/>
        </w:rPr>
        <w:t>24</w:t>
      </w:r>
      <w:r w:rsidRPr="005050F0">
        <w:rPr>
          <w:noProof/>
        </w:rPr>
        <w:tab/>
        <w:t>/</w:t>
      </w:r>
      <w:r w:rsidRPr="005050F0">
        <w:rPr>
          <w:i/>
          <w:iCs/>
          <w:noProof/>
        </w:rPr>
        <w:t>&lt;x&gt;</w:t>
      </w:r>
      <w:r w:rsidRPr="005050F0">
        <w:rPr>
          <w:noProof/>
        </w:rPr>
        <w:t>/</w:t>
      </w:r>
      <w:r w:rsidRPr="005050F0">
        <w:rPr>
          <w:i/>
          <w:iCs/>
          <w:noProof/>
        </w:rPr>
        <w:t>&lt;x&gt;</w:t>
      </w:r>
      <w:r w:rsidRPr="005050F0">
        <w:rPr>
          <w:noProof/>
        </w:rPr>
        <w:t>/Common/TxRxControl/AuthorisedTransmit</w:t>
      </w:r>
      <w:bookmarkEnd w:id="2984"/>
      <w:bookmarkEnd w:id="2985"/>
      <w:bookmarkEnd w:id="2986"/>
      <w:bookmarkEnd w:id="2987"/>
      <w:bookmarkEnd w:id="2988"/>
      <w:bookmarkEnd w:id="2989"/>
    </w:p>
    <w:p w14:paraId="1B0D9A0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Common/TxRxControl/AuthorisedTransmit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95F81F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DBFC00" w14:textId="77777777" w:rsidR="006F494F" w:rsidRPr="005050F0" w:rsidRDefault="006F494F" w:rsidP="003A70BF">
            <w:pPr>
              <w:rPr>
                <w:rFonts w:ascii="Arial" w:hAnsi="Arial" w:cs="Arial"/>
                <w:noProof/>
                <w:sz w:val="18"/>
                <w:szCs w:val="18"/>
              </w:rPr>
            </w:pPr>
            <w:r w:rsidRPr="005050F0">
              <w:rPr>
                <w:noProof/>
              </w:rPr>
              <w:t>&lt;x&gt;/Common/TxRxControl/AuthorisedTransmit</w:t>
            </w:r>
          </w:p>
        </w:tc>
      </w:tr>
      <w:tr w:rsidR="006F494F" w:rsidRPr="005050F0" w14:paraId="63D0AF8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08AA6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F1A6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5809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4100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6D1B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C7A9FB" w14:textId="77777777" w:rsidR="006F494F" w:rsidRPr="005050F0" w:rsidRDefault="006F494F" w:rsidP="003A70BF">
            <w:pPr>
              <w:jc w:val="center"/>
              <w:rPr>
                <w:rFonts w:ascii="Arial" w:hAnsi="Arial" w:cs="Arial"/>
                <w:b/>
                <w:noProof/>
                <w:sz w:val="18"/>
                <w:szCs w:val="18"/>
              </w:rPr>
            </w:pPr>
          </w:p>
        </w:tc>
      </w:tr>
      <w:tr w:rsidR="006F494F" w:rsidRPr="005050F0" w14:paraId="1F3B13D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EA30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A1F8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979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9CD9"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CFE6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D7CF5E" w14:textId="77777777" w:rsidR="006F494F" w:rsidRPr="005050F0" w:rsidRDefault="006F494F" w:rsidP="003A70BF">
            <w:pPr>
              <w:jc w:val="center"/>
              <w:rPr>
                <w:b/>
                <w:noProof/>
              </w:rPr>
            </w:pPr>
          </w:p>
        </w:tc>
      </w:tr>
      <w:tr w:rsidR="006F494F" w:rsidRPr="005050F0" w14:paraId="3DFA49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756FB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B409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transmit data</w:t>
            </w:r>
            <w:r w:rsidRPr="005050F0">
              <w:rPr>
                <w:noProof/>
                <w:lang w:eastAsia="ko-KR"/>
              </w:rPr>
              <w:t>.</w:t>
            </w:r>
          </w:p>
        </w:tc>
      </w:tr>
    </w:tbl>
    <w:p w14:paraId="45E5B9B6" w14:textId="77777777" w:rsidR="00436685" w:rsidRPr="005050F0" w:rsidRDefault="00436685" w:rsidP="00436685">
      <w:pPr>
        <w:rPr>
          <w:noProof/>
        </w:rPr>
      </w:pPr>
    </w:p>
    <w:p w14:paraId="19125A21" w14:textId="77777777" w:rsidR="006F494F" w:rsidRPr="005050F0" w:rsidRDefault="006F494F" w:rsidP="006F494F">
      <w:pPr>
        <w:rPr>
          <w:rFonts w:cs="Arial"/>
          <w:noProof/>
          <w:szCs w:val="18"/>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transmit data</w:t>
      </w:r>
      <w:r w:rsidRPr="005050F0">
        <w:rPr>
          <w:rFonts w:cs="Arial"/>
          <w:noProof/>
          <w:szCs w:val="18"/>
          <w:lang w:eastAsia="ko-KR"/>
        </w:rPr>
        <w:t>.</w:t>
      </w:r>
    </w:p>
    <w:p w14:paraId="701863C0"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transmit data</w:t>
      </w:r>
      <w:r w:rsidRPr="005050F0">
        <w:rPr>
          <w:rFonts w:cs="Arial"/>
          <w:noProof/>
          <w:szCs w:val="18"/>
          <w:lang w:eastAsia="ko-KR"/>
        </w:rPr>
        <w:t>.</w:t>
      </w:r>
    </w:p>
    <w:p w14:paraId="72B7ACB1" w14:textId="77777777" w:rsidR="006F494F" w:rsidRPr="005050F0" w:rsidRDefault="006F494F" w:rsidP="006F494F">
      <w:pPr>
        <w:pStyle w:val="Heading3"/>
        <w:rPr>
          <w:noProof/>
          <w:lang w:eastAsia="ko-KR"/>
        </w:rPr>
      </w:pPr>
      <w:bookmarkStart w:id="2990" w:name="_Toc4577853"/>
      <w:bookmarkStart w:id="2991" w:name="_Toc27504449"/>
      <w:bookmarkStart w:id="2992" w:name="_Toc27505237"/>
      <w:bookmarkStart w:id="2993" w:name="_Toc27506021"/>
      <w:bookmarkStart w:id="2994" w:name="_Toc27506805"/>
      <w:bookmarkStart w:id="2995" w:name="_Toc176344726"/>
      <w:r w:rsidRPr="005050F0">
        <w:rPr>
          <w:noProof/>
        </w:rPr>
        <w:t>10.2.</w:t>
      </w:r>
      <w:r w:rsidRPr="005050F0">
        <w:rPr>
          <w:noProof/>
          <w:lang w:eastAsia="ko-KR"/>
        </w:rPr>
        <w:t>25</w:t>
      </w:r>
      <w:r w:rsidRPr="005050F0">
        <w:rPr>
          <w:noProof/>
        </w:rPr>
        <w:tab/>
        <w:t>/&lt;x&gt;/&lt;x&gt;/Common/TxRxControl/MaxData1To1</w:t>
      </w:r>
      <w:bookmarkEnd w:id="2990"/>
      <w:bookmarkEnd w:id="2991"/>
      <w:bookmarkEnd w:id="2992"/>
      <w:bookmarkEnd w:id="2993"/>
      <w:bookmarkEnd w:id="2994"/>
      <w:bookmarkEnd w:id="2995"/>
    </w:p>
    <w:p w14:paraId="0B68EA8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25</w:t>
      </w:r>
      <w:r w:rsidRPr="005050F0">
        <w:rPr>
          <w:noProof/>
        </w:rPr>
        <w:t>.1: /&lt;x&gt;/&lt;x&gt;/Common/TxRxControl/MaxData1To1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D5E440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A09FE" w14:textId="77777777" w:rsidR="006F494F" w:rsidRPr="005050F0" w:rsidRDefault="006F494F" w:rsidP="003A70BF">
            <w:pPr>
              <w:rPr>
                <w:rFonts w:ascii="Arial" w:hAnsi="Arial" w:cs="Arial"/>
                <w:noProof/>
                <w:sz w:val="18"/>
                <w:szCs w:val="18"/>
              </w:rPr>
            </w:pPr>
            <w:r w:rsidRPr="005050F0">
              <w:rPr>
                <w:noProof/>
              </w:rPr>
              <w:t>&lt;x&gt;/Common/TxRxControl/MaxData1To1</w:t>
            </w:r>
          </w:p>
        </w:tc>
      </w:tr>
      <w:tr w:rsidR="006F494F" w:rsidRPr="005050F0" w14:paraId="14C9735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64392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05B2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537B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828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C9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FB9D2D" w14:textId="77777777" w:rsidR="006F494F" w:rsidRPr="005050F0" w:rsidRDefault="006F494F" w:rsidP="003A70BF">
            <w:pPr>
              <w:jc w:val="center"/>
              <w:rPr>
                <w:rFonts w:ascii="Arial" w:hAnsi="Arial" w:cs="Arial"/>
                <w:b/>
                <w:noProof/>
                <w:sz w:val="18"/>
                <w:szCs w:val="18"/>
              </w:rPr>
            </w:pPr>
          </w:p>
        </w:tc>
      </w:tr>
      <w:tr w:rsidR="006F494F" w:rsidRPr="005050F0" w14:paraId="0C053B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5A4F4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F667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B257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85910"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D7BC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D24747" w14:textId="77777777" w:rsidR="006F494F" w:rsidRPr="005050F0" w:rsidRDefault="006F494F" w:rsidP="003A70BF">
            <w:pPr>
              <w:jc w:val="center"/>
              <w:rPr>
                <w:b/>
                <w:noProof/>
              </w:rPr>
            </w:pPr>
          </w:p>
        </w:tc>
      </w:tr>
      <w:tr w:rsidR="006F494F" w:rsidRPr="005050F0" w14:paraId="5D7C72A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C0978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828D88"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maximum amount of data (in megabytes) that an MCData user can transmit in a single request during one-to-one communication.</w:t>
            </w:r>
          </w:p>
        </w:tc>
      </w:tr>
    </w:tbl>
    <w:p w14:paraId="0A480947" w14:textId="77777777" w:rsidR="00436685" w:rsidRPr="005050F0" w:rsidRDefault="00436685" w:rsidP="00436685">
      <w:pPr>
        <w:rPr>
          <w:noProof/>
        </w:rPr>
      </w:pPr>
    </w:p>
    <w:p w14:paraId="0898A5A3"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63172492" w14:textId="77777777" w:rsidR="006F494F" w:rsidRPr="005050F0" w:rsidRDefault="006F494F" w:rsidP="006F494F">
      <w:pPr>
        <w:rPr>
          <w:noProof/>
          <w:lang w:eastAsia="ko-KR"/>
        </w:rPr>
      </w:pPr>
      <w:r w:rsidRPr="005050F0">
        <w:rPr>
          <w:noProof/>
        </w:rPr>
        <w:t>The MaxData1to1 size is in megabytes.</w:t>
      </w:r>
    </w:p>
    <w:p w14:paraId="09E2E463" w14:textId="77777777" w:rsidR="006F494F" w:rsidRPr="005050F0" w:rsidRDefault="006F494F" w:rsidP="006F494F">
      <w:pPr>
        <w:pStyle w:val="Heading3"/>
        <w:rPr>
          <w:noProof/>
          <w:lang w:eastAsia="ko-KR"/>
        </w:rPr>
      </w:pPr>
      <w:bookmarkStart w:id="2996" w:name="_Toc4577854"/>
      <w:bookmarkStart w:id="2997" w:name="_Toc27504450"/>
      <w:bookmarkStart w:id="2998" w:name="_Toc27505238"/>
      <w:bookmarkStart w:id="2999" w:name="_Toc27506022"/>
      <w:bookmarkStart w:id="3000" w:name="_Toc27506806"/>
      <w:bookmarkStart w:id="3001" w:name="_Toc176344727"/>
      <w:r w:rsidRPr="005050F0">
        <w:rPr>
          <w:noProof/>
        </w:rPr>
        <w:t>10.2.</w:t>
      </w:r>
      <w:r w:rsidRPr="005050F0">
        <w:rPr>
          <w:noProof/>
          <w:lang w:eastAsia="ko-KR"/>
        </w:rPr>
        <w:t>26</w:t>
      </w:r>
      <w:r w:rsidRPr="005050F0">
        <w:rPr>
          <w:noProof/>
        </w:rPr>
        <w:tab/>
        <w:t>/&lt;x&gt;/&lt;x&gt;/Common/TxRxControl/MaxTime1To1</w:t>
      </w:r>
      <w:bookmarkEnd w:id="2996"/>
      <w:bookmarkEnd w:id="2997"/>
      <w:bookmarkEnd w:id="2998"/>
      <w:bookmarkEnd w:id="2999"/>
      <w:bookmarkEnd w:id="3000"/>
      <w:bookmarkEnd w:id="3001"/>
    </w:p>
    <w:p w14:paraId="60605A4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26</w:t>
      </w:r>
      <w:r w:rsidRPr="005050F0">
        <w:rPr>
          <w:noProof/>
        </w:rPr>
        <w:t>.1: /&lt;x&gt;/&lt;x&gt;/Common/TxRxControl/MaxTime1To1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3BF82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74CF27" w14:textId="77777777" w:rsidR="006F494F" w:rsidRPr="005050F0" w:rsidRDefault="006F494F" w:rsidP="003A70BF">
            <w:pPr>
              <w:rPr>
                <w:rFonts w:ascii="Arial" w:hAnsi="Arial" w:cs="Arial"/>
                <w:noProof/>
                <w:sz w:val="18"/>
                <w:szCs w:val="18"/>
              </w:rPr>
            </w:pPr>
            <w:r w:rsidRPr="005050F0">
              <w:rPr>
                <w:noProof/>
              </w:rPr>
              <w:t>&lt;x&gt;/Common/TxRxControl/MaxTime1To1</w:t>
            </w:r>
          </w:p>
        </w:tc>
      </w:tr>
      <w:tr w:rsidR="006F494F" w:rsidRPr="005050F0" w14:paraId="1E46245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AD2E5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8996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1C25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82C0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3F3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1C1B0A" w14:textId="77777777" w:rsidR="006F494F" w:rsidRPr="005050F0" w:rsidRDefault="006F494F" w:rsidP="003A70BF">
            <w:pPr>
              <w:jc w:val="center"/>
              <w:rPr>
                <w:rFonts w:ascii="Arial" w:hAnsi="Arial" w:cs="Arial"/>
                <w:b/>
                <w:noProof/>
                <w:sz w:val="18"/>
                <w:szCs w:val="18"/>
              </w:rPr>
            </w:pPr>
          </w:p>
        </w:tc>
      </w:tr>
      <w:tr w:rsidR="006F494F" w:rsidRPr="005050F0" w14:paraId="7950AF8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ED62B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1E8E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052D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5C330"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DE92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70392" w14:textId="77777777" w:rsidR="006F494F" w:rsidRPr="005050F0" w:rsidRDefault="006F494F" w:rsidP="003A70BF">
            <w:pPr>
              <w:jc w:val="center"/>
              <w:rPr>
                <w:b/>
                <w:noProof/>
              </w:rPr>
            </w:pPr>
          </w:p>
        </w:tc>
      </w:tr>
      <w:tr w:rsidR="006F494F" w:rsidRPr="005050F0" w14:paraId="7AA4A02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6BF1A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22019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maximum amount of time that an MCData user can transmit for in a single request during one-to-one communication.</w:t>
            </w:r>
          </w:p>
        </w:tc>
      </w:tr>
    </w:tbl>
    <w:p w14:paraId="189FDF8B" w14:textId="77777777" w:rsidR="00436685" w:rsidRPr="005050F0" w:rsidRDefault="00436685" w:rsidP="00436685">
      <w:pPr>
        <w:rPr>
          <w:noProof/>
        </w:rPr>
      </w:pPr>
    </w:p>
    <w:p w14:paraId="484F8AF9"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2E934421" w14:textId="77777777" w:rsidR="006F494F" w:rsidRPr="005050F0" w:rsidRDefault="006F494F" w:rsidP="006F494F">
      <w:pPr>
        <w:rPr>
          <w:noProof/>
          <w:lang w:eastAsia="ko-KR"/>
        </w:rPr>
      </w:pPr>
      <w:r w:rsidRPr="005050F0">
        <w:rPr>
          <w:noProof/>
        </w:rPr>
        <w:t>The MaxTime1To1 time is in seconds</w:t>
      </w:r>
      <w:r w:rsidRPr="005050F0">
        <w:rPr>
          <w:noProof/>
          <w:lang w:eastAsia="ko-KR"/>
        </w:rPr>
        <w:t>.</w:t>
      </w:r>
    </w:p>
    <w:p w14:paraId="62A97F60" w14:textId="77777777" w:rsidR="006F494F" w:rsidRPr="005050F0" w:rsidRDefault="006F494F" w:rsidP="006F494F">
      <w:pPr>
        <w:pStyle w:val="Heading3"/>
        <w:rPr>
          <w:noProof/>
          <w:lang w:eastAsia="ko-KR"/>
        </w:rPr>
      </w:pPr>
      <w:bookmarkStart w:id="3002" w:name="_Toc4577855"/>
      <w:bookmarkStart w:id="3003" w:name="_Toc27504451"/>
      <w:bookmarkStart w:id="3004" w:name="_Toc27505239"/>
      <w:bookmarkStart w:id="3005" w:name="_Toc27506023"/>
      <w:bookmarkStart w:id="3006" w:name="_Toc27506807"/>
      <w:bookmarkStart w:id="3007" w:name="_Toc176344728"/>
      <w:r w:rsidRPr="005050F0">
        <w:rPr>
          <w:noProof/>
          <w:lang w:eastAsia="ko-KR"/>
        </w:rPr>
        <w:t>10.</w:t>
      </w:r>
      <w:r w:rsidRPr="005050F0">
        <w:rPr>
          <w:noProof/>
        </w:rPr>
        <w:t>2.</w:t>
      </w:r>
      <w:r w:rsidRPr="005050F0">
        <w:rPr>
          <w:noProof/>
          <w:lang w:eastAsia="ko-KR"/>
        </w:rPr>
        <w:t>27</w:t>
      </w:r>
      <w:r w:rsidRPr="005050F0">
        <w:rPr>
          <w:noProof/>
        </w:rPr>
        <w:tab/>
        <w:t>/</w:t>
      </w:r>
      <w:r w:rsidRPr="005050F0">
        <w:rPr>
          <w:i/>
          <w:iCs/>
          <w:noProof/>
        </w:rPr>
        <w:t>&lt;x&gt;</w:t>
      </w:r>
      <w:r w:rsidRPr="005050F0">
        <w:rPr>
          <w:noProof/>
        </w:rPr>
        <w:t>/&lt;x&gt;/Common/</w:t>
      </w:r>
      <w:r w:rsidRPr="005050F0">
        <w:rPr>
          <w:noProof/>
          <w:lang w:eastAsia="ko-KR"/>
        </w:rPr>
        <w:t>TxRxControl/ReleaseList</w:t>
      </w:r>
      <w:bookmarkEnd w:id="3002"/>
      <w:bookmarkEnd w:id="3003"/>
      <w:bookmarkEnd w:id="3004"/>
      <w:bookmarkEnd w:id="3005"/>
      <w:bookmarkEnd w:id="3006"/>
      <w:bookmarkEnd w:id="3007"/>
    </w:p>
    <w:p w14:paraId="1B887A7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Common/TxRxControl/ReleaseList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74C798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EF2FB"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p>
        </w:tc>
      </w:tr>
      <w:tr w:rsidR="006F494F" w:rsidRPr="005050F0" w14:paraId="1BB7B28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DEEA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96A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430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084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5A61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C29415" w14:textId="77777777" w:rsidR="006F494F" w:rsidRPr="005050F0" w:rsidRDefault="006F494F" w:rsidP="003A70BF">
            <w:pPr>
              <w:jc w:val="center"/>
              <w:rPr>
                <w:rFonts w:ascii="Arial" w:hAnsi="Arial" w:cs="Arial"/>
                <w:b/>
                <w:noProof/>
                <w:sz w:val="18"/>
                <w:szCs w:val="18"/>
              </w:rPr>
            </w:pPr>
          </w:p>
        </w:tc>
      </w:tr>
      <w:tr w:rsidR="006F494F" w:rsidRPr="005050F0" w14:paraId="0C1F6D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9017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B22C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2FF3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EA2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7642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94C43" w14:textId="77777777" w:rsidR="006F494F" w:rsidRPr="005050F0" w:rsidRDefault="006F494F" w:rsidP="003A70BF">
            <w:pPr>
              <w:jc w:val="center"/>
              <w:rPr>
                <w:b/>
                <w:noProof/>
              </w:rPr>
            </w:pPr>
          </w:p>
        </w:tc>
      </w:tr>
      <w:tr w:rsidR="006F494F" w:rsidRPr="005050F0" w14:paraId="308878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A5577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1A42F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a list of MCData users that this MCData user is allowed to request release of an ongoing transmission.</w:t>
            </w:r>
          </w:p>
        </w:tc>
      </w:tr>
    </w:tbl>
    <w:p w14:paraId="7E8717C9" w14:textId="77777777" w:rsidR="00436685" w:rsidRPr="005050F0" w:rsidRDefault="00436685" w:rsidP="00436685">
      <w:pPr>
        <w:rPr>
          <w:noProof/>
        </w:rPr>
      </w:pPr>
      <w:bookmarkStart w:id="3008" w:name="_Toc4577856"/>
      <w:bookmarkStart w:id="3009" w:name="_Toc27504452"/>
      <w:bookmarkStart w:id="3010" w:name="_Toc27505240"/>
      <w:bookmarkStart w:id="3011" w:name="_Toc27506024"/>
      <w:bookmarkStart w:id="3012" w:name="_Toc27506808"/>
    </w:p>
    <w:p w14:paraId="1FA87F8B" w14:textId="77777777" w:rsidR="006F494F" w:rsidRPr="005050F0" w:rsidRDefault="006F494F" w:rsidP="006F494F">
      <w:pPr>
        <w:pStyle w:val="Heading3"/>
        <w:rPr>
          <w:noProof/>
          <w:lang w:eastAsia="ko-KR"/>
        </w:rPr>
      </w:pPr>
      <w:bookmarkStart w:id="3013" w:name="_Toc176344729"/>
      <w:r w:rsidRPr="005050F0">
        <w:rPr>
          <w:noProof/>
          <w:lang w:eastAsia="ko-KR"/>
        </w:rPr>
        <w:t>10.</w:t>
      </w:r>
      <w:r w:rsidRPr="005050F0">
        <w:rPr>
          <w:noProof/>
        </w:rPr>
        <w:t>2.28</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w:t>
      </w:r>
      <w:bookmarkEnd w:id="3008"/>
      <w:bookmarkEnd w:id="3009"/>
      <w:bookmarkEnd w:id="3010"/>
      <w:bookmarkEnd w:id="3011"/>
      <w:bookmarkEnd w:id="3012"/>
      <w:bookmarkEnd w:id="3013"/>
    </w:p>
    <w:p w14:paraId="1E31C55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5050F0" w14:paraId="43A638E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6CB69A"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r w:rsidRPr="005050F0">
              <w:rPr>
                <w:noProof/>
              </w:rPr>
              <w:t>/&lt;x&gt;</w:t>
            </w:r>
          </w:p>
        </w:tc>
      </w:tr>
      <w:tr w:rsidR="006F494F" w:rsidRPr="005050F0" w14:paraId="37A66FA1"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AE161E9" w14:textId="77777777" w:rsidR="006F494F" w:rsidRPr="005050F0"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614BE" w14:textId="77777777" w:rsidR="006F494F" w:rsidRPr="005050F0" w:rsidRDefault="006F494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6827C" w14:textId="77777777" w:rsidR="006F494F" w:rsidRPr="005050F0" w:rsidRDefault="006F494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9121" w14:textId="77777777" w:rsidR="006F494F" w:rsidRPr="005050F0" w:rsidRDefault="006F494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4A722" w14:textId="77777777" w:rsidR="006F494F" w:rsidRPr="005050F0" w:rsidRDefault="006F494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333C9ED7" w14:textId="77777777" w:rsidR="006F494F" w:rsidRPr="005050F0" w:rsidRDefault="006F494F" w:rsidP="003A70BF">
            <w:pPr>
              <w:jc w:val="center"/>
              <w:rPr>
                <w:rFonts w:ascii="Arial" w:hAnsi="Arial" w:cs="Arial"/>
                <w:b/>
                <w:noProof/>
                <w:sz w:val="18"/>
                <w:szCs w:val="18"/>
              </w:rPr>
            </w:pPr>
          </w:p>
        </w:tc>
      </w:tr>
      <w:tr w:rsidR="006F494F" w:rsidRPr="005050F0" w14:paraId="78CFB7CA"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7153EF2" w14:textId="77777777" w:rsidR="006F494F" w:rsidRPr="005050F0"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C7A04" w14:textId="77777777" w:rsidR="006F494F" w:rsidRPr="005050F0" w:rsidRDefault="006F494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1DCD2" w14:textId="77777777" w:rsidR="006F494F" w:rsidRPr="005050F0" w:rsidRDefault="006F494F" w:rsidP="003A70BF">
            <w:pPr>
              <w:pStyle w:val="TAC"/>
              <w:rPr>
                <w:noProof/>
              </w:rPr>
            </w:pPr>
            <w:r w:rsidRPr="005050F0">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1374F" w14:textId="77777777" w:rsidR="006F494F" w:rsidRPr="005050F0" w:rsidRDefault="006F494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3B56E" w14:textId="77777777" w:rsidR="006F494F" w:rsidRPr="005050F0" w:rsidRDefault="006F494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7440DBC" w14:textId="77777777" w:rsidR="006F494F" w:rsidRPr="005050F0" w:rsidRDefault="006F494F" w:rsidP="003A70BF">
            <w:pPr>
              <w:jc w:val="center"/>
              <w:rPr>
                <w:b/>
                <w:noProof/>
              </w:rPr>
            </w:pPr>
          </w:p>
        </w:tc>
      </w:tr>
      <w:tr w:rsidR="006F494F" w:rsidRPr="005050F0" w14:paraId="6A319B69"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3CAC00F" w14:textId="77777777" w:rsidR="006F494F" w:rsidRPr="005050F0"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36ED1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list of MCData users this MCData user is allowed to request release of an ongoing transmission.</w:t>
            </w:r>
          </w:p>
        </w:tc>
      </w:tr>
    </w:tbl>
    <w:p w14:paraId="0C23FD1D" w14:textId="77777777" w:rsidR="00436685" w:rsidRPr="005050F0" w:rsidRDefault="00436685" w:rsidP="00436685">
      <w:pPr>
        <w:rPr>
          <w:noProof/>
        </w:rPr>
      </w:pPr>
      <w:bookmarkStart w:id="3014" w:name="_Toc4577857"/>
      <w:bookmarkStart w:id="3015" w:name="_Toc27504453"/>
      <w:bookmarkStart w:id="3016" w:name="_Toc27505241"/>
      <w:bookmarkStart w:id="3017" w:name="_Toc27506025"/>
      <w:bookmarkStart w:id="3018" w:name="_Toc27506809"/>
    </w:p>
    <w:p w14:paraId="5BB1FF93" w14:textId="77777777" w:rsidR="006F494F" w:rsidRPr="005050F0" w:rsidRDefault="006F494F" w:rsidP="006F494F">
      <w:pPr>
        <w:pStyle w:val="Heading3"/>
        <w:rPr>
          <w:noProof/>
          <w:lang w:eastAsia="ko-KR"/>
        </w:rPr>
      </w:pPr>
      <w:bookmarkStart w:id="3019" w:name="_Toc176344730"/>
      <w:r w:rsidRPr="005050F0">
        <w:rPr>
          <w:noProof/>
          <w:lang w:eastAsia="ko-KR"/>
        </w:rPr>
        <w:t>10.</w:t>
      </w:r>
      <w:r w:rsidRPr="005050F0">
        <w:rPr>
          <w:noProof/>
        </w:rPr>
        <w:t>2.29</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/&lt;x&gt;/Entry</w:t>
      </w:r>
      <w:bookmarkEnd w:id="3014"/>
      <w:bookmarkEnd w:id="3015"/>
      <w:bookmarkEnd w:id="3016"/>
      <w:bookmarkEnd w:id="3017"/>
      <w:bookmarkEnd w:id="3018"/>
      <w:bookmarkEnd w:id="3019"/>
    </w:p>
    <w:p w14:paraId="56A6938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E92894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7675D0"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r w:rsidRPr="005050F0">
              <w:rPr>
                <w:noProof/>
              </w:rPr>
              <w:t>/&lt;x&gt;/Entry</w:t>
            </w:r>
          </w:p>
        </w:tc>
      </w:tr>
      <w:tr w:rsidR="006F494F" w:rsidRPr="005050F0" w14:paraId="1A42A7F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A82A2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6D69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3B5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771D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5F4C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ED5E2C" w14:textId="77777777" w:rsidR="006F494F" w:rsidRPr="005050F0" w:rsidRDefault="006F494F" w:rsidP="003A70BF">
            <w:pPr>
              <w:jc w:val="center"/>
              <w:rPr>
                <w:rFonts w:ascii="Arial" w:hAnsi="Arial" w:cs="Arial"/>
                <w:b/>
                <w:noProof/>
                <w:sz w:val="18"/>
                <w:szCs w:val="18"/>
              </w:rPr>
            </w:pPr>
          </w:p>
        </w:tc>
      </w:tr>
      <w:tr w:rsidR="006F494F" w:rsidRPr="005050F0" w14:paraId="4CEAF9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14F8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770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7665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074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DA83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BAD0F" w14:textId="77777777" w:rsidR="006F494F" w:rsidRPr="005050F0" w:rsidRDefault="006F494F" w:rsidP="003A70BF">
            <w:pPr>
              <w:jc w:val="center"/>
              <w:rPr>
                <w:b/>
                <w:noProof/>
              </w:rPr>
            </w:pPr>
          </w:p>
        </w:tc>
      </w:tr>
      <w:tr w:rsidR="006F494F" w:rsidRPr="005050F0" w14:paraId="3E7899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646A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B178EC"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MCData users this MCData user is allowed to request release of an ongoing transmission.</w:t>
            </w:r>
          </w:p>
        </w:tc>
      </w:tr>
    </w:tbl>
    <w:p w14:paraId="33B028EE" w14:textId="77777777" w:rsidR="00436685" w:rsidRPr="005050F0" w:rsidRDefault="00436685" w:rsidP="00436685">
      <w:pPr>
        <w:rPr>
          <w:noProof/>
        </w:rPr>
      </w:pPr>
      <w:bookmarkStart w:id="3020" w:name="_Toc4577858"/>
      <w:bookmarkStart w:id="3021" w:name="_Toc27504454"/>
      <w:bookmarkStart w:id="3022" w:name="_Toc27505242"/>
      <w:bookmarkStart w:id="3023" w:name="_Toc27506026"/>
      <w:bookmarkStart w:id="3024" w:name="_Toc27506810"/>
    </w:p>
    <w:p w14:paraId="081F10CD" w14:textId="77777777" w:rsidR="006F494F" w:rsidRPr="005050F0" w:rsidRDefault="006F494F" w:rsidP="006F494F">
      <w:pPr>
        <w:pStyle w:val="Heading3"/>
        <w:rPr>
          <w:noProof/>
          <w:lang w:eastAsia="ko-KR"/>
        </w:rPr>
      </w:pPr>
      <w:bookmarkStart w:id="3025" w:name="_Toc176344731"/>
      <w:r w:rsidRPr="005050F0">
        <w:rPr>
          <w:noProof/>
          <w:lang w:eastAsia="ko-KR"/>
        </w:rPr>
        <w:t>10.</w:t>
      </w:r>
      <w:r w:rsidRPr="005050F0">
        <w:rPr>
          <w:noProof/>
        </w:rPr>
        <w:t>2.30</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/&lt;x&gt;/Entry/MCDataID</w:t>
      </w:r>
      <w:bookmarkEnd w:id="3020"/>
      <w:bookmarkEnd w:id="3021"/>
      <w:bookmarkEnd w:id="3022"/>
      <w:bookmarkEnd w:id="3023"/>
      <w:bookmarkEnd w:id="3024"/>
      <w:bookmarkEnd w:id="3025"/>
    </w:p>
    <w:p w14:paraId="2AD42FE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BE6D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3DDFC6" w14:textId="77777777" w:rsidR="006F494F" w:rsidRPr="005050F0" w:rsidRDefault="006F494F" w:rsidP="003A70BF">
            <w:pPr>
              <w:rPr>
                <w:rFonts w:ascii="Arial" w:hAnsi="Arial" w:cs="Arial"/>
                <w:noProof/>
                <w:sz w:val="18"/>
                <w:szCs w:val="18"/>
              </w:rPr>
            </w:pPr>
            <w:r w:rsidRPr="005050F0">
              <w:rPr>
                <w:noProof/>
              </w:rPr>
              <w:t>&lt;x&gt;/Common/TxRxControl/ReleaseList/&lt;x&gt;/Entry/MCDataID</w:t>
            </w:r>
          </w:p>
        </w:tc>
      </w:tr>
      <w:tr w:rsidR="006F494F" w:rsidRPr="005050F0" w14:paraId="32CD49C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72CEB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092A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7D50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47A1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D54B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7FACC" w14:textId="77777777" w:rsidR="006F494F" w:rsidRPr="005050F0" w:rsidRDefault="006F494F" w:rsidP="003A70BF">
            <w:pPr>
              <w:jc w:val="center"/>
              <w:rPr>
                <w:rFonts w:ascii="Arial" w:hAnsi="Arial" w:cs="Arial"/>
                <w:b/>
                <w:noProof/>
                <w:sz w:val="18"/>
                <w:szCs w:val="18"/>
              </w:rPr>
            </w:pPr>
          </w:p>
        </w:tc>
      </w:tr>
      <w:tr w:rsidR="006F494F" w:rsidRPr="005050F0" w14:paraId="1310F93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94908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8F26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7C96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9363"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40E3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411D62" w14:textId="77777777" w:rsidR="006F494F" w:rsidRPr="005050F0" w:rsidRDefault="006F494F" w:rsidP="003A70BF">
            <w:pPr>
              <w:jc w:val="center"/>
              <w:rPr>
                <w:b/>
                <w:noProof/>
              </w:rPr>
            </w:pPr>
          </w:p>
        </w:tc>
      </w:tr>
      <w:tr w:rsidR="006F494F" w:rsidRPr="005050F0" w14:paraId="33984B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34964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770F7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74945099" w14:textId="77777777" w:rsidR="00436685" w:rsidRPr="005050F0" w:rsidRDefault="00436685" w:rsidP="00436685">
      <w:pPr>
        <w:rPr>
          <w:noProof/>
        </w:rPr>
      </w:pPr>
    </w:p>
    <w:p w14:paraId="78E4F025"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1DDB14F" w14:textId="77777777" w:rsidR="006F494F" w:rsidRPr="005050F0" w:rsidRDefault="006F494F" w:rsidP="006F494F">
      <w:pPr>
        <w:pStyle w:val="Heading3"/>
        <w:rPr>
          <w:noProof/>
          <w:lang w:eastAsia="ko-KR"/>
        </w:rPr>
      </w:pPr>
      <w:bookmarkStart w:id="3026" w:name="_Toc4577859"/>
      <w:bookmarkStart w:id="3027" w:name="_Toc27504455"/>
      <w:bookmarkStart w:id="3028" w:name="_Toc27505243"/>
      <w:bookmarkStart w:id="3029" w:name="_Toc27506027"/>
      <w:bookmarkStart w:id="3030" w:name="_Toc27506811"/>
      <w:bookmarkStart w:id="3031" w:name="_Toc176344732"/>
      <w:r w:rsidRPr="005050F0">
        <w:rPr>
          <w:noProof/>
          <w:lang w:eastAsia="ko-KR"/>
        </w:rPr>
        <w:t>10.</w:t>
      </w:r>
      <w:r w:rsidRPr="005050F0">
        <w:rPr>
          <w:noProof/>
        </w:rPr>
        <w:t>2.</w:t>
      </w:r>
      <w:r w:rsidRPr="005050F0">
        <w:rPr>
          <w:noProof/>
          <w:lang w:eastAsia="ko-KR"/>
        </w:rPr>
        <w:t>31</w:t>
      </w:r>
      <w:r w:rsidRPr="005050F0">
        <w:rPr>
          <w:noProof/>
        </w:rPr>
        <w:tab/>
        <w:t>/</w:t>
      </w:r>
      <w:r w:rsidRPr="005050F0">
        <w:rPr>
          <w:i/>
          <w:iCs/>
          <w:noProof/>
        </w:rPr>
        <w:t>&lt;x&gt;</w:t>
      </w:r>
      <w:r w:rsidRPr="005050F0">
        <w:rPr>
          <w:noProof/>
        </w:rPr>
        <w:t>/&lt;x&gt;/</w:t>
      </w:r>
      <w:r w:rsidRPr="005050F0">
        <w:rPr>
          <w:noProof/>
          <w:lang w:eastAsia="ko-KR"/>
        </w:rPr>
        <w:t>Common/TxRxControl/ReleaseList/&lt;x&gt;/Entry/</w:t>
      </w:r>
      <w:r w:rsidR="00555A39" w:rsidRPr="005050F0">
        <w:rPr>
          <w:noProof/>
          <w:lang w:eastAsia="ko-KR"/>
        </w:rPr>
        <w:br/>
      </w:r>
      <w:r w:rsidRPr="005050F0">
        <w:rPr>
          <w:noProof/>
        </w:rPr>
        <w:t>DisplayName</w:t>
      </w:r>
      <w:bookmarkEnd w:id="3026"/>
      <w:bookmarkEnd w:id="3027"/>
      <w:bookmarkEnd w:id="3028"/>
      <w:bookmarkEnd w:id="3029"/>
      <w:bookmarkEnd w:id="3030"/>
      <w:bookmarkEnd w:id="3031"/>
    </w:p>
    <w:p w14:paraId="30E7CC8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Common/TxRxControl/ReleaseList/&lt;x&gt;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63D12B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9E7D63" w14:textId="77777777" w:rsidR="006F494F" w:rsidRPr="005050F0" w:rsidRDefault="006F494F" w:rsidP="003A70BF">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TxRxControl/ReleaseList</w:t>
            </w:r>
            <w:r w:rsidRPr="005050F0">
              <w:rPr>
                <w:noProof/>
              </w:rPr>
              <w:t>/</w:t>
            </w:r>
            <w:r w:rsidRPr="005050F0">
              <w:rPr>
                <w:noProof/>
                <w:lang w:eastAsia="ko-KR"/>
              </w:rPr>
              <w:t>&lt;x&gt;/Entry/</w:t>
            </w:r>
            <w:r w:rsidRPr="005050F0">
              <w:rPr>
                <w:noProof/>
              </w:rPr>
              <w:t>DisplayName</w:t>
            </w:r>
          </w:p>
        </w:tc>
      </w:tr>
      <w:tr w:rsidR="006F494F" w:rsidRPr="005050F0" w14:paraId="7CA511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0492F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79B7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4473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C4BF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C084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6707DB" w14:textId="77777777" w:rsidR="006F494F" w:rsidRPr="005050F0" w:rsidRDefault="006F494F" w:rsidP="003A70BF">
            <w:pPr>
              <w:jc w:val="center"/>
              <w:rPr>
                <w:rFonts w:ascii="Arial" w:hAnsi="Arial" w:cs="Arial"/>
                <w:b/>
                <w:noProof/>
                <w:sz w:val="18"/>
                <w:szCs w:val="18"/>
              </w:rPr>
            </w:pPr>
          </w:p>
        </w:tc>
      </w:tr>
      <w:tr w:rsidR="006F494F" w:rsidRPr="005050F0" w14:paraId="66F34D6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9E78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C0EE7"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4979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C36"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643D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869AF4" w14:textId="77777777" w:rsidR="006F494F" w:rsidRPr="005050F0" w:rsidRDefault="006F494F" w:rsidP="003A70BF">
            <w:pPr>
              <w:jc w:val="center"/>
              <w:rPr>
                <w:b/>
                <w:noProof/>
              </w:rPr>
            </w:pPr>
          </w:p>
        </w:tc>
      </w:tr>
      <w:tr w:rsidR="006F494F" w:rsidRPr="005050F0" w14:paraId="5FA429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EDE65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AAD46D" w14:textId="77777777" w:rsidR="006F494F" w:rsidRPr="005050F0" w:rsidRDefault="006F494F" w:rsidP="003A70BF">
            <w:pPr>
              <w:rPr>
                <w:noProof/>
                <w:lang w:eastAsia="ko-KR"/>
              </w:rPr>
            </w:pPr>
            <w:r w:rsidRPr="005050F0">
              <w:rPr>
                <w:noProof/>
              </w:rPr>
              <w:t>This leaf node contains a human readable name</w:t>
            </w:r>
            <w:r w:rsidRPr="005050F0">
              <w:rPr>
                <w:noProof/>
                <w:lang w:eastAsia="ko-KR"/>
              </w:rPr>
              <w:t>.</w:t>
            </w:r>
          </w:p>
        </w:tc>
      </w:tr>
    </w:tbl>
    <w:p w14:paraId="37CF32F3" w14:textId="77777777" w:rsidR="00436685" w:rsidRPr="005050F0" w:rsidRDefault="00436685" w:rsidP="00436685">
      <w:pPr>
        <w:rPr>
          <w:noProof/>
        </w:rPr>
      </w:pPr>
      <w:bookmarkStart w:id="3032" w:name="_Toc4577860"/>
      <w:bookmarkStart w:id="3033" w:name="_Toc27504456"/>
      <w:bookmarkStart w:id="3034" w:name="_Toc27505244"/>
      <w:bookmarkStart w:id="3035" w:name="_Toc27506028"/>
      <w:bookmarkStart w:id="3036" w:name="_Toc27506812"/>
    </w:p>
    <w:p w14:paraId="22E25EAF" w14:textId="77777777" w:rsidR="006F494F" w:rsidRPr="005050F0" w:rsidRDefault="006F494F" w:rsidP="006F494F">
      <w:pPr>
        <w:pStyle w:val="Heading3"/>
        <w:rPr>
          <w:noProof/>
          <w:lang w:eastAsia="ko-KR"/>
        </w:rPr>
      </w:pPr>
      <w:bookmarkStart w:id="3037" w:name="_Toc176344733"/>
      <w:r w:rsidRPr="005050F0">
        <w:rPr>
          <w:noProof/>
        </w:rPr>
        <w:t>10.2.</w:t>
      </w:r>
      <w:r w:rsidRPr="005050F0">
        <w:rPr>
          <w:noProof/>
          <w:lang w:eastAsia="ko-KR"/>
        </w:rPr>
        <w:t>32</w:t>
      </w:r>
      <w:r w:rsidRPr="005050F0">
        <w:rPr>
          <w:noProof/>
        </w:rPr>
        <w:tab/>
        <w:t>/</w:t>
      </w:r>
      <w:r w:rsidRPr="005050F0">
        <w:rPr>
          <w:i/>
          <w:iCs/>
          <w:noProof/>
        </w:rPr>
        <w:t>&lt;x&gt;</w:t>
      </w:r>
      <w:r w:rsidRPr="005050F0">
        <w:rPr>
          <w:noProof/>
        </w:rPr>
        <w:t>/</w:t>
      </w:r>
      <w:r w:rsidRPr="005050F0">
        <w:rPr>
          <w:i/>
          <w:iCs/>
          <w:noProof/>
        </w:rPr>
        <w:t>&lt;x&gt;</w:t>
      </w:r>
      <w:r w:rsidRPr="005050F0">
        <w:rPr>
          <w:noProof/>
        </w:rPr>
        <w:t>/Common/MCDataGroupBroadcast</w:t>
      </w:r>
      <w:bookmarkEnd w:id="3032"/>
      <w:bookmarkEnd w:id="3033"/>
      <w:bookmarkEnd w:id="3034"/>
      <w:bookmarkEnd w:id="3035"/>
      <w:bookmarkEnd w:id="3036"/>
      <w:bookmarkEnd w:id="3037"/>
    </w:p>
    <w:p w14:paraId="6157213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DF2486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A1F2F3" w14:textId="77777777" w:rsidR="006F494F" w:rsidRPr="005050F0" w:rsidRDefault="006F494F" w:rsidP="003A70BF">
            <w:pPr>
              <w:rPr>
                <w:rFonts w:ascii="Arial" w:hAnsi="Arial" w:cs="Arial"/>
                <w:noProof/>
                <w:sz w:val="18"/>
                <w:szCs w:val="18"/>
              </w:rPr>
            </w:pPr>
            <w:r w:rsidRPr="005050F0">
              <w:rPr>
                <w:noProof/>
              </w:rPr>
              <w:t>&lt;x&gt;/Common/MCDataGroupBroadcast</w:t>
            </w:r>
          </w:p>
        </w:tc>
      </w:tr>
      <w:tr w:rsidR="006F494F" w:rsidRPr="005050F0" w14:paraId="1F74A0E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0F92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4182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E693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D29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337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0D3345" w14:textId="77777777" w:rsidR="006F494F" w:rsidRPr="005050F0" w:rsidRDefault="006F494F" w:rsidP="003A70BF">
            <w:pPr>
              <w:jc w:val="center"/>
              <w:rPr>
                <w:rFonts w:ascii="Arial" w:hAnsi="Arial" w:cs="Arial"/>
                <w:b/>
                <w:noProof/>
                <w:sz w:val="18"/>
                <w:szCs w:val="18"/>
              </w:rPr>
            </w:pPr>
          </w:p>
        </w:tc>
      </w:tr>
      <w:tr w:rsidR="006F494F" w:rsidRPr="005050F0" w14:paraId="0B77930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4D98A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63D9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5E4E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84D4"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65A8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4B0E7C" w14:textId="77777777" w:rsidR="006F494F" w:rsidRPr="005050F0" w:rsidRDefault="006F494F" w:rsidP="003A70BF">
            <w:pPr>
              <w:jc w:val="center"/>
              <w:rPr>
                <w:b/>
                <w:noProof/>
              </w:rPr>
            </w:pPr>
          </w:p>
        </w:tc>
      </w:tr>
      <w:tr w:rsidR="006F494F" w:rsidRPr="005050F0" w14:paraId="09C4625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111B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20A771"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4DFE21C3" w14:textId="77777777" w:rsidR="00436685" w:rsidRPr="005050F0" w:rsidRDefault="00436685" w:rsidP="00436685">
      <w:pPr>
        <w:rPr>
          <w:noProof/>
        </w:rPr>
      </w:pPr>
      <w:bookmarkStart w:id="3038" w:name="_Toc4577861"/>
      <w:bookmarkStart w:id="3039" w:name="_Toc27504457"/>
      <w:bookmarkStart w:id="3040" w:name="_Toc27505245"/>
      <w:bookmarkStart w:id="3041" w:name="_Toc27506029"/>
      <w:bookmarkStart w:id="3042" w:name="_Toc27506813"/>
    </w:p>
    <w:p w14:paraId="2962147A" w14:textId="77777777" w:rsidR="006F494F" w:rsidRPr="005050F0" w:rsidRDefault="006F494F" w:rsidP="006F494F">
      <w:pPr>
        <w:pStyle w:val="Heading3"/>
        <w:rPr>
          <w:noProof/>
          <w:lang w:eastAsia="ko-KR"/>
        </w:rPr>
      </w:pPr>
      <w:bookmarkStart w:id="3043" w:name="_Toc176344734"/>
      <w:r w:rsidRPr="005050F0">
        <w:rPr>
          <w:noProof/>
        </w:rPr>
        <w:t>10.2.</w:t>
      </w:r>
      <w:r w:rsidRPr="005050F0">
        <w:rPr>
          <w:noProof/>
          <w:lang w:eastAsia="ko-KR"/>
        </w:rPr>
        <w:t>33</w:t>
      </w:r>
      <w:r w:rsidRPr="005050F0">
        <w:rPr>
          <w:noProof/>
        </w:rPr>
        <w:tab/>
        <w:t>/</w:t>
      </w:r>
      <w:r w:rsidRPr="005050F0">
        <w:rPr>
          <w:i/>
          <w:iCs/>
          <w:noProof/>
        </w:rPr>
        <w:t>&lt;x&gt;</w:t>
      </w:r>
      <w:r w:rsidRPr="005050F0">
        <w:rPr>
          <w:noProof/>
        </w:rPr>
        <w:t>/</w:t>
      </w:r>
      <w:r w:rsidRPr="005050F0">
        <w:rPr>
          <w:i/>
          <w:iCs/>
          <w:noProof/>
        </w:rPr>
        <w:t>&lt;x&gt;</w:t>
      </w:r>
      <w:r w:rsidRPr="005050F0">
        <w:rPr>
          <w:noProof/>
        </w:rPr>
        <w:t>/Common/MCDataGroupBroadcast/Authorised</w:t>
      </w:r>
      <w:bookmarkEnd w:id="3038"/>
      <w:bookmarkEnd w:id="3039"/>
      <w:bookmarkEnd w:id="3040"/>
      <w:bookmarkEnd w:id="3041"/>
      <w:bookmarkEnd w:id="3042"/>
      <w:bookmarkEnd w:id="3043"/>
    </w:p>
    <w:p w14:paraId="32B84F9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8D586F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D2CB7E" w14:textId="77777777" w:rsidR="006F494F" w:rsidRPr="005050F0" w:rsidRDefault="006F494F" w:rsidP="003A70BF">
            <w:pPr>
              <w:rPr>
                <w:rFonts w:ascii="Arial" w:hAnsi="Arial" w:cs="Arial"/>
                <w:noProof/>
                <w:sz w:val="18"/>
                <w:szCs w:val="18"/>
              </w:rPr>
            </w:pPr>
            <w:r w:rsidRPr="005050F0">
              <w:rPr>
                <w:noProof/>
              </w:rPr>
              <w:t>&lt;x&gt;/Common/MCDataGroupBroadcast/Authorised</w:t>
            </w:r>
          </w:p>
        </w:tc>
      </w:tr>
      <w:tr w:rsidR="006F494F" w:rsidRPr="005050F0" w14:paraId="68E7037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A7F5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CFB1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9FA1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D63C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8E3E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C6B23" w14:textId="77777777" w:rsidR="006F494F" w:rsidRPr="005050F0" w:rsidRDefault="006F494F" w:rsidP="003A70BF">
            <w:pPr>
              <w:jc w:val="center"/>
              <w:rPr>
                <w:rFonts w:ascii="Arial" w:hAnsi="Arial" w:cs="Arial"/>
                <w:b/>
                <w:noProof/>
                <w:sz w:val="18"/>
                <w:szCs w:val="18"/>
              </w:rPr>
            </w:pPr>
          </w:p>
        </w:tc>
      </w:tr>
      <w:tr w:rsidR="006F494F" w:rsidRPr="005050F0" w14:paraId="19473BE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7CDFB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85F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6D1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5AC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C35B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66BEC" w14:textId="77777777" w:rsidR="006F494F" w:rsidRPr="005050F0" w:rsidRDefault="006F494F" w:rsidP="003A70BF">
            <w:pPr>
              <w:jc w:val="center"/>
              <w:rPr>
                <w:b/>
                <w:noProof/>
              </w:rPr>
            </w:pPr>
          </w:p>
        </w:tc>
      </w:tr>
      <w:tr w:rsidR="006F494F" w:rsidRPr="005050F0" w14:paraId="47D089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D156A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F6CAD7"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635D779" w14:textId="77777777" w:rsidR="00436685" w:rsidRPr="005050F0" w:rsidRDefault="00436685" w:rsidP="00436685">
      <w:pPr>
        <w:rPr>
          <w:noProof/>
        </w:rPr>
      </w:pPr>
    </w:p>
    <w:p w14:paraId="7A97F680" w14:textId="77777777" w:rsidR="006F494F" w:rsidRPr="005050F0" w:rsidRDefault="006F494F" w:rsidP="006F494F">
      <w:pPr>
        <w:rPr>
          <w:rFonts w:cs="Arial"/>
          <w:noProof/>
          <w:szCs w:val="18"/>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32D8798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35BAC83F" w14:textId="77777777" w:rsidR="006F494F" w:rsidRPr="005050F0" w:rsidRDefault="006F494F" w:rsidP="006F494F">
      <w:pPr>
        <w:pStyle w:val="Heading3"/>
        <w:rPr>
          <w:noProof/>
          <w:lang w:eastAsia="ko-KR"/>
        </w:rPr>
      </w:pPr>
      <w:bookmarkStart w:id="3044" w:name="_Toc4577862"/>
      <w:bookmarkStart w:id="3045" w:name="_Toc27504458"/>
      <w:bookmarkStart w:id="3046" w:name="_Toc27505246"/>
      <w:bookmarkStart w:id="3047" w:name="_Toc27506030"/>
      <w:bookmarkStart w:id="3048" w:name="_Toc27506814"/>
      <w:bookmarkStart w:id="3049" w:name="_Toc176344735"/>
      <w:r w:rsidRPr="005050F0">
        <w:rPr>
          <w:noProof/>
        </w:rPr>
        <w:t>10.2.</w:t>
      </w:r>
      <w:r w:rsidRPr="005050F0">
        <w:rPr>
          <w:noProof/>
          <w:lang w:eastAsia="ko-KR"/>
        </w:rPr>
        <w:t>34</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3044"/>
      <w:bookmarkEnd w:id="3045"/>
      <w:bookmarkEnd w:id="3046"/>
      <w:bookmarkEnd w:id="3047"/>
      <w:bookmarkEnd w:id="3048"/>
      <w:bookmarkEnd w:id="3049"/>
    </w:p>
    <w:p w14:paraId="59A0E61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6B08B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A6D11A" w14:textId="77777777" w:rsidR="006F494F" w:rsidRPr="005050F0" w:rsidRDefault="006F494F" w:rsidP="003A70BF">
            <w:pPr>
              <w:rPr>
                <w:rFonts w:ascii="Arial" w:hAnsi="Arial" w:cs="Arial"/>
                <w:noProof/>
                <w:sz w:val="18"/>
                <w:szCs w:val="18"/>
              </w:rPr>
            </w:pPr>
            <w:r w:rsidRPr="005050F0">
              <w:rPr>
                <w:noProof/>
              </w:rPr>
              <w:t>&lt;x&gt;/Common/UserBroadcast</w:t>
            </w:r>
          </w:p>
        </w:tc>
      </w:tr>
      <w:tr w:rsidR="006F494F" w:rsidRPr="005050F0" w14:paraId="64CB3B3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E056F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5214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9F7F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A4C1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50EE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598EE1" w14:textId="77777777" w:rsidR="006F494F" w:rsidRPr="005050F0" w:rsidRDefault="006F494F" w:rsidP="003A70BF">
            <w:pPr>
              <w:jc w:val="center"/>
              <w:rPr>
                <w:rFonts w:ascii="Arial" w:hAnsi="Arial" w:cs="Arial"/>
                <w:b/>
                <w:noProof/>
                <w:sz w:val="18"/>
                <w:szCs w:val="18"/>
              </w:rPr>
            </w:pPr>
          </w:p>
        </w:tc>
      </w:tr>
      <w:tr w:rsidR="006F494F" w:rsidRPr="005050F0" w14:paraId="1AF0D2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AB48A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234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208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E56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199E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591112" w14:textId="77777777" w:rsidR="006F494F" w:rsidRPr="005050F0" w:rsidRDefault="006F494F" w:rsidP="003A70BF">
            <w:pPr>
              <w:jc w:val="center"/>
              <w:rPr>
                <w:b/>
                <w:noProof/>
              </w:rPr>
            </w:pPr>
          </w:p>
        </w:tc>
      </w:tr>
      <w:tr w:rsidR="006F494F" w:rsidRPr="005050F0" w14:paraId="18D0E6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CA647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7CB24C"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212C59E0" w14:textId="77777777" w:rsidR="00436685" w:rsidRPr="005050F0" w:rsidRDefault="00436685" w:rsidP="00436685">
      <w:pPr>
        <w:rPr>
          <w:noProof/>
        </w:rPr>
      </w:pPr>
      <w:bookmarkStart w:id="3050" w:name="_Toc4577863"/>
      <w:bookmarkStart w:id="3051" w:name="_Toc27504459"/>
      <w:bookmarkStart w:id="3052" w:name="_Toc27505247"/>
      <w:bookmarkStart w:id="3053" w:name="_Toc27506031"/>
      <w:bookmarkStart w:id="3054" w:name="_Toc27506815"/>
    </w:p>
    <w:p w14:paraId="3D80A05F" w14:textId="77777777" w:rsidR="006F494F" w:rsidRPr="005050F0" w:rsidRDefault="006F494F" w:rsidP="006F494F">
      <w:pPr>
        <w:pStyle w:val="Heading3"/>
        <w:rPr>
          <w:noProof/>
          <w:lang w:eastAsia="ko-KR"/>
        </w:rPr>
      </w:pPr>
      <w:bookmarkStart w:id="3055" w:name="_Toc176344736"/>
      <w:r w:rsidRPr="005050F0">
        <w:rPr>
          <w:noProof/>
        </w:rPr>
        <w:t>10.2.35</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3050"/>
      <w:bookmarkEnd w:id="3051"/>
      <w:bookmarkEnd w:id="3052"/>
      <w:bookmarkEnd w:id="3053"/>
      <w:bookmarkEnd w:id="3054"/>
      <w:bookmarkEnd w:id="3055"/>
    </w:p>
    <w:p w14:paraId="0A95269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77FCE8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F74787" w14:textId="77777777" w:rsidR="006F494F" w:rsidRPr="005050F0" w:rsidRDefault="006F494F" w:rsidP="003A70BF">
            <w:pPr>
              <w:rPr>
                <w:rFonts w:ascii="Arial" w:hAnsi="Arial" w:cs="Arial"/>
                <w:noProof/>
                <w:sz w:val="18"/>
                <w:szCs w:val="18"/>
              </w:rPr>
            </w:pPr>
            <w:r w:rsidRPr="005050F0">
              <w:rPr>
                <w:iCs/>
                <w:noProof/>
              </w:rPr>
              <w:t>&lt;</w:t>
            </w:r>
            <w:r w:rsidRPr="005050F0">
              <w:rPr>
                <w:noProof/>
              </w:rPr>
              <w:t>x&gt;/Common/UserBroadcast/Authorised</w:t>
            </w:r>
          </w:p>
        </w:tc>
      </w:tr>
      <w:tr w:rsidR="006F494F" w:rsidRPr="005050F0" w14:paraId="30F34A0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1D0C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338A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27C0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DB6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DF8D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FB1C2" w14:textId="77777777" w:rsidR="006F494F" w:rsidRPr="005050F0" w:rsidRDefault="006F494F" w:rsidP="003A70BF">
            <w:pPr>
              <w:jc w:val="center"/>
              <w:rPr>
                <w:rFonts w:ascii="Arial" w:hAnsi="Arial" w:cs="Arial"/>
                <w:b/>
                <w:noProof/>
                <w:sz w:val="18"/>
                <w:szCs w:val="18"/>
              </w:rPr>
            </w:pPr>
          </w:p>
        </w:tc>
      </w:tr>
      <w:tr w:rsidR="006F494F" w:rsidRPr="005050F0" w14:paraId="695770E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6BAD4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981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7F6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15794"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955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631CE0" w14:textId="77777777" w:rsidR="006F494F" w:rsidRPr="005050F0" w:rsidRDefault="006F494F" w:rsidP="003A70BF">
            <w:pPr>
              <w:jc w:val="center"/>
              <w:rPr>
                <w:b/>
                <w:noProof/>
              </w:rPr>
            </w:pPr>
          </w:p>
        </w:tc>
      </w:tr>
      <w:tr w:rsidR="006F494F" w:rsidRPr="005050F0" w14:paraId="7407100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940CB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B983ED"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4DFFFE1E" w14:textId="77777777" w:rsidR="00436685" w:rsidRPr="005050F0" w:rsidRDefault="00436685" w:rsidP="00436685">
      <w:pPr>
        <w:rPr>
          <w:noProof/>
        </w:rPr>
      </w:pPr>
    </w:p>
    <w:p w14:paraId="70C4A9AD"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create a user-broadcast group</w:t>
      </w:r>
      <w:r w:rsidRPr="005050F0">
        <w:rPr>
          <w:noProof/>
          <w:lang w:eastAsia="ko-KR"/>
        </w:rPr>
        <w:t>.</w:t>
      </w:r>
    </w:p>
    <w:p w14:paraId="43AE3773"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create a user-broadcast group</w:t>
      </w:r>
      <w:r w:rsidRPr="005050F0">
        <w:rPr>
          <w:rFonts w:cs="Arial"/>
          <w:noProof/>
          <w:szCs w:val="18"/>
          <w:lang w:eastAsia="ko-KR"/>
        </w:rPr>
        <w:t>.</w:t>
      </w:r>
    </w:p>
    <w:p w14:paraId="0D921C4F" w14:textId="77777777" w:rsidR="006F494F" w:rsidRPr="005050F0" w:rsidRDefault="006F494F" w:rsidP="006F494F">
      <w:pPr>
        <w:pStyle w:val="Heading3"/>
        <w:rPr>
          <w:noProof/>
          <w:lang w:eastAsia="ko-KR"/>
        </w:rPr>
      </w:pPr>
      <w:bookmarkStart w:id="3056" w:name="_Toc4577864"/>
      <w:bookmarkStart w:id="3057" w:name="_Toc27504460"/>
      <w:bookmarkStart w:id="3058" w:name="_Toc27505248"/>
      <w:bookmarkStart w:id="3059" w:name="_Toc27506032"/>
      <w:bookmarkStart w:id="3060" w:name="_Toc27506816"/>
      <w:bookmarkStart w:id="3061" w:name="_Toc176344737"/>
      <w:r w:rsidRPr="005050F0">
        <w:rPr>
          <w:noProof/>
          <w:lang w:eastAsia="ko-KR"/>
        </w:rPr>
        <w:t>10.</w:t>
      </w:r>
      <w:r w:rsidRPr="005050F0">
        <w:rPr>
          <w:noProof/>
        </w:rPr>
        <w:t>2.36</w:t>
      </w:r>
      <w:r w:rsidRPr="005050F0">
        <w:rPr>
          <w:noProof/>
        </w:rPr>
        <w:tab/>
        <w:t>/</w:t>
      </w:r>
      <w:r w:rsidRPr="005050F0">
        <w:rPr>
          <w:i/>
          <w:iCs/>
          <w:noProof/>
        </w:rPr>
        <w:t>&lt;x&gt;</w:t>
      </w:r>
      <w:r w:rsidRPr="005050F0">
        <w:rPr>
          <w:noProof/>
        </w:rPr>
        <w:t>/&lt;x&gt;/Common/Group</w:t>
      </w:r>
      <w:r w:rsidRPr="005050F0">
        <w:rPr>
          <w:noProof/>
          <w:lang w:eastAsia="ko-KR"/>
        </w:rPr>
        <w:t>EmergencyAlert</w:t>
      </w:r>
      <w:bookmarkEnd w:id="3056"/>
      <w:bookmarkEnd w:id="3057"/>
      <w:bookmarkEnd w:id="3058"/>
      <w:bookmarkEnd w:id="3059"/>
      <w:bookmarkEnd w:id="3060"/>
      <w:bookmarkEnd w:id="3061"/>
    </w:p>
    <w:p w14:paraId="3954BAE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36.</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Common/GroupEmergencyAlert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BDDE5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92C5E0" w14:textId="77777777" w:rsidR="006F494F" w:rsidRPr="005050F0" w:rsidRDefault="006F494F" w:rsidP="003A70BF">
            <w:pPr>
              <w:rPr>
                <w:rFonts w:ascii="Arial" w:hAnsi="Arial" w:cs="Arial"/>
                <w:noProof/>
                <w:sz w:val="18"/>
                <w:szCs w:val="18"/>
              </w:rPr>
            </w:pPr>
            <w:r w:rsidRPr="005050F0">
              <w:rPr>
                <w:noProof/>
              </w:rPr>
              <w:t>&lt;x&gt;/Common/Group</w:t>
            </w:r>
            <w:r w:rsidRPr="005050F0">
              <w:rPr>
                <w:noProof/>
                <w:lang w:eastAsia="ko-KR"/>
              </w:rPr>
              <w:t>EmergencyAlert</w:t>
            </w:r>
          </w:p>
        </w:tc>
      </w:tr>
      <w:tr w:rsidR="006F494F" w:rsidRPr="005050F0" w14:paraId="190E8EF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6AF4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E3BB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981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AA8C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BE8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B2245" w14:textId="77777777" w:rsidR="006F494F" w:rsidRPr="005050F0" w:rsidRDefault="006F494F" w:rsidP="003A70BF">
            <w:pPr>
              <w:jc w:val="center"/>
              <w:rPr>
                <w:rFonts w:ascii="Arial" w:hAnsi="Arial" w:cs="Arial"/>
                <w:b/>
                <w:noProof/>
                <w:sz w:val="18"/>
                <w:szCs w:val="18"/>
              </w:rPr>
            </w:pPr>
          </w:p>
        </w:tc>
      </w:tr>
      <w:tr w:rsidR="006F494F" w:rsidRPr="005050F0" w14:paraId="564DA4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8EF0F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F3B2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1D1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47C0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70AB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03A13D" w14:textId="77777777" w:rsidR="006F494F" w:rsidRPr="005050F0" w:rsidRDefault="006F494F" w:rsidP="003A70BF">
            <w:pPr>
              <w:jc w:val="center"/>
              <w:rPr>
                <w:b/>
                <w:noProof/>
              </w:rPr>
            </w:pPr>
          </w:p>
        </w:tc>
      </w:tr>
      <w:tr w:rsidR="006F494F" w:rsidRPr="005050F0" w14:paraId="649616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A4598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0CC95E"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Group Emergency Alert configuration.</w:t>
            </w:r>
          </w:p>
        </w:tc>
      </w:tr>
    </w:tbl>
    <w:p w14:paraId="6CE0A63C" w14:textId="77777777" w:rsidR="00436685" w:rsidRPr="005050F0" w:rsidRDefault="00436685" w:rsidP="00436685">
      <w:pPr>
        <w:rPr>
          <w:noProof/>
        </w:rPr>
      </w:pPr>
      <w:bookmarkStart w:id="3062" w:name="_Toc4577865"/>
      <w:bookmarkStart w:id="3063" w:name="_Toc27504461"/>
      <w:bookmarkStart w:id="3064" w:name="_Toc27505249"/>
      <w:bookmarkStart w:id="3065" w:name="_Toc27506033"/>
      <w:bookmarkStart w:id="3066" w:name="_Toc27506817"/>
    </w:p>
    <w:p w14:paraId="015637D9" w14:textId="77777777" w:rsidR="006F494F" w:rsidRPr="005050F0" w:rsidRDefault="006F494F" w:rsidP="006F494F">
      <w:pPr>
        <w:pStyle w:val="Heading3"/>
        <w:rPr>
          <w:noProof/>
          <w:lang w:eastAsia="ko-KR"/>
        </w:rPr>
      </w:pPr>
      <w:bookmarkStart w:id="3067" w:name="_Toc176344738"/>
      <w:r w:rsidRPr="005050F0">
        <w:rPr>
          <w:noProof/>
          <w:lang w:eastAsia="ko-KR"/>
        </w:rPr>
        <w:t>10</w:t>
      </w:r>
      <w:r w:rsidRPr="005050F0">
        <w:rPr>
          <w:noProof/>
        </w:rPr>
        <w:t>.2.37</w:t>
      </w:r>
      <w:r w:rsidRPr="005050F0">
        <w:rPr>
          <w:noProof/>
        </w:rPr>
        <w:tab/>
        <w:t>/</w:t>
      </w:r>
      <w:r w:rsidRPr="005050F0">
        <w:rPr>
          <w:i/>
          <w:iCs/>
          <w:noProof/>
        </w:rPr>
        <w:t>&lt;x&gt;</w:t>
      </w:r>
      <w:r w:rsidRPr="005050F0">
        <w:rPr>
          <w:noProof/>
        </w:rPr>
        <w:t>/&lt;x&gt;/Common/GroupEmergencyAlert/Entry</w:t>
      </w:r>
      <w:bookmarkEnd w:id="3062"/>
      <w:bookmarkEnd w:id="3063"/>
      <w:bookmarkEnd w:id="3064"/>
      <w:bookmarkEnd w:id="3065"/>
      <w:bookmarkEnd w:id="3066"/>
      <w:bookmarkEnd w:id="3067"/>
    </w:p>
    <w:p w14:paraId="63A9309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199504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BAB407" w14:textId="77777777" w:rsidR="006F494F" w:rsidRPr="005050F0" w:rsidRDefault="006F494F" w:rsidP="003A70BF">
            <w:pPr>
              <w:rPr>
                <w:rFonts w:ascii="Arial" w:hAnsi="Arial" w:cs="Arial"/>
                <w:noProof/>
                <w:sz w:val="18"/>
                <w:szCs w:val="18"/>
              </w:rPr>
            </w:pPr>
            <w:r w:rsidRPr="005050F0">
              <w:rPr>
                <w:noProof/>
              </w:rPr>
              <w:t>&lt;x&gt;/Common/GroupEmergencyAlert/Entry</w:t>
            </w:r>
          </w:p>
        </w:tc>
      </w:tr>
      <w:tr w:rsidR="006F494F" w:rsidRPr="005050F0" w14:paraId="457E091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AA793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8BAE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D35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2A44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43A7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2B8F3" w14:textId="77777777" w:rsidR="006F494F" w:rsidRPr="005050F0" w:rsidRDefault="006F494F" w:rsidP="003A70BF">
            <w:pPr>
              <w:jc w:val="center"/>
              <w:rPr>
                <w:rFonts w:ascii="Arial" w:hAnsi="Arial" w:cs="Arial"/>
                <w:b/>
                <w:noProof/>
                <w:sz w:val="18"/>
                <w:szCs w:val="18"/>
              </w:rPr>
            </w:pPr>
          </w:p>
        </w:tc>
      </w:tr>
      <w:tr w:rsidR="006F494F" w:rsidRPr="005050F0" w14:paraId="5B682B6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2F5D6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FB6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DA4B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3A57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A28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FB7FF1" w14:textId="77777777" w:rsidR="006F494F" w:rsidRPr="005050F0" w:rsidRDefault="006F494F" w:rsidP="003A70BF">
            <w:pPr>
              <w:jc w:val="center"/>
              <w:rPr>
                <w:b/>
                <w:noProof/>
              </w:rPr>
            </w:pPr>
          </w:p>
        </w:tc>
      </w:tr>
      <w:tr w:rsidR="006F494F" w:rsidRPr="005050F0" w14:paraId="50EAFD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55C2A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18FE9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g</w:t>
            </w:r>
            <w:r w:rsidRPr="005050F0">
              <w:rPr>
                <w:noProof/>
              </w:rPr>
              <w:t xml:space="preserve">roup of an </w:t>
            </w:r>
            <w:r w:rsidRPr="005050F0">
              <w:rPr>
                <w:noProof/>
                <w:lang w:eastAsia="ko-KR"/>
              </w:rPr>
              <w:t xml:space="preserve">MCData </w:t>
            </w:r>
            <w:r w:rsidRPr="005050F0">
              <w:rPr>
                <w:noProof/>
              </w:rPr>
              <w:t>emergency alert</w:t>
            </w:r>
            <w:r w:rsidRPr="005050F0">
              <w:rPr>
                <w:noProof/>
                <w:lang w:eastAsia="ko-KR"/>
              </w:rPr>
              <w:t>.</w:t>
            </w:r>
          </w:p>
        </w:tc>
      </w:tr>
    </w:tbl>
    <w:p w14:paraId="620F0F19" w14:textId="77777777" w:rsidR="00436685" w:rsidRPr="005050F0" w:rsidRDefault="00436685" w:rsidP="00436685">
      <w:pPr>
        <w:rPr>
          <w:noProof/>
        </w:rPr>
      </w:pPr>
      <w:bookmarkStart w:id="3068" w:name="_Toc4577866"/>
      <w:bookmarkStart w:id="3069" w:name="_Toc27504462"/>
      <w:bookmarkStart w:id="3070" w:name="_Toc27505250"/>
      <w:bookmarkStart w:id="3071" w:name="_Toc27506034"/>
      <w:bookmarkStart w:id="3072" w:name="_Toc27506818"/>
    </w:p>
    <w:p w14:paraId="76C32757" w14:textId="77777777" w:rsidR="006F494F" w:rsidRPr="005050F0" w:rsidRDefault="006F494F" w:rsidP="006F494F">
      <w:pPr>
        <w:pStyle w:val="Heading3"/>
        <w:rPr>
          <w:noProof/>
          <w:lang w:eastAsia="ko-KR"/>
        </w:rPr>
      </w:pPr>
      <w:bookmarkStart w:id="3073" w:name="_Toc176344739"/>
      <w:r w:rsidRPr="005050F0">
        <w:rPr>
          <w:noProof/>
        </w:rPr>
        <w:t>10.2.</w:t>
      </w:r>
      <w:r w:rsidRPr="005050F0">
        <w:rPr>
          <w:noProof/>
          <w:lang w:eastAsia="ko-KR"/>
        </w:rPr>
        <w:t>38</w:t>
      </w:r>
      <w:r w:rsidRPr="005050F0">
        <w:rPr>
          <w:noProof/>
        </w:rPr>
        <w:tab/>
        <w:t>/</w:t>
      </w:r>
      <w:r w:rsidRPr="005050F0">
        <w:rPr>
          <w:i/>
          <w:iCs/>
          <w:noProof/>
        </w:rPr>
        <w:t>&lt;x&gt;</w:t>
      </w:r>
      <w:r w:rsidRPr="005050F0">
        <w:rPr>
          <w:noProof/>
        </w:rPr>
        <w:t>/</w:t>
      </w:r>
      <w:r w:rsidRPr="005050F0">
        <w:rPr>
          <w:i/>
          <w:iCs/>
          <w:noProof/>
        </w:rPr>
        <w:t>&lt;x&gt;</w:t>
      </w:r>
      <w:r w:rsidRPr="005050F0">
        <w:rPr>
          <w:noProof/>
        </w:rPr>
        <w:t>/Common/GroupEmergencyAlert/Entry/ID</w:t>
      </w:r>
      <w:bookmarkEnd w:id="3068"/>
      <w:bookmarkEnd w:id="3069"/>
      <w:bookmarkEnd w:id="3070"/>
      <w:bookmarkEnd w:id="3071"/>
      <w:bookmarkEnd w:id="3072"/>
      <w:bookmarkEnd w:id="3073"/>
    </w:p>
    <w:p w14:paraId="37C93F13" w14:textId="77777777" w:rsidR="006F494F" w:rsidRPr="005050F0" w:rsidRDefault="006F494F" w:rsidP="006F494F">
      <w:pPr>
        <w:pStyle w:val="TH"/>
        <w:rPr>
          <w:noProof/>
          <w:lang w:eastAsia="ko-KR"/>
        </w:rPr>
      </w:pPr>
      <w:r w:rsidRPr="005050F0">
        <w:rPr>
          <w:noProof/>
        </w:rPr>
        <w:t>Table </w:t>
      </w:r>
      <w:r w:rsidRPr="005050F0">
        <w:rPr>
          <w:noProof/>
          <w:lang w:eastAsia="ko-KR"/>
        </w:rPr>
        <w:t>10.2.38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Group</w:t>
      </w:r>
      <w:r w:rsidRPr="005050F0">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3EB816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858927" w14:textId="77777777" w:rsidR="006F494F" w:rsidRPr="005050F0" w:rsidRDefault="006F494F" w:rsidP="003A70BF">
            <w:pPr>
              <w:rPr>
                <w:rFonts w:ascii="Arial" w:hAnsi="Arial" w:cs="Arial"/>
                <w:noProof/>
                <w:sz w:val="18"/>
                <w:szCs w:val="18"/>
              </w:rPr>
            </w:pPr>
            <w:r w:rsidRPr="005050F0">
              <w:rPr>
                <w:noProof/>
              </w:rPr>
              <w:t>&lt;x&gt;/Common/GroupEmergencyAlert/Entry/ID</w:t>
            </w:r>
          </w:p>
        </w:tc>
      </w:tr>
      <w:tr w:rsidR="006F494F" w:rsidRPr="005050F0" w14:paraId="670A46A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D0E76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AF64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5AAD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7359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0EE0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75CA7" w14:textId="77777777" w:rsidR="006F494F" w:rsidRPr="005050F0" w:rsidRDefault="006F494F" w:rsidP="003A70BF">
            <w:pPr>
              <w:jc w:val="center"/>
              <w:rPr>
                <w:rFonts w:ascii="Arial" w:hAnsi="Arial" w:cs="Arial"/>
                <w:b/>
                <w:noProof/>
                <w:sz w:val="18"/>
                <w:szCs w:val="18"/>
              </w:rPr>
            </w:pPr>
          </w:p>
        </w:tc>
      </w:tr>
      <w:tr w:rsidR="006F494F" w:rsidRPr="005050F0" w14:paraId="2F9DE2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45B2F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055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BDA5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3740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7DEA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3594E4" w14:textId="77777777" w:rsidR="006F494F" w:rsidRPr="005050F0" w:rsidRDefault="006F494F" w:rsidP="003A70BF">
            <w:pPr>
              <w:jc w:val="center"/>
              <w:rPr>
                <w:b/>
                <w:noProof/>
              </w:rPr>
            </w:pPr>
          </w:p>
        </w:tc>
      </w:tr>
      <w:tr w:rsidR="006F494F" w:rsidRPr="005050F0" w14:paraId="2C93C7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F68E1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B652D0"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MCData g</w:t>
            </w:r>
            <w:r w:rsidRPr="005050F0">
              <w:rPr>
                <w:noProof/>
              </w:rPr>
              <w:t>roup used upon certain criteria on initiation of an MCData emergency alert</w:t>
            </w:r>
            <w:r w:rsidRPr="005050F0">
              <w:rPr>
                <w:noProof/>
                <w:lang w:eastAsia="ko-KR"/>
              </w:rPr>
              <w:t>.</w:t>
            </w:r>
          </w:p>
        </w:tc>
      </w:tr>
    </w:tbl>
    <w:p w14:paraId="3C57C1CD" w14:textId="77777777" w:rsidR="00436685" w:rsidRPr="005050F0" w:rsidRDefault="00436685" w:rsidP="00436685">
      <w:pPr>
        <w:rPr>
          <w:noProof/>
        </w:rPr>
      </w:pPr>
      <w:bookmarkStart w:id="3074" w:name="_Toc4577867"/>
      <w:bookmarkStart w:id="3075" w:name="_Toc27504463"/>
      <w:bookmarkStart w:id="3076" w:name="_Toc27505251"/>
      <w:bookmarkStart w:id="3077" w:name="_Toc27506035"/>
      <w:bookmarkStart w:id="3078" w:name="_Toc27506819"/>
    </w:p>
    <w:p w14:paraId="0DB29757" w14:textId="77777777" w:rsidR="006F494F" w:rsidRPr="005050F0" w:rsidRDefault="006F494F" w:rsidP="006F494F">
      <w:pPr>
        <w:pStyle w:val="Heading3"/>
        <w:rPr>
          <w:noProof/>
          <w:lang w:eastAsia="ko-KR"/>
        </w:rPr>
      </w:pPr>
      <w:bookmarkStart w:id="3079" w:name="_Toc176344740"/>
      <w:r w:rsidRPr="005050F0">
        <w:rPr>
          <w:noProof/>
        </w:rPr>
        <w:t>10.2.</w:t>
      </w:r>
      <w:r w:rsidRPr="005050F0">
        <w:rPr>
          <w:noProof/>
          <w:lang w:eastAsia="ko-KR"/>
        </w:rPr>
        <w:t>39</w:t>
      </w:r>
      <w:r w:rsidRPr="005050F0">
        <w:rPr>
          <w:noProof/>
        </w:rPr>
        <w:tab/>
        <w:t>/</w:t>
      </w:r>
      <w:r w:rsidRPr="005050F0">
        <w:rPr>
          <w:i/>
          <w:iCs/>
          <w:noProof/>
        </w:rPr>
        <w:t>&lt;x&gt;</w:t>
      </w:r>
      <w:r w:rsidRPr="005050F0">
        <w:rPr>
          <w:noProof/>
        </w:rPr>
        <w:t>/</w:t>
      </w:r>
      <w:r w:rsidRPr="005050F0">
        <w:rPr>
          <w:i/>
          <w:iCs/>
          <w:noProof/>
        </w:rPr>
        <w:t>&lt;x&gt;</w:t>
      </w:r>
      <w:r w:rsidRPr="005050F0">
        <w:rPr>
          <w:noProof/>
        </w:rPr>
        <w:t>/Common/GroupEmergencyAlert/Entry/DisplayName</w:t>
      </w:r>
      <w:bookmarkEnd w:id="3074"/>
      <w:bookmarkEnd w:id="3075"/>
      <w:bookmarkEnd w:id="3076"/>
      <w:bookmarkEnd w:id="3077"/>
      <w:bookmarkEnd w:id="3078"/>
      <w:bookmarkEnd w:id="3079"/>
    </w:p>
    <w:p w14:paraId="17648B1F" w14:textId="77777777" w:rsidR="006F494F" w:rsidRPr="005050F0" w:rsidRDefault="006F494F" w:rsidP="006F494F">
      <w:pPr>
        <w:pStyle w:val="TH"/>
        <w:rPr>
          <w:noProof/>
          <w:lang w:eastAsia="ko-KR"/>
        </w:rPr>
      </w:pPr>
      <w:r w:rsidRPr="005050F0">
        <w:rPr>
          <w:noProof/>
        </w:rPr>
        <w:t>Table </w:t>
      </w:r>
      <w:r w:rsidRPr="005050F0">
        <w:rPr>
          <w:noProof/>
          <w:lang w:eastAsia="ko-KR"/>
        </w:rPr>
        <w:t>10.2.39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2CE7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39E5AE" w14:textId="77777777" w:rsidR="006F494F" w:rsidRPr="005050F0" w:rsidRDefault="006F494F" w:rsidP="003A70BF">
            <w:pPr>
              <w:rPr>
                <w:rFonts w:ascii="Arial" w:hAnsi="Arial" w:cs="Arial"/>
                <w:noProof/>
                <w:sz w:val="18"/>
                <w:szCs w:val="18"/>
              </w:rPr>
            </w:pPr>
            <w:r w:rsidRPr="005050F0">
              <w:rPr>
                <w:noProof/>
              </w:rPr>
              <w:t>&lt;x&gt;/Common/GroupEmergencyAlert/Entry/DisplayName</w:t>
            </w:r>
          </w:p>
        </w:tc>
      </w:tr>
      <w:tr w:rsidR="006F494F" w:rsidRPr="005050F0" w14:paraId="6BE88F6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B168E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3600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6F5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FD75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41A3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E7702" w14:textId="77777777" w:rsidR="006F494F" w:rsidRPr="005050F0" w:rsidRDefault="006F494F" w:rsidP="003A70BF">
            <w:pPr>
              <w:jc w:val="center"/>
              <w:rPr>
                <w:rFonts w:ascii="Arial" w:hAnsi="Arial" w:cs="Arial"/>
                <w:b/>
                <w:noProof/>
                <w:sz w:val="18"/>
                <w:szCs w:val="18"/>
              </w:rPr>
            </w:pPr>
          </w:p>
        </w:tc>
      </w:tr>
      <w:tr w:rsidR="006F494F" w:rsidRPr="005050F0" w14:paraId="209055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D2FA4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839C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714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2E500"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7DE8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C1D835" w14:textId="77777777" w:rsidR="006F494F" w:rsidRPr="005050F0" w:rsidRDefault="006F494F" w:rsidP="003A70BF">
            <w:pPr>
              <w:jc w:val="center"/>
              <w:rPr>
                <w:b/>
                <w:noProof/>
              </w:rPr>
            </w:pPr>
          </w:p>
        </w:tc>
      </w:tr>
      <w:tr w:rsidR="006F494F" w:rsidRPr="005050F0" w14:paraId="3BA16C5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2541F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607627"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3AC62BF5" w14:textId="77777777" w:rsidR="00436685" w:rsidRPr="005050F0" w:rsidRDefault="00436685" w:rsidP="00436685">
      <w:pPr>
        <w:rPr>
          <w:noProof/>
        </w:rPr>
      </w:pPr>
      <w:bookmarkStart w:id="3080" w:name="_Toc4577868"/>
      <w:bookmarkStart w:id="3081" w:name="_Toc27504464"/>
      <w:bookmarkStart w:id="3082" w:name="_Toc27505252"/>
      <w:bookmarkStart w:id="3083" w:name="_Toc27506036"/>
      <w:bookmarkStart w:id="3084" w:name="_Toc27506820"/>
    </w:p>
    <w:p w14:paraId="5F91347D" w14:textId="77777777" w:rsidR="006F494F" w:rsidRPr="005050F0" w:rsidRDefault="006F494F" w:rsidP="006F494F">
      <w:pPr>
        <w:pStyle w:val="Heading3"/>
        <w:rPr>
          <w:noProof/>
          <w:lang w:eastAsia="ko-KR"/>
        </w:rPr>
      </w:pPr>
      <w:bookmarkStart w:id="3085" w:name="_Toc176344741"/>
      <w:r w:rsidRPr="005050F0">
        <w:rPr>
          <w:noProof/>
        </w:rPr>
        <w:t>10.2.</w:t>
      </w:r>
      <w:r w:rsidRPr="005050F0">
        <w:rPr>
          <w:noProof/>
          <w:lang w:eastAsia="ko-KR"/>
        </w:rPr>
        <w:t>40</w:t>
      </w:r>
      <w:r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/Common/GroupEmergencyAlert/Entry/Usage</w:t>
      </w:r>
      <w:bookmarkEnd w:id="3080"/>
      <w:bookmarkEnd w:id="3081"/>
      <w:bookmarkEnd w:id="3082"/>
      <w:bookmarkEnd w:id="3083"/>
      <w:bookmarkEnd w:id="3084"/>
      <w:bookmarkEnd w:id="3085"/>
    </w:p>
    <w:p w14:paraId="60977B1F" w14:textId="77777777" w:rsidR="006F494F" w:rsidRPr="005050F0" w:rsidRDefault="006F494F" w:rsidP="006F494F">
      <w:pPr>
        <w:pStyle w:val="TH"/>
        <w:rPr>
          <w:noProof/>
          <w:lang w:eastAsia="ko-KR"/>
        </w:rPr>
      </w:pPr>
      <w:r w:rsidRPr="005050F0">
        <w:rPr>
          <w:noProof/>
        </w:rPr>
        <w:t>Table </w:t>
      </w:r>
      <w:r w:rsidRPr="005050F0">
        <w:rPr>
          <w:noProof/>
          <w:lang w:eastAsia="ko-KR"/>
        </w:rPr>
        <w:t>10.2.40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CE757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5B3AB1" w14:textId="77777777" w:rsidR="006F494F" w:rsidRPr="005050F0" w:rsidRDefault="006F494F" w:rsidP="003A70BF">
            <w:pPr>
              <w:rPr>
                <w:rFonts w:ascii="Arial" w:hAnsi="Arial" w:cs="Arial"/>
                <w:noProof/>
                <w:sz w:val="18"/>
                <w:szCs w:val="18"/>
              </w:rPr>
            </w:pPr>
            <w:r w:rsidRPr="005050F0">
              <w:rPr>
                <w:noProof/>
              </w:rPr>
              <w:t>&lt;x&gt;/Common/GroupEmergencyAlert/Entry/Usage</w:t>
            </w:r>
          </w:p>
        </w:tc>
      </w:tr>
      <w:tr w:rsidR="006F494F" w:rsidRPr="005050F0" w14:paraId="76AFC3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106EE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C143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19D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F0D4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C12F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F4DFD" w14:textId="77777777" w:rsidR="006F494F" w:rsidRPr="005050F0" w:rsidRDefault="006F494F" w:rsidP="003A70BF">
            <w:pPr>
              <w:jc w:val="center"/>
              <w:rPr>
                <w:rFonts w:ascii="Arial" w:hAnsi="Arial" w:cs="Arial"/>
                <w:b/>
                <w:noProof/>
                <w:sz w:val="18"/>
                <w:szCs w:val="18"/>
              </w:rPr>
            </w:pPr>
          </w:p>
        </w:tc>
      </w:tr>
      <w:tr w:rsidR="006F494F" w:rsidRPr="005050F0" w14:paraId="7EB1FD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F4376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DF78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DEE1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4EA9"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D514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431CBA" w14:textId="77777777" w:rsidR="006F494F" w:rsidRPr="005050F0" w:rsidRDefault="006F494F" w:rsidP="003A70BF">
            <w:pPr>
              <w:jc w:val="center"/>
              <w:rPr>
                <w:b/>
                <w:noProof/>
              </w:rPr>
            </w:pPr>
          </w:p>
        </w:tc>
      </w:tr>
      <w:tr w:rsidR="006F494F" w:rsidRPr="005050F0" w14:paraId="02E910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66B48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2873A3"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MCData emergency alert uses the ID</w:t>
            </w:r>
            <w:r w:rsidRPr="005050F0">
              <w:rPr>
                <w:noProof/>
                <w:lang w:eastAsia="ko-KR"/>
              </w:rPr>
              <w:t>.</w:t>
            </w:r>
          </w:p>
        </w:tc>
      </w:tr>
    </w:tbl>
    <w:p w14:paraId="42375BF9" w14:textId="77777777" w:rsidR="00436685" w:rsidRPr="005050F0" w:rsidRDefault="00436685" w:rsidP="00436685">
      <w:pPr>
        <w:rPr>
          <w:noProof/>
        </w:rPr>
      </w:pPr>
    </w:p>
    <w:p w14:paraId="60D039D2" w14:textId="77777777" w:rsidR="006F494F" w:rsidRPr="005050F0" w:rsidRDefault="006F494F" w:rsidP="006F494F">
      <w:pPr>
        <w:rPr>
          <w:noProof/>
        </w:rPr>
      </w:pPr>
      <w:r w:rsidRPr="005050F0">
        <w:rPr>
          <w:noProof/>
        </w:rPr>
        <w:t>The valid values are 'UseCurrentlySelectedGroup' and 'DedicatedGroup'.</w:t>
      </w:r>
    </w:p>
    <w:p w14:paraId="2F472061" w14:textId="77777777" w:rsidR="006F494F" w:rsidRPr="005050F0" w:rsidRDefault="006F494F" w:rsidP="006F494F">
      <w:pPr>
        <w:rPr>
          <w:noProof/>
        </w:rPr>
      </w:pPr>
      <w:r w:rsidRPr="005050F0">
        <w:rPr>
          <w:noProof/>
        </w:rPr>
        <w:t xml:space="preserve">When set to 'UseCurrentlySelectedGroup' then if the MCData user has currently selected an MCData group then use that MCData group for an on-network MCData emergency alert, if the MCData user does not have a currently selected MCData group then use the MCData group identified by the ID in </w:t>
      </w:r>
      <w:r w:rsidR="00CD22F8" w:rsidRPr="005050F0">
        <w:rPr>
          <w:noProof/>
        </w:rPr>
        <w:t>clause</w:t>
      </w:r>
      <w:r w:rsidRPr="005050F0">
        <w:rPr>
          <w:noProof/>
        </w:rPr>
        <w:t> </w:t>
      </w:r>
      <w:r w:rsidR="006C235D" w:rsidRPr="005050F0">
        <w:rPr>
          <w:noProof/>
        </w:rPr>
        <w:t>10.2.38</w:t>
      </w:r>
      <w:r w:rsidRPr="005050F0">
        <w:rPr>
          <w:noProof/>
        </w:rPr>
        <w:t xml:space="preserve"> for an MCData emergency alert.</w:t>
      </w:r>
    </w:p>
    <w:p w14:paraId="56B20314" w14:textId="77777777" w:rsidR="006F494F" w:rsidRPr="005050F0" w:rsidRDefault="006F494F" w:rsidP="006F494F">
      <w:pPr>
        <w:rPr>
          <w:noProof/>
        </w:rPr>
      </w:pPr>
      <w:r w:rsidRPr="005050F0">
        <w:rPr>
          <w:noProof/>
        </w:rPr>
        <w:t xml:space="preserve">When set to 'DedicatedGroup' then use the MCData group identified by the ID in </w:t>
      </w:r>
      <w:r w:rsidR="00CD22F8" w:rsidRPr="005050F0">
        <w:rPr>
          <w:noProof/>
        </w:rPr>
        <w:t>clause</w:t>
      </w:r>
      <w:r w:rsidRPr="005050F0">
        <w:rPr>
          <w:noProof/>
        </w:rPr>
        <w:t> </w:t>
      </w:r>
      <w:r w:rsidR="006C235D" w:rsidRPr="005050F0">
        <w:rPr>
          <w:noProof/>
        </w:rPr>
        <w:t>10.2.38</w:t>
      </w:r>
      <w:r w:rsidRPr="005050F0">
        <w:rPr>
          <w:noProof/>
        </w:rPr>
        <w:t xml:space="preserve"> for an MCData emergency alert.</w:t>
      </w:r>
    </w:p>
    <w:p w14:paraId="062CE7F1" w14:textId="77777777" w:rsidR="006F494F" w:rsidRPr="005050F0" w:rsidRDefault="006F494F" w:rsidP="006F494F">
      <w:pPr>
        <w:pStyle w:val="Heading3"/>
        <w:rPr>
          <w:noProof/>
          <w:lang w:eastAsia="ko-KR"/>
        </w:rPr>
      </w:pPr>
      <w:bookmarkStart w:id="3086" w:name="_Toc4577869"/>
      <w:bookmarkStart w:id="3087" w:name="_Toc27504465"/>
      <w:bookmarkStart w:id="3088" w:name="_Toc27505253"/>
      <w:bookmarkStart w:id="3089" w:name="_Toc27506037"/>
      <w:bookmarkStart w:id="3090" w:name="_Toc27506821"/>
      <w:bookmarkStart w:id="3091" w:name="_Toc176344742"/>
      <w:r w:rsidRPr="005050F0">
        <w:rPr>
          <w:noProof/>
        </w:rPr>
        <w:t>10.2.41</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AllowedActivateAlert</w:t>
      </w:r>
      <w:bookmarkEnd w:id="3086"/>
      <w:bookmarkEnd w:id="3087"/>
      <w:bookmarkEnd w:id="3088"/>
      <w:bookmarkEnd w:id="3089"/>
      <w:bookmarkEnd w:id="3090"/>
      <w:bookmarkEnd w:id="3091"/>
    </w:p>
    <w:p w14:paraId="03CABB9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2.41.1: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65DE0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8AEAFE"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AllowedActivateAlert</w:t>
            </w:r>
          </w:p>
        </w:tc>
      </w:tr>
      <w:tr w:rsidR="006F494F" w:rsidRPr="005050F0" w14:paraId="392681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37E8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9953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D9A0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B940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9B57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728A0B" w14:textId="77777777" w:rsidR="006F494F" w:rsidRPr="005050F0" w:rsidRDefault="006F494F" w:rsidP="003A70BF">
            <w:pPr>
              <w:jc w:val="center"/>
              <w:rPr>
                <w:rFonts w:ascii="Arial" w:hAnsi="Arial" w:cs="Arial"/>
                <w:b/>
                <w:noProof/>
                <w:sz w:val="18"/>
                <w:szCs w:val="18"/>
              </w:rPr>
            </w:pPr>
          </w:p>
        </w:tc>
      </w:tr>
      <w:tr w:rsidR="006F494F" w:rsidRPr="005050F0" w14:paraId="1B69A8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38F8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8AD7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34C9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D92E5"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93FD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0232F5" w14:textId="77777777" w:rsidR="006F494F" w:rsidRPr="005050F0" w:rsidRDefault="006F494F" w:rsidP="003A70BF">
            <w:pPr>
              <w:jc w:val="center"/>
              <w:rPr>
                <w:b/>
                <w:noProof/>
              </w:rPr>
            </w:pPr>
          </w:p>
        </w:tc>
      </w:tr>
      <w:tr w:rsidR="006F494F" w:rsidRPr="005050F0" w14:paraId="7482305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7461B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D4CB25"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activate an emergency alert</w:t>
            </w:r>
          </w:p>
        </w:tc>
      </w:tr>
    </w:tbl>
    <w:p w14:paraId="41857B02" w14:textId="77777777" w:rsidR="00436685" w:rsidRPr="005050F0" w:rsidRDefault="00436685" w:rsidP="00436685">
      <w:pPr>
        <w:rPr>
          <w:noProof/>
        </w:rPr>
      </w:pPr>
    </w:p>
    <w:p w14:paraId="38CCC9E1"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activate an emergency alert.</w:t>
      </w:r>
    </w:p>
    <w:p w14:paraId="2369818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activate an emergency alert.</w:t>
      </w:r>
    </w:p>
    <w:p w14:paraId="219AC1C8" w14:textId="77777777" w:rsidR="006F494F" w:rsidRPr="005050F0" w:rsidRDefault="006F494F" w:rsidP="006F494F">
      <w:pPr>
        <w:pStyle w:val="Heading3"/>
        <w:rPr>
          <w:noProof/>
          <w:lang w:eastAsia="ko-KR"/>
        </w:rPr>
      </w:pPr>
      <w:bookmarkStart w:id="3092" w:name="_Toc4577870"/>
      <w:bookmarkStart w:id="3093" w:name="_Toc27504466"/>
      <w:bookmarkStart w:id="3094" w:name="_Toc27505254"/>
      <w:bookmarkStart w:id="3095" w:name="_Toc27506038"/>
      <w:bookmarkStart w:id="3096" w:name="_Toc27506822"/>
      <w:bookmarkStart w:id="3097" w:name="_Toc176344743"/>
      <w:r w:rsidRPr="005050F0">
        <w:rPr>
          <w:noProof/>
        </w:rPr>
        <w:t>10.2.</w:t>
      </w:r>
      <w:r w:rsidRPr="005050F0">
        <w:rPr>
          <w:noProof/>
          <w:lang w:eastAsia="ko-KR"/>
        </w:rPr>
        <w:t>42</w:t>
      </w:r>
      <w:r w:rsidR="003D5187"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/Common/AllowedCancelAlert</w:t>
      </w:r>
      <w:bookmarkEnd w:id="3092"/>
      <w:bookmarkEnd w:id="3093"/>
      <w:bookmarkEnd w:id="3094"/>
      <w:bookmarkEnd w:id="3095"/>
      <w:bookmarkEnd w:id="3096"/>
      <w:bookmarkEnd w:id="3097"/>
    </w:p>
    <w:p w14:paraId="4908CFC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B1162D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18C383"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AllowedCancelAlert</w:t>
            </w:r>
          </w:p>
        </w:tc>
      </w:tr>
      <w:tr w:rsidR="006F494F" w:rsidRPr="005050F0" w14:paraId="0FAAA1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099B7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DD10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937EF"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3BAC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1D7F6"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76C684" w14:textId="77777777" w:rsidR="006F494F" w:rsidRPr="005050F0" w:rsidRDefault="006F494F" w:rsidP="003A70BF">
            <w:pPr>
              <w:jc w:val="center"/>
              <w:rPr>
                <w:rFonts w:ascii="Arial" w:hAnsi="Arial" w:cs="Arial"/>
                <w:b/>
                <w:noProof/>
                <w:sz w:val="18"/>
                <w:szCs w:val="18"/>
              </w:rPr>
            </w:pPr>
          </w:p>
        </w:tc>
      </w:tr>
      <w:tr w:rsidR="006F494F" w:rsidRPr="005050F0" w14:paraId="68F5872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3328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6DF0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60167"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0B6AA"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8754"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8066D3" w14:textId="77777777" w:rsidR="006F494F" w:rsidRPr="005050F0" w:rsidRDefault="006F494F" w:rsidP="003A70BF">
            <w:pPr>
              <w:jc w:val="center"/>
              <w:rPr>
                <w:b/>
                <w:noProof/>
              </w:rPr>
            </w:pPr>
          </w:p>
        </w:tc>
      </w:tr>
      <w:tr w:rsidR="006F494F" w:rsidRPr="005050F0" w14:paraId="13941D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4F4048"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61E4D2" w14:textId="77777777" w:rsidR="006F494F" w:rsidRPr="005050F0" w:rsidRDefault="006F494F" w:rsidP="003A70BF">
            <w:pPr>
              <w:rPr>
                <w:noProof/>
                <w:lang w:eastAsia="ko-KR"/>
              </w:rPr>
            </w:pPr>
            <w:r w:rsidRPr="005050F0">
              <w:rPr>
                <w:noProof/>
              </w:rPr>
              <w:t xml:space="preserve">This leaf node indicates whether </w:t>
            </w:r>
            <w:r w:rsidRPr="005050F0">
              <w:rPr>
                <w:noProof/>
                <w:lang w:eastAsia="ko-KR"/>
              </w:rPr>
              <w:t>the MCData user is allowed to cancel an emergency alert.</w:t>
            </w:r>
          </w:p>
        </w:tc>
      </w:tr>
    </w:tbl>
    <w:p w14:paraId="344B5FE3" w14:textId="77777777" w:rsidR="00436685" w:rsidRPr="005050F0" w:rsidRDefault="00436685" w:rsidP="00436685">
      <w:pPr>
        <w:rPr>
          <w:noProof/>
        </w:rPr>
      </w:pPr>
    </w:p>
    <w:p w14:paraId="4AAA59D0"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cancel an emergency alert.</w:t>
      </w:r>
    </w:p>
    <w:p w14:paraId="04444BF2"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cancel an emergency alert.</w:t>
      </w:r>
    </w:p>
    <w:p w14:paraId="4B222C0D" w14:textId="77777777" w:rsidR="006F494F" w:rsidRPr="005050F0" w:rsidRDefault="006F494F" w:rsidP="006F494F">
      <w:pPr>
        <w:pStyle w:val="Heading3"/>
        <w:rPr>
          <w:noProof/>
          <w:lang w:eastAsia="ko-KR"/>
        </w:rPr>
      </w:pPr>
      <w:bookmarkStart w:id="3098" w:name="_Toc4577871"/>
      <w:bookmarkStart w:id="3099" w:name="_Toc27504467"/>
      <w:bookmarkStart w:id="3100" w:name="_Toc27505255"/>
      <w:bookmarkStart w:id="3101" w:name="_Toc27506039"/>
      <w:bookmarkStart w:id="3102" w:name="_Toc27506823"/>
      <w:bookmarkStart w:id="3103" w:name="_Toc176344744"/>
      <w:r w:rsidRPr="005050F0">
        <w:rPr>
          <w:noProof/>
        </w:rPr>
        <w:t>10.2.43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3098"/>
      <w:bookmarkEnd w:id="3099"/>
      <w:bookmarkEnd w:id="3100"/>
      <w:bookmarkEnd w:id="3101"/>
      <w:bookmarkEnd w:id="3102"/>
      <w:bookmarkEnd w:id="3103"/>
    </w:p>
    <w:p w14:paraId="7900BDD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9F2FA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80007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6F494F" w:rsidRPr="005050F0" w14:paraId="180E37E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3B94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8186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C52E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51F9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9BC1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02CA0D" w14:textId="77777777" w:rsidR="006F494F" w:rsidRPr="005050F0" w:rsidRDefault="006F494F" w:rsidP="003A70BF">
            <w:pPr>
              <w:jc w:val="center"/>
              <w:rPr>
                <w:rFonts w:ascii="Arial" w:hAnsi="Arial" w:cs="Arial"/>
                <w:b/>
                <w:noProof/>
                <w:sz w:val="18"/>
                <w:szCs w:val="18"/>
              </w:rPr>
            </w:pPr>
          </w:p>
        </w:tc>
      </w:tr>
      <w:tr w:rsidR="006F494F" w:rsidRPr="005050F0" w14:paraId="3F618D5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846B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9204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7CDE9"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32B2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A4F6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950806" w14:textId="77777777" w:rsidR="006F494F" w:rsidRPr="005050F0" w:rsidRDefault="006F494F" w:rsidP="003A70BF">
            <w:pPr>
              <w:jc w:val="center"/>
              <w:rPr>
                <w:b/>
                <w:noProof/>
              </w:rPr>
            </w:pPr>
          </w:p>
        </w:tc>
      </w:tr>
      <w:tr w:rsidR="006F494F" w:rsidRPr="005050F0" w14:paraId="0058E38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78478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CE8B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6D1CFE6A" w14:textId="77777777" w:rsidR="00436685" w:rsidRPr="005050F0" w:rsidRDefault="00436685" w:rsidP="00436685">
      <w:pPr>
        <w:rPr>
          <w:noProof/>
        </w:rPr>
      </w:pPr>
      <w:bookmarkStart w:id="3104" w:name="_Toc4577872"/>
      <w:bookmarkStart w:id="3105" w:name="_Toc27504468"/>
      <w:bookmarkStart w:id="3106" w:name="_Toc27505256"/>
      <w:bookmarkStart w:id="3107" w:name="_Toc27506040"/>
      <w:bookmarkStart w:id="3108" w:name="_Toc27506824"/>
    </w:p>
    <w:p w14:paraId="0C5922F2" w14:textId="77777777" w:rsidR="006F494F" w:rsidRPr="005050F0" w:rsidRDefault="006F494F" w:rsidP="006F494F">
      <w:pPr>
        <w:pStyle w:val="Heading3"/>
        <w:rPr>
          <w:noProof/>
          <w:lang w:eastAsia="ko-KR"/>
        </w:rPr>
      </w:pPr>
      <w:bookmarkStart w:id="3109" w:name="_Toc176344745"/>
      <w:r w:rsidRPr="005050F0">
        <w:rPr>
          <w:noProof/>
        </w:rPr>
        <w:t>10.2.</w:t>
      </w:r>
      <w:r w:rsidRPr="005050F0">
        <w:rPr>
          <w:noProof/>
          <w:lang w:eastAsia="ko-KR"/>
        </w:rPr>
        <w:t>44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Network/MCDataGroup</w:t>
      </w:r>
      <w:r w:rsidRPr="005050F0">
        <w:rPr>
          <w:noProof/>
          <w:lang w:eastAsia="ko-KR"/>
        </w:rPr>
        <w:t>List</w:t>
      </w:r>
      <w:bookmarkEnd w:id="3104"/>
      <w:bookmarkEnd w:id="3105"/>
      <w:bookmarkEnd w:id="3106"/>
      <w:bookmarkEnd w:id="3107"/>
      <w:bookmarkEnd w:id="3108"/>
      <w:bookmarkEnd w:id="3109"/>
    </w:p>
    <w:p w14:paraId="529E582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896828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7EF5D"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p>
        </w:tc>
      </w:tr>
      <w:tr w:rsidR="006F494F" w:rsidRPr="005050F0" w14:paraId="6F5155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B24C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B48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E442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9C8E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D81B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51E1E" w14:textId="77777777" w:rsidR="006F494F" w:rsidRPr="005050F0" w:rsidRDefault="006F494F" w:rsidP="003A70BF">
            <w:pPr>
              <w:jc w:val="center"/>
              <w:rPr>
                <w:rFonts w:ascii="Arial" w:hAnsi="Arial" w:cs="Arial"/>
                <w:b/>
                <w:noProof/>
                <w:sz w:val="18"/>
                <w:szCs w:val="18"/>
              </w:rPr>
            </w:pPr>
          </w:p>
        </w:tc>
      </w:tr>
      <w:tr w:rsidR="006F494F" w:rsidRPr="005050F0" w14:paraId="2991A4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41E36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DD96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B4A3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A35F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D11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F65E6E" w14:textId="77777777" w:rsidR="006F494F" w:rsidRPr="005050F0" w:rsidRDefault="006F494F" w:rsidP="003A70BF">
            <w:pPr>
              <w:jc w:val="center"/>
              <w:rPr>
                <w:b/>
                <w:noProof/>
              </w:rPr>
            </w:pPr>
          </w:p>
        </w:tc>
      </w:tr>
      <w:tr w:rsidR="006F494F" w:rsidRPr="005050F0" w14:paraId="6524A6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62F2D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0BFE3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list of on-network MCData groups that the MCData user is allowed to use.</w:t>
            </w:r>
          </w:p>
        </w:tc>
      </w:tr>
    </w:tbl>
    <w:p w14:paraId="4A1FD4FF" w14:textId="77777777" w:rsidR="00436685" w:rsidRPr="005050F0" w:rsidRDefault="00436685" w:rsidP="00436685">
      <w:pPr>
        <w:rPr>
          <w:noProof/>
        </w:rPr>
      </w:pPr>
      <w:bookmarkStart w:id="3110" w:name="_Toc4577873"/>
      <w:bookmarkStart w:id="3111" w:name="_Toc27504469"/>
      <w:bookmarkStart w:id="3112" w:name="_Toc27505257"/>
      <w:bookmarkStart w:id="3113" w:name="_Toc27506041"/>
      <w:bookmarkStart w:id="3114" w:name="_Toc27506825"/>
    </w:p>
    <w:p w14:paraId="423B2243" w14:textId="77777777" w:rsidR="006F494F" w:rsidRPr="005050F0" w:rsidRDefault="006F494F" w:rsidP="006F494F">
      <w:pPr>
        <w:pStyle w:val="Heading3"/>
        <w:rPr>
          <w:noProof/>
          <w:lang w:eastAsia="ko-KR"/>
        </w:rPr>
      </w:pPr>
      <w:bookmarkStart w:id="3115" w:name="_Toc176344746"/>
      <w:r w:rsidRPr="005050F0">
        <w:rPr>
          <w:noProof/>
        </w:rPr>
        <w:t>10.2.</w:t>
      </w:r>
      <w:r w:rsidRPr="005050F0">
        <w:rPr>
          <w:noProof/>
          <w:lang w:eastAsia="ko-KR"/>
        </w:rPr>
        <w:t>45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w:t>
      </w:r>
      <w:bookmarkEnd w:id="3110"/>
      <w:bookmarkEnd w:id="3111"/>
      <w:bookmarkEnd w:id="3112"/>
      <w:bookmarkEnd w:id="3113"/>
      <w:bookmarkEnd w:id="3114"/>
      <w:bookmarkEnd w:id="3115"/>
    </w:p>
    <w:p w14:paraId="719E463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45.1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0BB975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F7CE8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w:t>
            </w:r>
          </w:p>
        </w:tc>
      </w:tr>
      <w:tr w:rsidR="006F494F" w:rsidRPr="005050F0" w14:paraId="69E9B66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AAC8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A02A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394D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2829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84CB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8315D7" w14:textId="77777777" w:rsidR="006F494F" w:rsidRPr="005050F0" w:rsidRDefault="006F494F" w:rsidP="003A70BF">
            <w:pPr>
              <w:jc w:val="center"/>
              <w:rPr>
                <w:rFonts w:ascii="Arial" w:hAnsi="Arial" w:cs="Arial"/>
                <w:b/>
                <w:noProof/>
                <w:sz w:val="18"/>
                <w:szCs w:val="18"/>
              </w:rPr>
            </w:pPr>
          </w:p>
        </w:tc>
      </w:tr>
      <w:tr w:rsidR="006F494F" w:rsidRPr="005050F0" w14:paraId="60259B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6F9A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3BDD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733A7"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5773E"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C5CB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7EA8FC" w14:textId="77777777" w:rsidR="006F494F" w:rsidRPr="005050F0" w:rsidRDefault="006F494F" w:rsidP="003A70BF">
            <w:pPr>
              <w:jc w:val="center"/>
              <w:rPr>
                <w:b/>
                <w:noProof/>
              </w:rPr>
            </w:pPr>
          </w:p>
        </w:tc>
      </w:tr>
      <w:tr w:rsidR="006F494F" w:rsidRPr="005050F0" w14:paraId="6B4364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D3C95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DF22B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list of on-network MCData groups that the MCData user is allowed to use.</w:t>
            </w:r>
          </w:p>
        </w:tc>
      </w:tr>
    </w:tbl>
    <w:p w14:paraId="136EA2ED" w14:textId="77777777" w:rsidR="00436685" w:rsidRPr="005050F0" w:rsidRDefault="00436685" w:rsidP="00436685">
      <w:pPr>
        <w:rPr>
          <w:noProof/>
        </w:rPr>
      </w:pPr>
      <w:bookmarkStart w:id="3116" w:name="_Toc4577874"/>
      <w:bookmarkStart w:id="3117" w:name="_Toc27504470"/>
      <w:bookmarkStart w:id="3118" w:name="_Toc27505258"/>
      <w:bookmarkStart w:id="3119" w:name="_Toc27506042"/>
      <w:bookmarkStart w:id="3120" w:name="_Toc27506826"/>
    </w:p>
    <w:p w14:paraId="166D0EE1" w14:textId="77777777" w:rsidR="006F494F" w:rsidRPr="005050F0" w:rsidRDefault="006F494F" w:rsidP="006F494F">
      <w:pPr>
        <w:pStyle w:val="Heading3"/>
        <w:rPr>
          <w:noProof/>
          <w:lang w:eastAsia="ko-KR"/>
        </w:rPr>
      </w:pPr>
      <w:bookmarkStart w:id="3121" w:name="_Toc176344747"/>
      <w:r w:rsidRPr="005050F0">
        <w:rPr>
          <w:noProof/>
          <w:lang w:eastAsia="ko-KR"/>
        </w:rPr>
        <w:t>10.</w:t>
      </w:r>
      <w:r w:rsidRPr="005050F0">
        <w:rPr>
          <w:noProof/>
        </w:rPr>
        <w:t>2.46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bookmarkEnd w:id="3116"/>
      <w:bookmarkEnd w:id="3117"/>
      <w:bookmarkEnd w:id="3118"/>
      <w:bookmarkEnd w:id="3119"/>
      <w:bookmarkEnd w:id="3120"/>
      <w:bookmarkEnd w:id="3121"/>
    </w:p>
    <w:p w14:paraId="70E08AB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577243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36FC3A"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p>
        </w:tc>
      </w:tr>
      <w:tr w:rsidR="006F494F" w:rsidRPr="005050F0" w14:paraId="5E41F1F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6636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F0F3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7E42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7D1C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8A36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F27366" w14:textId="77777777" w:rsidR="006F494F" w:rsidRPr="005050F0" w:rsidRDefault="006F494F" w:rsidP="003A70BF">
            <w:pPr>
              <w:jc w:val="center"/>
              <w:rPr>
                <w:rFonts w:ascii="Arial" w:hAnsi="Arial" w:cs="Arial"/>
                <w:b/>
                <w:noProof/>
                <w:sz w:val="18"/>
                <w:szCs w:val="18"/>
              </w:rPr>
            </w:pPr>
          </w:p>
        </w:tc>
      </w:tr>
      <w:tr w:rsidR="006F494F" w:rsidRPr="005050F0" w14:paraId="7513F8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D39E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2EEDF"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28AF9"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A418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FFAE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97896" w14:textId="77777777" w:rsidR="006F494F" w:rsidRPr="005050F0" w:rsidRDefault="006F494F" w:rsidP="003A70BF">
            <w:pPr>
              <w:jc w:val="center"/>
              <w:rPr>
                <w:b/>
                <w:noProof/>
              </w:rPr>
            </w:pPr>
          </w:p>
        </w:tc>
      </w:tr>
      <w:tr w:rsidR="006F494F" w:rsidRPr="005050F0" w14:paraId="05FA21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2A35D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610B4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on-network MCData groups that the MCData user is allowed to use.</w:t>
            </w:r>
          </w:p>
        </w:tc>
      </w:tr>
    </w:tbl>
    <w:p w14:paraId="67E1E1E9" w14:textId="77777777" w:rsidR="00436685" w:rsidRPr="005050F0" w:rsidRDefault="00436685" w:rsidP="00436685">
      <w:pPr>
        <w:rPr>
          <w:noProof/>
        </w:rPr>
      </w:pPr>
      <w:bookmarkStart w:id="3122" w:name="_Toc4577875"/>
      <w:bookmarkStart w:id="3123" w:name="_Toc27504471"/>
      <w:bookmarkStart w:id="3124" w:name="_Toc27505259"/>
      <w:bookmarkStart w:id="3125" w:name="_Toc27506043"/>
      <w:bookmarkStart w:id="3126" w:name="_Toc27506827"/>
    </w:p>
    <w:p w14:paraId="5FA49D21" w14:textId="77777777" w:rsidR="006F494F" w:rsidRPr="005050F0" w:rsidRDefault="006F494F" w:rsidP="006F494F">
      <w:pPr>
        <w:pStyle w:val="Heading3"/>
        <w:rPr>
          <w:noProof/>
          <w:lang w:eastAsia="ko-KR"/>
        </w:rPr>
      </w:pPr>
      <w:bookmarkStart w:id="3127" w:name="_Toc176344748"/>
      <w:r w:rsidRPr="005050F0">
        <w:rPr>
          <w:noProof/>
        </w:rPr>
        <w:t>10.2.</w:t>
      </w:r>
      <w:r w:rsidRPr="005050F0">
        <w:rPr>
          <w:noProof/>
          <w:lang w:eastAsia="ko-KR"/>
        </w:rPr>
        <w:t>47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bookmarkEnd w:id="3122"/>
      <w:bookmarkEnd w:id="3123"/>
      <w:bookmarkEnd w:id="3124"/>
      <w:bookmarkEnd w:id="3125"/>
      <w:bookmarkEnd w:id="3126"/>
      <w:bookmarkEnd w:id="3127"/>
    </w:p>
    <w:p w14:paraId="492CF3F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3C03DD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9964E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p>
        </w:tc>
      </w:tr>
      <w:tr w:rsidR="006F494F" w:rsidRPr="005050F0" w14:paraId="7EE90D2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1581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D55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D665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C5CB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D4AF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B167D5" w14:textId="77777777" w:rsidR="006F494F" w:rsidRPr="005050F0" w:rsidRDefault="006F494F" w:rsidP="003A70BF">
            <w:pPr>
              <w:jc w:val="center"/>
              <w:rPr>
                <w:rFonts w:ascii="Arial" w:hAnsi="Arial" w:cs="Arial"/>
                <w:b/>
                <w:noProof/>
                <w:sz w:val="18"/>
                <w:szCs w:val="18"/>
              </w:rPr>
            </w:pPr>
          </w:p>
        </w:tc>
      </w:tr>
      <w:tr w:rsidR="006F494F" w:rsidRPr="005050F0" w14:paraId="2516CFC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AA62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32C2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20D8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E4F82"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D090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0A42B" w14:textId="77777777" w:rsidR="006F494F" w:rsidRPr="005050F0" w:rsidRDefault="006F494F" w:rsidP="003A70BF">
            <w:pPr>
              <w:jc w:val="center"/>
              <w:rPr>
                <w:b/>
                <w:noProof/>
              </w:rPr>
            </w:pPr>
          </w:p>
        </w:tc>
      </w:tr>
      <w:tr w:rsidR="006F494F" w:rsidRPr="005050F0" w14:paraId="73284E8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2EBE9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51AB5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on-network MCData group that the MCData user is allowed to use.</w:t>
            </w:r>
          </w:p>
        </w:tc>
      </w:tr>
    </w:tbl>
    <w:p w14:paraId="6C5963E9" w14:textId="77777777" w:rsidR="00436685" w:rsidRPr="005050F0" w:rsidRDefault="00436685" w:rsidP="00436685">
      <w:pPr>
        <w:rPr>
          <w:noProof/>
        </w:rPr>
      </w:pPr>
    </w:p>
    <w:p w14:paraId="3C5ADDF3"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5019A4F" w14:textId="77777777" w:rsidR="006F494F" w:rsidRPr="005050F0" w:rsidRDefault="006F494F" w:rsidP="006F494F">
      <w:pPr>
        <w:pStyle w:val="Heading3"/>
        <w:rPr>
          <w:noProof/>
          <w:lang w:eastAsia="ko-KR"/>
        </w:rPr>
      </w:pPr>
      <w:bookmarkStart w:id="3128" w:name="_Toc4577876"/>
      <w:bookmarkStart w:id="3129" w:name="_Toc27504472"/>
      <w:bookmarkStart w:id="3130" w:name="_Toc27505260"/>
      <w:bookmarkStart w:id="3131" w:name="_Toc27506044"/>
      <w:bookmarkStart w:id="3132" w:name="_Toc27506828"/>
      <w:bookmarkStart w:id="3133" w:name="_Toc176344749"/>
      <w:r w:rsidRPr="005050F0">
        <w:rPr>
          <w:noProof/>
        </w:rPr>
        <w:t>10.2.</w:t>
      </w:r>
      <w:r w:rsidRPr="005050F0">
        <w:rPr>
          <w:noProof/>
          <w:lang w:eastAsia="ko-KR"/>
        </w:rPr>
        <w:t>48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bookmarkEnd w:id="3128"/>
      <w:bookmarkEnd w:id="3129"/>
      <w:bookmarkEnd w:id="3130"/>
      <w:bookmarkEnd w:id="3131"/>
      <w:bookmarkEnd w:id="3132"/>
      <w:bookmarkEnd w:id="3133"/>
    </w:p>
    <w:p w14:paraId="298972D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48</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1A590E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064C3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p>
        </w:tc>
      </w:tr>
      <w:tr w:rsidR="006F494F" w:rsidRPr="005050F0" w14:paraId="15A327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3A7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FA14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C4B5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3E56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4B09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D709E3" w14:textId="77777777" w:rsidR="006F494F" w:rsidRPr="005050F0" w:rsidRDefault="006F494F" w:rsidP="003A70BF">
            <w:pPr>
              <w:jc w:val="center"/>
              <w:rPr>
                <w:rFonts w:ascii="Arial" w:hAnsi="Arial" w:cs="Arial"/>
                <w:b/>
                <w:noProof/>
                <w:sz w:val="18"/>
                <w:szCs w:val="18"/>
              </w:rPr>
            </w:pPr>
          </w:p>
        </w:tc>
      </w:tr>
      <w:tr w:rsidR="006F494F" w:rsidRPr="005050F0" w14:paraId="3D954B9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2C51E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9B1A"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174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6C8A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D4C1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6C235C" w14:textId="77777777" w:rsidR="006F494F" w:rsidRPr="005050F0" w:rsidRDefault="006F494F" w:rsidP="003A70BF">
            <w:pPr>
              <w:jc w:val="center"/>
              <w:rPr>
                <w:b/>
                <w:noProof/>
              </w:rPr>
            </w:pPr>
          </w:p>
        </w:tc>
      </w:tr>
      <w:tr w:rsidR="006F494F" w:rsidRPr="005050F0" w14:paraId="3B67EF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1275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CFCFE9"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1D4F1014" w14:textId="77777777" w:rsidR="00436685" w:rsidRPr="005050F0" w:rsidRDefault="00436685" w:rsidP="00436685">
      <w:pPr>
        <w:rPr>
          <w:noProof/>
        </w:rPr>
      </w:pPr>
      <w:bookmarkStart w:id="3134" w:name="_Toc4577877"/>
      <w:bookmarkStart w:id="3135" w:name="_Toc27504473"/>
      <w:bookmarkStart w:id="3136" w:name="_Toc27505261"/>
      <w:bookmarkStart w:id="3137" w:name="_Toc27506045"/>
      <w:bookmarkStart w:id="3138" w:name="_Toc27506829"/>
    </w:p>
    <w:p w14:paraId="7D287F5E" w14:textId="77777777" w:rsidR="006F494F" w:rsidRPr="005050F0" w:rsidRDefault="006F494F" w:rsidP="006F494F">
      <w:pPr>
        <w:pStyle w:val="Heading3"/>
        <w:rPr>
          <w:noProof/>
        </w:rPr>
      </w:pPr>
      <w:bookmarkStart w:id="3139" w:name="_Toc176344750"/>
      <w:r w:rsidRPr="005050F0">
        <w:rPr>
          <w:noProof/>
        </w:rPr>
        <w:t>10.2.</w:t>
      </w:r>
      <w:r w:rsidRPr="005050F0">
        <w:rPr>
          <w:noProof/>
          <w:lang w:eastAsia="ko-KR"/>
        </w:rPr>
        <w:t>49</w:t>
      </w:r>
      <w:r w:rsidRPr="005050F0">
        <w:rPr>
          <w:noProof/>
          <w:lang w:eastAsia="ko-KR"/>
        </w:rPr>
        <w:tab/>
      </w:r>
      <w:r w:rsidR="00FF722E" w:rsidRPr="00BE2E84">
        <w:t>Void</w:t>
      </w:r>
      <w:bookmarkEnd w:id="3134"/>
      <w:bookmarkEnd w:id="3135"/>
      <w:bookmarkEnd w:id="3136"/>
      <w:bookmarkEnd w:id="3137"/>
      <w:bookmarkEnd w:id="3138"/>
      <w:bookmarkEnd w:id="3139"/>
    </w:p>
    <w:p w14:paraId="15AB2A85" w14:textId="77777777" w:rsidR="006F494F" w:rsidRDefault="006F494F" w:rsidP="006F494F">
      <w:pPr>
        <w:pStyle w:val="Heading3"/>
        <w:rPr>
          <w:noProof/>
        </w:rPr>
      </w:pPr>
      <w:bookmarkStart w:id="3140" w:name="_Toc4577878"/>
      <w:bookmarkStart w:id="3141" w:name="_Toc27504474"/>
      <w:bookmarkStart w:id="3142" w:name="_Toc27505262"/>
      <w:bookmarkStart w:id="3143" w:name="_Toc27506046"/>
      <w:bookmarkStart w:id="3144" w:name="_Toc27506830"/>
      <w:bookmarkStart w:id="3145" w:name="_Toc176344751"/>
      <w:r w:rsidRPr="005050F0">
        <w:rPr>
          <w:noProof/>
        </w:rPr>
        <w:t>10.2.</w:t>
      </w:r>
      <w:r w:rsidRPr="005050F0">
        <w:rPr>
          <w:noProof/>
          <w:lang w:eastAsia="ko-KR"/>
        </w:rPr>
        <w:t>50</w:t>
      </w:r>
      <w:r w:rsidRPr="005050F0">
        <w:rPr>
          <w:noProof/>
        </w:rPr>
        <w:tab/>
      </w:r>
      <w:r w:rsidR="00FF722E" w:rsidRPr="00BE2E84">
        <w:t>Void</w:t>
      </w:r>
      <w:bookmarkEnd w:id="3140"/>
      <w:bookmarkEnd w:id="3141"/>
      <w:bookmarkEnd w:id="3142"/>
      <w:bookmarkEnd w:id="3143"/>
      <w:bookmarkEnd w:id="3144"/>
      <w:bookmarkEnd w:id="3145"/>
    </w:p>
    <w:p w14:paraId="628ADD0C" w14:textId="77777777" w:rsidR="006F494F" w:rsidRPr="005050F0" w:rsidRDefault="006F494F" w:rsidP="006F494F">
      <w:pPr>
        <w:pStyle w:val="Heading3"/>
        <w:rPr>
          <w:noProof/>
        </w:rPr>
      </w:pPr>
      <w:bookmarkStart w:id="3146" w:name="_Toc4577879"/>
      <w:bookmarkStart w:id="3147" w:name="_Toc27504475"/>
      <w:bookmarkStart w:id="3148" w:name="_Toc27505263"/>
      <w:bookmarkStart w:id="3149" w:name="_Toc27506047"/>
      <w:bookmarkStart w:id="3150" w:name="_Toc27506831"/>
      <w:bookmarkStart w:id="3151" w:name="_Toc176344752"/>
      <w:r w:rsidRPr="005050F0">
        <w:rPr>
          <w:noProof/>
        </w:rPr>
        <w:t>10.2.</w:t>
      </w:r>
      <w:r w:rsidRPr="005050F0">
        <w:rPr>
          <w:noProof/>
          <w:lang w:eastAsia="ko-KR"/>
        </w:rPr>
        <w:t>51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/&lt;x&gt;/Entry/GMSServI</w:t>
      </w:r>
      <w:r w:rsidR="00FA408E">
        <w:rPr>
          <w:noProof/>
        </w:rPr>
        <w:t>D</w:t>
      </w:r>
      <w:bookmarkEnd w:id="3146"/>
      <w:bookmarkEnd w:id="3147"/>
      <w:bookmarkEnd w:id="3148"/>
      <w:bookmarkEnd w:id="3149"/>
      <w:bookmarkEnd w:id="3150"/>
      <w:bookmarkEnd w:id="3151"/>
    </w:p>
    <w:p w14:paraId="044F001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57145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C20C19"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/&lt;x&gt;/Entry/GMSServI</w:t>
            </w:r>
            <w:r w:rsidR="00FA408E">
              <w:rPr>
                <w:noProof/>
              </w:rPr>
              <w:t>D</w:t>
            </w:r>
          </w:p>
        </w:tc>
      </w:tr>
      <w:tr w:rsidR="006F494F" w:rsidRPr="005050F0" w14:paraId="600685D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B33D3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0665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3A92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DB6F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19C5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588C2F" w14:textId="77777777" w:rsidR="006F494F" w:rsidRPr="005050F0" w:rsidRDefault="006F494F" w:rsidP="003A70BF">
            <w:pPr>
              <w:jc w:val="center"/>
              <w:rPr>
                <w:rFonts w:ascii="Arial" w:hAnsi="Arial" w:cs="Arial"/>
                <w:b/>
                <w:noProof/>
                <w:sz w:val="18"/>
                <w:szCs w:val="18"/>
              </w:rPr>
            </w:pPr>
          </w:p>
        </w:tc>
      </w:tr>
      <w:tr w:rsidR="006F494F" w:rsidRPr="005050F0" w14:paraId="0618F49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4A889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6E32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4D7A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14FDA"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1042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DA5C6F" w14:textId="77777777" w:rsidR="006F494F" w:rsidRPr="005050F0" w:rsidRDefault="006F494F" w:rsidP="003A70BF">
            <w:pPr>
              <w:jc w:val="center"/>
              <w:rPr>
                <w:b/>
                <w:noProof/>
              </w:rPr>
            </w:pPr>
          </w:p>
        </w:tc>
      </w:tr>
      <w:tr w:rsidR="006F494F" w:rsidRPr="005050F0" w14:paraId="6024961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C8F7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C881B4"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group management server hosting the MCData Group ID.</w:t>
            </w:r>
          </w:p>
        </w:tc>
      </w:tr>
    </w:tbl>
    <w:p w14:paraId="769E663D" w14:textId="77777777" w:rsidR="00436685" w:rsidRPr="005050F0" w:rsidRDefault="00436685" w:rsidP="00436685">
      <w:pPr>
        <w:rPr>
          <w:noProof/>
        </w:rPr>
      </w:pPr>
      <w:bookmarkStart w:id="3152" w:name="_Toc4577880"/>
      <w:bookmarkStart w:id="3153" w:name="_Toc27504476"/>
      <w:bookmarkStart w:id="3154" w:name="_Toc27505264"/>
      <w:bookmarkStart w:id="3155" w:name="_Toc27506048"/>
      <w:bookmarkStart w:id="3156" w:name="_Toc27506832"/>
    </w:p>
    <w:p w14:paraId="35C51E5C" w14:textId="77777777" w:rsidR="006F494F" w:rsidRPr="005050F0" w:rsidRDefault="006F494F" w:rsidP="006F494F">
      <w:pPr>
        <w:pStyle w:val="Heading3"/>
        <w:rPr>
          <w:noProof/>
        </w:rPr>
      </w:pPr>
      <w:bookmarkStart w:id="3157" w:name="_Toc176344753"/>
      <w:r w:rsidRPr="005050F0">
        <w:rPr>
          <w:noProof/>
        </w:rPr>
        <w:t>10.2.</w:t>
      </w:r>
      <w:r w:rsidRPr="005050F0">
        <w:rPr>
          <w:noProof/>
          <w:lang w:eastAsia="ko-KR"/>
        </w:rPr>
        <w:t>52</w:t>
      </w:r>
      <w:r w:rsidRPr="005050F0">
        <w:rPr>
          <w:noProof/>
        </w:rPr>
        <w:tab/>
      </w:r>
      <w:r w:rsidR="005A661E" w:rsidRPr="00BE2E84">
        <w:t>Void</w:t>
      </w:r>
      <w:bookmarkEnd w:id="3152"/>
      <w:bookmarkEnd w:id="3153"/>
      <w:bookmarkEnd w:id="3154"/>
      <w:bookmarkEnd w:id="3155"/>
      <w:bookmarkEnd w:id="3156"/>
      <w:bookmarkEnd w:id="3157"/>
    </w:p>
    <w:p w14:paraId="662A6DFC" w14:textId="77777777" w:rsidR="006F494F" w:rsidRPr="005050F0" w:rsidRDefault="006F494F" w:rsidP="006F494F">
      <w:pPr>
        <w:pStyle w:val="Heading3"/>
        <w:rPr>
          <w:noProof/>
        </w:rPr>
      </w:pPr>
      <w:bookmarkStart w:id="3158" w:name="_Toc4577881"/>
      <w:bookmarkStart w:id="3159" w:name="_Toc27504477"/>
      <w:bookmarkStart w:id="3160" w:name="_Toc27505265"/>
      <w:bookmarkStart w:id="3161" w:name="_Toc27506049"/>
      <w:bookmarkStart w:id="3162" w:name="_Toc27506833"/>
      <w:bookmarkStart w:id="3163" w:name="_Toc176344754"/>
      <w:r w:rsidRPr="005050F0">
        <w:rPr>
          <w:noProof/>
        </w:rPr>
        <w:t>10.2.</w:t>
      </w:r>
      <w:r w:rsidRPr="005050F0">
        <w:rPr>
          <w:noProof/>
          <w:lang w:eastAsia="ko-KR"/>
        </w:rPr>
        <w:t>53</w:t>
      </w:r>
      <w:r w:rsidRPr="005050F0">
        <w:rPr>
          <w:noProof/>
        </w:rPr>
        <w:tab/>
      </w:r>
      <w:r w:rsidR="005A661E" w:rsidRPr="00BE2E84">
        <w:t>Void</w:t>
      </w:r>
      <w:bookmarkEnd w:id="3158"/>
      <w:bookmarkEnd w:id="3159"/>
      <w:bookmarkEnd w:id="3160"/>
      <w:bookmarkEnd w:id="3161"/>
      <w:bookmarkEnd w:id="3162"/>
      <w:bookmarkEnd w:id="3163"/>
    </w:p>
    <w:p w14:paraId="04CA5017" w14:textId="77777777" w:rsidR="006F494F" w:rsidRPr="005050F0" w:rsidRDefault="006F494F" w:rsidP="006F494F">
      <w:pPr>
        <w:pStyle w:val="Heading3"/>
        <w:rPr>
          <w:noProof/>
        </w:rPr>
      </w:pPr>
      <w:bookmarkStart w:id="3164" w:name="_Toc4577882"/>
      <w:bookmarkStart w:id="3165" w:name="_Toc27504478"/>
      <w:bookmarkStart w:id="3166" w:name="_Toc27505266"/>
      <w:bookmarkStart w:id="3167" w:name="_Toc27506050"/>
      <w:bookmarkStart w:id="3168" w:name="_Toc27506834"/>
      <w:bookmarkStart w:id="3169" w:name="_Toc176344755"/>
      <w:r w:rsidRPr="005050F0">
        <w:rPr>
          <w:noProof/>
        </w:rPr>
        <w:t>10.2.</w:t>
      </w:r>
      <w:r w:rsidRPr="005050F0">
        <w:rPr>
          <w:noProof/>
          <w:lang w:eastAsia="ko-KR"/>
        </w:rPr>
        <w:t>54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55A39" w:rsidRPr="005050F0">
        <w:rPr>
          <w:noProof/>
        </w:rPr>
        <w:br/>
      </w:r>
      <w:r w:rsidRPr="005050F0">
        <w:rPr>
          <w:noProof/>
        </w:rPr>
        <w:t>IdMSTokenEndPoint</w:t>
      </w:r>
      <w:bookmarkEnd w:id="3164"/>
      <w:bookmarkEnd w:id="3165"/>
      <w:bookmarkEnd w:id="3166"/>
      <w:bookmarkEnd w:id="3167"/>
      <w:bookmarkEnd w:id="3168"/>
      <w:bookmarkEnd w:id="3169"/>
    </w:p>
    <w:p w14:paraId="606F394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B76191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5381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/&lt;x&gt;/Entry/IdMSTokenEndPoint</w:t>
            </w:r>
          </w:p>
        </w:tc>
      </w:tr>
      <w:tr w:rsidR="006F494F" w:rsidRPr="005050F0" w14:paraId="490E3D7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D1A1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EA79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F3CE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FE12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D656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2881F4" w14:textId="77777777" w:rsidR="006F494F" w:rsidRPr="005050F0" w:rsidRDefault="006F494F" w:rsidP="003A70BF">
            <w:pPr>
              <w:jc w:val="center"/>
              <w:rPr>
                <w:rFonts w:ascii="Arial" w:hAnsi="Arial" w:cs="Arial"/>
                <w:b/>
                <w:noProof/>
                <w:sz w:val="18"/>
                <w:szCs w:val="18"/>
              </w:rPr>
            </w:pPr>
          </w:p>
        </w:tc>
      </w:tr>
      <w:tr w:rsidR="006F494F" w:rsidRPr="005050F0" w14:paraId="66767B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7DCA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0E19"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BBDD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E6BA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5706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565E90" w14:textId="77777777" w:rsidR="006F494F" w:rsidRPr="005050F0" w:rsidRDefault="006F494F" w:rsidP="003A70BF">
            <w:pPr>
              <w:jc w:val="center"/>
              <w:rPr>
                <w:b/>
                <w:noProof/>
              </w:rPr>
            </w:pPr>
          </w:p>
        </w:tc>
      </w:tr>
      <w:tr w:rsidR="006F494F" w:rsidRPr="005050F0" w14:paraId="3A7FC67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7837D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043C0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IDMS token endpoint for the MCData Group ID in the MCDataGroupList.</w:t>
            </w:r>
            <w:r w:rsidRPr="005050F0">
              <w:rPr>
                <w:noProof/>
              </w:rPr>
              <w:t xml:space="preserve"> </w:t>
            </w:r>
            <w:r w:rsidRPr="005050F0">
              <w:rPr>
                <w:noProof/>
                <w:lang w:eastAsia="ko-KR"/>
              </w:rPr>
              <w:t>If the value is empty, the IDMS identities (IDMSAuthEndpoint and IDMSTokenEndpoint) present in the MCS UE initial configuration MO are used.</w:t>
            </w:r>
          </w:p>
        </w:tc>
      </w:tr>
    </w:tbl>
    <w:p w14:paraId="52ED889D" w14:textId="77777777" w:rsidR="00436685" w:rsidRPr="005050F0" w:rsidRDefault="00436685" w:rsidP="00436685">
      <w:pPr>
        <w:rPr>
          <w:noProof/>
        </w:rPr>
      </w:pPr>
      <w:bookmarkStart w:id="3170" w:name="_Toc4577883"/>
      <w:bookmarkStart w:id="3171" w:name="_Toc27504479"/>
      <w:bookmarkStart w:id="3172" w:name="_Toc27505267"/>
      <w:bookmarkStart w:id="3173" w:name="_Toc27506051"/>
      <w:bookmarkStart w:id="3174" w:name="_Toc27506835"/>
    </w:p>
    <w:p w14:paraId="7D9ED083" w14:textId="77777777" w:rsidR="003F26BC" w:rsidRPr="005050F0" w:rsidRDefault="003F26BC" w:rsidP="003F26BC">
      <w:pPr>
        <w:pStyle w:val="Heading3"/>
        <w:rPr>
          <w:noProof/>
          <w:lang w:eastAsia="ko-KR"/>
        </w:rPr>
      </w:pPr>
      <w:bookmarkStart w:id="3175" w:name="_Toc176344756"/>
      <w:r w:rsidRPr="005050F0">
        <w:rPr>
          <w:noProof/>
        </w:rPr>
        <w:t>10.2.</w:t>
      </w:r>
      <w:r w:rsidRPr="005050F0">
        <w:rPr>
          <w:noProof/>
          <w:lang w:eastAsia="ko-KR"/>
        </w:rPr>
        <w:t>54A</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bookmarkEnd w:id="3170"/>
      <w:bookmarkEnd w:id="3171"/>
      <w:bookmarkEnd w:id="3172"/>
      <w:bookmarkEnd w:id="3173"/>
      <w:bookmarkEnd w:id="3174"/>
      <w:bookmarkEnd w:id="3175"/>
    </w:p>
    <w:p w14:paraId="50B23DD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2.54A.1: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83E1CA8"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FBD598" w14:textId="77777777" w:rsidR="003F26BC" w:rsidRPr="005050F0" w:rsidRDefault="003F26BC" w:rsidP="00FC10EA">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p>
        </w:tc>
      </w:tr>
      <w:tr w:rsidR="003F26BC" w:rsidRPr="005050F0" w14:paraId="1EE5C55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DE3D36"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F14D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F35E0"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2ADF0"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7A8AE"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1EE28B" w14:textId="77777777" w:rsidR="003F26BC" w:rsidRPr="005050F0" w:rsidRDefault="003F26BC" w:rsidP="00FC10EA">
            <w:pPr>
              <w:jc w:val="center"/>
              <w:rPr>
                <w:rFonts w:ascii="Arial" w:hAnsi="Arial" w:cs="Arial"/>
                <w:b/>
                <w:noProof/>
                <w:sz w:val="18"/>
                <w:szCs w:val="18"/>
              </w:rPr>
            </w:pPr>
          </w:p>
        </w:tc>
      </w:tr>
      <w:tr w:rsidR="003F26BC" w:rsidRPr="005050F0" w14:paraId="08C9F8E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D06216"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CAC6"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2CD3F"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8B006"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8A41"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C5C2AB" w14:textId="77777777" w:rsidR="003F26BC" w:rsidRPr="005050F0" w:rsidRDefault="003F26BC" w:rsidP="00FC10EA">
            <w:pPr>
              <w:jc w:val="center"/>
              <w:rPr>
                <w:b/>
                <w:noProof/>
              </w:rPr>
            </w:pPr>
          </w:p>
        </w:tc>
      </w:tr>
      <w:tr w:rsidR="003F26BC" w:rsidRPr="005050F0" w14:paraId="3E25DCC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5EAD81"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3303CF" w14:textId="77777777" w:rsidR="003F26BC" w:rsidRPr="005050F0" w:rsidRDefault="003F26BC" w:rsidP="00FC10EA">
            <w:pPr>
              <w:rPr>
                <w:noProof/>
                <w:lang w:eastAsia="ko-KR"/>
              </w:rPr>
            </w:pPr>
            <w:r w:rsidRPr="005050F0">
              <w:rPr>
                <w:noProof/>
              </w:rPr>
              <w:t>This leaf node indicates key management server URI for the security domain of the MCData group identity (MCData Group ID) of the on-network MCData group</w:t>
            </w:r>
            <w:r w:rsidR="003E2F94">
              <w:rPr>
                <w:noProof/>
              </w:rPr>
              <w:t>.</w:t>
            </w:r>
          </w:p>
        </w:tc>
      </w:tr>
    </w:tbl>
    <w:p w14:paraId="4D93FAE3" w14:textId="77777777" w:rsidR="00436685" w:rsidRPr="005050F0" w:rsidRDefault="00436685" w:rsidP="00436685">
      <w:pPr>
        <w:rPr>
          <w:noProof/>
        </w:rPr>
      </w:pPr>
    </w:p>
    <w:p w14:paraId="410CB792"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FEB4577" w14:textId="77777777" w:rsidR="006F494F" w:rsidRPr="005050F0" w:rsidRDefault="006F494F" w:rsidP="006F494F">
      <w:pPr>
        <w:pStyle w:val="Heading3"/>
        <w:rPr>
          <w:noProof/>
        </w:rPr>
      </w:pPr>
      <w:bookmarkStart w:id="3176" w:name="_Toc4577884"/>
      <w:bookmarkStart w:id="3177" w:name="_Toc27504480"/>
      <w:bookmarkStart w:id="3178" w:name="_Toc27505268"/>
      <w:bookmarkStart w:id="3179" w:name="_Toc27506052"/>
      <w:bookmarkStart w:id="3180" w:name="_Toc27506836"/>
      <w:bookmarkStart w:id="3181" w:name="_Toc176344757"/>
      <w:r w:rsidRPr="005050F0">
        <w:rPr>
          <w:noProof/>
        </w:rPr>
        <w:t>10.2.</w:t>
      </w:r>
      <w:r w:rsidRPr="005050F0">
        <w:rPr>
          <w:noProof/>
          <w:lang w:eastAsia="ko-KR"/>
        </w:rPr>
        <w:t>55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55A39" w:rsidRPr="005050F0">
        <w:rPr>
          <w:noProof/>
        </w:rPr>
        <w:br/>
      </w:r>
      <w:r w:rsidR="005A661E">
        <w:rPr>
          <w:noProof/>
        </w:rPr>
        <w:t>Relative</w:t>
      </w:r>
      <w:r w:rsidRPr="005050F0">
        <w:rPr>
          <w:noProof/>
        </w:rPr>
        <w:t>PresentationPriority</w:t>
      </w:r>
      <w:bookmarkEnd w:id="3176"/>
      <w:bookmarkEnd w:id="3177"/>
      <w:bookmarkEnd w:id="3178"/>
      <w:bookmarkEnd w:id="3179"/>
      <w:bookmarkEnd w:id="3180"/>
      <w:bookmarkEnd w:id="3181"/>
    </w:p>
    <w:p w14:paraId="1FD4AF8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55.1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w:t>
      </w:r>
      <w:r w:rsidR="005A661E">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A513B2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5E00C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A661E">
              <w:rPr>
                <w:noProof/>
              </w:rPr>
              <w:t>Relative</w:t>
            </w:r>
            <w:r w:rsidRPr="005050F0">
              <w:rPr>
                <w:noProof/>
              </w:rPr>
              <w:t>PresentationPriority</w:t>
            </w:r>
          </w:p>
        </w:tc>
      </w:tr>
      <w:tr w:rsidR="006F494F" w:rsidRPr="005050F0" w14:paraId="73D2F72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57CF2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26ED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33B7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E479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E08A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8EFED4" w14:textId="77777777" w:rsidR="006F494F" w:rsidRPr="005050F0" w:rsidRDefault="006F494F" w:rsidP="003A70BF">
            <w:pPr>
              <w:jc w:val="center"/>
              <w:rPr>
                <w:rFonts w:ascii="Arial" w:hAnsi="Arial" w:cs="Arial"/>
                <w:b/>
                <w:noProof/>
                <w:sz w:val="18"/>
                <w:szCs w:val="18"/>
              </w:rPr>
            </w:pPr>
          </w:p>
        </w:tc>
      </w:tr>
      <w:tr w:rsidR="006F494F" w:rsidRPr="005050F0" w14:paraId="11BAB6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5FD7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1D94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9FD2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23C2D"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773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797643" w14:textId="77777777" w:rsidR="006F494F" w:rsidRPr="005050F0" w:rsidRDefault="006F494F" w:rsidP="003A70BF">
            <w:pPr>
              <w:jc w:val="center"/>
              <w:rPr>
                <w:b/>
                <w:noProof/>
              </w:rPr>
            </w:pPr>
          </w:p>
        </w:tc>
      </w:tr>
      <w:tr w:rsidR="006F494F" w:rsidRPr="005050F0" w14:paraId="552157A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03440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56199C" w14:textId="77777777" w:rsidR="006F494F" w:rsidRPr="005050F0" w:rsidRDefault="006F494F" w:rsidP="003A70BF">
            <w:pPr>
              <w:rPr>
                <w:noProof/>
                <w:lang w:eastAsia="ko-KR"/>
              </w:rPr>
            </w:pPr>
            <w:r w:rsidRPr="005050F0">
              <w:rPr>
                <w:noProof/>
              </w:rPr>
              <w:t>This leaf node indicates indicating the presentation priority of the on-network group for the MCData user relative to other on-network groups and on-network users</w:t>
            </w:r>
            <w:r w:rsidRPr="005050F0">
              <w:rPr>
                <w:noProof/>
                <w:lang w:eastAsia="ko-KR"/>
              </w:rPr>
              <w:t>.</w:t>
            </w:r>
          </w:p>
        </w:tc>
      </w:tr>
    </w:tbl>
    <w:p w14:paraId="7B2D7829" w14:textId="77777777" w:rsidR="00436685" w:rsidRPr="005050F0" w:rsidRDefault="00436685" w:rsidP="00436685">
      <w:pPr>
        <w:rPr>
          <w:noProof/>
        </w:rPr>
      </w:pPr>
    </w:p>
    <w:p w14:paraId="1A67C7D0"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1A69476A" w14:textId="77777777" w:rsidR="006F494F" w:rsidRPr="005050F0" w:rsidRDefault="006F494F" w:rsidP="006F494F">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MCData group transaction having the lowest priority for presentation among other group MCData and one-to-one user transactions.</w:t>
      </w:r>
    </w:p>
    <w:p w14:paraId="53E5609C" w14:textId="77777777" w:rsidR="006F494F" w:rsidRPr="005050F0" w:rsidRDefault="006F494F" w:rsidP="006F494F">
      <w:pPr>
        <w:pStyle w:val="Heading3"/>
        <w:rPr>
          <w:noProof/>
          <w:lang w:eastAsia="ko-KR"/>
        </w:rPr>
      </w:pPr>
      <w:bookmarkStart w:id="3182" w:name="_Toc4577885"/>
      <w:bookmarkStart w:id="3183" w:name="_Toc27504481"/>
      <w:bookmarkStart w:id="3184" w:name="_Toc27505269"/>
      <w:bookmarkStart w:id="3185" w:name="_Toc27506053"/>
      <w:bookmarkStart w:id="3186" w:name="_Toc27506837"/>
      <w:bookmarkStart w:id="3187" w:name="_Toc176344758"/>
      <w:r w:rsidRPr="005050F0">
        <w:rPr>
          <w:noProof/>
        </w:rPr>
        <w:t>10.2.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3182"/>
      <w:bookmarkEnd w:id="3183"/>
      <w:bookmarkEnd w:id="3184"/>
      <w:bookmarkEnd w:id="3185"/>
      <w:bookmarkEnd w:id="3186"/>
      <w:bookmarkEnd w:id="3187"/>
    </w:p>
    <w:p w14:paraId="21B815D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CA36F8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2BAD48"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6F494F" w:rsidRPr="005050F0" w14:paraId="7666893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F9AB9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87FC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A801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0857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CE5E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5159" w14:textId="77777777" w:rsidR="006F494F" w:rsidRPr="005050F0" w:rsidRDefault="006F494F" w:rsidP="003A70BF">
            <w:pPr>
              <w:jc w:val="center"/>
              <w:rPr>
                <w:rFonts w:ascii="Arial" w:hAnsi="Arial" w:cs="Arial"/>
                <w:b/>
                <w:noProof/>
                <w:sz w:val="18"/>
                <w:szCs w:val="18"/>
              </w:rPr>
            </w:pPr>
          </w:p>
        </w:tc>
      </w:tr>
      <w:tr w:rsidR="006F494F" w:rsidRPr="005050F0" w14:paraId="4CD8625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ABD50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9698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1578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78B78" w14:textId="77777777" w:rsidR="006F494F" w:rsidRPr="005050F0" w:rsidRDefault="00527215"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E41B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DB5853" w14:textId="77777777" w:rsidR="006F494F" w:rsidRPr="005050F0" w:rsidRDefault="006F494F" w:rsidP="003A70BF">
            <w:pPr>
              <w:jc w:val="center"/>
              <w:rPr>
                <w:b/>
                <w:noProof/>
              </w:rPr>
            </w:pPr>
          </w:p>
        </w:tc>
      </w:tr>
      <w:tr w:rsidR="006F494F" w:rsidRPr="005050F0" w14:paraId="155CB7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42472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B073F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20E720AD" w14:textId="77777777" w:rsidR="006F494F" w:rsidRPr="005050F0" w:rsidRDefault="006F494F" w:rsidP="006F494F">
      <w:pPr>
        <w:rPr>
          <w:noProof/>
          <w:lang w:eastAsia="ko-KR"/>
        </w:rPr>
      </w:pPr>
    </w:p>
    <w:p w14:paraId="5DDD541A" w14:textId="77777777" w:rsidR="006F494F" w:rsidRPr="005050F0" w:rsidRDefault="006F494F" w:rsidP="006F494F">
      <w:pPr>
        <w:pStyle w:val="Heading3"/>
        <w:rPr>
          <w:noProof/>
          <w:lang w:eastAsia="ko-KR"/>
        </w:rPr>
      </w:pPr>
      <w:bookmarkStart w:id="3188" w:name="_Toc4577886"/>
      <w:bookmarkStart w:id="3189" w:name="_Toc27504482"/>
      <w:bookmarkStart w:id="3190" w:name="_Toc27505270"/>
      <w:bookmarkStart w:id="3191" w:name="_Toc27506054"/>
      <w:bookmarkStart w:id="3192" w:name="_Toc27506838"/>
      <w:bookmarkStart w:id="3193" w:name="_Toc176344759"/>
      <w:r w:rsidRPr="005050F0">
        <w:rPr>
          <w:noProof/>
        </w:rPr>
        <w:t>10.2.</w:t>
      </w:r>
      <w:r w:rsidRPr="005050F0">
        <w:rPr>
          <w:noProof/>
          <w:lang w:eastAsia="ko-KR"/>
        </w:rPr>
        <w:t>57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3188"/>
      <w:bookmarkEnd w:id="3189"/>
      <w:bookmarkEnd w:id="3190"/>
      <w:bookmarkEnd w:id="3191"/>
      <w:bookmarkEnd w:id="3192"/>
      <w:bookmarkEnd w:id="3193"/>
    </w:p>
    <w:p w14:paraId="0EF05FA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4DC0AC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93882E"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6F494F" w:rsidRPr="005050F0" w14:paraId="53AD3F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550E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C752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6E92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A64E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3B4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D3E2B6" w14:textId="77777777" w:rsidR="006F494F" w:rsidRPr="005050F0" w:rsidRDefault="006F494F" w:rsidP="003A70BF">
            <w:pPr>
              <w:jc w:val="center"/>
              <w:rPr>
                <w:rFonts w:ascii="Arial" w:hAnsi="Arial" w:cs="Arial"/>
                <w:b/>
                <w:noProof/>
                <w:sz w:val="18"/>
                <w:szCs w:val="18"/>
              </w:rPr>
            </w:pPr>
          </w:p>
        </w:tc>
      </w:tr>
      <w:tr w:rsidR="006F494F" w:rsidRPr="005050F0" w14:paraId="1982FE1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69F41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68B25"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4F465"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0740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FDFE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1D639C" w14:textId="77777777" w:rsidR="006F494F" w:rsidRPr="005050F0" w:rsidRDefault="006F494F" w:rsidP="003A70BF">
            <w:pPr>
              <w:jc w:val="center"/>
              <w:rPr>
                <w:b/>
                <w:noProof/>
              </w:rPr>
            </w:pPr>
          </w:p>
        </w:tc>
      </w:tr>
      <w:tr w:rsidR="006F494F" w:rsidRPr="005050F0" w14:paraId="7458185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5B58F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7179B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implicit affiliation configuration.</w:t>
            </w:r>
          </w:p>
        </w:tc>
      </w:tr>
    </w:tbl>
    <w:p w14:paraId="72AB4CF2" w14:textId="77777777" w:rsidR="00436685" w:rsidRPr="005050F0" w:rsidRDefault="00436685" w:rsidP="00436685">
      <w:pPr>
        <w:rPr>
          <w:noProof/>
        </w:rPr>
      </w:pPr>
      <w:bookmarkStart w:id="3194" w:name="_Toc4577887"/>
      <w:bookmarkStart w:id="3195" w:name="_Toc27504483"/>
      <w:bookmarkStart w:id="3196" w:name="_Toc27505271"/>
      <w:bookmarkStart w:id="3197" w:name="_Toc27506055"/>
      <w:bookmarkStart w:id="3198" w:name="_Toc27506839"/>
    </w:p>
    <w:p w14:paraId="30B3E3B7" w14:textId="77777777" w:rsidR="006F494F" w:rsidRPr="005050F0" w:rsidRDefault="006F494F" w:rsidP="006F494F">
      <w:pPr>
        <w:pStyle w:val="Heading3"/>
        <w:rPr>
          <w:noProof/>
          <w:lang w:eastAsia="ko-KR"/>
        </w:rPr>
      </w:pPr>
      <w:bookmarkStart w:id="3199" w:name="_Toc176344760"/>
      <w:r w:rsidRPr="005050F0">
        <w:rPr>
          <w:noProof/>
          <w:lang w:eastAsia="ko-KR"/>
        </w:rPr>
        <w:t>10.</w:t>
      </w:r>
      <w:r w:rsidRPr="005050F0">
        <w:rPr>
          <w:noProof/>
        </w:rPr>
        <w:t>2.58</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3194"/>
      <w:bookmarkEnd w:id="3195"/>
      <w:bookmarkEnd w:id="3196"/>
      <w:bookmarkEnd w:id="3197"/>
      <w:bookmarkEnd w:id="3198"/>
      <w:bookmarkEnd w:id="3199"/>
    </w:p>
    <w:p w14:paraId="0033AA7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E177FC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1E650D"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6F494F" w:rsidRPr="005050F0" w14:paraId="5349B5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8F197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1C2D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C008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C254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E51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6DDD9" w14:textId="77777777" w:rsidR="006F494F" w:rsidRPr="005050F0" w:rsidRDefault="006F494F" w:rsidP="003A70BF">
            <w:pPr>
              <w:jc w:val="center"/>
              <w:rPr>
                <w:rFonts w:ascii="Arial" w:hAnsi="Arial" w:cs="Arial"/>
                <w:b/>
                <w:noProof/>
                <w:sz w:val="18"/>
                <w:szCs w:val="18"/>
              </w:rPr>
            </w:pPr>
          </w:p>
        </w:tc>
      </w:tr>
      <w:tr w:rsidR="006F494F" w:rsidRPr="005050F0" w14:paraId="3F030C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C32B5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34AC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9874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7320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6960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86449D" w14:textId="77777777" w:rsidR="006F494F" w:rsidRPr="005050F0" w:rsidRDefault="006F494F" w:rsidP="003A70BF">
            <w:pPr>
              <w:jc w:val="center"/>
              <w:rPr>
                <w:b/>
                <w:noProof/>
              </w:rPr>
            </w:pPr>
          </w:p>
        </w:tc>
      </w:tr>
      <w:tr w:rsidR="006F494F" w:rsidRPr="005050F0" w14:paraId="2C4AFC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F4562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9AEB8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on-network MCData groups that the MCData user is implicitly affiliated to.</w:t>
            </w:r>
          </w:p>
        </w:tc>
      </w:tr>
    </w:tbl>
    <w:p w14:paraId="53BC0B66" w14:textId="77777777" w:rsidR="00436685" w:rsidRPr="005050F0" w:rsidRDefault="00436685" w:rsidP="00436685">
      <w:pPr>
        <w:rPr>
          <w:noProof/>
        </w:rPr>
      </w:pPr>
      <w:bookmarkStart w:id="3200" w:name="_Toc4577888"/>
      <w:bookmarkStart w:id="3201" w:name="_Toc27504484"/>
      <w:bookmarkStart w:id="3202" w:name="_Toc27505272"/>
      <w:bookmarkStart w:id="3203" w:name="_Toc27506056"/>
      <w:bookmarkStart w:id="3204" w:name="_Toc27506840"/>
    </w:p>
    <w:p w14:paraId="700E3453" w14:textId="77777777" w:rsidR="006F494F" w:rsidRPr="005050F0" w:rsidRDefault="006F494F" w:rsidP="006F494F">
      <w:pPr>
        <w:pStyle w:val="Heading3"/>
        <w:rPr>
          <w:noProof/>
          <w:lang w:eastAsia="ko-KR"/>
        </w:rPr>
      </w:pPr>
      <w:bookmarkStart w:id="3205" w:name="_Toc176344761"/>
      <w:r w:rsidRPr="005050F0">
        <w:rPr>
          <w:noProof/>
        </w:rPr>
        <w:t>10.2.</w:t>
      </w:r>
      <w:r w:rsidRPr="005050F0">
        <w:rPr>
          <w:noProof/>
          <w:lang w:eastAsia="ko-KR"/>
        </w:rPr>
        <w:t>59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Network/ImplicitAffiliations/&lt;x&gt;/Entry/MCDataGroupID</w:t>
      </w:r>
      <w:bookmarkEnd w:id="3200"/>
      <w:bookmarkEnd w:id="3201"/>
      <w:bookmarkEnd w:id="3202"/>
      <w:bookmarkEnd w:id="3203"/>
      <w:bookmarkEnd w:id="3204"/>
      <w:bookmarkEnd w:id="3205"/>
    </w:p>
    <w:p w14:paraId="6BFA400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802DF0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77FBC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Network/ImplicitAffiliations/&lt;x&gt;/Entry/MCDataGroupID</w:t>
            </w:r>
          </w:p>
        </w:tc>
      </w:tr>
      <w:tr w:rsidR="006F494F" w:rsidRPr="005050F0" w14:paraId="010F855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32F2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916C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AC7B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F2D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039F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D5981" w14:textId="77777777" w:rsidR="006F494F" w:rsidRPr="005050F0" w:rsidRDefault="006F494F" w:rsidP="003A70BF">
            <w:pPr>
              <w:jc w:val="center"/>
              <w:rPr>
                <w:rFonts w:ascii="Arial" w:hAnsi="Arial" w:cs="Arial"/>
                <w:b/>
                <w:noProof/>
                <w:sz w:val="18"/>
                <w:szCs w:val="18"/>
              </w:rPr>
            </w:pPr>
          </w:p>
        </w:tc>
      </w:tr>
      <w:tr w:rsidR="006F494F" w:rsidRPr="005050F0" w14:paraId="5154289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7B9F3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7F2C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A5E0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68EF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81BD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1973F" w14:textId="77777777" w:rsidR="006F494F" w:rsidRPr="005050F0" w:rsidRDefault="006F494F" w:rsidP="003A70BF">
            <w:pPr>
              <w:jc w:val="center"/>
              <w:rPr>
                <w:b/>
                <w:noProof/>
              </w:rPr>
            </w:pPr>
          </w:p>
        </w:tc>
      </w:tr>
      <w:tr w:rsidR="006F494F" w:rsidRPr="005050F0" w14:paraId="7D2EA98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A6154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B1844" w14:textId="77777777" w:rsidR="006F494F" w:rsidRPr="005050F0" w:rsidRDefault="006F494F" w:rsidP="003A70BF">
            <w:pPr>
              <w:rPr>
                <w:noProof/>
                <w:lang w:eastAsia="ko-KR"/>
              </w:rPr>
            </w:pPr>
            <w:r w:rsidRPr="005050F0">
              <w:rPr>
                <w:noProof/>
              </w:rPr>
              <w:t>This leaf node indicates a</w:t>
            </w:r>
            <w:r w:rsidRPr="005050F0">
              <w:rPr>
                <w:noProof/>
                <w:lang w:eastAsia="ko-KR"/>
              </w:rPr>
              <w:t xml:space="preserve"> </w:t>
            </w:r>
            <w:r w:rsidRPr="005050F0">
              <w:rPr>
                <w:noProof/>
              </w:rPr>
              <w:t xml:space="preserve">MCData group </w:t>
            </w:r>
            <w:r w:rsidRPr="005050F0">
              <w:rPr>
                <w:rFonts w:eastAsia="SimSun"/>
                <w:noProof/>
                <w:lang w:eastAsia="zh-CN"/>
              </w:rPr>
              <w:t>ID</w:t>
            </w:r>
            <w:r w:rsidRPr="005050F0">
              <w:rPr>
                <w:noProof/>
                <w:lang w:eastAsia="ko-KR"/>
              </w:rPr>
              <w:t xml:space="preserve"> to which the MCData user is implicitly affiliated to.</w:t>
            </w:r>
          </w:p>
        </w:tc>
      </w:tr>
    </w:tbl>
    <w:p w14:paraId="022A0B5E" w14:textId="77777777" w:rsidR="00436685" w:rsidRPr="005050F0" w:rsidRDefault="00436685" w:rsidP="00436685">
      <w:pPr>
        <w:rPr>
          <w:noProof/>
        </w:rPr>
      </w:pPr>
    </w:p>
    <w:p w14:paraId="2202C388"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F13FC97" w14:textId="77777777" w:rsidR="006F494F" w:rsidRPr="005050F0" w:rsidRDefault="006F494F" w:rsidP="006F494F">
      <w:pPr>
        <w:pStyle w:val="Heading3"/>
        <w:rPr>
          <w:noProof/>
          <w:lang w:eastAsia="ko-KR"/>
        </w:rPr>
      </w:pPr>
      <w:bookmarkStart w:id="3206" w:name="_Toc4577889"/>
      <w:bookmarkStart w:id="3207" w:name="_Toc27504485"/>
      <w:bookmarkStart w:id="3208" w:name="_Toc27505273"/>
      <w:bookmarkStart w:id="3209" w:name="_Toc27506057"/>
      <w:bookmarkStart w:id="3210" w:name="_Toc27506841"/>
      <w:bookmarkStart w:id="3211" w:name="_Toc176344762"/>
      <w:r w:rsidRPr="005050F0">
        <w:rPr>
          <w:noProof/>
        </w:rPr>
        <w:t>10.2.</w:t>
      </w:r>
      <w:r w:rsidRPr="005050F0">
        <w:rPr>
          <w:noProof/>
          <w:lang w:eastAsia="ko-KR"/>
        </w:rPr>
        <w:t>60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3206"/>
      <w:bookmarkEnd w:id="3207"/>
      <w:bookmarkEnd w:id="3208"/>
      <w:bookmarkEnd w:id="3209"/>
      <w:bookmarkEnd w:id="3210"/>
      <w:bookmarkEnd w:id="3211"/>
    </w:p>
    <w:p w14:paraId="1CCE28F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30A40A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05513C"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6F494F" w:rsidRPr="005050F0" w14:paraId="073A2EB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5F99B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DBA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500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563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359D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FB640D" w14:textId="77777777" w:rsidR="006F494F" w:rsidRPr="005050F0" w:rsidRDefault="006F494F" w:rsidP="003A70BF">
            <w:pPr>
              <w:jc w:val="center"/>
              <w:rPr>
                <w:rFonts w:ascii="Arial" w:hAnsi="Arial" w:cs="Arial"/>
                <w:b/>
                <w:noProof/>
                <w:sz w:val="18"/>
                <w:szCs w:val="18"/>
              </w:rPr>
            </w:pPr>
          </w:p>
        </w:tc>
      </w:tr>
      <w:tr w:rsidR="006F494F" w:rsidRPr="005050F0" w14:paraId="27A043E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1F4D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9B4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794B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1D514"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81F8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5D7D65" w14:textId="77777777" w:rsidR="006F494F" w:rsidRPr="005050F0" w:rsidRDefault="006F494F" w:rsidP="003A70BF">
            <w:pPr>
              <w:jc w:val="center"/>
              <w:rPr>
                <w:b/>
                <w:noProof/>
              </w:rPr>
            </w:pPr>
          </w:p>
        </w:tc>
      </w:tr>
      <w:tr w:rsidR="006F494F" w:rsidRPr="005050F0" w14:paraId="31E0CC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593E2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B1F3BF"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18072E0E" w14:textId="77777777" w:rsidR="00436685" w:rsidRPr="005050F0" w:rsidRDefault="00436685" w:rsidP="00436685">
      <w:pPr>
        <w:rPr>
          <w:noProof/>
        </w:rPr>
      </w:pPr>
      <w:bookmarkStart w:id="3212" w:name="_Toc4577890"/>
      <w:bookmarkStart w:id="3213" w:name="_Toc27504486"/>
      <w:bookmarkStart w:id="3214" w:name="_Toc27505274"/>
      <w:bookmarkStart w:id="3215" w:name="_Toc27506058"/>
      <w:bookmarkStart w:id="3216" w:name="_Toc27506842"/>
    </w:p>
    <w:p w14:paraId="667E7AEB" w14:textId="77777777" w:rsidR="006F494F" w:rsidRPr="005050F0" w:rsidRDefault="006F494F" w:rsidP="006F494F">
      <w:pPr>
        <w:pStyle w:val="Heading3"/>
        <w:rPr>
          <w:noProof/>
          <w:lang w:eastAsia="ko-KR"/>
        </w:rPr>
      </w:pPr>
      <w:bookmarkStart w:id="3217" w:name="_Toc176344763"/>
      <w:r w:rsidRPr="005050F0">
        <w:rPr>
          <w:noProof/>
        </w:rPr>
        <w:t>10.2.</w:t>
      </w:r>
      <w:r w:rsidRPr="005050F0">
        <w:rPr>
          <w:noProof/>
          <w:lang w:eastAsia="ko-KR"/>
        </w:rPr>
        <w:t>61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w:t>
      </w:r>
      <w:bookmarkEnd w:id="3212"/>
      <w:bookmarkEnd w:id="3213"/>
      <w:bookmarkEnd w:id="3214"/>
      <w:bookmarkEnd w:id="3215"/>
      <w:bookmarkEnd w:id="3216"/>
      <w:bookmarkEnd w:id="3217"/>
    </w:p>
    <w:p w14:paraId="1D3E6D2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8EE53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F2F1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w:t>
            </w:r>
          </w:p>
        </w:tc>
      </w:tr>
      <w:tr w:rsidR="006F494F" w:rsidRPr="005050F0" w14:paraId="49A9919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0F06C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3AB9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B0C5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0D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2805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D2A24F" w14:textId="77777777" w:rsidR="006F494F" w:rsidRPr="005050F0" w:rsidRDefault="006F494F" w:rsidP="003A70BF">
            <w:pPr>
              <w:jc w:val="center"/>
              <w:rPr>
                <w:rFonts w:ascii="Arial" w:hAnsi="Arial" w:cs="Arial"/>
                <w:b/>
                <w:noProof/>
                <w:sz w:val="18"/>
                <w:szCs w:val="18"/>
              </w:rPr>
            </w:pPr>
          </w:p>
        </w:tc>
      </w:tr>
      <w:tr w:rsidR="006F494F" w:rsidRPr="005050F0" w14:paraId="255A9F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42D5A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16F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C33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B040B"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71FF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423E3E" w14:textId="77777777" w:rsidR="006F494F" w:rsidRPr="005050F0" w:rsidRDefault="006F494F" w:rsidP="003A70BF">
            <w:pPr>
              <w:jc w:val="center"/>
              <w:rPr>
                <w:b/>
                <w:noProof/>
              </w:rPr>
            </w:pPr>
          </w:p>
        </w:tc>
      </w:tr>
      <w:tr w:rsidR="006F494F" w:rsidRPr="005050F0" w14:paraId="4E78CA0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A5B63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4BFEC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presence status configuration.</w:t>
            </w:r>
          </w:p>
        </w:tc>
      </w:tr>
    </w:tbl>
    <w:p w14:paraId="0AEAD31F" w14:textId="77777777" w:rsidR="006F494F" w:rsidRPr="005050F0" w:rsidRDefault="006F494F" w:rsidP="006F494F">
      <w:pPr>
        <w:rPr>
          <w:noProof/>
          <w:lang w:eastAsia="ko-KR"/>
        </w:rPr>
      </w:pPr>
    </w:p>
    <w:p w14:paraId="6DB213AA" w14:textId="77777777" w:rsidR="006F494F" w:rsidRPr="005050F0" w:rsidRDefault="006F494F" w:rsidP="006F494F">
      <w:pPr>
        <w:pStyle w:val="Heading3"/>
        <w:rPr>
          <w:noProof/>
          <w:lang w:eastAsia="ko-KR"/>
        </w:rPr>
      </w:pPr>
      <w:bookmarkStart w:id="3218" w:name="_Toc4577891"/>
      <w:bookmarkStart w:id="3219" w:name="_Toc27504487"/>
      <w:bookmarkStart w:id="3220" w:name="_Toc27505275"/>
      <w:bookmarkStart w:id="3221" w:name="_Toc27506059"/>
      <w:bookmarkStart w:id="3222" w:name="_Toc27506843"/>
      <w:bookmarkStart w:id="3223" w:name="_Toc176344764"/>
      <w:r w:rsidRPr="005050F0">
        <w:rPr>
          <w:noProof/>
        </w:rPr>
        <w:t>10.2.</w:t>
      </w:r>
      <w:r w:rsidRPr="005050F0">
        <w:rPr>
          <w:noProof/>
          <w:lang w:eastAsia="ko-KR"/>
        </w:rPr>
        <w:t>62</w:t>
      </w:r>
      <w:r w:rsidR="003D5187"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Network/PresenceStatus/&lt;x&gt;</w:t>
      </w:r>
      <w:bookmarkEnd w:id="3218"/>
      <w:bookmarkEnd w:id="3219"/>
      <w:bookmarkEnd w:id="3220"/>
      <w:bookmarkEnd w:id="3221"/>
      <w:bookmarkEnd w:id="3222"/>
      <w:bookmarkEnd w:id="3223"/>
    </w:p>
    <w:p w14:paraId="63A964E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85383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91E82F"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w:t>
            </w:r>
          </w:p>
        </w:tc>
      </w:tr>
      <w:tr w:rsidR="006F494F" w:rsidRPr="005050F0" w14:paraId="752472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AEB4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1C7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C0E9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7C8D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1874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EE684F" w14:textId="77777777" w:rsidR="006F494F" w:rsidRPr="005050F0" w:rsidRDefault="006F494F" w:rsidP="003A70BF">
            <w:pPr>
              <w:jc w:val="center"/>
              <w:rPr>
                <w:rFonts w:ascii="Arial" w:hAnsi="Arial" w:cs="Arial"/>
                <w:b/>
                <w:noProof/>
                <w:sz w:val="18"/>
                <w:szCs w:val="18"/>
              </w:rPr>
            </w:pPr>
          </w:p>
        </w:tc>
      </w:tr>
      <w:tr w:rsidR="006F494F" w:rsidRPr="005050F0" w14:paraId="72583E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3CC2C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9EA9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A4EE"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924E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8FDE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C1F81C" w14:textId="77777777" w:rsidR="006F494F" w:rsidRPr="005050F0" w:rsidRDefault="006F494F" w:rsidP="003A70BF">
            <w:pPr>
              <w:jc w:val="center"/>
              <w:rPr>
                <w:b/>
                <w:noProof/>
              </w:rPr>
            </w:pPr>
          </w:p>
        </w:tc>
      </w:tr>
      <w:tr w:rsidR="006F494F" w:rsidRPr="005050F0" w14:paraId="3D15741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724A7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A048C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presence status configuration.</w:t>
            </w:r>
          </w:p>
        </w:tc>
      </w:tr>
    </w:tbl>
    <w:p w14:paraId="7B13F9E9" w14:textId="77777777" w:rsidR="00436685" w:rsidRPr="005050F0" w:rsidRDefault="00436685" w:rsidP="00436685">
      <w:pPr>
        <w:rPr>
          <w:noProof/>
        </w:rPr>
      </w:pPr>
      <w:bookmarkStart w:id="3224" w:name="_Toc4577892"/>
      <w:bookmarkStart w:id="3225" w:name="_Toc27504488"/>
      <w:bookmarkStart w:id="3226" w:name="_Toc27505276"/>
      <w:bookmarkStart w:id="3227" w:name="_Toc27506060"/>
      <w:bookmarkStart w:id="3228" w:name="_Toc27506844"/>
    </w:p>
    <w:p w14:paraId="48675223" w14:textId="77777777" w:rsidR="006F494F" w:rsidRPr="005050F0" w:rsidRDefault="006F494F" w:rsidP="006F494F">
      <w:pPr>
        <w:pStyle w:val="Heading3"/>
        <w:rPr>
          <w:noProof/>
          <w:lang w:eastAsia="ko-KR"/>
        </w:rPr>
      </w:pPr>
      <w:bookmarkStart w:id="3229" w:name="_Toc176344765"/>
      <w:r w:rsidRPr="005050F0">
        <w:rPr>
          <w:noProof/>
          <w:lang w:eastAsia="ko-KR"/>
        </w:rPr>
        <w:t>10.</w:t>
      </w:r>
      <w:r w:rsidRPr="005050F0">
        <w:rPr>
          <w:noProof/>
        </w:rPr>
        <w:t>2.63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w:t>
      </w:r>
      <w:bookmarkEnd w:id="3224"/>
      <w:bookmarkEnd w:id="3225"/>
      <w:bookmarkEnd w:id="3226"/>
      <w:bookmarkEnd w:id="3227"/>
      <w:bookmarkEnd w:id="3228"/>
      <w:bookmarkEnd w:id="3229"/>
    </w:p>
    <w:p w14:paraId="3EC6D12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614D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53514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w:t>
            </w:r>
          </w:p>
        </w:tc>
      </w:tr>
      <w:tr w:rsidR="006F494F" w:rsidRPr="005050F0" w14:paraId="2C3CB5D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FE96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A18E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C20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B47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6B64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DB118A" w14:textId="77777777" w:rsidR="006F494F" w:rsidRPr="005050F0" w:rsidRDefault="006F494F" w:rsidP="003A70BF">
            <w:pPr>
              <w:jc w:val="center"/>
              <w:rPr>
                <w:rFonts w:ascii="Arial" w:hAnsi="Arial" w:cs="Arial"/>
                <w:b/>
                <w:noProof/>
                <w:sz w:val="18"/>
                <w:szCs w:val="18"/>
              </w:rPr>
            </w:pPr>
          </w:p>
        </w:tc>
      </w:tr>
      <w:tr w:rsidR="006F494F" w:rsidRPr="005050F0" w14:paraId="1905B7A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A049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E701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0EE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E556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7E6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210692" w14:textId="77777777" w:rsidR="006F494F" w:rsidRPr="005050F0" w:rsidRDefault="006F494F" w:rsidP="003A70BF">
            <w:pPr>
              <w:jc w:val="center"/>
              <w:rPr>
                <w:b/>
                <w:noProof/>
              </w:rPr>
            </w:pPr>
          </w:p>
        </w:tc>
      </w:tr>
      <w:tr w:rsidR="006F494F" w:rsidRPr="005050F0" w14:paraId="77D3BA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3466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8FC05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IDs of MCData users that the configured MCData user is authorised to obtain presence status</w:t>
            </w:r>
            <w:r w:rsidR="00E25BED" w:rsidRPr="005050F0">
              <w:rPr>
                <w:noProof/>
                <w:lang w:eastAsia="ko-KR"/>
              </w:rPr>
              <w:t>.</w:t>
            </w:r>
          </w:p>
        </w:tc>
      </w:tr>
    </w:tbl>
    <w:p w14:paraId="10B13C0A" w14:textId="77777777" w:rsidR="00436685" w:rsidRPr="005050F0" w:rsidRDefault="00436685" w:rsidP="00436685">
      <w:pPr>
        <w:rPr>
          <w:noProof/>
        </w:rPr>
      </w:pPr>
      <w:bookmarkStart w:id="3230" w:name="_Toc4577893"/>
      <w:bookmarkStart w:id="3231" w:name="_Toc27504489"/>
      <w:bookmarkStart w:id="3232" w:name="_Toc27505277"/>
      <w:bookmarkStart w:id="3233" w:name="_Toc27506061"/>
      <w:bookmarkStart w:id="3234" w:name="_Toc27506845"/>
    </w:p>
    <w:p w14:paraId="7A58F3B7" w14:textId="77777777" w:rsidR="006F494F" w:rsidRPr="005050F0" w:rsidRDefault="006F494F" w:rsidP="006F494F">
      <w:pPr>
        <w:pStyle w:val="Heading3"/>
        <w:rPr>
          <w:noProof/>
          <w:lang w:eastAsia="ko-KR"/>
        </w:rPr>
      </w:pPr>
      <w:bookmarkStart w:id="3235" w:name="_Toc176344766"/>
      <w:r w:rsidRPr="005050F0">
        <w:rPr>
          <w:noProof/>
        </w:rPr>
        <w:t>10.2.</w:t>
      </w:r>
      <w:r w:rsidRPr="005050F0">
        <w:rPr>
          <w:noProof/>
          <w:lang w:eastAsia="ko-KR"/>
        </w:rPr>
        <w:t>64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Network/PresenceStatus/&lt;x&gt;/Entry/MCDataID</w:t>
      </w:r>
      <w:bookmarkEnd w:id="3230"/>
      <w:bookmarkEnd w:id="3231"/>
      <w:bookmarkEnd w:id="3232"/>
      <w:bookmarkEnd w:id="3233"/>
      <w:bookmarkEnd w:id="3234"/>
      <w:bookmarkEnd w:id="3235"/>
    </w:p>
    <w:p w14:paraId="418ABA8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02381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21A6A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Network/PresenceStatus/&lt;x&gt;/Entry/MCDataID</w:t>
            </w:r>
          </w:p>
        </w:tc>
      </w:tr>
      <w:tr w:rsidR="006F494F" w:rsidRPr="005050F0" w14:paraId="3ECAB05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DCC4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1AF8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8C18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94A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4125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FBD38" w14:textId="77777777" w:rsidR="006F494F" w:rsidRPr="005050F0" w:rsidRDefault="006F494F" w:rsidP="003A70BF">
            <w:pPr>
              <w:jc w:val="center"/>
              <w:rPr>
                <w:rFonts w:ascii="Arial" w:hAnsi="Arial" w:cs="Arial"/>
                <w:b/>
                <w:noProof/>
                <w:sz w:val="18"/>
                <w:szCs w:val="18"/>
              </w:rPr>
            </w:pPr>
          </w:p>
        </w:tc>
      </w:tr>
      <w:tr w:rsidR="006F494F" w:rsidRPr="005050F0" w14:paraId="101D84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DBA66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BFB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8231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72E7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E3E2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E45854" w14:textId="77777777" w:rsidR="006F494F" w:rsidRPr="005050F0" w:rsidRDefault="006F494F" w:rsidP="003A70BF">
            <w:pPr>
              <w:jc w:val="center"/>
              <w:rPr>
                <w:b/>
                <w:noProof/>
              </w:rPr>
            </w:pPr>
          </w:p>
        </w:tc>
      </w:tr>
      <w:tr w:rsidR="006F494F" w:rsidRPr="005050F0" w14:paraId="49431A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7AABB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1A6FE3" w14:textId="77777777" w:rsidR="006F494F" w:rsidRPr="005050F0" w:rsidRDefault="006F494F" w:rsidP="003A70BF">
            <w:pPr>
              <w:rPr>
                <w:noProof/>
                <w:lang w:eastAsia="ko-KR"/>
              </w:rPr>
            </w:pPr>
            <w:r w:rsidRPr="005050F0">
              <w:rPr>
                <w:noProof/>
              </w:rPr>
              <w:t>This leaf node indicates an MCData ID of an MCData user that the configured MCData user is authorised to obtain presence status</w:t>
            </w:r>
            <w:r w:rsidR="00E25BED" w:rsidRPr="005050F0">
              <w:rPr>
                <w:noProof/>
              </w:rPr>
              <w:t>.</w:t>
            </w:r>
          </w:p>
        </w:tc>
      </w:tr>
    </w:tbl>
    <w:p w14:paraId="2E51F6D7" w14:textId="77777777" w:rsidR="00436685" w:rsidRPr="005050F0" w:rsidRDefault="00436685" w:rsidP="00436685">
      <w:pPr>
        <w:rPr>
          <w:noProof/>
        </w:rPr>
      </w:pPr>
    </w:p>
    <w:p w14:paraId="197772C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67BA3AD" w14:textId="77777777" w:rsidR="006F494F" w:rsidRPr="005050F0" w:rsidRDefault="006F494F" w:rsidP="006F494F">
      <w:pPr>
        <w:pStyle w:val="Heading3"/>
        <w:rPr>
          <w:noProof/>
          <w:lang w:eastAsia="ko-KR"/>
        </w:rPr>
      </w:pPr>
      <w:bookmarkStart w:id="3236" w:name="_Toc4577894"/>
      <w:bookmarkStart w:id="3237" w:name="_Toc27504490"/>
      <w:bookmarkStart w:id="3238" w:name="_Toc27505278"/>
      <w:bookmarkStart w:id="3239" w:name="_Toc27506062"/>
      <w:bookmarkStart w:id="3240" w:name="_Toc27506846"/>
      <w:bookmarkStart w:id="3241" w:name="_Toc176344767"/>
      <w:r w:rsidRPr="005050F0">
        <w:rPr>
          <w:noProof/>
        </w:rPr>
        <w:t>10.2.</w:t>
      </w:r>
      <w:r w:rsidRPr="005050F0">
        <w:rPr>
          <w:noProof/>
          <w:lang w:eastAsia="ko-KR"/>
        </w:rPr>
        <w:t>65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Network/PresenceStatus/&lt;x&gt;/Entry/DisplayName</w:t>
      </w:r>
      <w:bookmarkEnd w:id="3236"/>
      <w:bookmarkEnd w:id="3237"/>
      <w:bookmarkEnd w:id="3238"/>
      <w:bookmarkEnd w:id="3239"/>
      <w:bookmarkEnd w:id="3240"/>
      <w:bookmarkEnd w:id="3241"/>
    </w:p>
    <w:p w14:paraId="2042D3B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01094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C16308"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Network/PresenceStatus/&lt;x&gt;/Entry/DisplayName</w:t>
            </w:r>
          </w:p>
        </w:tc>
      </w:tr>
      <w:tr w:rsidR="006F494F" w:rsidRPr="005050F0" w14:paraId="2922910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CE3E7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01CB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BB56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57E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751A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C4DB6B" w14:textId="77777777" w:rsidR="006F494F" w:rsidRPr="005050F0" w:rsidRDefault="006F494F" w:rsidP="003A70BF">
            <w:pPr>
              <w:jc w:val="center"/>
              <w:rPr>
                <w:rFonts w:ascii="Arial" w:hAnsi="Arial" w:cs="Arial"/>
                <w:b/>
                <w:noProof/>
                <w:sz w:val="18"/>
                <w:szCs w:val="18"/>
              </w:rPr>
            </w:pPr>
          </w:p>
        </w:tc>
      </w:tr>
      <w:tr w:rsidR="006F494F" w:rsidRPr="005050F0" w14:paraId="6B7305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2AEB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61913"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C98E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30687"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E216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03C395" w14:textId="77777777" w:rsidR="006F494F" w:rsidRPr="005050F0" w:rsidRDefault="006F494F" w:rsidP="003A70BF">
            <w:pPr>
              <w:jc w:val="center"/>
              <w:rPr>
                <w:b/>
                <w:noProof/>
              </w:rPr>
            </w:pPr>
          </w:p>
        </w:tc>
      </w:tr>
      <w:tr w:rsidR="006F494F" w:rsidRPr="005050F0" w14:paraId="10ED15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9DEF4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F0334E"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724B566C" w14:textId="77777777" w:rsidR="00436685" w:rsidRPr="005050F0" w:rsidRDefault="00436685" w:rsidP="00436685">
      <w:pPr>
        <w:rPr>
          <w:noProof/>
        </w:rPr>
      </w:pPr>
      <w:bookmarkStart w:id="3242" w:name="_Toc4577895"/>
      <w:bookmarkStart w:id="3243" w:name="_Toc27504491"/>
      <w:bookmarkStart w:id="3244" w:name="_Toc27505279"/>
      <w:bookmarkStart w:id="3245" w:name="_Toc27506063"/>
      <w:bookmarkStart w:id="3246" w:name="_Toc27506847"/>
    </w:p>
    <w:p w14:paraId="4F3F5AA1" w14:textId="77777777" w:rsidR="006F494F" w:rsidRPr="005050F0" w:rsidRDefault="006F494F" w:rsidP="006F494F">
      <w:pPr>
        <w:pStyle w:val="Heading3"/>
        <w:rPr>
          <w:noProof/>
          <w:lang w:eastAsia="ko-KR"/>
        </w:rPr>
      </w:pPr>
      <w:bookmarkStart w:id="3247" w:name="_Toc176344768"/>
      <w:r w:rsidRPr="005050F0">
        <w:rPr>
          <w:noProof/>
        </w:rPr>
        <w:t>10.2.</w:t>
      </w:r>
      <w:r w:rsidRPr="005050F0">
        <w:rPr>
          <w:noProof/>
          <w:lang w:eastAsia="ko-KR"/>
        </w:rPr>
        <w:t>66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Network/RemoteGroupChange</w:t>
      </w:r>
      <w:bookmarkEnd w:id="3242"/>
      <w:bookmarkEnd w:id="3243"/>
      <w:bookmarkEnd w:id="3244"/>
      <w:bookmarkEnd w:id="3245"/>
      <w:bookmarkEnd w:id="3246"/>
      <w:bookmarkEnd w:id="3247"/>
    </w:p>
    <w:p w14:paraId="4C84B3D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7673BE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F3574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w:t>
            </w:r>
          </w:p>
        </w:tc>
      </w:tr>
      <w:tr w:rsidR="006F494F" w:rsidRPr="005050F0" w14:paraId="2DB0393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718D8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EC2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516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B2BE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FC89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5FC90A" w14:textId="77777777" w:rsidR="006F494F" w:rsidRPr="005050F0" w:rsidRDefault="006F494F" w:rsidP="003A70BF">
            <w:pPr>
              <w:jc w:val="center"/>
              <w:rPr>
                <w:rFonts w:ascii="Arial" w:hAnsi="Arial" w:cs="Arial"/>
                <w:b/>
                <w:noProof/>
                <w:sz w:val="18"/>
                <w:szCs w:val="18"/>
              </w:rPr>
            </w:pPr>
          </w:p>
        </w:tc>
      </w:tr>
      <w:tr w:rsidR="006F494F" w:rsidRPr="005050F0" w14:paraId="0482FCF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090E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3F38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1E39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62E57"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A8C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04C193" w14:textId="77777777" w:rsidR="006F494F" w:rsidRPr="005050F0" w:rsidRDefault="006F494F" w:rsidP="003A70BF">
            <w:pPr>
              <w:jc w:val="center"/>
              <w:rPr>
                <w:b/>
                <w:noProof/>
              </w:rPr>
            </w:pPr>
          </w:p>
        </w:tc>
      </w:tr>
      <w:tr w:rsidR="006F494F" w:rsidRPr="005050F0" w14:paraId="3ED64B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2F9B6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961B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remote group change configuration.</w:t>
            </w:r>
          </w:p>
        </w:tc>
      </w:tr>
    </w:tbl>
    <w:p w14:paraId="3E26B24B" w14:textId="77777777" w:rsidR="00436685" w:rsidRPr="005050F0" w:rsidRDefault="00436685" w:rsidP="00436685">
      <w:pPr>
        <w:rPr>
          <w:noProof/>
        </w:rPr>
      </w:pPr>
      <w:bookmarkStart w:id="3248" w:name="_Toc4577896"/>
      <w:bookmarkStart w:id="3249" w:name="_Toc27504492"/>
      <w:bookmarkStart w:id="3250" w:name="_Toc27505280"/>
      <w:bookmarkStart w:id="3251" w:name="_Toc27506064"/>
      <w:bookmarkStart w:id="3252" w:name="_Toc27506848"/>
    </w:p>
    <w:p w14:paraId="6D92B146" w14:textId="77777777" w:rsidR="006F494F" w:rsidRPr="005050F0" w:rsidRDefault="006F494F" w:rsidP="006F494F">
      <w:pPr>
        <w:pStyle w:val="Heading3"/>
        <w:rPr>
          <w:noProof/>
          <w:lang w:eastAsia="ko-KR"/>
        </w:rPr>
      </w:pPr>
      <w:bookmarkStart w:id="3253" w:name="_Toc176344769"/>
      <w:r w:rsidRPr="005050F0">
        <w:rPr>
          <w:noProof/>
        </w:rPr>
        <w:t>10.2.</w:t>
      </w:r>
      <w:r w:rsidRPr="005050F0">
        <w:rPr>
          <w:noProof/>
          <w:lang w:eastAsia="ko-KR"/>
        </w:rPr>
        <w:t>67</w:t>
      </w:r>
      <w:r w:rsidR="003D5187"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Network/RemoteGroupChange/&lt;x&gt;</w:t>
      </w:r>
      <w:bookmarkEnd w:id="3248"/>
      <w:bookmarkEnd w:id="3249"/>
      <w:bookmarkEnd w:id="3250"/>
      <w:bookmarkEnd w:id="3251"/>
      <w:bookmarkEnd w:id="3252"/>
      <w:bookmarkEnd w:id="3253"/>
    </w:p>
    <w:p w14:paraId="2FA7B5F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622F6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FC1E4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w:t>
            </w:r>
          </w:p>
        </w:tc>
      </w:tr>
      <w:tr w:rsidR="006F494F" w:rsidRPr="005050F0" w14:paraId="4336E85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48B2B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C095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E3A2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8A5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A1C1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3D108" w14:textId="77777777" w:rsidR="006F494F" w:rsidRPr="005050F0" w:rsidRDefault="006F494F" w:rsidP="003A70BF">
            <w:pPr>
              <w:jc w:val="center"/>
              <w:rPr>
                <w:rFonts w:ascii="Arial" w:hAnsi="Arial" w:cs="Arial"/>
                <w:b/>
                <w:noProof/>
                <w:sz w:val="18"/>
                <w:szCs w:val="18"/>
              </w:rPr>
            </w:pPr>
          </w:p>
        </w:tc>
      </w:tr>
      <w:tr w:rsidR="006F494F" w:rsidRPr="005050F0" w14:paraId="44CFE4E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7D041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1B0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1A549"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EDF0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ECC8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897810" w14:textId="77777777" w:rsidR="006F494F" w:rsidRPr="005050F0" w:rsidRDefault="006F494F" w:rsidP="003A70BF">
            <w:pPr>
              <w:jc w:val="center"/>
              <w:rPr>
                <w:b/>
                <w:noProof/>
              </w:rPr>
            </w:pPr>
          </w:p>
        </w:tc>
      </w:tr>
      <w:tr w:rsidR="006F494F" w:rsidRPr="005050F0" w14:paraId="691F5DE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8DBC7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360A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remote group change configuration.</w:t>
            </w:r>
          </w:p>
        </w:tc>
      </w:tr>
    </w:tbl>
    <w:p w14:paraId="73623717" w14:textId="77777777" w:rsidR="00436685" w:rsidRPr="005050F0" w:rsidRDefault="00436685" w:rsidP="00436685">
      <w:pPr>
        <w:rPr>
          <w:noProof/>
        </w:rPr>
      </w:pPr>
      <w:bookmarkStart w:id="3254" w:name="_Toc4577897"/>
      <w:bookmarkStart w:id="3255" w:name="_Toc27504493"/>
      <w:bookmarkStart w:id="3256" w:name="_Toc27505281"/>
      <w:bookmarkStart w:id="3257" w:name="_Toc27506065"/>
      <w:bookmarkStart w:id="3258" w:name="_Toc27506849"/>
    </w:p>
    <w:p w14:paraId="19E854D6" w14:textId="77777777" w:rsidR="006F494F" w:rsidRPr="005050F0" w:rsidRDefault="006F494F" w:rsidP="006F494F">
      <w:pPr>
        <w:pStyle w:val="Heading3"/>
        <w:rPr>
          <w:noProof/>
          <w:lang w:eastAsia="ko-KR"/>
        </w:rPr>
      </w:pPr>
      <w:bookmarkStart w:id="3259" w:name="_Toc176344770"/>
      <w:r w:rsidRPr="005050F0">
        <w:rPr>
          <w:noProof/>
          <w:lang w:eastAsia="ko-KR"/>
        </w:rPr>
        <w:t>10.</w:t>
      </w:r>
      <w:r w:rsidRPr="005050F0">
        <w:rPr>
          <w:noProof/>
        </w:rPr>
        <w:t>2.68</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Network/RemoteGroupChange/&lt;x&gt;/Entry</w:t>
      </w:r>
      <w:bookmarkEnd w:id="3254"/>
      <w:bookmarkEnd w:id="3255"/>
      <w:bookmarkEnd w:id="3256"/>
      <w:bookmarkEnd w:id="3257"/>
      <w:bookmarkEnd w:id="3258"/>
      <w:bookmarkEnd w:id="3259"/>
    </w:p>
    <w:p w14:paraId="010B436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131E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24851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w:t>
            </w:r>
          </w:p>
        </w:tc>
      </w:tr>
      <w:tr w:rsidR="006F494F" w:rsidRPr="005050F0" w14:paraId="4B79CFB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1056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83AC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3F95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239C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EA2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662A83" w14:textId="77777777" w:rsidR="006F494F" w:rsidRPr="005050F0" w:rsidRDefault="006F494F" w:rsidP="003A70BF">
            <w:pPr>
              <w:jc w:val="center"/>
              <w:rPr>
                <w:rFonts w:ascii="Arial" w:hAnsi="Arial" w:cs="Arial"/>
                <w:b/>
                <w:noProof/>
                <w:sz w:val="18"/>
                <w:szCs w:val="18"/>
              </w:rPr>
            </w:pPr>
          </w:p>
        </w:tc>
      </w:tr>
      <w:tr w:rsidR="006F494F" w:rsidRPr="005050F0" w14:paraId="7C527A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22571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36B91"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25039"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C7D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8E10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8D0DAD" w14:textId="77777777" w:rsidR="006F494F" w:rsidRPr="005050F0" w:rsidRDefault="006F494F" w:rsidP="003A70BF">
            <w:pPr>
              <w:jc w:val="center"/>
              <w:rPr>
                <w:b/>
                <w:noProof/>
              </w:rPr>
            </w:pPr>
          </w:p>
        </w:tc>
      </w:tr>
      <w:tr w:rsidR="006F494F" w:rsidRPr="005050F0" w14:paraId="58A51C5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38BD4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C2077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IDs of MCData users whose selected groups are authorised to be remotely changed by the configured MCData user</w:t>
            </w:r>
            <w:r w:rsidR="00E25BED" w:rsidRPr="005050F0">
              <w:rPr>
                <w:noProof/>
                <w:lang w:eastAsia="ko-KR"/>
              </w:rPr>
              <w:t>.</w:t>
            </w:r>
          </w:p>
        </w:tc>
      </w:tr>
    </w:tbl>
    <w:p w14:paraId="513C808E" w14:textId="77777777" w:rsidR="00436685" w:rsidRPr="005050F0" w:rsidRDefault="00436685" w:rsidP="00436685">
      <w:pPr>
        <w:rPr>
          <w:noProof/>
        </w:rPr>
      </w:pPr>
      <w:bookmarkStart w:id="3260" w:name="_Toc4577898"/>
      <w:bookmarkStart w:id="3261" w:name="_Toc27504494"/>
      <w:bookmarkStart w:id="3262" w:name="_Toc27505282"/>
      <w:bookmarkStart w:id="3263" w:name="_Toc27506066"/>
      <w:bookmarkStart w:id="3264" w:name="_Toc27506850"/>
    </w:p>
    <w:p w14:paraId="191CB0B7" w14:textId="77777777" w:rsidR="006F494F" w:rsidRPr="005050F0" w:rsidRDefault="006F494F" w:rsidP="006F494F">
      <w:pPr>
        <w:pStyle w:val="Heading3"/>
        <w:rPr>
          <w:noProof/>
          <w:lang w:eastAsia="ko-KR"/>
        </w:rPr>
      </w:pPr>
      <w:bookmarkStart w:id="3265" w:name="_Toc176344771"/>
      <w:r w:rsidRPr="005050F0">
        <w:rPr>
          <w:noProof/>
        </w:rPr>
        <w:t>10.2.</w:t>
      </w:r>
      <w:r w:rsidRPr="005050F0">
        <w:rPr>
          <w:noProof/>
          <w:lang w:eastAsia="ko-KR"/>
        </w:rPr>
        <w:t>69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Network/RemoteGroupChange/&lt;x&gt;/Entry/MCDataID</w:t>
      </w:r>
      <w:bookmarkEnd w:id="3260"/>
      <w:bookmarkEnd w:id="3261"/>
      <w:bookmarkEnd w:id="3262"/>
      <w:bookmarkEnd w:id="3263"/>
      <w:bookmarkEnd w:id="3264"/>
      <w:bookmarkEnd w:id="3265"/>
    </w:p>
    <w:p w14:paraId="7CB409E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80742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EC2627"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Network/RemoteGroupChange/&lt;x&gt;/Entry/MCDataID</w:t>
            </w:r>
          </w:p>
        </w:tc>
      </w:tr>
      <w:tr w:rsidR="006F494F" w:rsidRPr="005050F0" w14:paraId="224E91B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F572D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2DB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DCB9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8B20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2A3A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9C9009" w14:textId="77777777" w:rsidR="006F494F" w:rsidRPr="005050F0" w:rsidRDefault="006F494F" w:rsidP="003A70BF">
            <w:pPr>
              <w:jc w:val="center"/>
              <w:rPr>
                <w:rFonts w:ascii="Arial" w:hAnsi="Arial" w:cs="Arial"/>
                <w:b/>
                <w:noProof/>
                <w:sz w:val="18"/>
                <w:szCs w:val="18"/>
              </w:rPr>
            </w:pPr>
          </w:p>
        </w:tc>
      </w:tr>
      <w:tr w:rsidR="006F494F" w:rsidRPr="005050F0" w14:paraId="1BC74AB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921A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BD28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8C2B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1A983"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0DCA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EF418" w14:textId="77777777" w:rsidR="006F494F" w:rsidRPr="005050F0" w:rsidRDefault="006F494F" w:rsidP="003A70BF">
            <w:pPr>
              <w:jc w:val="center"/>
              <w:rPr>
                <w:b/>
                <w:noProof/>
              </w:rPr>
            </w:pPr>
          </w:p>
        </w:tc>
      </w:tr>
      <w:tr w:rsidR="006F494F" w:rsidRPr="005050F0" w14:paraId="1C4DDB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9E3A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099ED" w14:textId="77777777" w:rsidR="006F494F" w:rsidRPr="005050F0" w:rsidRDefault="006F494F" w:rsidP="003A70BF">
            <w:pPr>
              <w:rPr>
                <w:noProof/>
                <w:lang w:eastAsia="ko-KR"/>
              </w:rPr>
            </w:pPr>
            <w:r w:rsidRPr="005050F0">
              <w:rPr>
                <w:noProof/>
              </w:rPr>
              <w:t>This leaf node indicates an MCData ID of an MCData user whose selected groups are authorised to be remotely changed by the configured MCData user</w:t>
            </w:r>
            <w:r w:rsidR="00E25BED" w:rsidRPr="005050F0">
              <w:rPr>
                <w:noProof/>
              </w:rPr>
              <w:t>.</w:t>
            </w:r>
          </w:p>
        </w:tc>
      </w:tr>
    </w:tbl>
    <w:p w14:paraId="71E71B77" w14:textId="77777777" w:rsidR="00436685" w:rsidRPr="005050F0" w:rsidRDefault="00436685" w:rsidP="00436685">
      <w:pPr>
        <w:rPr>
          <w:noProof/>
        </w:rPr>
      </w:pPr>
    </w:p>
    <w:p w14:paraId="4A1599A5"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39B41AB2" w14:textId="77777777" w:rsidR="006F494F" w:rsidRPr="005050F0" w:rsidRDefault="006F494F" w:rsidP="006F494F">
      <w:pPr>
        <w:pStyle w:val="Heading3"/>
        <w:rPr>
          <w:noProof/>
          <w:lang w:eastAsia="ko-KR"/>
        </w:rPr>
      </w:pPr>
      <w:bookmarkStart w:id="3266" w:name="_Toc4577899"/>
      <w:bookmarkStart w:id="3267" w:name="_Toc27504495"/>
      <w:bookmarkStart w:id="3268" w:name="_Toc27505283"/>
      <w:bookmarkStart w:id="3269" w:name="_Toc27506067"/>
      <w:bookmarkStart w:id="3270" w:name="_Toc27506851"/>
      <w:bookmarkStart w:id="3271" w:name="_Toc176344772"/>
      <w:r w:rsidRPr="005050F0">
        <w:rPr>
          <w:noProof/>
        </w:rPr>
        <w:t>10.2.</w:t>
      </w:r>
      <w:r w:rsidRPr="005050F0">
        <w:rPr>
          <w:noProof/>
          <w:lang w:eastAsia="ko-KR"/>
        </w:rPr>
        <w:t>70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Network/RemoteGroupChange/&lt;x&gt;/Entry/DisplayName</w:t>
      </w:r>
      <w:bookmarkEnd w:id="3266"/>
      <w:bookmarkEnd w:id="3267"/>
      <w:bookmarkEnd w:id="3268"/>
      <w:bookmarkEnd w:id="3269"/>
      <w:bookmarkEnd w:id="3270"/>
      <w:bookmarkEnd w:id="3271"/>
    </w:p>
    <w:p w14:paraId="4D70EAA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75B61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E67675"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Network/RemoteGroupChange/&lt;x&gt;/Entry/DisplayName</w:t>
            </w:r>
          </w:p>
        </w:tc>
      </w:tr>
      <w:tr w:rsidR="006F494F" w:rsidRPr="005050F0" w14:paraId="7294CF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B3E89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F73B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66B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A405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3481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C13ED8" w14:textId="77777777" w:rsidR="006F494F" w:rsidRPr="005050F0" w:rsidRDefault="006F494F" w:rsidP="003A70BF">
            <w:pPr>
              <w:jc w:val="center"/>
              <w:rPr>
                <w:rFonts w:ascii="Arial" w:hAnsi="Arial" w:cs="Arial"/>
                <w:b/>
                <w:noProof/>
                <w:sz w:val="18"/>
                <w:szCs w:val="18"/>
              </w:rPr>
            </w:pPr>
          </w:p>
        </w:tc>
      </w:tr>
      <w:tr w:rsidR="006F494F" w:rsidRPr="005050F0" w14:paraId="25282AB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F92FF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28048"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02AA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93C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FE35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B209A1" w14:textId="77777777" w:rsidR="006F494F" w:rsidRPr="005050F0" w:rsidRDefault="006F494F" w:rsidP="003A70BF">
            <w:pPr>
              <w:jc w:val="center"/>
              <w:rPr>
                <w:b/>
                <w:noProof/>
              </w:rPr>
            </w:pPr>
          </w:p>
        </w:tc>
      </w:tr>
      <w:tr w:rsidR="006F494F" w:rsidRPr="005050F0" w14:paraId="18B1F07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FBCEC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3789E5"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7D6373CC" w14:textId="77777777" w:rsidR="00436685" w:rsidRPr="005050F0" w:rsidRDefault="00436685" w:rsidP="00436685">
      <w:pPr>
        <w:rPr>
          <w:noProof/>
        </w:rPr>
      </w:pPr>
      <w:bookmarkStart w:id="3272" w:name="_Toc4577900"/>
      <w:bookmarkStart w:id="3273" w:name="_Toc27504496"/>
      <w:bookmarkStart w:id="3274" w:name="_Toc27505284"/>
      <w:bookmarkStart w:id="3275" w:name="_Toc27506068"/>
      <w:bookmarkStart w:id="3276" w:name="_Toc27506852"/>
    </w:p>
    <w:p w14:paraId="6B5E667F" w14:textId="77777777" w:rsidR="006F494F" w:rsidRPr="005050F0" w:rsidRDefault="006F494F" w:rsidP="006F494F">
      <w:pPr>
        <w:pStyle w:val="Heading3"/>
        <w:rPr>
          <w:noProof/>
        </w:rPr>
      </w:pPr>
      <w:bookmarkStart w:id="3277" w:name="_Toc176344773"/>
      <w:r w:rsidRPr="005050F0">
        <w:rPr>
          <w:noProof/>
        </w:rPr>
        <w:t>10.2.</w:t>
      </w:r>
      <w:r w:rsidRPr="005050F0">
        <w:rPr>
          <w:noProof/>
          <w:lang w:eastAsia="ko-KR"/>
        </w:rPr>
        <w:t>71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Network/MaxAffiliationsN2</w:t>
      </w:r>
      <w:bookmarkEnd w:id="3272"/>
      <w:bookmarkEnd w:id="3273"/>
      <w:bookmarkEnd w:id="3274"/>
      <w:bookmarkEnd w:id="3275"/>
      <w:bookmarkEnd w:id="3276"/>
      <w:bookmarkEnd w:id="3277"/>
    </w:p>
    <w:p w14:paraId="1F8F0D0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47BE79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F4696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Network/MaxAffiliationsN2</w:t>
            </w:r>
          </w:p>
        </w:tc>
      </w:tr>
      <w:tr w:rsidR="006F494F" w:rsidRPr="005050F0" w14:paraId="5C22C00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1340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68B2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5F68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167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ED93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309722" w14:textId="77777777" w:rsidR="006F494F" w:rsidRPr="005050F0" w:rsidRDefault="006F494F" w:rsidP="003A70BF">
            <w:pPr>
              <w:jc w:val="center"/>
              <w:rPr>
                <w:rFonts w:ascii="Arial" w:hAnsi="Arial" w:cs="Arial"/>
                <w:b/>
                <w:noProof/>
                <w:sz w:val="18"/>
                <w:szCs w:val="18"/>
              </w:rPr>
            </w:pPr>
          </w:p>
        </w:tc>
      </w:tr>
      <w:tr w:rsidR="006F494F" w:rsidRPr="005050F0" w14:paraId="6B1CA8D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2CB93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B0898"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61D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879C3"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E7E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4A6B7" w14:textId="77777777" w:rsidR="006F494F" w:rsidRPr="005050F0" w:rsidRDefault="006F494F" w:rsidP="003A70BF">
            <w:pPr>
              <w:jc w:val="center"/>
              <w:rPr>
                <w:b/>
                <w:noProof/>
              </w:rPr>
            </w:pPr>
          </w:p>
        </w:tc>
      </w:tr>
      <w:tr w:rsidR="006F494F" w:rsidRPr="005050F0" w14:paraId="4F29528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867C1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53C13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maximum number of MCData groups that the MCData user is authorised to affiliate with.</w:t>
            </w:r>
          </w:p>
        </w:tc>
      </w:tr>
    </w:tbl>
    <w:p w14:paraId="7F4FA0D6" w14:textId="77777777" w:rsidR="00436685" w:rsidRPr="005050F0" w:rsidRDefault="00436685" w:rsidP="00436685">
      <w:pPr>
        <w:rPr>
          <w:noProof/>
        </w:rPr>
      </w:pPr>
    </w:p>
    <w:p w14:paraId="2CDA40DB"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0-65535</w:t>
      </w:r>
    </w:p>
    <w:p w14:paraId="4BF6E900" w14:textId="77777777" w:rsidR="006F494F" w:rsidRPr="005050F0" w:rsidRDefault="006F494F" w:rsidP="006F494F">
      <w:pPr>
        <w:pStyle w:val="Heading3"/>
        <w:rPr>
          <w:noProof/>
          <w:lang w:eastAsia="ko-KR"/>
        </w:rPr>
      </w:pPr>
      <w:bookmarkStart w:id="3278" w:name="_Toc4577901"/>
      <w:bookmarkStart w:id="3279" w:name="_Toc27504497"/>
      <w:bookmarkStart w:id="3280" w:name="_Toc27505285"/>
      <w:bookmarkStart w:id="3281" w:name="_Toc27506069"/>
      <w:bookmarkStart w:id="3282" w:name="_Toc27506853"/>
      <w:bookmarkStart w:id="3283" w:name="_Toc176344774"/>
      <w:r w:rsidRPr="005050F0">
        <w:rPr>
          <w:noProof/>
        </w:rPr>
        <w:t>10.2.</w:t>
      </w:r>
      <w:r w:rsidRPr="005050F0">
        <w:rPr>
          <w:noProof/>
          <w:lang w:eastAsia="ko-KR"/>
        </w:rPr>
        <w:t>72</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bookmarkEnd w:id="3278"/>
      <w:bookmarkEnd w:id="3279"/>
      <w:bookmarkEnd w:id="3280"/>
      <w:bookmarkEnd w:id="3281"/>
      <w:bookmarkEnd w:id="3282"/>
      <w:bookmarkEnd w:id="3283"/>
    </w:p>
    <w:p w14:paraId="5A557DD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D6F7E1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A717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w:t>
            </w:r>
          </w:p>
        </w:tc>
      </w:tr>
      <w:tr w:rsidR="006F494F" w:rsidRPr="005050F0" w14:paraId="2E83695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459B2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6D6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8E04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0593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C260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DC4658" w14:textId="77777777" w:rsidR="006F494F" w:rsidRPr="005050F0" w:rsidRDefault="006F494F" w:rsidP="003A70BF">
            <w:pPr>
              <w:jc w:val="center"/>
              <w:rPr>
                <w:rFonts w:ascii="Arial" w:hAnsi="Arial" w:cs="Arial"/>
                <w:b/>
                <w:noProof/>
                <w:sz w:val="18"/>
                <w:szCs w:val="18"/>
              </w:rPr>
            </w:pPr>
          </w:p>
        </w:tc>
      </w:tr>
      <w:tr w:rsidR="006F494F" w:rsidRPr="005050F0" w14:paraId="172B1C5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6D4AD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C9C8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CD38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B207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9EB1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5BE9F5" w14:textId="77777777" w:rsidR="006F494F" w:rsidRPr="005050F0" w:rsidRDefault="006F494F" w:rsidP="003A70BF">
            <w:pPr>
              <w:jc w:val="center"/>
              <w:rPr>
                <w:b/>
                <w:noProof/>
              </w:rPr>
            </w:pPr>
          </w:p>
        </w:tc>
      </w:tr>
      <w:tr w:rsidR="006F494F" w:rsidRPr="005050F0" w14:paraId="2BC383F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EC1D1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25A8A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conversation management configuration</w:t>
            </w:r>
          </w:p>
        </w:tc>
      </w:tr>
    </w:tbl>
    <w:p w14:paraId="06AA0275" w14:textId="77777777" w:rsidR="00436685" w:rsidRPr="005050F0" w:rsidRDefault="00436685" w:rsidP="00436685">
      <w:pPr>
        <w:rPr>
          <w:noProof/>
        </w:rPr>
      </w:pPr>
      <w:bookmarkStart w:id="3284" w:name="_Toc4577902"/>
      <w:bookmarkStart w:id="3285" w:name="_Toc27504498"/>
      <w:bookmarkStart w:id="3286" w:name="_Toc27505286"/>
      <w:bookmarkStart w:id="3287" w:name="_Toc27506070"/>
      <w:bookmarkStart w:id="3288" w:name="_Toc27506854"/>
    </w:p>
    <w:p w14:paraId="432CFBAD" w14:textId="77777777" w:rsidR="006F494F" w:rsidRPr="005050F0" w:rsidRDefault="006F494F" w:rsidP="006F494F">
      <w:pPr>
        <w:pStyle w:val="Heading3"/>
        <w:rPr>
          <w:noProof/>
          <w:lang w:eastAsia="ko-KR"/>
        </w:rPr>
      </w:pPr>
      <w:bookmarkStart w:id="3289" w:name="_Toc176344775"/>
      <w:r w:rsidRPr="005050F0">
        <w:rPr>
          <w:noProof/>
        </w:rPr>
        <w:t>10.2.</w:t>
      </w:r>
      <w:r w:rsidRPr="005050F0">
        <w:rPr>
          <w:noProof/>
          <w:lang w:eastAsia="ko-KR"/>
        </w:rPr>
        <w:t>73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Network/ConversationManagement/GroupHangTime</w:t>
      </w:r>
      <w:bookmarkEnd w:id="3284"/>
      <w:bookmarkEnd w:id="3285"/>
      <w:bookmarkEnd w:id="3286"/>
      <w:bookmarkEnd w:id="3287"/>
      <w:bookmarkEnd w:id="3288"/>
      <w:bookmarkEnd w:id="3289"/>
    </w:p>
    <w:p w14:paraId="2FBFE60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2C2F0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E86DA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w:t>
            </w:r>
          </w:p>
        </w:tc>
      </w:tr>
      <w:tr w:rsidR="006F494F" w:rsidRPr="005050F0" w14:paraId="38242C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A10DA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5DF4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3098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0263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757C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AF9642" w14:textId="77777777" w:rsidR="006F494F" w:rsidRPr="005050F0" w:rsidRDefault="006F494F" w:rsidP="003A70BF">
            <w:pPr>
              <w:jc w:val="center"/>
              <w:rPr>
                <w:rFonts w:ascii="Arial" w:hAnsi="Arial" w:cs="Arial"/>
                <w:b/>
                <w:noProof/>
                <w:sz w:val="18"/>
                <w:szCs w:val="18"/>
              </w:rPr>
            </w:pPr>
          </w:p>
        </w:tc>
      </w:tr>
      <w:tr w:rsidR="006F494F" w:rsidRPr="005050F0" w14:paraId="69511B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CA4D1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056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4751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C4A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F3DA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DCFFE" w14:textId="77777777" w:rsidR="006F494F" w:rsidRPr="005050F0" w:rsidRDefault="006F494F" w:rsidP="003A70BF">
            <w:pPr>
              <w:jc w:val="center"/>
              <w:rPr>
                <w:b/>
                <w:noProof/>
              </w:rPr>
            </w:pPr>
          </w:p>
        </w:tc>
      </w:tr>
      <w:tr w:rsidR="006F494F" w:rsidRPr="005050F0" w14:paraId="4F40F0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91B64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0BE44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group hang time configuration</w:t>
            </w:r>
          </w:p>
        </w:tc>
      </w:tr>
    </w:tbl>
    <w:p w14:paraId="094F8D85" w14:textId="77777777" w:rsidR="00436685" w:rsidRPr="005050F0" w:rsidRDefault="00436685" w:rsidP="00436685">
      <w:pPr>
        <w:rPr>
          <w:noProof/>
        </w:rPr>
      </w:pPr>
      <w:bookmarkStart w:id="3290" w:name="_Toc4577903"/>
      <w:bookmarkStart w:id="3291" w:name="_Toc27504499"/>
      <w:bookmarkStart w:id="3292" w:name="_Toc27505287"/>
      <w:bookmarkStart w:id="3293" w:name="_Toc27506071"/>
      <w:bookmarkStart w:id="3294" w:name="_Toc27506855"/>
    </w:p>
    <w:p w14:paraId="4BF4EF19" w14:textId="77777777" w:rsidR="006F494F" w:rsidRPr="005050F0" w:rsidRDefault="006F494F" w:rsidP="006F494F">
      <w:pPr>
        <w:pStyle w:val="Heading3"/>
        <w:rPr>
          <w:noProof/>
          <w:lang w:eastAsia="ko-KR"/>
        </w:rPr>
      </w:pPr>
      <w:bookmarkStart w:id="3295" w:name="_Toc176344776"/>
      <w:r w:rsidRPr="005050F0">
        <w:rPr>
          <w:noProof/>
        </w:rPr>
        <w:t>10.2.</w:t>
      </w:r>
      <w:r w:rsidRPr="005050F0">
        <w:rPr>
          <w:noProof/>
          <w:lang w:eastAsia="ko-KR"/>
        </w:rPr>
        <w:t>74</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GroupHangTime/&lt;x&gt;</w:t>
      </w:r>
      <w:bookmarkEnd w:id="3290"/>
      <w:bookmarkEnd w:id="3291"/>
      <w:bookmarkEnd w:id="3292"/>
      <w:bookmarkEnd w:id="3293"/>
      <w:bookmarkEnd w:id="3294"/>
      <w:bookmarkEnd w:id="3295"/>
    </w:p>
    <w:p w14:paraId="0E856C6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2.74.1: /</w:t>
      </w:r>
      <w:r w:rsidRPr="005050F0">
        <w:rPr>
          <w:i/>
          <w:iCs/>
          <w:noProof/>
        </w:rPr>
        <w:t>&lt;x&gt;</w:t>
      </w:r>
      <w:r w:rsidRPr="005050F0">
        <w:rPr>
          <w:noProof/>
        </w:rPr>
        <w:t>/</w:t>
      </w:r>
      <w:r w:rsidRPr="005050F0">
        <w:rPr>
          <w:noProof/>
          <w:lang w:eastAsia="ko-KR"/>
        </w:rPr>
        <w:t>&lt;x&gt;</w:t>
      </w:r>
      <w:r w:rsidRPr="005050F0">
        <w:rPr>
          <w:noProof/>
        </w:rPr>
        <w:t>/OnNetwork/ConversationManagement/GroupHangTime/&lt;x&gt;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3FE008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9B4DA2" w14:textId="77777777" w:rsidR="006F494F" w:rsidRPr="005050F0" w:rsidRDefault="006F494F" w:rsidP="003A70BF">
            <w:pPr>
              <w:rPr>
                <w:rFonts w:ascii="Arial" w:hAnsi="Arial" w:cs="Arial"/>
                <w:noProof/>
                <w:sz w:val="18"/>
                <w:szCs w:val="18"/>
              </w:rPr>
            </w:pPr>
            <w:r w:rsidRPr="005050F0">
              <w:rPr>
                <w:noProof/>
              </w:rPr>
              <w:t>&lt;x&gt;/OnNetwork/ConversationManagement/GroupHangTime/&lt;x&gt;</w:t>
            </w:r>
          </w:p>
        </w:tc>
      </w:tr>
      <w:tr w:rsidR="006F494F" w:rsidRPr="005050F0" w14:paraId="0C104EF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66986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26AB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7FB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286D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CF39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CA2593" w14:textId="77777777" w:rsidR="006F494F" w:rsidRPr="005050F0" w:rsidRDefault="006F494F" w:rsidP="003A70BF">
            <w:pPr>
              <w:jc w:val="center"/>
              <w:rPr>
                <w:rFonts w:ascii="Arial" w:hAnsi="Arial" w:cs="Arial"/>
                <w:b/>
                <w:noProof/>
                <w:sz w:val="18"/>
                <w:szCs w:val="18"/>
              </w:rPr>
            </w:pPr>
          </w:p>
        </w:tc>
      </w:tr>
      <w:tr w:rsidR="006F494F" w:rsidRPr="005050F0" w14:paraId="753CBF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B16BE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4B25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B7DE3"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9611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209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E54961" w14:textId="77777777" w:rsidR="006F494F" w:rsidRPr="005050F0" w:rsidRDefault="006F494F" w:rsidP="003A70BF">
            <w:pPr>
              <w:jc w:val="center"/>
              <w:rPr>
                <w:b/>
                <w:noProof/>
              </w:rPr>
            </w:pPr>
          </w:p>
        </w:tc>
      </w:tr>
      <w:tr w:rsidR="006F494F" w:rsidRPr="005050F0" w14:paraId="7FC8D6E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959E8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EFF6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hang time configurations.</w:t>
            </w:r>
          </w:p>
        </w:tc>
      </w:tr>
    </w:tbl>
    <w:p w14:paraId="56E93681" w14:textId="77777777" w:rsidR="00436685" w:rsidRPr="005050F0" w:rsidRDefault="00436685" w:rsidP="00436685">
      <w:pPr>
        <w:rPr>
          <w:noProof/>
        </w:rPr>
      </w:pPr>
      <w:bookmarkStart w:id="3296" w:name="_Toc4577904"/>
      <w:bookmarkStart w:id="3297" w:name="_Toc27504500"/>
      <w:bookmarkStart w:id="3298" w:name="_Toc27505288"/>
      <w:bookmarkStart w:id="3299" w:name="_Toc27506072"/>
      <w:bookmarkStart w:id="3300" w:name="_Toc27506856"/>
    </w:p>
    <w:p w14:paraId="4BDCE3EE" w14:textId="77777777" w:rsidR="006F494F" w:rsidRPr="005050F0" w:rsidRDefault="006F494F" w:rsidP="006F494F">
      <w:pPr>
        <w:pStyle w:val="Heading3"/>
        <w:rPr>
          <w:noProof/>
          <w:lang w:eastAsia="ko-KR"/>
        </w:rPr>
      </w:pPr>
      <w:bookmarkStart w:id="3301" w:name="_Toc176344777"/>
      <w:r w:rsidRPr="005050F0">
        <w:rPr>
          <w:noProof/>
          <w:lang w:eastAsia="ko-KR"/>
        </w:rPr>
        <w:t>10.</w:t>
      </w:r>
      <w:r w:rsidRPr="005050F0">
        <w:rPr>
          <w:noProof/>
        </w:rPr>
        <w:t>2.75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GroupHangTime/&lt;x&gt;/Entry</w:t>
      </w:r>
      <w:bookmarkEnd w:id="3296"/>
      <w:bookmarkEnd w:id="3297"/>
      <w:bookmarkEnd w:id="3298"/>
      <w:bookmarkEnd w:id="3299"/>
      <w:bookmarkEnd w:id="3300"/>
      <w:bookmarkEnd w:id="3301"/>
    </w:p>
    <w:p w14:paraId="7420FEF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2.75.1: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82EFA0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E2644F"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w:t>
            </w:r>
          </w:p>
        </w:tc>
      </w:tr>
      <w:tr w:rsidR="006F494F" w:rsidRPr="005050F0" w14:paraId="1B6C174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3B85E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D16A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C05A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957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08A4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B532D6" w14:textId="77777777" w:rsidR="006F494F" w:rsidRPr="005050F0" w:rsidRDefault="006F494F" w:rsidP="003A70BF">
            <w:pPr>
              <w:jc w:val="center"/>
              <w:rPr>
                <w:rFonts w:ascii="Arial" w:hAnsi="Arial" w:cs="Arial"/>
                <w:b/>
                <w:noProof/>
                <w:sz w:val="18"/>
                <w:szCs w:val="18"/>
              </w:rPr>
            </w:pPr>
          </w:p>
        </w:tc>
      </w:tr>
      <w:tr w:rsidR="006F494F" w:rsidRPr="005050F0" w14:paraId="5A5F76D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C6E3D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F035A"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0442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39D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B5EC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30775A" w14:textId="77777777" w:rsidR="006F494F" w:rsidRPr="005050F0" w:rsidRDefault="006F494F" w:rsidP="003A70BF">
            <w:pPr>
              <w:jc w:val="center"/>
              <w:rPr>
                <w:b/>
                <w:noProof/>
              </w:rPr>
            </w:pPr>
          </w:p>
        </w:tc>
      </w:tr>
      <w:tr w:rsidR="006F494F" w:rsidRPr="005050F0" w14:paraId="0D8993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5FB47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BB55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conversation hang time configuration associated with the configured MCData group, for the MCData user.</w:t>
            </w:r>
          </w:p>
        </w:tc>
      </w:tr>
    </w:tbl>
    <w:p w14:paraId="71DCBF2E" w14:textId="77777777" w:rsidR="00436685" w:rsidRPr="005050F0" w:rsidRDefault="00436685" w:rsidP="00436685">
      <w:pPr>
        <w:rPr>
          <w:noProof/>
        </w:rPr>
      </w:pPr>
      <w:bookmarkStart w:id="3302" w:name="_Toc4577905"/>
      <w:bookmarkStart w:id="3303" w:name="_Toc27504501"/>
      <w:bookmarkStart w:id="3304" w:name="_Toc27505289"/>
      <w:bookmarkStart w:id="3305" w:name="_Toc27506073"/>
      <w:bookmarkStart w:id="3306" w:name="_Toc27506857"/>
    </w:p>
    <w:p w14:paraId="3C9F4225" w14:textId="77777777" w:rsidR="006F494F" w:rsidRPr="005050F0" w:rsidRDefault="006F494F" w:rsidP="006F494F">
      <w:pPr>
        <w:pStyle w:val="Heading3"/>
        <w:rPr>
          <w:noProof/>
          <w:lang w:eastAsia="ko-KR"/>
        </w:rPr>
      </w:pPr>
      <w:bookmarkStart w:id="3307" w:name="_Toc176344778"/>
      <w:r w:rsidRPr="005050F0">
        <w:rPr>
          <w:noProof/>
        </w:rPr>
        <w:t>10.2.</w:t>
      </w:r>
      <w:r w:rsidRPr="005050F0">
        <w:rPr>
          <w:noProof/>
          <w:lang w:eastAsia="ko-KR"/>
        </w:rPr>
        <w:t>76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GroupHangTime/&lt;x&gt;/Entry/MCDataGroupID</w:t>
      </w:r>
      <w:bookmarkEnd w:id="3302"/>
      <w:bookmarkEnd w:id="3303"/>
      <w:bookmarkEnd w:id="3304"/>
      <w:bookmarkEnd w:id="3305"/>
      <w:bookmarkEnd w:id="3306"/>
      <w:bookmarkEnd w:id="3307"/>
    </w:p>
    <w:p w14:paraId="44B957C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76.1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1EF27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69ABC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Network/ConversationManagement/GroupHangTime/&lt;x&gt;/Entry/MCDataGroupID</w:t>
            </w:r>
          </w:p>
        </w:tc>
      </w:tr>
      <w:tr w:rsidR="006F494F" w:rsidRPr="005050F0" w14:paraId="6170BB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C503B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CEF9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FE80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C6D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CAA0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2ACEC" w14:textId="77777777" w:rsidR="006F494F" w:rsidRPr="005050F0" w:rsidRDefault="006F494F" w:rsidP="003A70BF">
            <w:pPr>
              <w:jc w:val="center"/>
              <w:rPr>
                <w:rFonts w:ascii="Arial" w:hAnsi="Arial" w:cs="Arial"/>
                <w:b/>
                <w:noProof/>
                <w:sz w:val="18"/>
                <w:szCs w:val="18"/>
              </w:rPr>
            </w:pPr>
          </w:p>
        </w:tc>
      </w:tr>
      <w:tr w:rsidR="006F494F" w:rsidRPr="005050F0" w14:paraId="2767D8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CDF2C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6AD0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DA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DB5B8"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1137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745183" w14:textId="77777777" w:rsidR="006F494F" w:rsidRPr="005050F0" w:rsidRDefault="006F494F" w:rsidP="003A70BF">
            <w:pPr>
              <w:jc w:val="center"/>
              <w:rPr>
                <w:b/>
                <w:noProof/>
              </w:rPr>
            </w:pPr>
          </w:p>
        </w:tc>
      </w:tr>
      <w:tr w:rsidR="006F494F" w:rsidRPr="005050F0" w14:paraId="48424AC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EB310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5906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on-network MCData group.</w:t>
            </w:r>
          </w:p>
        </w:tc>
      </w:tr>
    </w:tbl>
    <w:p w14:paraId="323AF847" w14:textId="77777777" w:rsidR="00436685" w:rsidRPr="005050F0" w:rsidRDefault="00436685" w:rsidP="00436685">
      <w:pPr>
        <w:rPr>
          <w:noProof/>
        </w:rPr>
      </w:pPr>
    </w:p>
    <w:p w14:paraId="1B5382A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DC8FA3E" w14:textId="77777777" w:rsidR="006F494F" w:rsidRPr="005050F0" w:rsidRDefault="006F494F" w:rsidP="006F494F">
      <w:pPr>
        <w:pStyle w:val="Heading3"/>
        <w:rPr>
          <w:noProof/>
          <w:lang w:eastAsia="ko-KR"/>
        </w:rPr>
      </w:pPr>
      <w:bookmarkStart w:id="3308" w:name="_Toc4577906"/>
      <w:bookmarkStart w:id="3309" w:name="_Toc27504502"/>
      <w:bookmarkStart w:id="3310" w:name="_Toc27505290"/>
      <w:bookmarkStart w:id="3311" w:name="_Toc27506074"/>
      <w:bookmarkStart w:id="3312" w:name="_Toc27506858"/>
      <w:bookmarkStart w:id="3313" w:name="_Toc176344779"/>
      <w:r w:rsidRPr="005050F0">
        <w:rPr>
          <w:noProof/>
        </w:rPr>
        <w:t>10.2.</w:t>
      </w:r>
      <w:r w:rsidRPr="005050F0">
        <w:rPr>
          <w:noProof/>
          <w:lang w:eastAsia="ko-KR"/>
        </w:rPr>
        <w:t>77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555A39" w:rsidRPr="005050F0">
        <w:rPr>
          <w:noProof/>
        </w:rPr>
        <w:br/>
      </w:r>
      <w:r w:rsidRPr="005050F0">
        <w:rPr>
          <w:noProof/>
        </w:rPr>
        <w:t>GroupHangTime/&lt;x&gt;/Entry/DisplayName</w:t>
      </w:r>
      <w:bookmarkEnd w:id="3308"/>
      <w:bookmarkEnd w:id="3309"/>
      <w:bookmarkEnd w:id="3310"/>
      <w:bookmarkEnd w:id="3311"/>
      <w:bookmarkEnd w:id="3312"/>
      <w:bookmarkEnd w:id="3313"/>
    </w:p>
    <w:p w14:paraId="5234FCBB"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77.1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910CD9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D07477"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Network/ConversationManagement/GroupHangTime/&lt;x&gt;/Entry/DisplayName</w:t>
            </w:r>
          </w:p>
        </w:tc>
      </w:tr>
      <w:tr w:rsidR="006F494F" w:rsidRPr="005050F0" w14:paraId="2E8E76B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C54A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85DF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A8C2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748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6607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AEC37D" w14:textId="77777777" w:rsidR="006F494F" w:rsidRPr="005050F0" w:rsidRDefault="006F494F" w:rsidP="003A70BF">
            <w:pPr>
              <w:jc w:val="center"/>
              <w:rPr>
                <w:rFonts w:ascii="Arial" w:hAnsi="Arial" w:cs="Arial"/>
                <w:b/>
                <w:noProof/>
                <w:sz w:val="18"/>
                <w:szCs w:val="18"/>
              </w:rPr>
            </w:pPr>
          </w:p>
        </w:tc>
      </w:tr>
      <w:tr w:rsidR="006F494F" w:rsidRPr="005050F0" w14:paraId="0B995F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E12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4B3D1"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3353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E369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1C32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48B01E" w14:textId="77777777" w:rsidR="006F494F" w:rsidRPr="005050F0" w:rsidRDefault="006F494F" w:rsidP="003A70BF">
            <w:pPr>
              <w:jc w:val="center"/>
              <w:rPr>
                <w:b/>
                <w:noProof/>
              </w:rPr>
            </w:pPr>
          </w:p>
        </w:tc>
      </w:tr>
      <w:tr w:rsidR="006F494F" w:rsidRPr="005050F0" w14:paraId="0D75D80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03645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C4C3F"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7CEDD896" w14:textId="77777777" w:rsidR="00436685" w:rsidRPr="005050F0" w:rsidRDefault="00436685" w:rsidP="00436685">
      <w:pPr>
        <w:rPr>
          <w:noProof/>
        </w:rPr>
      </w:pPr>
      <w:bookmarkStart w:id="3314" w:name="_Toc4577907"/>
      <w:bookmarkStart w:id="3315" w:name="_Toc27504503"/>
      <w:bookmarkStart w:id="3316" w:name="_Toc27505291"/>
      <w:bookmarkStart w:id="3317" w:name="_Toc27506075"/>
      <w:bookmarkStart w:id="3318" w:name="_Toc27506859"/>
    </w:p>
    <w:p w14:paraId="4B9AF458" w14:textId="77777777" w:rsidR="006F494F" w:rsidRPr="005050F0" w:rsidRDefault="006F494F" w:rsidP="006F494F">
      <w:pPr>
        <w:pStyle w:val="Heading3"/>
        <w:rPr>
          <w:noProof/>
        </w:rPr>
      </w:pPr>
      <w:bookmarkStart w:id="3319" w:name="_Toc176344780"/>
      <w:r w:rsidRPr="005050F0">
        <w:rPr>
          <w:noProof/>
        </w:rPr>
        <w:t>10.2.78</w:t>
      </w:r>
      <w:r w:rsidRPr="005050F0">
        <w:rPr>
          <w:noProof/>
        </w:rPr>
        <w:tab/>
        <w:t>/</w:t>
      </w:r>
      <w:r w:rsidRPr="005050F0">
        <w:rPr>
          <w:i/>
          <w:iCs/>
          <w:noProof/>
        </w:rPr>
        <w:t>&lt;x&gt;</w:t>
      </w:r>
      <w:r w:rsidRPr="005050F0">
        <w:rPr>
          <w:noProof/>
        </w:rPr>
        <w:t>/&lt;x&gt;/OnNetwork/ConversationManagement/</w:t>
      </w:r>
      <w:r w:rsidR="00555A39" w:rsidRPr="005050F0">
        <w:rPr>
          <w:noProof/>
        </w:rPr>
        <w:br/>
      </w:r>
      <w:r w:rsidRPr="005050F0">
        <w:rPr>
          <w:noProof/>
        </w:rPr>
        <w:t>GroupHangTime/&lt;x&gt;/Entry/HangTime</w:t>
      </w:r>
      <w:bookmarkEnd w:id="3314"/>
      <w:bookmarkEnd w:id="3315"/>
      <w:bookmarkEnd w:id="3316"/>
      <w:bookmarkEnd w:id="3317"/>
      <w:bookmarkEnd w:id="3318"/>
      <w:bookmarkEnd w:id="3319"/>
    </w:p>
    <w:p w14:paraId="129CA59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.2.78.1: /</w:t>
      </w:r>
      <w:r w:rsidRPr="005050F0">
        <w:rPr>
          <w:i/>
          <w:iCs/>
          <w:noProof/>
        </w:rPr>
        <w:t>&lt;x&gt;</w:t>
      </w:r>
      <w:r w:rsidRPr="005050F0">
        <w:rPr>
          <w:noProof/>
        </w:rPr>
        <w:t>/</w:t>
      </w:r>
      <w:r w:rsidRPr="005050F0">
        <w:rPr>
          <w:noProof/>
          <w:lang w:eastAsia="ko-KR"/>
        </w:rPr>
        <w:t>&lt;x&gt;</w:t>
      </w:r>
      <w:r w:rsidRPr="005050F0">
        <w:rPr>
          <w:noProof/>
        </w:rPr>
        <w:t>/OnNetwork/ConversationManagement/GroupHangTime/&lt;x&gt;/Entry/HangTime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755A576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E887E19" w14:textId="77777777" w:rsidR="006F494F" w:rsidRPr="005050F0" w:rsidRDefault="006F494F" w:rsidP="003A70BF">
            <w:pPr>
              <w:rPr>
                <w:rFonts w:ascii="Arial" w:hAnsi="Arial" w:cs="Arial"/>
                <w:noProof/>
                <w:sz w:val="18"/>
                <w:szCs w:val="18"/>
              </w:rPr>
            </w:pPr>
            <w:r w:rsidRPr="005050F0">
              <w:rPr>
                <w:noProof/>
              </w:rPr>
              <w:t>&lt;x&gt;/OnNetwork/ConversationManagement/GroupHangTime/&lt;x&gt;/Entry/HangTime</w:t>
            </w:r>
          </w:p>
        </w:tc>
      </w:tr>
      <w:tr w:rsidR="006F494F" w:rsidRPr="005050F0" w14:paraId="5E51C44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D8E25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FF34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3E1AD"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5744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9A341"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88AC95" w14:textId="77777777" w:rsidR="006F494F" w:rsidRPr="005050F0" w:rsidRDefault="006F494F" w:rsidP="003A70BF">
            <w:pPr>
              <w:jc w:val="center"/>
              <w:rPr>
                <w:rFonts w:ascii="Arial" w:hAnsi="Arial" w:cs="Arial"/>
                <w:b/>
                <w:noProof/>
                <w:sz w:val="18"/>
                <w:szCs w:val="18"/>
              </w:rPr>
            </w:pPr>
          </w:p>
        </w:tc>
      </w:tr>
      <w:tr w:rsidR="006F494F" w:rsidRPr="005050F0" w14:paraId="6354FB5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E3536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2483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9449E"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A3BAE"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0480B"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D8B2ED" w14:textId="77777777" w:rsidR="006F494F" w:rsidRPr="005050F0" w:rsidRDefault="006F494F" w:rsidP="003A70BF">
            <w:pPr>
              <w:jc w:val="center"/>
              <w:rPr>
                <w:b/>
                <w:noProof/>
              </w:rPr>
            </w:pPr>
          </w:p>
        </w:tc>
      </w:tr>
      <w:tr w:rsidR="006F494F" w:rsidRPr="005050F0" w14:paraId="55C541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B6996"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4E7AA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g</w:t>
            </w:r>
            <w:r w:rsidRPr="005050F0">
              <w:rPr>
                <w:rFonts w:cs="Arial"/>
                <w:noProof/>
                <w:szCs w:val="18"/>
              </w:rPr>
              <w:t>roup call hang timer of the MCData group for</w:t>
            </w:r>
            <w:r w:rsidRPr="005050F0">
              <w:rPr>
                <w:noProof/>
                <w:lang w:eastAsia="ko-KR"/>
              </w:rPr>
              <w:t xml:space="preserve"> conversation management, for the MCData user.</w:t>
            </w:r>
          </w:p>
        </w:tc>
      </w:tr>
    </w:tbl>
    <w:p w14:paraId="0B6403A6" w14:textId="77777777" w:rsidR="00436685" w:rsidRPr="005050F0" w:rsidRDefault="00436685" w:rsidP="00436685">
      <w:pPr>
        <w:rPr>
          <w:noProof/>
        </w:rPr>
      </w:pPr>
    </w:p>
    <w:p w14:paraId="16ECA5EA"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0FA5B4B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HangTime </w:t>
      </w:r>
      <w:r w:rsidRPr="005050F0">
        <w:rPr>
          <w:noProof/>
        </w:rPr>
        <w:t>is in seconds</w:t>
      </w:r>
      <w:r w:rsidRPr="005050F0">
        <w:rPr>
          <w:noProof/>
          <w:lang w:eastAsia="ko-KR"/>
        </w:rPr>
        <w:t>.</w:t>
      </w:r>
    </w:p>
    <w:p w14:paraId="63136903" w14:textId="77777777" w:rsidR="006F494F" w:rsidRPr="005050F0" w:rsidRDefault="006F494F" w:rsidP="006F494F">
      <w:pPr>
        <w:pStyle w:val="Heading3"/>
        <w:rPr>
          <w:noProof/>
          <w:lang w:eastAsia="ko-KR"/>
        </w:rPr>
      </w:pPr>
      <w:bookmarkStart w:id="3320" w:name="_Toc4577908"/>
      <w:bookmarkStart w:id="3321" w:name="_Toc27504504"/>
      <w:bookmarkStart w:id="3322" w:name="_Toc27505292"/>
      <w:bookmarkStart w:id="3323" w:name="_Toc27506076"/>
      <w:bookmarkStart w:id="3324" w:name="_Toc27506860"/>
      <w:bookmarkStart w:id="3325" w:name="_Toc176344781"/>
      <w:r w:rsidRPr="005050F0">
        <w:rPr>
          <w:noProof/>
        </w:rPr>
        <w:t>10.2.</w:t>
      </w:r>
      <w:r w:rsidRPr="005050F0">
        <w:rPr>
          <w:noProof/>
          <w:lang w:eastAsia="ko-KR"/>
        </w:rPr>
        <w:t>79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w:t>
      </w:r>
      <w:bookmarkEnd w:id="3320"/>
      <w:bookmarkEnd w:id="3321"/>
      <w:bookmarkEnd w:id="3322"/>
      <w:bookmarkEnd w:id="3323"/>
      <w:bookmarkEnd w:id="3324"/>
      <w:bookmarkEnd w:id="3325"/>
    </w:p>
    <w:p w14:paraId="7AB0745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79.1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DD9F36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6B84FE"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w:t>
            </w:r>
          </w:p>
        </w:tc>
      </w:tr>
      <w:tr w:rsidR="006F494F" w:rsidRPr="005050F0" w14:paraId="2F8498D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2B7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FD39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533C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F3C2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41B5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AA54D0" w14:textId="77777777" w:rsidR="006F494F" w:rsidRPr="005050F0" w:rsidRDefault="006F494F" w:rsidP="003A70BF">
            <w:pPr>
              <w:jc w:val="center"/>
              <w:rPr>
                <w:rFonts w:ascii="Arial" w:hAnsi="Arial" w:cs="Arial"/>
                <w:b/>
                <w:noProof/>
                <w:sz w:val="18"/>
                <w:szCs w:val="18"/>
              </w:rPr>
            </w:pPr>
          </w:p>
        </w:tc>
      </w:tr>
      <w:tr w:rsidR="006F494F" w:rsidRPr="005050F0" w14:paraId="3F53621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E82B7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AF3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9EC6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E3ACE"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2A41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9DC320" w14:textId="77777777" w:rsidR="006F494F" w:rsidRPr="005050F0" w:rsidRDefault="006F494F" w:rsidP="003A70BF">
            <w:pPr>
              <w:jc w:val="center"/>
              <w:rPr>
                <w:b/>
                <w:noProof/>
              </w:rPr>
            </w:pPr>
          </w:p>
        </w:tc>
      </w:tr>
      <w:tr w:rsidR="006F494F" w:rsidRPr="005050F0" w14:paraId="6EEA26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E6E06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3C934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delivered disposition configuration</w:t>
            </w:r>
          </w:p>
        </w:tc>
      </w:tr>
    </w:tbl>
    <w:p w14:paraId="27E3B3FA" w14:textId="77777777" w:rsidR="00436685" w:rsidRPr="005050F0" w:rsidRDefault="00436685" w:rsidP="00436685">
      <w:pPr>
        <w:rPr>
          <w:noProof/>
        </w:rPr>
      </w:pPr>
      <w:bookmarkStart w:id="3326" w:name="_Toc4577909"/>
      <w:bookmarkStart w:id="3327" w:name="_Toc27504505"/>
      <w:bookmarkStart w:id="3328" w:name="_Toc27505293"/>
      <w:bookmarkStart w:id="3329" w:name="_Toc27506077"/>
      <w:bookmarkStart w:id="3330" w:name="_Toc27506861"/>
    </w:p>
    <w:p w14:paraId="657C570F" w14:textId="77777777" w:rsidR="006F494F" w:rsidRPr="005050F0" w:rsidRDefault="006F494F" w:rsidP="006F494F">
      <w:pPr>
        <w:pStyle w:val="Heading3"/>
        <w:rPr>
          <w:noProof/>
          <w:lang w:eastAsia="ko-KR"/>
        </w:rPr>
      </w:pPr>
      <w:bookmarkStart w:id="3331" w:name="_Toc176344782"/>
      <w:r w:rsidRPr="005050F0">
        <w:rPr>
          <w:noProof/>
        </w:rPr>
        <w:t>10.2.</w:t>
      </w:r>
      <w:r w:rsidRPr="005050F0">
        <w:rPr>
          <w:noProof/>
          <w:lang w:eastAsia="ko-KR"/>
        </w:rPr>
        <w:t>80</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DeliveredDisposition/&lt;x&gt;</w:t>
      </w:r>
      <w:bookmarkEnd w:id="3326"/>
      <w:bookmarkEnd w:id="3327"/>
      <w:bookmarkEnd w:id="3328"/>
      <w:bookmarkEnd w:id="3329"/>
      <w:bookmarkEnd w:id="3330"/>
      <w:bookmarkEnd w:id="3331"/>
    </w:p>
    <w:p w14:paraId="6E24C11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2.80.1: /</w:t>
      </w:r>
      <w:r w:rsidRPr="005050F0">
        <w:rPr>
          <w:i/>
          <w:iCs/>
          <w:noProof/>
        </w:rPr>
        <w:t>&lt;x&gt;</w:t>
      </w:r>
      <w:r w:rsidRPr="005050F0">
        <w:rPr>
          <w:noProof/>
        </w:rPr>
        <w:t>/</w:t>
      </w:r>
      <w:r w:rsidRPr="005050F0">
        <w:rPr>
          <w:noProof/>
          <w:lang w:eastAsia="ko-KR"/>
        </w:rPr>
        <w:t>&lt;x&gt;</w:t>
      </w:r>
      <w:r w:rsidRPr="005050F0">
        <w:rPr>
          <w:noProof/>
        </w:rPr>
        <w:t>/OnNetwork/ConversationManagement/DeliveredDisposition/&lt;x&gt;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7FF78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10D671" w14:textId="77777777" w:rsidR="006F494F" w:rsidRPr="005050F0" w:rsidRDefault="006F494F" w:rsidP="003A70BF">
            <w:pPr>
              <w:rPr>
                <w:rFonts w:ascii="Arial" w:hAnsi="Arial" w:cs="Arial"/>
                <w:noProof/>
                <w:sz w:val="18"/>
                <w:szCs w:val="18"/>
              </w:rPr>
            </w:pPr>
            <w:r w:rsidRPr="005050F0">
              <w:rPr>
                <w:noProof/>
              </w:rPr>
              <w:t>&lt;x&gt;/OnNetwork/ConversationManagement/DeliveredDisposition/&lt;x&gt;</w:t>
            </w:r>
          </w:p>
        </w:tc>
      </w:tr>
      <w:tr w:rsidR="006F494F" w:rsidRPr="005050F0" w14:paraId="53D33A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B9039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B8B1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436C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6D52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AFC4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6CE67E" w14:textId="77777777" w:rsidR="006F494F" w:rsidRPr="005050F0" w:rsidRDefault="006F494F" w:rsidP="003A70BF">
            <w:pPr>
              <w:jc w:val="center"/>
              <w:rPr>
                <w:rFonts w:ascii="Arial" w:hAnsi="Arial" w:cs="Arial"/>
                <w:b/>
                <w:noProof/>
                <w:sz w:val="18"/>
                <w:szCs w:val="18"/>
              </w:rPr>
            </w:pPr>
          </w:p>
        </w:tc>
      </w:tr>
      <w:tr w:rsidR="006F494F" w:rsidRPr="005050F0" w14:paraId="6928CDE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6BB8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C0CA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EC9E5"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44D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290B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608B4" w14:textId="77777777" w:rsidR="006F494F" w:rsidRPr="005050F0" w:rsidRDefault="006F494F" w:rsidP="003A70BF">
            <w:pPr>
              <w:jc w:val="center"/>
              <w:rPr>
                <w:b/>
                <w:noProof/>
              </w:rPr>
            </w:pPr>
          </w:p>
        </w:tc>
      </w:tr>
      <w:tr w:rsidR="006F494F" w:rsidRPr="005050F0" w14:paraId="0119FE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6F57E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8C1BF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delivered disposition configurations.</w:t>
            </w:r>
          </w:p>
        </w:tc>
      </w:tr>
    </w:tbl>
    <w:p w14:paraId="5D3B61BF" w14:textId="77777777" w:rsidR="00436685" w:rsidRPr="005050F0" w:rsidRDefault="00436685" w:rsidP="00436685">
      <w:pPr>
        <w:rPr>
          <w:noProof/>
        </w:rPr>
      </w:pPr>
      <w:bookmarkStart w:id="3332" w:name="_Toc4577910"/>
      <w:bookmarkStart w:id="3333" w:name="_Toc27504506"/>
      <w:bookmarkStart w:id="3334" w:name="_Toc27505294"/>
      <w:bookmarkStart w:id="3335" w:name="_Toc27506078"/>
      <w:bookmarkStart w:id="3336" w:name="_Toc27506862"/>
    </w:p>
    <w:p w14:paraId="4A21B255" w14:textId="77777777" w:rsidR="006F494F" w:rsidRPr="005050F0" w:rsidRDefault="006F494F" w:rsidP="006F494F">
      <w:pPr>
        <w:pStyle w:val="Heading3"/>
        <w:rPr>
          <w:noProof/>
          <w:lang w:eastAsia="ko-KR"/>
        </w:rPr>
      </w:pPr>
      <w:bookmarkStart w:id="3337" w:name="_Toc176344783"/>
      <w:r w:rsidRPr="005050F0">
        <w:rPr>
          <w:noProof/>
          <w:lang w:eastAsia="ko-KR"/>
        </w:rPr>
        <w:t>10.</w:t>
      </w:r>
      <w:r w:rsidRPr="005050F0">
        <w:rPr>
          <w:noProof/>
        </w:rPr>
        <w:t>2.81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DeliveredDisposition/&lt;x&gt;/Entry</w:t>
      </w:r>
      <w:bookmarkEnd w:id="3332"/>
      <w:bookmarkEnd w:id="3333"/>
      <w:bookmarkEnd w:id="3334"/>
      <w:bookmarkEnd w:id="3335"/>
      <w:bookmarkEnd w:id="3336"/>
      <w:bookmarkEnd w:id="3337"/>
    </w:p>
    <w:p w14:paraId="09C332E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2.81.1: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96197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85BC5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w:t>
            </w:r>
          </w:p>
        </w:tc>
      </w:tr>
      <w:tr w:rsidR="006F494F" w:rsidRPr="005050F0" w14:paraId="5315A0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B99E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B610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5E88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7BDC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FAB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76D37" w14:textId="77777777" w:rsidR="006F494F" w:rsidRPr="005050F0" w:rsidRDefault="006F494F" w:rsidP="003A70BF">
            <w:pPr>
              <w:jc w:val="center"/>
              <w:rPr>
                <w:rFonts w:ascii="Arial" w:hAnsi="Arial" w:cs="Arial"/>
                <w:b/>
                <w:noProof/>
                <w:sz w:val="18"/>
                <w:szCs w:val="18"/>
              </w:rPr>
            </w:pPr>
          </w:p>
        </w:tc>
      </w:tr>
      <w:tr w:rsidR="006F494F" w:rsidRPr="005050F0" w14:paraId="44EE20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CBD56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5BAF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154C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EADC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DE12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D31C36" w14:textId="77777777" w:rsidR="006F494F" w:rsidRPr="005050F0" w:rsidRDefault="006F494F" w:rsidP="003A70BF">
            <w:pPr>
              <w:jc w:val="center"/>
              <w:rPr>
                <w:b/>
                <w:noProof/>
              </w:rPr>
            </w:pPr>
          </w:p>
        </w:tc>
      </w:tr>
      <w:tr w:rsidR="006F494F" w:rsidRPr="005050F0" w14:paraId="769A1EA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5A1E4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47C69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delivered disposition configuration associated with the MCData user,</w:t>
            </w:r>
            <w:r w:rsidRPr="005050F0">
              <w:rPr>
                <w:noProof/>
              </w:rPr>
              <w:t xml:space="preserve"> </w:t>
            </w:r>
            <w:r w:rsidRPr="005050F0">
              <w:rPr>
                <w:noProof/>
                <w:lang w:eastAsia="ko-KR"/>
              </w:rPr>
              <w:t>indicating an MCData ID of an MCData user who is to be sent a message delivered disposition notification in addition to the message sender</w:t>
            </w:r>
            <w:r w:rsidR="004E716E" w:rsidRPr="005050F0">
              <w:rPr>
                <w:noProof/>
                <w:lang w:eastAsia="ko-KR"/>
              </w:rPr>
              <w:t>.</w:t>
            </w:r>
          </w:p>
        </w:tc>
      </w:tr>
    </w:tbl>
    <w:p w14:paraId="1197461D" w14:textId="77777777" w:rsidR="00436685" w:rsidRPr="005050F0" w:rsidRDefault="00436685" w:rsidP="00436685">
      <w:pPr>
        <w:rPr>
          <w:noProof/>
        </w:rPr>
      </w:pPr>
      <w:bookmarkStart w:id="3338" w:name="_Toc4577911"/>
      <w:bookmarkStart w:id="3339" w:name="_Toc27504507"/>
      <w:bookmarkStart w:id="3340" w:name="_Toc27505295"/>
      <w:bookmarkStart w:id="3341" w:name="_Toc27506079"/>
      <w:bookmarkStart w:id="3342" w:name="_Toc27506863"/>
    </w:p>
    <w:p w14:paraId="73697ECE" w14:textId="77777777" w:rsidR="006F494F" w:rsidRPr="005050F0" w:rsidRDefault="006F494F" w:rsidP="006F494F">
      <w:pPr>
        <w:pStyle w:val="Heading3"/>
        <w:rPr>
          <w:noProof/>
          <w:lang w:eastAsia="ko-KR"/>
        </w:rPr>
      </w:pPr>
      <w:bookmarkStart w:id="3343" w:name="_Toc176344784"/>
      <w:r w:rsidRPr="005050F0">
        <w:rPr>
          <w:noProof/>
        </w:rPr>
        <w:t>10.2.</w:t>
      </w:r>
      <w:r w:rsidRPr="005050F0">
        <w:rPr>
          <w:noProof/>
          <w:lang w:eastAsia="ko-KR"/>
        </w:rPr>
        <w:t>82</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DeliveredDisposition/&lt;x&gt;/Entry/MCDataID</w:t>
      </w:r>
      <w:bookmarkEnd w:id="3338"/>
      <w:bookmarkEnd w:id="3339"/>
      <w:bookmarkEnd w:id="3340"/>
      <w:bookmarkEnd w:id="3341"/>
      <w:bookmarkEnd w:id="3342"/>
      <w:bookmarkEnd w:id="3343"/>
    </w:p>
    <w:p w14:paraId="31328E7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82.1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621C26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910961"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Network/ConversationManagement/DeliveredDisposition/&lt;x&gt;/Entry/MCDataID</w:t>
            </w:r>
          </w:p>
        </w:tc>
      </w:tr>
      <w:tr w:rsidR="006F494F" w:rsidRPr="005050F0" w14:paraId="5F850B9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2ACBB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537F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FEEF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E7E0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58A4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97181E" w14:textId="77777777" w:rsidR="006F494F" w:rsidRPr="005050F0" w:rsidRDefault="006F494F" w:rsidP="003A70BF">
            <w:pPr>
              <w:jc w:val="center"/>
              <w:rPr>
                <w:rFonts w:ascii="Arial" w:hAnsi="Arial" w:cs="Arial"/>
                <w:b/>
                <w:noProof/>
                <w:sz w:val="18"/>
                <w:szCs w:val="18"/>
              </w:rPr>
            </w:pPr>
          </w:p>
        </w:tc>
      </w:tr>
      <w:tr w:rsidR="006F494F" w:rsidRPr="005050F0" w14:paraId="04D818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199D4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2AF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F994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8F78B"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D379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0A2FC9" w14:textId="77777777" w:rsidR="006F494F" w:rsidRPr="005050F0" w:rsidRDefault="006F494F" w:rsidP="003A70BF">
            <w:pPr>
              <w:jc w:val="center"/>
              <w:rPr>
                <w:b/>
                <w:noProof/>
              </w:rPr>
            </w:pPr>
          </w:p>
        </w:tc>
      </w:tr>
      <w:tr w:rsidR="006F494F" w:rsidRPr="005050F0" w14:paraId="644817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1D73A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EA4AE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w:t>
            </w:r>
            <w:r w:rsidRPr="005050F0">
              <w:rPr>
                <w:rFonts w:eastAsia="SimSun"/>
                <w:noProof/>
                <w:lang w:eastAsia="zh-CN"/>
              </w:rPr>
              <w:t>ID</w:t>
            </w:r>
            <w:r w:rsidRPr="005050F0">
              <w:rPr>
                <w:noProof/>
                <w:lang w:eastAsia="ko-KR"/>
              </w:rPr>
              <w:t xml:space="preserve"> for the on-network MCData user.</w:t>
            </w:r>
          </w:p>
        </w:tc>
      </w:tr>
    </w:tbl>
    <w:p w14:paraId="3CC6AAF5" w14:textId="77777777" w:rsidR="00436685" w:rsidRPr="005050F0" w:rsidRDefault="00436685" w:rsidP="00436685">
      <w:pPr>
        <w:rPr>
          <w:noProof/>
        </w:rPr>
      </w:pPr>
    </w:p>
    <w:p w14:paraId="2C994069"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E48D9F5" w14:textId="77777777" w:rsidR="006F494F" w:rsidRPr="005050F0" w:rsidRDefault="006F494F" w:rsidP="006F494F">
      <w:pPr>
        <w:pStyle w:val="Heading3"/>
        <w:rPr>
          <w:noProof/>
          <w:lang w:eastAsia="ko-KR"/>
        </w:rPr>
      </w:pPr>
      <w:bookmarkStart w:id="3344" w:name="_Toc4577912"/>
      <w:bookmarkStart w:id="3345" w:name="_Toc27504508"/>
      <w:bookmarkStart w:id="3346" w:name="_Toc27505296"/>
      <w:bookmarkStart w:id="3347" w:name="_Toc27506080"/>
      <w:bookmarkStart w:id="3348" w:name="_Toc27506864"/>
      <w:bookmarkStart w:id="3349" w:name="_Toc176344785"/>
      <w:r w:rsidRPr="005050F0">
        <w:rPr>
          <w:noProof/>
        </w:rPr>
        <w:t>10.2.</w:t>
      </w:r>
      <w:r w:rsidRPr="005050F0">
        <w:rPr>
          <w:noProof/>
          <w:lang w:eastAsia="ko-KR"/>
        </w:rPr>
        <w:t>83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CF46B4" w:rsidRPr="005050F0">
        <w:rPr>
          <w:noProof/>
        </w:rPr>
        <w:br/>
      </w:r>
      <w:r w:rsidRPr="005050F0">
        <w:rPr>
          <w:noProof/>
        </w:rPr>
        <w:t>DeliveredDisposition/&lt;x&gt;/Entry/DisplayName</w:t>
      </w:r>
      <w:bookmarkEnd w:id="3344"/>
      <w:bookmarkEnd w:id="3345"/>
      <w:bookmarkEnd w:id="3346"/>
      <w:bookmarkEnd w:id="3347"/>
      <w:bookmarkEnd w:id="3348"/>
      <w:bookmarkEnd w:id="3349"/>
    </w:p>
    <w:p w14:paraId="1BDE4F5E"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83.1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246E4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9787F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Network/ConversationManagement/DeliveredDisposition/&lt;x&gt;/Entry/DisplayName</w:t>
            </w:r>
          </w:p>
        </w:tc>
      </w:tr>
      <w:tr w:rsidR="006F494F" w:rsidRPr="005050F0" w14:paraId="317B50E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FFBF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2F95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760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14C2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34AE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E99B3" w14:textId="77777777" w:rsidR="006F494F" w:rsidRPr="005050F0" w:rsidRDefault="006F494F" w:rsidP="003A70BF">
            <w:pPr>
              <w:jc w:val="center"/>
              <w:rPr>
                <w:rFonts w:ascii="Arial" w:hAnsi="Arial" w:cs="Arial"/>
                <w:b/>
                <w:noProof/>
                <w:sz w:val="18"/>
                <w:szCs w:val="18"/>
              </w:rPr>
            </w:pPr>
          </w:p>
        </w:tc>
      </w:tr>
      <w:tr w:rsidR="006F494F" w:rsidRPr="005050F0" w14:paraId="5EAEDC2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DC795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74E3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FEDB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E801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57FB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01B5F8" w14:textId="77777777" w:rsidR="006F494F" w:rsidRPr="005050F0" w:rsidRDefault="006F494F" w:rsidP="003A70BF">
            <w:pPr>
              <w:jc w:val="center"/>
              <w:rPr>
                <w:b/>
                <w:noProof/>
              </w:rPr>
            </w:pPr>
          </w:p>
        </w:tc>
      </w:tr>
      <w:tr w:rsidR="006F494F" w:rsidRPr="005050F0" w14:paraId="3CD7EB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40EE6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06D9A1"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4266EB14" w14:textId="77777777" w:rsidR="00436685" w:rsidRPr="005050F0" w:rsidRDefault="00436685" w:rsidP="00436685">
      <w:pPr>
        <w:rPr>
          <w:noProof/>
        </w:rPr>
      </w:pPr>
      <w:bookmarkStart w:id="3350" w:name="_Toc4577913"/>
      <w:bookmarkStart w:id="3351" w:name="_Toc27504509"/>
      <w:bookmarkStart w:id="3352" w:name="_Toc27505297"/>
      <w:bookmarkStart w:id="3353" w:name="_Toc27506081"/>
      <w:bookmarkStart w:id="3354" w:name="_Toc27506865"/>
    </w:p>
    <w:p w14:paraId="01553928" w14:textId="77777777" w:rsidR="006F494F" w:rsidRPr="005050F0" w:rsidRDefault="006F494F" w:rsidP="006F494F">
      <w:pPr>
        <w:pStyle w:val="Heading3"/>
        <w:rPr>
          <w:noProof/>
          <w:lang w:eastAsia="ko-KR"/>
        </w:rPr>
      </w:pPr>
      <w:bookmarkStart w:id="3355" w:name="_Toc176344786"/>
      <w:r w:rsidRPr="005050F0">
        <w:rPr>
          <w:noProof/>
        </w:rPr>
        <w:t>10.2.</w:t>
      </w:r>
      <w:r w:rsidRPr="005050F0">
        <w:rPr>
          <w:noProof/>
          <w:lang w:eastAsia="ko-KR"/>
        </w:rPr>
        <w:t>84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Network/ConversationManagement/ReadDisposition</w:t>
      </w:r>
      <w:bookmarkEnd w:id="3350"/>
      <w:bookmarkEnd w:id="3351"/>
      <w:bookmarkEnd w:id="3352"/>
      <w:bookmarkEnd w:id="3353"/>
      <w:bookmarkEnd w:id="3354"/>
      <w:bookmarkEnd w:id="3355"/>
    </w:p>
    <w:p w14:paraId="3D7E73A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119DA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28538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w:t>
            </w:r>
          </w:p>
        </w:tc>
      </w:tr>
      <w:tr w:rsidR="006F494F" w:rsidRPr="005050F0" w14:paraId="71AEFD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DD8D1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BABF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0E42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28D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5CD2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2C1859" w14:textId="77777777" w:rsidR="006F494F" w:rsidRPr="005050F0" w:rsidRDefault="006F494F" w:rsidP="003A70BF">
            <w:pPr>
              <w:jc w:val="center"/>
              <w:rPr>
                <w:rFonts w:ascii="Arial" w:hAnsi="Arial" w:cs="Arial"/>
                <w:b/>
                <w:noProof/>
                <w:sz w:val="18"/>
                <w:szCs w:val="18"/>
              </w:rPr>
            </w:pPr>
          </w:p>
        </w:tc>
      </w:tr>
      <w:tr w:rsidR="006F494F" w:rsidRPr="005050F0" w14:paraId="7E0C59E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498C7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F53E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1A8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E92F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9A25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C6BB4D" w14:textId="77777777" w:rsidR="006F494F" w:rsidRPr="005050F0" w:rsidRDefault="006F494F" w:rsidP="003A70BF">
            <w:pPr>
              <w:jc w:val="center"/>
              <w:rPr>
                <w:b/>
                <w:noProof/>
              </w:rPr>
            </w:pPr>
          </w:p>
        </w:tc>
      </w:tr>
      <w:tr w:rsidR="006F494F" w:rsidRPr="005050F0" w14:paraId="27E1FC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E2DAF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66DE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read disposition configuration</w:t>
            </w:r>
          </w:p>
        </w:tc>
      </w:tr>
    </w:tbl>
    <w:p w14:paraId="23ABF075" w14:textId="77777777" w:rsidR="00436685" w:rsidRPr="005050F0" w:rsidRDefault="00436685" w:rsidP="00436685">
      <w:pPr>
        <w:rPr>
          <w:noProof/>
        </w:rPr>
      </w:pPr>
      <w:bookmarkStart w:id="3356" w:name="_Toc4577914"/>
      <w:bookmarkStart w:id="3357" w:name="_Toc27504510"/>
      <w:bookmarkStart w:id="3358" w:name="_Toc27505298"/>
      <w:bookmarkStart w:id="3359" w:name="_Toc27506082"/>
      <w:bookmarkStart w:id="3360" w:name="_Toc27506866"/>
    </w:p>
    <w:p w14:paraId="163483E2" w14:textId="77777777" w:rsidR="006F494F" w:rsidRPr="005050F0" w:rsidRDefault="006F494F" w:rsidP="006F494F">
      <w:pPr>
        <w:pStyle w:val="Heading3"/>
        <w:rPr>
          <w:noProof/>
          <w:lang w:eastAsia="ko-KR"/>
        </w:rPr>
      </w:pPr>
      <w:bookmarkStart w:id="3361" w:name="_Toc176344787"/>
      <w:r w:rsidRPr="005050F0">
        <w:rPr>
          <w:noProof/>
        </w:rPr>
        <w:t>10.2.</w:t>
      </w:r>
      <w:r w:rsidRPr="005050F0">
        <w:rPr>
          <w:noProof/>
          <w:lang w:eastAsia="ko-KR"/>
        </w:rPr>
        <w:t>85</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ReadDisposition/&lt;x&gt;</w:t>
      </w:r>
      <w:bookmarkEnd w:id="3356"/>
      <w:bookmarkEnd w:id="3357"/>
      <w:bookmarkEnd w:id="3358"/>
      <w:bookmarkEnd w:id="3359"/>
      <w:bookmarkEnd w:id="3360"/>
      <w:bookmarkEnd w:id="3361"/>
    </w:p>
    <w:p w14:paraId="77B4449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2.85.1: /</w:t>
      </w:r>
      <w:r w:rsidRPr="005050F0">
        <w:rPr>
          <w:i/>
          <w:iCs/>
          <w:noProof/>
        </w:rPr>
        <w:t>&lt;x&gt;</w:t>
      </w:r>
      <w:r w:rsidRPr="005050F0">
        <w:rPr>
          <w:noProof/>
        </w:rPr>
        <w:t>/</w:t>
      </w:r>
      <w:r w:rsidRPr="005050F0">
        <w:rPr>
          <w:noProof/>
          <w:lang w:eastAsia="ko-KR"/>
        </w:rPr>
        <w:t>&lt;x&gt;</w:t>
      </w:r>
      <w:r w:rsidRPr="005050F0">
        <w:rPr>
          <w:noProof/>
        </w:rPr>
        <w:t>/OnNetwork/ConversationManagement/ReadDisposition/&lt;x&gt;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98860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B89711" w14:textId="77777777" w:rsidR="006F494F" w:rsidRPr="005050F0" w:rsidRDefault="006F494F" w:rsidP="003A70BF">
            <w:pPr>
              <w:rPr>
                <w:rFonts w:ascii="Arial" w:hAnsi="Arial" w:cs="Arial"/>
                <w:noProof/>
                <w:sz w:val="18"/>
                <w:szCs w:val="18"/>
              </w:rPr>
            </w:pPr>
            <w:r w:rsidRPr="005050F0">
              <w:rPr>
                <w:noProof/>
              </w:rPr>
              <w:t>&lt;x&gt;/OnNetwork/ConversationManagement/ReadDisposition/&lt;x&gt;</w:t>
            </w:r>
          </w:p>
        </w:tc>
      </w:tr>
      <w:tr w:rsidR="006F494F" w:rsidRPr="005050F0" w14:paraId="0BED28C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DED25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79F8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FF50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7F8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3CED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C3C1C3" w14:textId="77777777" w:rsidR="006F494F" w:rsidRPr="005050F0" w:rsidRDefault="006F494F" w:rsidP="003A70BF">
            <w:pPr>
              <w:jc w:val="center"/>
              <w:rPr>
                <w:rFonts w:ascii="Arial" w:hAnsi="Arial" w:cs="Arial"/>
                <w:b/>
                <w:noProof/>
                <w:sz w:val="18"/>
                <w:szCs w:val="18"/>
              </w:rPr>
            </w:pPr>
          </w:p>
        </w:tc>
      </w:tr>
      <w:tr w:rsidR="006F494F" w:rsidRPr="005050F0" w14:paraId="4179A3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4283C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6648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4759"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D7C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8D5B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AB0207" w14:textId="77777777" w:rsidR="006F494F" w:rsidRPr="005050F0" w:rsidRDefault="006F494F" w:rsidP="003A70BF">
            <w:pPr>
              <w:jc w:val="center"/>
              <w:rPr>
                <w:b/>
                <w:noProof/>
              </w:rPr>
            </w:pPr>
          </w:p>
        </w:tc>
      </w:tr>
      <w:tr w:rsidR="006F494F" w:rsidRPr="005050F0" w14:paraId="000A06C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8BFB7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3A70E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read disposition configurations.</w:t>
            </w:r>
          </w:p>
        </w:tc>
      </w:tr>
    </w:tbl>
    <w:p w14:paraId="1BB34821" w14:textId="77777777" w:rsidR="00436685" w:rsidRPr="005050F0" w:rsidRDefault="00436685" w:rsidP="00436685">
      <w:pPr>
        <w:rPr>
          <w:noProof/>
        </w:rPr>
      </w:pPr>
      <w:bookmarkStart w:id="3362" w:name="_Toc4577915"/>
      <w:bookmarkStart w:id="3363" w:name="_Toc27504511"/>
      <w:bookmarkStart w:id="3364" w:name="_Toc27505299"/>
      <w:bookmarkStart w:id="3365" w:name="_Toc27506083"/>
      <w:bookmarkStart w:id="3366" w:name="_Toc27506867"/>
    </w:p>
    <w:p w14:paraId="47E2DE2D" w14:textId="77777777" w:rsidR="006F494F" w:rsidRPr="005050F0" w:rsidRDefault="006F494F" w:rsidP="006F494F">
      <w:pPr>
        <w:pStyle w:val="Heading3"/>
        <w:rPr>
          <w:noProof/>
          <w:lang w:eastAsia="ko-KR"/>
        </w:rPr>
      </w:pPr>
      <w:bookmarkStart w:id="3367" w:name="_Toc176344788"/>
      <w:r w:rsidRPr="005050F0">
        <w:rPr>
          <w:noProof/>
          <w:lang w:eastAsia="ko-KR"/>
        </w:rPr>
        <w:t>10.</w:t>
      </w:r>
      <w:r w:rsidRPr="005050F0">
        <w:rPr>
          <w:noProof/>
        </w:rPr>
        <w:t>2.86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ReadDisposition/&lt;x&gt;/Entry</w:t>
      </w:r>
      <w:bookmarkEnd w:id="3362"/>
      <w:bookmarkEnd w:id="3363"/>
      <w:bookmarkEnd w:id="3364"/>
      <w:bookmarkEnd w:id="3365"/>
      <w:bookmarkEnd w:id="3366"/>
      <w:bookmarkEnd w:id="3367"/>
    </w:p>
    <w:p w14:paraId="657230B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2.86.1: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0BE5C3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C3206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w:t>
            </w:r>
          </w:p>
        </w:tc>
      </w:tr>
      <w:tr w:rsidR="006F494F" w:rsidRPr="005050F0" w14:paraId="55576C9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E58E0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F57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3BC4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AFF2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A812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BACD00" w14:textId="77777777" w:rsidR="006F494F" w:rsidRPr="005050F0" w:rsidRDefault="006F494F" w:rsidP="003A70BF">
            <w:pPr>
              <w:jc w:val="center"/>
              <w:rPr>
                <w:rFonts w:ascii="Arial" w:hAnsi="Arial" w:cs="Arial"/>
                <w:b/>
                <w:noProof/>
                <w:sz w:val="18"/>
                <w:szCs w:val="18"/>
              </w:rPr>
            </w:pPr>
          </w:p>
        </w:tc>
      </w:tr>
      <w:tr w:rsidR="006F494F" w:rsidRPr="005050F0" w14:paraId="70E229D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EEA75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77CF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1017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1287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9292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ED910A" w14:textId="77777777" w:rsidR="006F494F" w:rsidRPr="005050F0" w:rsidRDefault="006F494F" w:rsidP="003A70BF">
            <w:pPr>
              <w:jc w:val="center"/>
              <w:rPr>
                <w:b/>
                <w:noProof/>
              </w:rPr>
            </w:pPr>
          </w:p>
        </w:tc>
      </w:tr>
      <w:tr w:rsidR="006F494F" w:rsidRPr="005050F0" w14:paraId="245E0D6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6BE4A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0133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read disposition configuration associated with the MCData user,</w:t>
            </w:r>
            <w:r w:rsidRPr="005050F0">
              <w:rPr>
                <w:noProof/>
              </w:rPr>
              <w:t xml:space="preserve"> </w:t>
            </w:r>
            <w:r w:rsidRPr="005050F0">
              <w:rPr>
                <w:noProof/>
                <w:lang w:eastAsia="ko-KR"/>
              </w:rPr>
              <w:t>indicating an MCData ID of an MCData user who is to be sent a message read disposition notification in addition to the message sender</w:t>
            </w:r>
            <w:r w:rsidR="004E716E" w:rsidRPr="005050F0">
              <w:rPr>
                <w:noProof/>
                <w:lang w:eastAsia="ko-KR"/>
              </w:rPr>
              <w:t>.</w:t>
            </w:r>
          </w:p>
        </w:tc>
      </w:tr>
    </w:tbl>
    <w:p w14:paraId="473616BE" w14:textId="77777777" w:rsidR="00436685" w:rsidRPr="005050F0" w:rsidRDefault="00436685" w:rsidP="00436685">
      <w:pPr>
        <w:rPr>
          <w:noProof/>
        </w:rPr>
      </w:pPr>
      <w:bookmarkStart w:id="3368" w:name="_Toc4577916"/>
      <w:bookmarkStart w:id="3369" w:name="_Toc27504512"/>
      <w:bookmarkStart w:id="3370" w:name="_Toc27505300"/>
      <w:bookmarkStart w:id="3371" w:name="_Toc27506084"/>
      <w:bookmarkStart w:id="3372" w:name="_Toc27506868"/>
    </w:p>
    <w:p w14:paraId="01135271" w14:textId="77777777" w:rsidR="006F494F" w:rsidRPr="005050F0" w:rsidRDefault="006F494F" w:rsidP="006F494F">
      <w:pPr>
        <w:pStyle w:val="Heading3"/>
        <w:rPr>
          <w:noProof/>
          <w:lang w:eastAsia="ko-KR"/>
        </w:rPr>
      </w:pPr>
      <w:bookmarkStart w:id="3373" w:name="_Toc176344789"/>
      <w:r w:rsidRPr="005050F0">
        <w:rPr>
          <w:noProof/>
        </w:rPr>
        <w:t>10.2.</w:t>
      </w:r>
      <w:r w:rsidRPr="005050F0">
        <w:rPr>
          <w:noProof/>
          <w:lang w:eastAsia="ko-KR"/>
        </w:rPr>
        <w:t>87</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ReadDisposition/&lt;x&gt;/Entry/MCDataID</w:t>
      </w:r>
      <w:bookmarkEnd w:id="3368"/>
      <w:bookmarkEnd w:id="3369"/>
      <w:bookmarkEnd w:id="3370"/>
      <w:bookmarkEnd w:id="3371"/>
      <w:bookmarkEnd w:id="3372"/>
      <w:bookmarkEnd w:id="3373"/>
    </w:p>
    <w:p w14:paraId="5D4E5D3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A2417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5BE31A"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Network/ConversationManagement/ReadDisposition/&lt;x&gt;/Entry/MCDataID</w:t>
            </w:r>
          </w:p>
        </w:tc>
      </w:tr>
      <w:tr w:rsidR="006F494F" w:rsidRPr="005050F0" w14:paraId="386A330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ABB51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EE3E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A301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3E97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FCDB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841017" w14:textId="77777777" w:rsidR="006F494F" w:rsidRPr="005050F0" w:rsidRDefault="006F494F" w:rsidP="003A70BF">
            <w:pPr>
              <w:jc w:val="center"/>
              <w:rPr>
                <w:rFonts w:ascii="Arial" w:hAnsi="Arial" w:cs="Arial"/>
                <w:b/>
                <w:noProof/>
                <w:sz w:val="18"/>
                <w:szCs w:val="18"/>
              </w:rPr>
            </w:pPr>
          </w:p>
        </w:tc>
      </w:tr>
      <w:tr w:rsidR="006F494F" w:rsidRPr="005050F0" w14:paraId="4204F1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5346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7C2C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666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E091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E7DC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CB583E" w14:textId="77777777" w:rsidR="006F494F" w:rsidRPr="005050F0" w:rsidRDefault="006F494F" w:rsidP="003A70BF">
            <w:pPr>
              <w:jc w:val="center"/>
              <w:rPr>
                <w:b/>
                <w:noProof/>
              </w:rPr>
            </w:pPr>
          </w:p>
        </w:tc>
      </w:tr>
      <w:tr w:rsidR="006F494F" w:rsidRPr="005050F0" w14:paraId="68C95C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A0783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30661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w:t>
            </w:r>
            <w:r w:rsidRPr="005050F0">
              <w:rPr>
                <w:rFonts w:eastAsia="SimSun"/>
                <w:noProof/>
                <w:lang w:eastAsia="zh-CN"/>
              </w:rPr>
              <w:t>ID</w:t>
            </w:r>
            <w:r w:rsidRPr="005050F0">
              <w:rPr>
                <w:noProof/>
                <w:lang w:eastAsia="ko-KR"/>
              </w:rPr>
              <w:t xml:space="preserve"> for the on-network MCData user.</w:t>
            </w:r>
          </w:p>
        </w:tc>
      </w:tr>
    </w:tbl>
    <w:p w14:paraId="0FE39E7F" w14:textId="77777777" w:rsidR="00436685" w:rsidRPr="005050F0" w:rsidRDefault="00436685" w:rsidP="00436685">
      <w:pPr>
        <w:rPr>
          <w:noProof/>
        </w:rPr>
      </w:pPr>
    </w:p>
    <w:p w14:paraId="2A4432EC"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56257D6" w14:textId="77777777" w:rsidR="006F494F" w:rsidRPr="005050F0" w:rsidRDefault="006F494F" w:rsidP="006F494F">
      <w:pPr>
        <w:pStyle w:val="Heading3"/>
        <w:rPr>
          <w:noProof/>
          <w:lang w:eastAsia="ko-KR"/>
        </w:rPr>
      </w:pPr>
      <w:bookmarkStart w:id="3374" w:name="_Toc4577917"/>
      <w:bookmarkStart w:id="3375" w:name="_Toc27504513"/>
      <w:bookmarkStart w:id="3376" w:name="_Toc27505301"/>
      <w:bookmarkStart w:id="3377" w:name="_Toc27506085"/>
      <w:bookmarkStart w:id="3378" w:name="_Toc27506869"/>
      <w:bookmarkStart w:id="3379" w:name="_Toc176344790"/>
      <w:r w:rsidRPr="005050F0">
        <w:rPr>
          <w:noProof/>
        </w:rPr>
        <w:t>10.2.</w:t>
      </w:r>
      <w:r w:rsidRPr="005050F0">
        <w:rPr>
          <w:noProof/>
          <w:lang w:eastAsia="ko-KR"/>
        </w:rPr>
        <w:t>88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555A39" w:rsidRPr="005050F0">
        <w:rPr>
          <w:noProof/>
        </w:rPr>
        <w:br/>
      </w:r>
      <w:r w:rsidRPr="005050F0">
        <w:rPr>
          <w:noProof/>
        </w:rPr>
        <w:t>ReadDisposition/&lt;x&gt;/Entry/DisplayName</w:t>
      </w:r>
      <w:bookmarkEnd w:id="3374"/>
      <w:bookmarkEnd w:id="3375"/>
      <w:bookmarkEnd w:id="3376"/>
      <w:bookmarkEnd w:id="3377"/>
      <w:bookmarkEnd w:id="3378"/>
      <w:bookmarkEnd w:id="3379"/>
    </w:p>
    <w:p w14:paraId="78D066E2"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88.1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0BC41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07EA81"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Network/ConversationManagement/ReadDisposition/&lt;x&gt;/Entry/DisplayName</w:t>
            </w:r>
          </w:p>
        </w:tc>
      </w:tr>
      <w:tr w:rsidR="006F494F" w:rsidRPr="005050F0" w14:paraId="66F513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D9EB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D8E0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E259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5E30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392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856EB6" w14:textId="77777777" w:rsidR="006F494F" w:rsidRPr="005050F0" w:rsidRDefault="006F494F" w:rsidP="003A70BF">
            <w:pPr>
              <w:jc w:val="center"/>
              <w:rPr>
                <w:rFonts w:ascii="Arial" w:hAnsi="Arial" w:cs="Arial"/>
                <w:b/>
                <w:noProof/>
                <w:sz w:val="18"/>
                <w:szCs w:val="18"/>
              </w:rPr>
            </w:pPr>
          </w:p>
        </w:tc>
      </w:tr>
      <w:tr w:rsidR="006F494F" w:rsidRPr="005050F0" w14:paraId="1B83080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66E1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99AF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A6A7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4342D"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2521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2397CB" w14:textId="77777777" w:rsidR="006F494F" w:rsidRPr="005050F0" w:rsidRDefault="006F494F" w:rsidP="003A70BF">
            <w:pPr>
              <w:jc w:val="center"/>
              <w:rPr>
                <w:b/>
                <w:noProof/>
              </w:rPr>
            </w:pPr>
          </w:p>
        </w:tc>
      </w:tr>
      <w:tr w:rsidR="006F494F" w:rsidRPr="005050F0" w14:paraId="7B0D4C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D7169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8A3483"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482A5221" w14:textId="77777777" w:rsidR="00436685" w:rsidRPr="005050F0" w:rsidRDefault="00436685" w:rsidP="00436685">
      <w:pPr>
        <w:rPr>
          <w:noProof/>
        </w:rPr>
      </w:pPr>
      <w:bookmarkStart w:id="3380" w:name="_Toc4577918"/>
      <w:bookmarkStart w:id="3381" w:name="_Toc27504514"/>
      <w:bookmarkStart w:id="3382" w:name="_Toc27505302"/>
      <w:bookmarkStart w:id="3383" w:name="_Toc27506086"/>
      <w:bookmarkStart w:id="3384" w:name="_Toc27506870"/>
    </w:p>
    <w:p w14:paraId="1A9D8EA3" w14:textId="77777777" w:rsidR="006F494F" w:rsidRPr="005050F0" w:rsidRDefault="006F494F" w:rsidP="006F494F">
      <w:pPr>
        <w:pStyle w:val="Heading3"/>
        <w:rPr>
          <w:noProof/>
          <w:lang w:eastAsia="ko-KR"/>
        </w:rPr>
      </w:pPr>
      <w:bookmarkStart w:id="3385" w:name="_Toc176344791"/>
      <w:r w:rsidRPr="005050F0">
        <w:rPr>
          <w:noProof/>
          <w:lang w:eastAsia="ko-KR"/>
        </w:rPr>
        <w:t>10.</w:t>
      </w:r>
      <w:r w:rsidRPr="005050F0">
        <w:rPr>
          <w:noProof/>
        </w:rPr>
        <w:t>2.89</w:t>
      </w:r>
      <w:r w:rsidRPr="005050F0">
        <w:rPr>
          <w:noProof/>
        </w:rPr>
        <w:tab/>
        <w:t>/</w:t>
      </w:r>
      <w:r w:rsidRPr="005050F0">
        <w:rPr>
          <w:i/>
          <w:iCs/>
          <w:noProof/>
        </w:rPr>
        <w:t>&lt;x&gt;</w:t>
      </w:r>
      <w:r w:rsidRPr="005050F0">
        <w:rPr>
          <w:noProof/>
        </w:rPr>
        <w:t>/&lt;x&gt;/OnNetwork/OneToOneEmergencyAlert</w:t>
      </w:r>
      <w:bookmarkEnd w:id="3380"/>
      <w:bookmarkEnd w:id="3381"/>
      <w:bookmarkEnd w:id="3382"/>
      <w:bookmarkEnd w:id="3383"/>
      <w:bookmarkEnd w:id="3384"/>
      <w:bookmarkEnd w:id="3385"/>
    </w:p>
    <w:p w14:paraId="2975C41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89.</w:t>
      </w:r>
      <w:r w:rsidRPr="005050F0">
        <w:rPr>
          <w:noProof/>
        </w:rPr>
        <w:t>1: /</w:t>
      </w:r>
      <w:r w:rsidRPr="005050F0">
        <w:rPr>
          <w:i/>
          <w:iCs/>
          <w:noProof/>
        </w:rPr>
        <w:t>&lt;x&gt;</w:t>
      </w:r>
      <w:r w:rsidRPr="005050F0">
        <w:rPr>
          <w:noProof/>
        </w:rPr>
        <w:t>/</w:t>
      </w:r>
      <w:r w:rsidRPr="005050F0">
        <w:rPr>
          <w:noProof/>
          <w:lang w:eastAsia="ko-KR"/>
        </w:rPr>
        <w:t>&lt;x&gt;</w:t>
      </w:r>
      <w:r w:rsidRPr="005050F0">
        <w:rPr>
          <w:noProof/>
        </w:rPr>
        <w:t>/OnNetwork/OneToOneEmergencyAlert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96CB5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0FED3" w14:textId="77777777" w:rsidR="006F494F" w:rsidRPr="005050F0" w:rsidRDefault="006F494F" w:rsidP="003A70BF">
            <w:pPr>
              <w:rPr>
                <w:rFonts w:ascii="Arial" w:hAnsi="Arial" w:cs="Arial"/>
                <w:noProof/>
                <w:sz w:val="18"/>
                <w:szCs w:val="18"/>
              </w:rPr>
            </w:pPr>
            <w:r w:rsidRPr="005050F0">
              <w:rPr>
                <w:noProof/>
              </w:rPr>
              <w:t>&lt;x&gt;/OnNetwork/OneToOne</w:t>
            </w:r>
            <w:r w:rsidRPr="005050F0">
              <w:rPr>
                <w:noProof/>
                <w:lang w:eastAsia="ko-KR"/>
              </w:rPr>
              <w:t>EmergencyAlert</w:t>
            </w:r>
          </w:p>
        </w:tc>
      </w:tr>
      <w:tr w:rsidR="006F494F" w:rsidRPr="005050F0" w14:paraId="2B1C9A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73295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6434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EDB1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90B2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EB22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5AF8D" w14:textId="77777777" w:rsidR="006F494F" w:rsidRPr="005050F0" w:rsidRDefault="006F494F" w:rsidP="003A70BF">
            <w:pPr>
              <w:jc w:val="center"/>
              <w:rPr>
                <w:rFonts w:ascii="Arial" w:hAnsi="Arial" w:cs="Arial"/>
                <w:b/>
                <w:noProof/>
                <w:sz w:val="18"/>
                <w:szCs w:val="18"/>
              </w:rPr>
            </w:pPr>
          </w:p>
        </w:tc>
      </w:tr>
      <w:tr w:rsidR="006F494F" w:rsidRPr="005050F0" w14:paraId="3F8E608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5478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E9B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342C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1A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808F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EC7D44" w14:textId="77777777" w:rsidR="006F494F" w:rsidRPr="005050F0" w:rsidRDefault="006F494F" w:rsidP="003A70BF">
            <w:pPr>
              <w:jc w:val="center"/>
              <w:rPr>
                <w:b/>
                <w:noProof/>
              </w:rPr>
            </w:pPr>
          </w:p>
        </w:tc>
      </w:tr>
      <w:tr w:rsidR="006F494F" w:rsidRPr="005050F0" w14:paraId="581381D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194E0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D2D3C8"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on-network one-to-one emergency alert configuration.</w:t>
            </w:r>
          </w:p>
        </w:tc>
      </w:tr>
    </w:tbl>
    <w:p w14:paraId="7F67E073" w14:textId="77777777" w:rsidR="00436685" w:rsidRPr="005050F0" w:rsidRDefault="00436685" w:rsidP="00436685">
      <w:pPr>
        <w:rPr>
          <w:noProof/>
        </w:rPr>
      </w:pPr>
      <w:bookmarkStart w:id="3386" w:name="_Toc4577919"/>
      <w:bookmarkStart w:id="3387" w:name="_Toc27504515"/>
      <w:bookmarkStart w:id="3388" w:name="_Toc27505303"/>
      <w:bookmarkStart w:id="3389" w:name="_Toc27506087"/>
      <w:bookmarkStart w:id="3390" w:name="_Toc27506871"/>
    </w:p>
    <w:p w14:paraId="4F1A9E74" w14:textId="77777777" w:rsidR="006F494F" w:rsidRPr="005050F0" w:rsidRDefault="006F494F" w:rsidP="006F494F">
      <w:pPr>
        <w:pStyle w:val="Heading3"/>
        <w:rPr>
          <w:noProof/>
          <w:lang w:eastAsia="ko-KR"/>
        </w:rPr>
      </w:pPr>
      <w:bookmarkStart w:id="3391" w:name="_Toc176344792"/>
      <w:r w:rsidRPr="005050F0">
        <w:rPr>
          <w:noProof/>
          <w:lang w:eastAsia="ko-KR"/>
        </w:rPr>
        <w:t>10</w:t>
      </w:r>
      <w:r w:rsidRPr="005050F0">
        <w:rPr>
          <w:noProof/>
        </w:rPr>
        <w:t>.2.90</w:t>
      </w:r>
      <w:r w:rsidRPr="005050F0">
        <w:rPr>
          <w:noProof/>
        </w:rPr>
        <w:tab/>
        <w:t>/</w:t>
      </w:r>
      <w:r w:rsidRPr="005050F0">
        <w:rPr>
          <w:i/>
          <w:iCs/>
          <w:noProof/>
        </w:rPr>
        <w:t>&lt;x&gt;</w:t>
      </w:r>
      <w:r w:rsidRPr="005050F0">
        <w:rPr>
          <w:noProof/>
        </w:rPr>
        <w:t>/&lt;x&gt;/OnNetwork/OneToOneEmergencyAlert/Entry</w:t>
      </w:r>
      <w:bookmarkEnd w:id="3386"/>
      <w:bookmarkEnd w:id="3387"/>
      <w:bookmarkEnd w:id="3388"/>
      <w:bookmarkEnd w:id="3389"/>
      <w:bookmarkEnd w:id="3390"/>
      <w:bookmarkEnd w:id="3391"/>
    </w:p>
    <w:p w14:paraId="4B3D999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90</w:t>
      </w:r>
      <w:r w:rsidRPr="005050F0">
        <w:rPr>
          <w:noProof/>
        </w:rPr>
        <w:t>.1: /</w:t>
      </w:r>
      <w:r w:rsidRPr="005050F0">
        <w:rPr>
          <w:i/>
          <w:iCs/>
          <w:noProof/>
        </w:rPr>
        <w:t>&lt;x&gt;</w:t>
      </w:r>
      <w:r w:rsidRPr="005050F0">
        <w:rPr>
          <w:noProof/>
        </w:rPr>
        <w:t>/</w:t>
      </w:r>
      <w:r w:rsidRPr="005050F0">
        <w:rPr>
          <w:noProof/>
          <w:lang w:eastAsia="ko-KR"/>
        </w:rPr>
        <w:t>&lt;x&gt;</w:t>
      </w:r>
      <w:r w:rsidRPr="005050F0">
        <w:rPr>
          <w:noProof/>
        </w:rPr>
        <w:t>/OnNetwork/OneToOneEmergencyAlert/Entry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C45B63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39FA58" w14:textId="77777777" w:rsidR="006F494F" w:rsidRPr="005050F0" w:rsidRDefault="006F494F" w:rsidP="003A70BF">
            <w:pPr>
              <w:rPr>
                <w:rFonts w:ascii="Arial" w:hAnsi="Arial" w:cs="Arial"/>
                <w:noProof/>
                <w:sz w:val="18"/>
                <w:szCs w:val="18"/>
              </w:rPr>
            </w:pPr>
            <w:r w:rsidRPr="005050F0">
              <w:rPr>
                <w:noProof/>
              </w:rPr>
              <w:t>&lt;x&gt;/OnNetwork/OneToOneEmergencyAlert/Entry</w:t>
            </w:r>
          </w:p>
        </w:tc>
      </w:tr>
      <w:tr w:rsidR="006F494F" w:rsidRPr="005050F0" w14:paraId="168C48C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6B66C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3504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BF8D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6B87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F44A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1AC1DE" w14:textId="77777777" w:rsidR="006F494F" w:rsidRPr="005050F0" w:rsidRDefault="006F494F" w:rsidP="003A70BF">
            <w:pPr>
              <w:jc w:val="center"/>
              <w:rPr>
                <w:rFonts w:ascii="Arial" w:hAnsi="Arial" w:cs="Arial"/>
                <w:b/>
                <w:noProof/>
                <w:sz w:val="18"/>
                <w:szCs w:val="18"/>
              </w:rPr>
            </w:pPr>
          </w:p>
        </w:tc>
      </w:tr>
      <w:tr w:rsidR="006F494F" w:rsidRPr="005050F0" w14:paraId="24E0BD1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CFC53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CC1A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E80E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5130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9162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244E67" w14:textId="77777777" w:rsidR="006F494F" w:rsidRPr="005050F0" w:rsidRDefault="006F494F" w:rsidP="003A70BF">
            <w:pPr>
              <w:jc w:val="center"/>
              <w:rPr>
                <w:b/>
                <w:noProof/>
              </w:rPr>
            </w:pPr>
          </w:p>
        </w:tc>
      </w:tr>
      <w:tr w:rsidR="006F494F" w:rsidRPr="005050F0" w14:paraId="754D02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2854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7ED20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w:t>
            </w:r>
            <w:r w:rsidRPr="005050F0">
              <w:rPr>
                <w:noProof/>
              </w:rPr>
              <w:t xml:space="preserve"> of an </w:t>
            </w:r>
            <w:r w:rsidRPr="005050F0">
              <w:rPr>
                <w:noProof/>
                <w:lang w:eastAsia="ko-KR"/>
              </w:rPr>
              <w:t xml:space="preserve">MCData </w:t>
            </w:r>
            <w:r w:rsidRPr="005050F0">
              <w:rPr>
                <w:noProof/>
              </w:rPr>
              <w:t>emergency alert</w:t>
            </w:r>
            <w:r w:rsidRPr="005050F0">
              <w:rPr>
                <w:noProof/>
                <w:lang w:eastAsia="ko-KR"/>
              </w:rPr>
              <w:t>.</w:t>
            </w:r>
          </w:p>
        </w:tc>
      </w:tr>
    </w:tbl>
    <w:p w14:paraId="266506A5" w14:textId="77777777" w:rsidR="00436685" w:rsidRPr="005050F0" w:rsidRDefault="00436685" w:rsidP="00436685">
      <w:pPr>
        <w:rPr>
          <w:noProof/>
        </w:rPr>
      </w:pPr>
      <w:bookmarkStart w:id="3392" w:name="_Toc4577920"/>
      <w:bookmarkStart w:id="3393" w:name="_Toc27504516"/>
      <w:bookmarkStart w:id="3394" w:name="_Toc27505304"/>
      <w:bookmarkStart w:id="3395" w:name="_Toc27506088"/>
      <w:bookmarkStart w:id="3396" w:name="_Toc27506872"/>
    </w:p>
    <w:p w14:paraId="0CBCB964" w14:textId="77777777" w:rsidR="006F494F" w:rsidRPr="005050F0" w:rsidRDefault="006F494F" w:rsidP="006F494F">
      <w:pPr>
        <w:pStyle w:val="Heading3"/>
        <w:rPr>
          <w:noProof/>
          <w:lang w:eastAsia="ko-KR"/>
        </w:rPr>
      </w:pPr>
      <w:bookmarkStart w:id="3397" w:name="_Toc176344793"/>
      <w:r w:rsidRPr="005050F0">
        <w:rPr>
          <w:noProof/>
        </w:rPr>
        <w:t>10.2.</w:t>
      </w:r>
      <w:r w:rsidRPr="005050F0">
        <w:rPr>
          <w:noProof/>
          <w:lang w:eastAsia="ko-KR"/>
        </w:rPr>
        <w:t>91</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/OnNetwork/OneToOneEmergencyAlert/Entry/ID</w:t>
      </w:r>
      <w:bookmarkEnd w:id="3392"/>
      <w:bookmarkEnd w:id="3393"/>
      <w:bookmarkEnd w:id="3394"/>
      <w:bookmarkEnd w:id="3395"/>
      <w:bookmarkEnd w:id="3396"/>
      <w:bookmarkEnd w:id="3397"/>
    </w:p>
    <w:p w14:paraId="3F20F5D0" w14:textId="77777777" w:rsidR="006F494F" w:rsidRPr="005050F0" w:rsidRDefault="006F494F" w:rsidP="006F494F">
      <w:pPr>
        <w:pStyle w:val="TH"/>
        <w:rPr>
          <w:noProof/>
          <w:lang w:eastAsia="ko-KR"/>
        </w:rPr>
      </w:pPr>
      <w:r w:rsidRPr="005050F0">
        <w:rPr>
          <w:noProof/>
        </w:rPr>
        <w:t>Table </w:t>
      </w:r>
      <w:r w:rsidRPr="005050F0">
        <w:rPr>
          <w:noProof/>
          <w:lang w:eastAsia="ko-KR"/>
        </w:rPr>
        <w:t>10.2.91</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3B62D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830726" w14:textId="77777777" w:rsidR="006F494F" w:rsidRPr="005050F0" w:rsidRDefault="006F494F" w:rsidP="003A70BF">
            <w:pPr>
              <w:rPr>
                <w:rFonts w:ascii="Arial" w:hAnsi="Arial" w:cs="Arial"/>
                <w:noProof/>
                <w:sz w:val="18"/>
                <w:szCs w:val="18"/>
              </w:rPr>
            </w:pPr>
            <w:r w:rsidRPr="005050F0">
              <w:rPr>
                <w:noProof/>
              </w:rPr>
              <w:t>&lt;x&gt;/OnNetwork/OneToOneEmergencyAlert/Entry/ID</w:t>
            </w:r>
          </w:p>
        </w:tc>
      </w:tr>
      <w:tr w:rsidR="006F494F" w:rsidRPr="005050F0" w14:paraId="0C172FD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7C1A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CF5A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863A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2E32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1ADC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649E3D" w14:textId="77777777" w:rsidR="006F494F" w:rsidRPr="005050F0" w:rsidRDefault="006F494F" w:rsidP="003A70BF">
            <w:pPr>
              <w:jc w:val="center"/>
              <w:rPr>
                <w:rFonts w:ascii="Arial" w:hAnsi="Arial" w:cs="Arial"/>
                <w:b/>
                <w:noProof/>
                <w:sz w:val="18"/>
                <w:szCs w:val="18"/>
              </w:rPr>
            </w:pPr>
          </w:p>
        </w:tc>
      </w:tr>
      <w:tr w:rsidR="006F494F" w:rsidRPr="005050F0" w14:paraId="705BB71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937FA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638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15EB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37E7"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581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54FC30" w14:textId="77777777" w:rsidR="006F494F" w:rsidRPr="005050F0" w:rsidRDefault="006F494F" w:rsidP="003A70BF">
            <w:pPr>
              <w:jc w:val="center"/>
              <w:rPr>
                <w:b/>
                <w:noProof/>
              </w:rPr>
            </w:pPr>
          </w:p>
        </w:tc>
      </w:tr>
      <w:tr w:rsidR="006F494F" w:rsidRPr="005050F0" w14:paraId="135FAE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8CF98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4C8A3B"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MCData user ID</w:t>
            </w:r>
            <w:r w:rsidRPr="005050F0">
              <w:rPr>
                <w:noProof/>
              </w:rPr>
              <w:t xml:space="preserve"> used upon certain criteria on initiation of a one-to-one MCData emergency alert</w:t>
            </w:r>
            <w:r w:rsidRPr="005050F0">
              <w:rPr>
                <w:noProof/>
                <w:lang w:eastAsia="ko-KR"/>
              </w:rPr>
              <w:t>.</w:t>
            </w:r>
          </w:p>
        </w:tc>
      </w:tr>
    </w:tbl>
    <w:p w14:paraId="58A45660" w14:textId="77777777" w:rsidR="00436685" w:rsidRPr="005050F0" w:rsidRDefault="00436685" w:rsidP="00436685">
      <w:pPr>
        <w:rPr>
          <w:noProof/>
        </w:rPr>
      </w:pPr>
      <w:bookmarkStart w:id="3398" w:name="_Toc4577921"/>
      <w:bookmarkStart w:id="3399" w:name="_Toc27504517"/>
      <w:bookmarkStart w:id="3400" w:name="_Toc27505305"/>
      <w:bookmarkStart w:id="3401" w:name="_Toc27506089"/>
      <w:bookmarkStart w:id="3402" w:name="_Toc27506873"/>
    </w:p>
    <w:p w14:paraId="3392978B" w14:textId="77777777" w:rsidR="006F494F" w:rsidRPr="005050F0" w:rsidRDefault="006F494F" w:rsidP="006F494F">
      <w:pPr>
        <w:pStyle w:val="Heading3"/>
        <w:rPr>
          <w:noProof/>
          <w:lang w:eastAsia="ko-KR"/>
        </w:rPr>
      </w:pPr>
      <w:bookmarkStart w:id="3403" w:name="_Toc176344794"/>
      <w:r w:rsidRPr="005050F0">
        <w:rPr>
          <w:noProof/>
        </w:rPr>
        <w:t>10.2.</w:t>
      </w:r>
      <w:r w:rsidRPr="005050F0">
        <w:rPr>
          <w:noProof/>
          <w:lang w:eastAsia="ko-KR"/>
        </w:rPr>
        <w:t>92</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w:t>
      </w:r>
      <w:r w:rsidR="00555A39" w:rsidRPr="005050F0">
        <w:rPr>
          <w:noProof/>
        </w:rPr>
        <w:br/>
      </w:r>
      <w:r w:rsidRPr="005050F0">
        <w:rPr>
          <w:noProof/>
        </w:rPr>
        <w:t>DisplayName</w:t>
      </w:r>
      <w:bookmarkEnd w:id="3398"/>
      <w:bookmarkEnd w:id="3399"/>
      <w:bookmarkEnd w:id="3400"/>
      <w:bookmarkEnd w:id="3401"/>
      <w:bookmarkEnd w:id="3402"/>
      <w:bookmarkEnd w:id="3403"/>
    </w:p>
    <w:p w14:paraId="19CC866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92</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140BD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4D5EF5" w14:textId="77777777" w:rsidR="006F494F" w:rsidRPr="005050F0" w:rsidRDefault="006F494F" w:rsidP="003A70BF">
            <w:pPr>
              <w:rPr>
                <w:rFonts w:ascii="Arial" w:hAnsi="Arial" w:cs="Arial"/>
                <w:noProof/>
                <w:sz w:val="18"/>
                <w:szCs w:val="18"/>
              </w:rPr>
            </w:pPr>
            <w:r w:rsidRPr="005050F0">
              <w:rPr>
                <w:noProof/>
              </w:rPr>
              <w:t>&lt;x&gt;/OnNetwork/OneToOneEmergencyAlert/Entry/DisplayName</w:t>
            </w:r>
          </w:p>
        </w:tc>
      </w:tr>
      <w:tr w:rsidR="006F494F" w:rsidRPr="005050F0" w14:paraId="17AA4F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B8E2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1389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4F02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D758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1F3A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ED88EA" w14:textId="77777777" w:rsidR="006F494F" w:rsidRPr="005050F0" w:rsidRDefault="006F494F" w:rsidP="003A70BF">
            <w:pPr>
              <w:jc w:val="center"/>
              <w:rPr>
                <w:rFonts w:ascii="Arial" w:hAnsi="Arial" w:cs="Arial"/>
                <w:b/>
                <w:noProof/>
                <w:sz w:val="18"/>
                <w:szCs w:val="18"/>
              </w:rPr>
            </w:pPr>
          </w:p>
        </w:tc>
      </w:tr>
      <w:tr w:rsidR="006F494F" w:rsidRPr="005050F0" w14:paraId="02773E5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345C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9D8B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C898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4C2B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4CB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2FA91B" w14:textId="77777777" w:rsidR="006F494F" w:rsidRPr="005050F0" w:rsidRDefault="006F494F" w:rsidP="003A70BF">
            <w:pPr>
              <w:jc w:val="center"/>
              <w:rPr>
                <w:b/>
                <w:noProof/>
              </w:rPr>
            </w:pPr>
          </w:p>
        </w:tc>
      </w:tr>
      <w:tr w:rsidR="006F494F" w:rsidRPr="005050F0" w14:paraId="46C216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A0293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58E125"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EE98A01" w14:textId="77777777" w:rsidR="00436685" w:rsidRPr="005050F0" w:rsidRDefault="00436685" w:rsidP="00436685">
      <w:pPr>
        <w:rPr>
          <w:noProof/>
        </w:rPr>
      </w:pPr>
      <w:bookmarkStart w:id="3404" w:name="_Toc4577922"/>
      <w:bookmarkStart w:id="3405" w:name="_Toc27504518"/>
      <w:bookmarkStart w:id="3406" w:name="_Toc27505306"/>
      <w:bookmarkStart w:id="3407" w:name="_Toc27506090"/>
      <w:bookmarkStart w:id="3408" w:name="_Toc27506874"/>
    </w:p>
    <w:p w14:paraId="00601877" w14:textId="77777777" w:rsidR="006F494F" w:rsidRPr="005050F0" w:rsidRDefault="006F494F" w:rsidP="006F494F">
      <w:pPr>
        <w:pStyle w:val="Heading3"/>
        <w:rPr>
          <w:noProof/>
          <w:lang w:eastAsia="ko-KR"/>
        </w:rPr>
      </w:pPr>
      <w:bookmarkStart w:id="3409" w:name="_Toc176344795"/>
      <w:r w:rsidRPr="005050F0">
        <w:rPr>
          <w:noProof/>
        </w:rPr>
        <w:t>10.2.</w:t>
      </w:r>
      <w:r w:rsidRPr="005050F0">
        <w:rPr>
          <w:noProof/>
          <w:lang w:eastAsia="ko-KR"/>
        </w:rPr>
        <w:t>93</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/OnNetwork/OneToOneEmergencyAlert/Entry/Usage</w:t>
      </w:r>
      <w:bookmarkEnd w:id="3404"/>
      <w:bookmarkEnd w:id="3405"/>
      <w:bookmarkEnd w:id="3406"/>
      <w:bookmarkEnd w:id="3407"/>
      <w:bookmarkEnd w:id="3408"/>
      <w:bookmarkEnd w:id="3409"/>
    </w:p>
    <w:p w14:paraId="01974761" w14:textId="77777777" w:rsidR="006F494F" w:rsidRPr="005050F0" w:rsidRDefault="006F494F" w:rsidP="006F494F">
      <w:pPr>
        <w:pStyle w:val="TH"/>
        <w:rPr>
          <w:noProof/>
          <w:lang w:eastAsia="ko-KR"/>
        </w:rPr>
      </w:pPr>
      <w:r w:rsidRPr="005050F0">
        <w:rPr>
          <w:noProof/>
        </w:rPr>
        <w:t>Table </w:t>
      </w:r>
      <w:r w:rsidRPr="005050F0">
        <w:rPr>
          <w:noProof/>
          <w:lang w:eastAsia="ko-KR"/>
        </w:rPr>
        <w:t>10.2.93</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6E1DA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9A05EB" w14:textId="77777777" w:rsidR="006F494F" w:rsidRPr="005050F0" w:rsidRDefault="006F494F" w:rsidP="003A70BF">
            <w:pPr>
              <w:rPr>
                <w:rFonts w:ascii="Arial" w:hAnsi="Arial" w:cs="Arial"/>
                <w:noProof/>
                <w:sz w:val="18"/>
                <w:szCs w:val="18"/>
              </w:rPr>
            </w:pPr>
            <w:r w:rsidRPr="005050F0">
              <w:rPr>
                <w:noProof/>
              </w:rPr>
              <w:t>&lt;x&gt;/OnNetwork/OneToOneEmergencyAlert/Entry/Usage</w:t>
            </w:r>
          </w:p>
        </w:tc>
      </w:tr>
      <w:tr w:rsidR="006F494F" w:rsidRPr="005050F0" w14:paraId="15630A1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8D31E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F1A9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CFAB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F3C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2C8B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7A1420" w14:textId="77777777" w:rsidR="006F494F" w:rsidRPr="005050F0" w:rsidRDefault="006F494F" w:rsidP="003A70BF">
            <w:pPr>
              <w:jc w:val="center"/>
              <w:rPr>
                <w:rFonts w:ascii="Arial" w:hAnsi="Arial" w:cs="Arial"/>
                <w:b/>
                <w:noProof/>
                <w:sz w:val="18"/>
                <w:szCs w:val="18"/>
              </w:rPr>
            </w:pPr>
          </w:p>
        </w:tc>
      </w:tr>
      <w:tr w:rsidR="006F494F" w:rsidRPr="005050F0" w14:paraId="6D65630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85B3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F647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EDEE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5FC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8DB3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0E8DDE" w14:textId="77777777" w:rsidR="006F494F" w:rsidRPr="005050F0" w:rsidRDefault="006F494F" w:rsidP="003A70BF">
            <w:pPr>
              <w:jc w:val="center"/>
              <w:rPr>
                <w:b/>
                <w:noProof/>
              </w:rPr>
            </w:pPr>
          </w:p>
        </w:tc>
      </w:tr>
      <w:tr w:rsidR="006F494F" w:rsidRPr="005050F0" w14:paraId="07BA22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94D43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9F1A21"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MCData emergency alert uses the ID</w:t>
            </w:r>
            <w:r w:rsidRPr="005050F0">
              <w:rPr>
                <w:noProof/>
                <w:lang w:eastAsia="ko-KR"/>
              </w:rPr>
              <w:t>.</w:t>
            </w:r>
          </w:p>
        </w:tc>
      </w:tr>
    </w:tbl>
    <w:p w14:paraId="0AB84FAC" w14:textId="77777777" w:rsidR="00436685" w:rsidRPr="005050F0" w:rsidRDefault="00436685" w:rsidP="00436685">
      <w:pPr>
        <w:rPr>
          <w:noProof/>
        </w:rPr>
      </w:pPr>
    </w:p>
    <w:p w14:paraId="5BD526E4" w14:textId="77777777" w:rsidR="006F494F" w:rsidRPr="005050F0" w:rsidRDefault="006F494F" w:rsidP="006F494F">
      <w:pPr>
        <w:rPr>
          <w:noProof/>
        </w:rPr>
      </w:pPr>
      <w:r w:rsidRPr="005050F0">
        <w:rPr>
          <w:noProof/>
        </w:rPr>
        <w:t>The valid values are 'LocallyDetermined' and 'UsePreConfigured'.</w:t>
      </w:r>
    </w:p>
    <w:p w14:paraId="1B41D584" w14:textId="77777777" w:rsidR="006F494F" w:rsidRPr="005050F0" w:rsidRDefault="006F494F" w:rsidP="006F494F">
      <w:pPr>
        <w:rPr>
          <w:noProof/>
        </w:rPr>
      </w:pPr>
      <w:r w:rsidRPr="005050F0">
        <w:rPr>
          <w:noProof/>
        </w:rPr>
        <w:t xml:space="preserve">When set to 'LocallyDetermined' then if the MCData user selects an MCData ID then use that MCData ID for an on-network MCData emergency alert, if the MCData user does not select a MCData ID then use the MCData ID identified by the ID in </w:t>
      </w:r>
      <w:r w:rsidR="00CD22F8" w:rsidRPr="005050F0">
        <w:rPr>
          <w:noProof/>
        </w:rPr>
        <w:t>clause</w:t>
      </w:r>
      <w:r w:rsidRPr="005050F0">
        <w:rPr>
          <w:noProof/>
        </w:rPr>
        <w:t> </w:t>
      </w:r>
      <w:r w:rsidR="006C235D" w:rsidRPr="005050F0">
        <w:rPr>
          <w:noProof/>
        </w:rPr>
        <w:t xml:space="preserve">10.2.91 </w:t>
      </w:r>
      <w:r w:rsidRPr="005050F0">
        <w:rPr>
          <w:noProof/>
        </w:rPr>
        <w:t>for an on-network MCData emergency alert.</w:t>
      </w:r>
    </w:p>
    <w:p w14:paraId="47A8F6E1" w14:textId="77777777" w:rsidR="006F494F" w:rsidRPr="005050F0" w:rsidRDefault="006F494F" w:rsidP="006F494F">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w:t>
      </w:r>
      <w:r w:rsidR="006C235D" w:rsidRPr="005050F0">
        <w:rPr>
          <w:noProof/>
        </w:rPr>
        <w:t>10.2.91</w:t>
      </w:r>
      <w:r w:rsidRPr="005050F0">
        <w:rPr>
          <w:noProof/>
        </w:rPr>
        <w:t xml:space="preserve"> for an on-network MCData emergency alert.</w:t>
      </w:r>
    </w:p>
    <w:p w14:paraId="3813EBFB" w14:textId="77777777" w:rsidR="006F494F" w:rsidRPr="005050F0" w:rsidRDefault="006F494F" w:rsidP="006F494F">
      <w:pPr>
        <w:pStyle w:val="Heading3"/>
        <w:rPr>
          <w:noProof/>
          <w:lang w:eastAsia="ko-KR"/>
        </w:rPr>
      </w:pPr>
      <w:bookmarkStart w:id="3410" w:name="_Toc4577923"/>
      <w:bookmarkStart w:id="3411" w:name="_Toc27504519"/>
      <w:bookmarkStart w:id="3412" w:name="_Toc27505307"/>
      <w:bookmarkStart w:id="3413" w:name="_Toc27506091"/>
      <w:bookmarkStart w:id="3414" w:name="_Toc27506875"/>
      <w:bookmarkStart w:id="3415" w:name="_Toc176344796"/>
      <w:r w:rsidRPr="005050F0">
        <w:rPr>
          <w:noProof/>
        </w:rPr>
        <w:t>10.2.94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3410"/>
      <w:bookmarkEnd w:id="3411"/>
      <w:bookmarkEnd w:id="3412"/>
      <w:bookmarkEnd w:id="3413"/>
      <w:bookmarkEnd w:id="3414"/>
      <w:bookmarkEnd w:id="3415"/>
    </w:p>
    <w:p w14:paraId="6F50D8A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2.94.1: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4A697FD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941154"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6F494F" w:rsidRPr="005050F0" w14:paraId="468907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59F0A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34F6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9F67D"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1EB9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7D1C"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6549947" w14:textId="77777777" w:rsidR="006F494F" w:rsidRPr="005050F0" w:rsidRDefault="006F494F" w:rsidP="003A70BF">
            <w:pPr>
              <w:jc w:val="center"/>
              <w:rPr>
                <w:rFonts w:ascii="Arial" w:hAnsi="Arial" w:cs="Arial"/>
                <w:b/>
                <w:noProof/>
                <w:sz w:val="18"/>
                <w:szCs w:val="18"/>
              </w:rPr>
            </w:pPr>
          </w:p>
        </w:tc>
      </w:tr>
      <w:tr w:rsidR="006F494F" w:rsidRPr="005050F0" w14:paraId="09B54FA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7B62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4E8B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F89F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D2DF"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57EAB"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E92ECE" w14:textId="77777777" w:rsidR="006F494F" w:rsidRPr="005050F0" w:rsidRDefault="006F494F" w:rsidP="003A70BF">
            <w:pPr>
              <w:jc w:val="center"/>
              <w:rPr>
                <w:b/>
                <w:noProof/>
              </w:rPr>
            </w:pPr>
          </w:p>
        </w:tc>
      </w:tr>
      <w:tr w:rsidR="006F494F" w:rsidRPr="005050F0" w14:paraId="445CD9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BDAA10"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31ECF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perform dynamic regrouping operations.</w:t>
            </w:r>
          </w:p>
        </w:tc>
      </w:tr>
    </w:tbl>
    <w:p w14:paraId="38FEFA2C" w14:textId="77777777" w:rsidR="00436685" w:rsidRPr="005050F0" w:rsidRDefault="00436685" w:rsidP="00436685">
      <w:pPr>
        <w:rPr>
          <w:noProof/>
        </w:rPr>
      </w:pPr>
    </w:p>
    <w:p w14:paraId="28D043E6"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perform dynamic regrouping operations.</w:t>
      </w:r>
    </w:p>
    <w:p w14:paraId="58C9A732"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perform dynamic regrouping operations.</w:t>
      </w:r>
    </w:p>
    <w:p w14:paraId="4B1FFE6F" w14:textId="77777777" w:rsidR="006F494F" w:rsidRPr="005050F0" w:rsidRDefault="006F494F" w:rsidP="006F494F">
      <w:pPr>
        <w:pStyle w:val="Heading3"/>
        <w:rPr>
          <w:noProof/>
          <w:lang w:eastAsia="ko-KR"/>
        </w:rPr>
      </w:pPr>
      <w:bookmarkStart w:id="3416" w:name="_Toc4577924"/>
      <w:bookmarkStart w:id="3417" w:name="_Toc27504520"/>
      <w:bookmarkStart w:id="3418" w:name="_Toc27505308"/>
      <w:bookmarkStart w:id="3419" w:name="_Toc27506092"/>
      <w:bookmarkStart w:id="3420" w:name="_Toc27506876"/>
      <w:bookmarkStart w:id="3421" w:name="_Toc176344797"/>
      <w:r w:rsidRPr="005050F0">
        <w:rPr>
          <w:noProof/>
        </w:rPr>
        <w:t>10.2.95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3416"/>
      <w:bookmarkEnd w:id="3417"/>
      <w:bookmarkEnd w:id="3418"/>
      <w:bookmarkEnd w:id="3419"/>
      <w:bookmarkEnd w:id="3420"/>
      <w:bookmarkEnd w:id="3421"/>
    </w:p>
    <w:p w14:paraId="2570B6E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2.95.1: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CC9F64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0266A53"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6F494F" w:rsidRPr="005050F0" w14:paraId="24A1BE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8D81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67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DC3CF"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D77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F75B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4A337D5" w14:textId="77777777" w:rsidR="006F494F" w:rsidRPr="005050F0" w:rsidRDefault="006F494F" w:rsidP="003A70BF">
            <w:pPr>
              <w:jc w:val="center"/>
              <w:rPr>
                <w:rFonts w:ascii="Arial" w:hAnsi="Arial" w:cs="Arial"/>
                <w:b/>
                <w:noProof/>
                <w:sz w:val="18"/>
                <w:szCs w:val="18"/>
              </w:rPr>
            </w:pPr>
          </w:p>
        </w:tc>
      </w:tr>
      <w:tr w:rsidR="006F494F" w:rsidRPr="005050F0" w14:paraId="2DBC77C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779A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23BE7"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0F718"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41608"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E013A"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432037C" w14:textId="77777777" w:rsidR="006F494F" w:rsidRPr="005050F0" w:rsidRDefault="006F494F" w:rsidP="003A70BF">
            <w:pPr>
              <w:jc w:val="center"/>
              <w:rPr>
                <w:b/>
                <w:noProof/>
              </w:rPr>
            </w:pPr>
          </w:p>
        </w:tc>
      </w:tr>
      <w:tr w:rsidR="006F494F" w:rsidRPr="005050F0" w14:paraId="15834AE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4CBF7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97FA9" w14:textId="77777777" w:rsidR="006F494F" w:rsidRPr="005050F0" w:rsidRDefault="006F494F" w:rsidP="003A70BF">
            <w:pPr>
              <w:rPr>
                <w:noProof/>
                <w:lang w:eastAsia="ko-KR"/>
              </w:rPr>
            </w:pPr>
            <w:r w:rsidRPr="005050F0">
              <w:rPr>
                <w:noProof/>
              </w:rPr>
              <w:t xml:space="preserve">This leaf node indicates the presence status on the network of this MCData </w:t>
            </w:r>
            <w:r w:rsidRPr="005050F0">
              <w:rPr>
                <w:noProof/>
                <w:lang w:eastAsia="ko-KR"/>
              </w:rPr>
              <w:t>user</w:t>
            </w:r>
            <w:r w:rsidRPr="005050F0">
              <w:rPr>
                <w:noProof/>
              </w:rPr>
              <w:t xml:space="preserve"> is available</w:t>
            </w:r>
            <w:r w:rsidRPr="005050F0">
              <w:rPr>
                <w:noProof/>
                <w:lang w:eastAsia="ko-KR"/>
              </w:rPr>
              <w:t>.</w:t>
            </w:r>
          </w:p>
        </w:tc>
      </w:tr>
    </w:tbl>
    <w:p w14:paraId="68DDC8A6" w14:textId="77777777" w:rsidR="00436685" w:rsidRPr="005050F0" w:rsidRDefault="00436685" w:rsidP="00436685">
      <w:pPr>
        <w:rPr>
          <w:noProof/>
        </w:rPr>
      </w:pPr>
    </w:p>
    <w:p w14:paraId="1F6779C0" w14:textId="77777777" w:rsidR="006F494F" w:rsidRPr="005050F0" w:rsidRDefault="006F494F" w:rsidP="006F494F">
      <w:pPr>
        <w:rPr>
          <w:noProof/>
          <w:lang w:eastAsia="ko-KR"/>
        </w:rPr>
      </w:pPr>
      <w:r w:rsidRPr="005050F0">
        <w:rPr>
          <w:noProof/>
        </w:rPr>
        <w:t xml:space="preserve">When set to "true" the presence status on the network of this MCData </w:t>
      </w:r>
      <w:r w:rsidRPr="005050F0">
        <w:rPr>
          <w:noProof/>
          <w:lang w:eastAsia="ko-KR"/>
        </w:rPr>
        <w:t>user</w:t>
      </w:r>
      <w:r w:rsidRPr="005050F0">
        <w:rPr>
          <w:noProof/>
        </w:rPr>
        <w:t xml:space="preserve"> is available</w:t>
      </w:r>
      <w:r w:rsidRPr="005050F0">
        <w:rPr>
          <w:noProof/>
          <w:lang w:eastAsia="ko-KR"/>
        </w:rPr>
        <w:t>.</w:t>
      </w:r>
    </w:p>
    <w:p w14:paraId="5FB66E60"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MCData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74B5387B" w14:textId="77777777" w:rsidR="006F494F" w:rsidRPr="005050F0" w:rsidRDefault="006F494F" w:rsidP="006F494F">
      <w:pPr>
        <w:pStyle w:val="Heading3"/>
        <w:rPr>
          <w:noProof/>
          <w:lang w:eastAsia="ko-KR"/>
        </w:rPr>
      </w:pPr>
      <w:bookmarkStart w:id="3422" w:name="_Toc4577925"/>
      <w:bookmarkStart w:id="3423" w:name="_Toc27504521"/>
      <w:bookmarkStart w:id="3424" w:name="_Toc27505309"/>
      <w:bookmarkStart w:id="3425" w:name="_Toc27506093"/>
      <w:bookmarkStart w:id="3426" w:name="_Toc27506877"/>
      <w:bookmarkStart w:id="3427" w:name="_Toc176344798"/>
      <w:r w:rsidRPr="005050F0">
        <w:rPr>
          <w:noProof/>
        </w:rPr>
        <w:t>10.2.96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3422"/>
      <w:bookmarkEnd w:id="3423"/>
      <w:bookmarkEnd w:id="3424"/>
      <w:bookmarkEnd w:id="3425"/>
      <w:bookmarkEnd w:id="3426"/>
      <w:bookmarkEnd w:id="3427"/>
    </w:p>
    <w:p w14:paraId="6744BE3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2.96.1: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C2230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415336"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6F494F" w:rsidRPr="005050F0" w14:paraId="0A8F78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1886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BC6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B4F6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156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F01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DED90" w14:textId="77777777" w:rsidR="006F494F" w:rsidRPr="005050F0" w:rsidRDefault="006F494F" w:rsidP="003A70BF">
            <w:pPr>
              <w:jc w:val="center"/>
              <w:rPr>
                <w:rFonts w:ascii="Arial" w:hAnsi="Arial" w:cs="Arial"/>
                <w:b/>
                <w:noProof/>
                <w:sz w:val="18"/>
                <w:szCs w:val="18"/>
              </w:rPr>
            </w:pPr>
          </w:p>
        </w:tc>
      </w:tr>
      <w:tr w:rsidR="006F494F" w:rsidRPr="005050F0" w14:paraId="30B1F3B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01CEB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3BB5E"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7AEC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A14B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72D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B3CC4F" w14:textId="77777777" w:rsidR="006F494F" w:rsidRPr="005050F0" w:rsidRDefault="006F494F" w:rsidP="003A70BF">
            <w:pPr>
              <w:jc w:val="center"/>
              <w:rPr>
                <w:b/>
                <w:noProof/>
              </w:rPr>
            </w:pPr>
          </w:p>
        </w:tc>
      </w:tr>
      <w:tr w:rsidR="006F494F" w:rsidRPr="005050F0" w14:paraId="58A4B81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DFF85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61BC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obtain</w:t>
            </w:r>
            <w:r w:rsidRPr="005050F0">
              <w:rPr>
                <w:noProof/>
              </w:rPr>
              <w:t xml:space="preserve"> whether a particular MCData User is present on the network</w:t>
            </w:r>
            <w:r w:rsidRPr="005050F0">
              <w:rPr>
                <w:noProof/>
                <w:lang w:eastAsia="ko-KR"/>
              </w:rPr>
              <w:t>.</w:t>
            </w:r>
          </w:p>
        </w:tc>
      </w:tr>
    </w:tbl>
    <w:p w14:paraId="42386FD4" w14:textId="77777777" w:rsidR="00436685" w:rsidRPr="005050F0" w:rsidRDefault="00436685" w:rsidP="00436685">
      <w:pPr>
        <w:rPr>
          <w:noProof/>
        </w:rPr>
      </w:pPr>
    </w:p>
    <w:p w14:paraId="0A26E771"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obtain</w:t>
      </w:r>
      <w:r w:rsidRPr="005050F0">
        <w:rPr>
          <w:noProof/>
        </w:rPr>
        <w:t xml:space="preserve"> whether a particular MCData User is present on the network</w:t>
      </w:r>
      <w:r w:rsidRPr="005050F0">
        <w:rPr>
          <w:noProof/>
          <w:lang w:eastAsia="ko-KR"/>
        </w:rPr>
        <w:t>.</w:t>
      </w:r>
    </w:p>
    <w:p w14:paraId="1189A23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obtain</w:t>
      </w:r>
      <w:r w:rsidRPr="005050F0">
        <w:rPr>
          <w:noProof/>
        </w:rPr>
        <w:t xml:space="preserve"> whether a particular MCData User is present on the network</w:t>
      </w:r>
      <w:r w:rsidRPr="005050F0">
        <w:rPr>
          <w:noProof/>
          <w:lang w:eastAsia="ko-KR"/>
        </w:rPr>
        <w:t>.</w:t>
      </w:r>
    </w:p>
    <w:p w14:paraId="6820A205" w14:textId="77777777" w:rsidR="006F494F" w:rsidRPr="005050F0" w:rsidRDefault="006F494F" w:rsidP="006F494F">
      <w:pPr>
        <w:pStyle w:val="Heading3"/>
        <w:rPr>
          <w:noProof/>
          <w:lang w:eastAsia="ko-KR"/>
        </w:rPr>
      </w:pPr>
      <w:bookmarkStart w:id="3428" w:name="_Toc4577926"/>
      <w:bookmarkStart w:id="3429" w:name="_Toc27504522"/>
      <w:bookmarkStart w:id="3430" w:name="_Toc27505310"/>
      <w:bookmarkStart w:id="3431" w:name="_Toc27506094"/>
      <w:bookmarkStart w:id="3432" w:name="_Toc27506878"/>
      <w:bookmarkStart w:id="3433" w:name="_Toc176344799"/>
      <w:r w:rsidRPr="005050F0">
        <w:rPr>
          <w:noProof/>
        </w:rPr>
        <w:t>10.2.</w:t>
      </w:r>
      <w:r w:rsidRPr="005050F0">
        <w:rPr>
          <w:noProof/>
          <w:lang w:eastAsia="ko-KR"/>
        </w:rPr>
        <w:t>97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3428"/>
      <w:bookmarkEnd w:id="3429"/>
      <w:bookmarkEnd w:id="3430"/>
      <w:bookmarkEnd w:id="3431"/>
      <w:bookmarkEnd w:id="3432"/>
      <w:bookmarkEnd w:id="3433"/>
    </w:p>
    <w:p w14:paraId="46F480B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B5A5CC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F9EF34"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6F494F" w:rsidRPr="005050F0" w14:paraId="75C3886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5412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1B50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BE143"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D6E8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60ACE"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E971E6" w14:textId="77777777" w:rsidR="006F494F" w:rsidRPr="005050F0" w:rsidRDefault="006F494F" w:rsidP="003A70BF">
            <w:pPr>
              <w:jc w:val="center"/>
              <w:rPr>
                <w:rFonts w:ascii="Arial" w:hAnsi="Arial" w:cs="Arial"/>
                <w:b/>
                <w:noProof/>
                <w:sz w:val="18"/>
                <w:szCs w:val="18"/>
              </w:rPr>
            </w:pPr>
          </w:p>
        </w:tc>
      </w:tr>
      <w:tr w:rsidR="006F494F" w:rsidRPr="005050F0" w14:paraId="72584B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5B1C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347E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A9D33"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D620D"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77339"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2C3E21" w14:textId="77777777" w:rsidR="006F494F" w:rsidRPr="005050F0" w:rsidRDefault="006F494F" w:rsidP="003A70BF">
            <w:pPr>
              <w:jc w:val="center"/>
              <w:rPr>
                <w:b/>
                <w:noProof/>
              </w:rPr>
            </w:pPr>
          </w:p>
        </w:tc>
      </w:tr>
      <w:tr w:rsidR="006F494F" w:rsidRPr="005050F0" w14:paraId="5B3CB3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53AEA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6127B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whether the MCData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42BA504D" w14:textId="77777777" w:rsidR="00436685" w:rsidRPr="005050F0" w:rsidRDefault="00436685" w:rsidP="00436685">
      <w:pPr>
        <w:rPr>
          <w:noProof/>
        </w:rPr>
      </w:pPr>
    </w:p>
    <w:p w14:paraId="00A77F6E"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4D05031"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6A1283E" w14:textId="77777777" w:rsidR="006F494F" w:rsidRPr="005050F0" w:rsidRDefault="006F494F" w:rsidP="006F494F">
      <w:pPr>
        <w:pStyle w:val="Heading3"/>
        <w:rPr>
          <w:noProof/>
          <w:lang w:eastAsia="ko-KR"/>
        </w:rPr>
      </w:pPr>
      <w:bookmarkStart w:id="3434" w:name="_Toc4577927"/>
      <w:bookmarkStart w:id="3435" w:name="_Toc27504523"/>
      <w:bookmarkStart w:id="3436" w:name="_Toc27505311"/>
      <w:bookmarkStart w:id="3437" w:name="_Toc27506095"/>
      <w:bookmarkStart w:id="3438" w:name="_Toc27506879"/>
      <w:bookmarkStart w:id="3439" w:name="_Toc176344800"/>
      <w:r w:rsidRPr="005050F0">
        <w:rPr>
          <w:noProof/>
        </w:rPr>
        <w:t>10.2.</w:t>
      </w:r>
      <w:r w:rsidRPr="005050F0">
        <w:rPr>
          <w:noProof/>
          <w:lang w:eastAsia="ko-KR"/>
        </w:rPr>
        <w:t>98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3434"/>
      <w:bookmarkEnd w:id="3435"/>
      <w:bookmarkEnd w:id="3436"/>
      <w:bookmarkEnd w:id="3437"/>
      <w:bookmarkEnd w:id="3438"/>
      <w:bookmarkEnd w:id="3439"/>
    </w:p>
    <w:p w14:paraId="5F91999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DF35D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BE2DE3" w14:textId="77777777" w:rsidR="006F494F" w:rsidRPr="005050F0" w:rsidRDefault="006F494F" w:rsidP="003A70BF">
            <w:pPr>
              <w:rPr>
                <w:rFonts w:ascii="Arial" w:hAnsi="Arial" w:cs="Arial"/>
                <w:noProof/>
                <w:sz w:val="18"/>
                <w:szCs w:val="18"/>
              </w:rPr>
            </w:pPr>
            <w:r w:rsidRPr="005050F0">
              <w:rPr>
                <w:noProof/>
              </w:rPr>
              <w:t>&lt;x&gt;/OffNetwork</w:t>
            </w:r>
          </w:p>
        </w:tc>
      </w:tr>
      <w:tr w:rsidR="006F494F" w:rsidRPr="005050F0" w14:paraId="326B96F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4BFBA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1BBB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C107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1422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D67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3B74A" w14:textId="77777777" w:rsidR="006F494F" w:rsidRPr="005050F0" w:rsidRDefault="006F494F" w:rsidP="003A70BF">
            <w:pPr>
              <w:jc w:val="center"/>
              <w:rPr>
                <w:rFonts w:ascii="Arial" w:hAnsi="Arial" w:cs="Arial"/>
                <w:b/>
                <w:noProof/>
                <w:sz w:val="18"/>
                <w:szCs w:val="18"/>
              </w:rPr>
            </w:pPr>
          </w:p>
        </w:tc>
      </w:tr>
      <w:tr w:rsidR="006F494F" w:rsidRPr="005050F0" w14:paraId="4ED2DB3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8AFF4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610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AA336"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41BA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5584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B8F66F" w14:textId="77777777" w:rsidR="006F494F" w:rsidRPr="005050F0" w:rsidRDefault="006F494F" w:rsidP="003A70BF">
            <w:pPr>
              <w:jc w:val="center"/>
              <w:rPr>
                <w:b/>
                <w:noProof/>
              </w:rPr>
            </w:pPr>
          </w:p>
        </w:tc>
      </w:tr>
      <w:tr w:rsidR="006F494F" w:rsidRPr="005050F0" w14:paraId="1186B1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308D1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A2A453"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774B1826" w14:textId="77777777" w:rsidR="00436685" w:rsidRPr="005050F0" w:rsidRDefault="00436685" w:rsidP="00436685">
      <w:pPr>
        <w:rPr>
          <w:noProof/>
        </w:rPr>
      </w:pPr>
      <w:bookmarkStart w:id="3440" w:name="_Toc4577928"/>
      <w:bookmarkStart w:id="3441" w:name="_Toc27504524"/>
      <w:bookmarkStart w:id="3442" w:name="_Toc27505312"/>
      <w:bookmarkStart w:id="3443" w:name="_Toc27506096"/>
      <w:bookmarkStart w:id="3444" w:name="_Toc27506880"/>
    </w:p>
    <w:p w14:paraId="16EA6E95" w14:textId="77777777" w:rsidR="006F494F" w:rsidRPr="005050F0" w:rsidRDefault="006F494F" w:rsidP="006F494F">
      <w:pPr>
        <w:pStyle w:val="Heading3"/>
        <w:rPr>
          <w:noProof/>
          <w:lang w:eastAsia="ko-KR"/>
        </w:rPr>
      </w:pPr>
      <w:bookmarkStart w:id="3445" w:name="_Toc176344801"/>
      <w:r w:rsidRPr="005050F0">
        <w:rPr>
          <w:noProof/>
        </w:rPr>
        <w:t>10.2.</w:t>
      </w:r>
      <w:r w:rsidRPr="005050F0">
        <w:rPr>
          <w:noProof/>
          <w:lang w:eastAsia="ko-KR"/>
        </w:rPr>
        <w:t>99</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3440"/>
      <w:bookmarkEnd w:id="3441"/>
      <w:bookmarkEnd w:id="3442"/>
      <w:bookmarkEnd w:id="3443"/>
      <w:bookmarkEnd w:id="3444"/>
      <w:bookmarkEnd w:id="3445"/>
    </w:p>
    <w:p w14:paraId="3AA0F88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C67FA0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6A7DC6" w14:textId="77777777" w:rsidR="006F494F" w:rsidRPr="005050F0" w:rsidRDefault="006F494F" w:rsidP="003A70BF">
            <w:pPr>
              <w:rPr>
                <w:rFonts w:ascii="Arial" w:hAnsi="Arial" w:cs="Arial"/>
                <w:noProof/>
                <w:sz w:val="18"/>
                <w:szCs w:val="18"/>
              </w:rPr>
            </w:pPr>
            <w:r w:rsidRPr="005050F0">
              <w:rPr>
                <w:noProof/>
              </w:rPr>
              <w:t>&lt;x&gt;/OffNetwork/Authorised</w:t>
            </w:r>
          </w:p>
        </w:tc>
      </w:tr>
      <w:tr w:rsidR="006F494F" w:rsidRPr="005050F0" w14:paraId="7BD4E10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EEF9D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3822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4CBD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DB1E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DE15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7B00A8" w14:textId="77777777" w:rsidR="006F494F" w:rsidRPr="005050F0" w:rsidRDefault="006F494F" w:rsidP="003A70BF">
            <w:pPr>
              <w:jc w:val="center"/>
              <w:rPr>
                <w:rFonts w:ascii="Arial" w:hAnsi="Arial" w:cs="Arial"/>
                <w:b/>
                <w:noProof/>
                <w:sz w:val="18"/>
                <w:szCs w:val="18"/>
              </w:rPr>
            </w:pPr>
          </w:p>
        </w:tc>
      </w:tr>
      <w:tr w:rsidR="006F494F" w:rsidRPr="005050F0" w14:paraId="1C88734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C9CBF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3B24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A3F6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0344D"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69E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C2AD8A" w14:textId="77777777" w:rsidR="006F494F" w:rsidRPr="005050F0" w:rsidRDefault="006F494F" w:rsidP="003A70BF">
            <w:pPr>
              <w:jc w:val="center"/>
              <w:rPr>
                <w:b/>
                <w:noProof/>
              </w:rPr>
            </w:pPr>
          </w:p>
        </w:tc>
      </w:tr>
      <w:tr w:rsidR="006F494F" w:rsidRPr="005050F0" w14:paraId="2E9119F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BA629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6472B3"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0F9CEF05" w14:textId="77777777" w:rsidR="00436685" w:rsidRPr="005050F0" w:rsidRDefault="00436685" w:rsidP="00436685">
      <w:pPr>
        <w:rPr>
          <w:noProof/>
        </w:rPr>
      </w:pPr>
    </w:p>
    <w:p w14:paraId="128A5CB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for off-network.</w:t>
      </w:r>
    </w:p>
    <w:p w14:paraId="6112F63F"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for off-network operation.</w:t>
      </w:r>
    </w:p>
    <w:p w14:paraId="2F7DCA12" w14:textId="77777777" w:rsidR="006F494F" w:rsidRPr="005050F0" w:rsidRDefault="006F494F" w:rsidP="006F494F">
      <w:pPr>
        <w:pStyle w:val="Heading3"/>
        <w:rPr>
          <w:noProof/>
          <w:lang w:eastAsia="ko-KR"/>
        </w:rPr>
      </w:pPr>
      <w:bookmarkStart w:id="3446" w:name="_Toc4577929"/>
      <w:bookmarkStart w:id="3447" w:name="_Toc27504525"/>
      <w:bookmarkStart w:id="3448" w:name="_Toc27505313"/>
      <w:bookmarkStart w:id="3449" w:name="_Toc27506097"/>
      <w:bookmarkStart w:id="3450" w:name="_Toc27506881"/>
      <w:bookmarkStart w:id="3451" w:name="_Toc176344802"/>
      <w:r w:rsidRPr="005050F0">
        <w:rPr>
          <w:noProof/>
        </w:rPr>
        <w:t>10.2.</w:t>
      </w:r>
      <w:r w:rsidRPr="005050F0">
        <w:rPr>
          <w:noProof/>
          <w:lang w:eastAsia="ko-KR"/>
        </w:rPr>
        <w:t>100</w:t>
      </w:r>
      <w:r w:rsidRPr="005050F0">
        <w:rPr>
          <w:noProof/>
        </w:rPr>
        <w:tab/>
        <w:t>/</w:t>
      </w:r>
      <w:r w:rsidRPr="005050F0">
        <w:rPr>
          <w:i/>
          <w:iCs/>
          <w:noProof/>
        </w:rPr>
        <w:t>&lt;x&gt;</w:t>
      </w:r>
      <w:r w:rsidRPr="005050F0">
        <w:rPr>
          <w:noProof/>
        </w:rPr>
        <w:t>/</w:t>
      </w:r>
      <w:r w:rsidRPr="005050F0">
        <w:rPr>
          <w:i/>
          <w:iCs/>
          <w:noProof/>
        </w:rPr>
        <w:t>&lt;x&gt;</w:t>
      </w:r>
      <w:r w:rsidRPr="005050F0">
        <w:rPr>
          <w:noProof/>
        </w:rPr>
        <w:t>/OffNetwork/MCDataGroup</w:t>
      </w:r>
      <w:r w:rsidRPr="005050F0">
        <w:rPr>
          <w:noProof/>
          <w:lang w:eastAsia="ko-KR"/>
        </w:rPr>
        <w:t>List</w:t>
      </w:r>
      <w:bookmarkEnd w:id="3446"/>
      <w:bookmarkEnd w:id="3447"/>
      <w:bookmarkEnd w:id="3448"/>
      <w:bookmarkEnd w:id="3449"/>
      <w:bookmarkEnd w:id="3450"/>
      <w:bookmarkEnd w:id="3451"/>
    </w:p>
    <w:p w14:paraId="07BDDFB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468417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3B6A43"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p>
        </w:tc>
      </w:tr>
      <w:tr w:rsidR="006F494F" w:rsidRPr="005050F0" w14:paraId="6707C4D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443C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0E9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3A72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0017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445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38970F" w14:textId="77777777" w:rsidR="006F494F" w:rsidRPr="005050F0" w:rsidRDefault="006F494F" w:rsidP="003A70BF">
            <w:pPr>
              <w:jc w:val="center"/>
              <w:rPr>
                <w:rFonts w:ascii="Arial" w:hAnsi="Arial" w:cs="Arial"/>
                <w:b/>
                <w:noProof/>
                <w:sz w:val="18"/>
                <w:szCs w:val="18"/>
              </w:rPr>
            </w:pPr>
          </w:p>
        </w:tc>
      </w:tr>
      <w:tr w:rsidR="006F494F" w:rsidRPr="005050F0" w14:paraId="2737792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7FE6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8283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80B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FC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005B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8E1B4" w14:textId="77777777" w:rsidR="006F494F" w:rsidRPr="005050F0" w:rsidRDefault="006F494F" w:rsidP="003A70BF">
            <w:pPr>
              <w:jc w:val="center"/>
              <w:rPr>
                <w:b/>
                <w:noProof/>
              </w:rPr>
            </w:pPr>
          </w:p>
        </w:tc>
      </w:tr>
      <w:tr w:rsidR="006F494F" w:rsidRPr="005050F0" w14:paraId="2FC1A6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2FA0F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3DF3E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list of off-network MCData groups that the MCData user is allowed to use.</w:t>
            </w:r>
          </w:p>
        </w:tc>
      </w:tr>
    </w:tbl>
    <w:p w14:paraId="3315AE37" w14:textId="77777777" w:rsidR="00436685" w:rsidRPr="005050F0" w:rsidRDefault="00436685" w:rsidP="00436685">
      <w:pPr>
        <w:rPr>
          <w:noProof/>
        </w:rPr>
      </w:pPr>
      <w:bookmarkStart w:id="3452" w:name="_Toc4577930"/>
      <w:bookmarkStart w:id="3453" w:name="_Toc27504526"/>
      <w:bookmarkStart w:id="3454" w:name="_Toc27505314"/>
      <w:bookmarkStart w:id="3455" w:name="_Toc27506098"/>
      <w:bookmarkStart w:id="3456" w:name="_Toc27506882"/>
    </w:p>
    <w:p w14:paraId="61C95071" w14:textId="77777777" w:rsidR="006F494F" w:rsidRPr="005050F0" w:rsidRDefault="006F494F" w:rsidP="006F494F">
      <w:pPr>
        <w:pStyle w:val="Heading3"/>
        <w:rPr>
          <w:noProof/>
          <w:lang w:eastAsia="ko-KR"/>
        </w:rPr>
      </w:pPr>
      <w:bookmarkStart w:id="3457" w:name="_Toc176344803"/>
      <w:r w:rsidRPr="005050F0">
        <w:rPr>
          <w:noProof/>
        </w:rPr>
        <w:t>10.2.</w:t>
      </w:r>
      <w:r w:rsidRPr="005050F0">
        <w:rPr>
          <w:noProof/>
          <w:lang w:eastAsia="ko-KR"/>
        </w:rPr>
        <w:t>101</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w:t>
      </w:r>
      <w:bookmarkEnd w:id="3452"/>
      <w:bookmarkEnd w:id="3453"/>
      <w:bookmarkEnd w:id="3454"/>
      <w:bookmarkEnd w:id="3455"/>
      <w:bookmarkEnd w:id="3456"/>
      <w:bookmarkEnd w:id="3457"/>
    </w:p>
    <w:p w14:paraId="031FDE7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36CC7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A52AED"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w:t>
            </w:r>
          </w:p>
        </w:tc>
      </w:tr>
      <w:tr w:rsidR="006F494F" w:rsidRPr="005050F0" w14:paraId="1E10698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39DE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8D68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A637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69A1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1E6E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40C81" w14:textId="77777777" w:rsidR="006F494F" w:rsidRPr="005050F0" w:rsidRDefault="006F494F" w:rsidP="003A70BF">
            <w:pPr>
              <w:jc w:val="center"/>
              <w:rPr>
                <w:rFonts w:ascii="Arial" w:hAnsi="Arial" w:cs="Arial"/>
                <w:b/>
                <w:noProof/>
                <w:sz w:val="18"/>
                <w:szCs w:val="18"/>
              </w:rPr>
            </w:pPr>
          </w:p>
        </w:tc>
      </w:tr>
      <w:tr w:rsidR="006F494F" w:rsidRPr="005050F0" w14:paraId="433D6BD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AC86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B1AA3"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9C770"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506E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799D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56EFE2" w14:textId="77777777" w:rsidR="006F494F" w:rsidRPr="005050F0" w:rsidRDefault="006F494F" w:rsidP="003A70BF">
            <w:pPr>
              <w:jc w:val="center"/>
              <w:rPr>
                <w:b/>
                <w:noProof/>
              </w:rPr>
            </w:pPr>
          </w:p>
        </w:tc>
      </w:tr>
      <w:tr w:rsidR="006F494F" w:rsidRPr="005050F0" w14:paraId="32DA362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5F26E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63E87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list of off-network MCData groups that the MCData user is allowed to use.</w:t>
            </w:r>
          </w:p>
        </w:tc>
      </w:tr>
    </w:tbl>
    <w:p w14:paraId="785C9251" w14:textId="77777777" w:rsidR="00436685" w:rsidRPr="005050F0" w:rsidRDefault="00436685" w:rsidP="00436685">
      <w:pPr>
        <w:rPr>
          <w:noProof/>
        </w:rPr>
      </w:pPr>
      <w:bookmarkStart w:id="3458" w:name="_Toc4577931"/>
      <w:bookmarkStart w:id="3459" w:name="_Toc27504527"/>
      <w:bookmarkStart w:id="3460" w:name="_Toc27505315"/>
      <w:bookmarkStart w:id="3461" w:name="_Toc27506099"/>
      <w:bookmarkStart w:id="3462" w:name="_Toc27506883"/>
    </w:p>
    <w:p w14:paraId="12661BF3" w14:textId="77777777" w:rsidR="006F494F" w:rsidRPr="005050F0" w:rsidRDefault="006F494F" w:rsidP="006F494F">
      <w:pPr>
        <w:pStyle w:val="Heading3"/>
        <w:rPr>
          <w:noProof/>
          <w:lang w:eastAsia="ko-KR"/>
        </w:rPr>
      </w:pPr>
      <w:bookmarkStart w:id="3463" w:name="_Toc176344804"/>
      <w:r w:rsidRPr="005050F0">
        <w:rPr>
          <w:noProof/>
          <w:lang w:eastAsia="ko-KR"/>
        </w:rPr>
        <w:t>10.</w:t>
      </w:r>
      <w:r w:rsidRPr="005050F0">
        <w:rPr>
          <w:noProof/>
        </w:rPr>
        <w:t>2.102</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bookmarkEnd w:id="3458"/>
      <w:bookmarkEnd w:id="3459"/>
      <w:bookmarkEnd w:id="3460"/>
      <w:bookmarkEnd w:id="3461"/>
      <w:bookmarkEnd w:id="3462"/>
      <w:bookmarkEnd w:id="3463"/>
    </w:p>
    <w:p w14:paraId="724AE9C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17161E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F67EF5"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w:t>
            </w:r>
          </w:p>
        </w:tc>
      </w:tr>
      <w:tr w:rsidR="006F494F" w:rsidRPr="005050F0" w14:paraId="2B18EDD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6DB0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C6C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30BD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99FA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A92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AB1A33" w14:textId="77777777" w:rsidR="006F494F" w:rsidRPr="005050F0" w:rsidRDefault="006F494F" w:rsidP="003A70BF">
            <w:pPr>
              <w:jc w:val="center"/>
              <w:rPr>
                <w:rFonts w:ascii="Arial" w:hAnsi="Arial" w:cs="Arial"/>
                <w:b/>
                <w:noProof/>
                <w:sz w:val="18"/>
                <w:szCs w:val="18"/>
              </w:rPr>
            </w:pPr>
          </w:p>
        </w:tc>
      </w:tr>
      <w:tr w:rsidR="006F494F" w:rsidRPr="005050F0" w14:paraId="60B4DE1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685C3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69C66"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AB6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CA2C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D0B1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EFAC62" w14:textId="77777777" w:rsidR="006F494F" w:rsidRPr="005050F0" w:rsidRDefault="006F494F" w:rsidP="003A70BF">
            <w:pPr>
              <w:jc w:val="center"/>
              <w:rPr>
                <w:b/>
                <w:noProof/>
              </w:rPr>
            </w:pPr>
          </w:p>
        </w:tc>
      </w:tr>
      <w:tr w:rsidR="006F494F" w:rsidRPr="005050F0" w14:paraId="2A99245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9759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2170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off-network MCData groups that the MCData user is allowed to use.</w:t>
            </w:r>
          </w:p>
        </w:tc>
      </w:tr>
    </w:tbl>
    <w:p w14:paraId="50148A3A" w14:textId="77777777" w:rsidR="00436685" w:rsidRPr="005050F0" w:rsidRDefault="00436685" w:rsidP="00436685">
      <w:pPr>
        <w:rPr>
          <w:noProof/>
        </w:rPr>
      </w:pPr>
      <w:bookmarkStart w:id="3464" w:name="_Toc4577932"/>
      <w:bookmarkStart w:id="3465" w:name="_Toc27504528"/>
      <w:bookmarkStart w:id="3466" w:name="_Toc27505316"/>
      <w:bookmarkStart w:id="3467" w:name="_Toc27506100"/>
      <w:bookmarkStart w:id="3468" w:name="_Toc27506884"/>
    </w:p>
    <w:p w14:paraId="3F07C4BD" w14:textId="77777777" w:rsidR="006F494F" w:rsidRPr="005050F0" w:rsidRDefault="006F494F" w:rsidP="006F494F">
      <w:pPr>
        <w:pStyle w:val="Heading3"/>
        <w:rPr>
          <w:noProof/>
          <w:lang w:eastAsia="ko-KR"/>
        </w:rPr>
      </w:pPr>
      <w:bookmarkStart w:id="3469" w:name="_Toc176344805"/>
      <w:r w:rsidRPr="005050F0">
        <w:rPr>
          <w:noProof/>
        </w:rPr>
        <w:t>10.2.</w:t>
      </w:r>
      <w:r w:rsidRPr="005050F0">
        <w:rPr>
          <w:noProof/>
          <w:lang w:eastAsia="ko-KR"/>
        </w:rPr>
        <w:t>103</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/&lt;x&gt;/Entry/MCDataGroupID</w:t>
      </w:r>
      <w:bookmarkEnd w:id="3464"/>
      <w:bookmarkEnd w:id="3465"/>
      <w:bookmarkEnd w:id="3466"/>
      <w:bookmarkEnd w:id="3467"/>
      <w:bookmarkEnd w:id="3468"/>
      <w:bookmarkEnd w:id="3469"/>
    </w:p>
    <w:p w14:paraId="28134F3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94044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D1DE0D"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/&lt;x&gt;/Entry/MCDataGroupID</w:t>
            </w:r>
          </w:p>
        </w:tc>
      </w:tr>
      <w:tr w:rsidR="006F494F" w:rsidRPr="005050F0" w14:paraId="5C9DAB7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95BF4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740F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3EC1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112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C6E9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C6362" w14:textId="77777777" w:rsidR="006F494F" w:rsidRPr="005050F0" w:rsidRDefault="006F494F" w:rsidP="003A70BF">
            <w:pPr>
              <w:jc w:val="center"/>
              <w:rPr>
                <w:rFonts w:ascii="Arial" w:hAnsi="Arial" w:cs="Arial"/>
                <w:b/>
                <w:noProof/>
                <w:sz w:val="18"/>
                <w:szCs w:val="18"/>
              </w:rPr>
            </w:pPr>
          </w:p>
        </w:tc>
      </w:tr>
      <w:tr w:rsidR="006F494F" w:rsidRPr="005050F0" w14:paraId="27390FB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C7369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51FB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441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6D7F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7B54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27ED9" w14:textId="77777777" w:rsidR="006F494F" w:rsidRPr="005050F0" w:rsidRDefault="006F494F" w:rsidP="003A70BF">
            <w:pPr>
              <w:jc w:val="center"/>
              <w:rPr>
                <w:b/>
                <w:noProof/>
              </w:rPr>
            </w:pPr>
          </w:p>
        </w:tc>
      </w:tr>
      <w:tr w:rsidR="006F494F" w:rsidRPr="005050F0" w14:paraId="6D3D9A2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1BD05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15828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off-network MCData group that the MCData user is allowed to use.</w:t>
            </w:r>
          </w:p>
        </w:tc>
      </w:tr>
    </w:tbl>
    <w:p w14:paraId="6F50E3CC" w14:textId="77777777" w:rsidR="00436685" w:rsidRPr="005050F0" w:rsidRDefault="00436685" w:rsidP="00436685">
      <w:pPr>
        <w:rPr>
          <w:noProof/>
        </w:rPr>
      </w:pPr>
    </w:p>
    <w:p w14:paraId="0D400A84"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CE011BD" w14:textId="77777777" w:rsidR="006F494F" w:rsidRPr="005050F0" w:rsidRDefault="006F494F" w:rsidP="006F494F">
      <w:pPr>
        <w:pStyle w:val="Heading3"/>
        <w:rPr>
          <w:noProof/>
          <w:lang w:eastAsia="ko-KR"/>
        </w:rPr>
      </w:pPr>
      <w:bookmarkStart w:id="3470" w:name="_Toc4577933"/>
      <w:bookmarkStart w:id="3471" w:name="_Toc27504529"/>
      <w:bookmarkStart w:id="3472" w:name="_Toc27505317"/>
      <w:bookmarkStart w:id="3473" w:name="_Toc27506101"/>
      <w:bookmarkStart w:id="3474" w:name="_Toc27506885"/>
      <w:bookmarkStart w:id="3475" w:name="_Toc176344806"/>
      <w:r w:rsidRPr="005050F0">
        <w:rPr>
          <w:noProof/>
        </w:rPr>
        <w:t>10.2.</w:t>
      </w:r>
      <w:r w:rsidRPr="005050F0">
        <w:rPr>
          <w:noProof/>
          <w:lang w:eastAsia="ko-KR"/>
        </w:rPr>
        <w:t>104</w:t>
      </w:r>
      <w:r w:rsidRPr="005050F0">
        <w:rPr>
          <w:noProof/>
        </w:rPr>
        <w:tab/>
        <w:t>/</w:t>
      </w:r>
      <w:r w:rsidRPr="005050F0">
        <w:rPr>
          <w:i/>
          <w:iCs/>
          <w:noProof/>
        </w:rPr>
        <w:t>&lt;x&gt;</w:t>
      </w:r>
      <w:r w:rsidRPr="005050F0">
        <w:rPr>
          <w:noProof/>
        </w:rPr>
        <w:t>/</w:t>
      </w:r>
      <w:r w:rsidRPr="005050F0">
        <w:rPr>
          <w:i/>
          <w:iCs/>
          <w:noProof/>
        </w:rPr>
        <w:t>&lt;x&gt;</w:t>
      </w:r>
      <w:r w:rsidRPr="005050F0">
        <w:rPr>
          <w:noProof/>
        </w:rPr>
        <w:t>/OffNetwork/MCDataGroup</w:t>
      </w:r>
      <w:r w:rsidRPr="005050F0">
        <w:rPr>
          <w:noProof/>
          <w:lang w:eastAsia="ko-KR"/>
        </w:rPr>
        <w:t>List</w:t>
      </w:r>
      <w:r w:rsidRPr="005050F0">
        <w:rPr>
          <w:noProof/>
        </w:rPr>
        <w:t>/&lt;x&gt;/Entry/DisplayName</w:t>
      </w:r>
      <w:bookmarkEnd w:id="3470"/>
      <w:bookmarkEnd w:id="3471"/>
      <w:bookmarkEnd w:id="3472"/>
      <w:bookmarkEnd w:id="3473"/>
      <w:bookmarkEnd w:id="3474"/>
      <w:bookmarkEnd w:id="3475"/>
    </w:p>
    <w:p w14:paraId="6B156AC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4BA9EE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AF5773"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/&lt;x&gt;/Entry/DisplayName</w:t>
            </w:r>
          </w:p>
        </w:tc>
      </w:tr>
      <w:tr w:rsidR="006F494F" w:rsidRPr="005050F0" w14:paraId="051A88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00D9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640E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3EE9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5A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C71C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C531F7" w14:textId="77777777" w:rsidR="006F494F" w:rsidRPr="005050F0" w:rsidRDefault="006F494F" w:rsidP="003A70BF">
            <w:pPr>
              <w:jc w:val="center"/>
              <w:rPr>
                <w:rFonts w:ascii="Arial" w:hAnsi="Arial" w:cs="Arial"/>
                <w:b/>
                <w:noProof/>
                <w:sz w:val="18"/>
                <w:szCs w:val="18"/>
              </w:rPr>
            </w:pPr>
          </w:p>
        </w:tc>
      </w:tr>
      <w:tr w:rsidR="006F494F" w:rsidRPr="005050F0" w14:paraId="7DF0579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EFAFA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3BC5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E04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1C8E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4255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B9975B" w14:textId="77777777" w:rsidR="006F494F" w:rsidRPr="005050F0" w:rsidRDefault="006F494F" w:rsidP="003A70BF">
            <w:pPr>
              <w:jc w:val="center"/>
              <w:rPr>
                <w:b/>
                <w:noProof/>
              </w:rPr>
            </w:pPr>
          </w:p>
        </w:tc>
      </w:tr>
      <w:tr w:rsidR="006F494F" w:rsidRPr="005050F0" w14:paraId="3DF1220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5D64B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EB70D"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66B311C7" w14:textId="77777777" w:rsidR="00436685" w:rsidRPr="005050F0" w:rsidRDefault="00436685" w:rsidP="00436685">
      <w:pPr>
        <w:rPr>
          <w:noProof/>
        </w:rPr>
      </w:pPr>
      <w:bookmarkStart w:id="3476" w:name="_Toc4577934"/>
      <w:bookmarkStart w:id="3477" w:name="_Toc27504530"/>
      <w:bookmarkStart w:id="3478" w:name="_Toc27505318"/>
      <w:bookmarkStart w:id="3479" w:name="_Toc27506102"/>
      <w:bookmarkStart w:id="3480" w:name="_Toc27506886"/>
    </w:p>
    <w:p w14:paraId="7EBDE8B7" w14:textId="77777777" w:rsidR="006F494F" w:rsidRPr="005050F0" w:rsidRDefault="006F494F" w:rsidP="006F494F">
      <w:pPr>
        <w:pStyle w:val="Heading3"/>
        <w:rPr>
          <w:noProof/>
        </w:rPr>
      </w:pPr>
      <w:bookmarkStart w:id="3481" w:name="_Toc176344807"/>
      <w:r w:rsidRPr="005050F0">
        <w:rPr>
          <w:noProof/>
        </w:rPr>
        <w:t>10.2.</w:t>
      </w:r>
      <w:r w:rsidRPr="005050F0">
        <w:rPr>
          <w:noProof/>
          <w:lang w:eastAsia="ko-KR"/>
        </w:rPr>
        <w:t>105</w:t>
      </w:r>
      <w:r w:rsidRPr="005050F0">
        <w:rPr>
          <w:noProof/>
        </w:rPr>
        <w:tab/>
      </w:r>
      <w:r w:rsidR="00DF4E2C" w:rsidRPr="00BE2E84">
        <w:t>Void</w:t>
      </w:r>
      <w:bookmarkEnd w:id="3476"/>
      <w:bookmarkEnd w:id="3477"/>
      <w:bookmarkEnd w:id="3478"/>
      <w:bookmarkEnd w:id="3479"/>
      <w:bookmarkEnd w:id="3480"/>
      <w:bookmarkEnd w:id="3481"/>
    </w:p>
    <w:p w14:paraId="5695A41F" w14:textId="77777777" w:rsidR="006F494F" w:rsidRPr="005050F0" w:rsidRDefault="006F494F" w:rsidP="006F494F">
      <w:pPr>
        <w:pStyle w:val="Heading3"/>
        <w:rPr>
          <w:noProof/>
        </w:rPr>
      </w:pPr>
      <w:bookmarkStart w:id="3482" w:name="_Toc4577935"/>
      <w:bookmarkStart w:id="3483" w:name="_Toc27504531"/>
      <w:bookmarkStart w:id="3484" w:name="_Toc27505319"/>
      <w:bookmarkStart w:id="3485" w:name="_Toc27506103"/>
      <w:bookmarkStart w:id="3486" w:name="_Toc27506887"/>
      <w:bookmarkStart w:id="3487" w:name="_Toc176344808"/>
      <w:r w:rsidRPr="005050F0">
        <w:rPr>
          <w:noProof/>
        </w:rPr>
        <w:t>10.2.</w:t>
      </w:r>
      <w:r w:rsidRPr="005050F0">
        <w:rPr>
          <w:noProof/>
          <w:lang w:eastAsia="ko-KR"/>
        </w:rPr>
        <w:t>106</w:t>
      </w:r>
      <w:r w:rsidRPr="005050F0">
        <w:rPr>
          <w:noProof/>
        </w:rPr>
        <w:tab/>
      </w:r>
      <w:r w:rsidR="00DF4E2C" w:rsidRPr="00BE2E84">
        <w:t>Void</w:t>
      </w:r>
      <w:bookmarkEnd w:id="3482"/>
      <w:bookmarkEnd w:id="3483"/>
      <w:bookmarkEnd w:id="3484"/>
      <w:bookmarkEnd w:id="3485"/>
      <w:bookmarkEnd w:id="3486"/>
      <w:bookmarkEnd w:id="3487"/>
    </w:p>
    <w:p w14:paraId="45C62BFA" w14:textId="77777777" w:rsidR="006F494F" w:rsidRPr="005050F0" w:rsidRDefault="006F494F" w:rsidP="006F494F">
      <w:pPr>
        <w:pStyle w:val="Heading3"/>
        <w:rPr>
          <w:noProof/>
        </w:rPr>
      </w:pPr>
      <w:bookmarkStart w:id="3488" w:name="_Toc4577936"/>
      <w:bookmarkStart w:id="3489" w:name="_Toc27504532"/>
      <w:bookmarkStart w:id="3490" w:name="_Toc27505320"/>
      <w:bookmarkStart w:id="3491" w:name="_Toc27506104"/>
      <w:bookmarkStart w:id="3492" w:name="_Toc27506888"/>
      <w:bookmarkStart w:id="3493" w:name="_Toc176344809"/>
      <w:r w:rsidRPr="005050F0">
        <w:rPr>
          <w:noProof/>
        </w:rPr>
        <w:t>10.2.</w:t>
      </w:r>
      <w:r w:rsidRPr="005050F0">
        <w:rPr>
          <w:noProof/>
          <w:lang w:eastAsia="ko-KR"/>
        </w:rPr>
        <w:t>107</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/&lt;x&gt;/Entry/GMSServI</w:t>
      </w:r>
      <w:r w:rsidR="00FA408E">
        <w:rPr>
          <w:noProof/>
        </w:rPr>
        <w:t>D</w:t>
      </w:r>
      <w:bookmarkEnd w:id="3488"/>
      <w:bookmarkEnd w:id="3489"/>
      <w:bookmarkEnd w:id="3490"/>
      <w:bookmarkEnd w:id="3491"/>
      <w:bookmarkEnd w:id="3492"/>
      <w:bookmarkEnd w:id="3493"/>
    </w:p>
    <w:p w14:paraId="5E91F32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107.1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F5DEE6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2B11FE"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/&lt;x&gt;/Entry/GMSServI</w:t>
            </w:r>
            <w:r w:rsidR="00FA408E">
              <w:rPr>
                <w:noProof/>
              </w:rPr>
              <w:t>D</w:t>
            </w:r>
          </w:p>
        </w:tc>
      </w:tr>
      <w:tr w:rsidR="006F494F" w:rsidRPr="005050F0" w14:paraId="430A3C8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90AB6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D810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B391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9070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EBCA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D84635" w14:textId="77777777" w:rsidR="006F494F" w:rsidRPr="005050F0" w:rsidRDefault="006F494F" w:rsidP="003A70BF">
            <w:pPr>
              <w:jc w:val="center"/>
              <w:rPr>
                <w:rFonts w:ascii="Arial" w:hAnsi="Arial" w:cs="Arial"/>
                <w:b/>
                <w:noProof/>
                <w:sz w:val="18"/>
                <w:szCs w:val="18"/>
              </w:rPr>
            </w:pPr>
          </w:p>
        </w:tc>
      </w:tr>
      <w:tr w:rsidR="006F494F" w:rsidRPr="005050F0" w14:paraId="68D72E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C1597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11FB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9827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2624"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6DFC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4F2E5" w14:textId="77777777" w:rsidR="006F494F" w:rsidRPr="005050F0" w:rsidRDefault="006F494F" w:rsidP="003A70BF">
            <w:pPr>
              <w:jc w:val="center"/>
              <w:rPr>
                <w:b/>
                <w:noProof/>
              </w:rPr>
            </w:pPr>
          </w:p>
        </w:tc>
      </w:tr>
      <w:tr w:rsidR="006F494F" w:rsidRPr="005050F0" w14:paraId="62D692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147A3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A0D34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group management server hosting the MCData Group ID.</w:t>
            </w:r>
          </w:p>
        </w:tc>
      </w:tr>
    </w:tbl>
    <w:p w14:paraId="5CC9AE6A" w14:textId="77777777" w:rsidR="00436685" w:rsidRPr="005050F0" w:rsidRDefault="00436685" w:rsidP="00436685">
      <w:pPr>
        <w:rPr>
          <w:noProof/>
        </w:rPr>
      </w:pPr>
      <w:bookmarkStart w:id="3494" w:name="_Toc4577937"/>
      <w:bookmarkStart w:id="3495" w:name="_Toc27504533"/>
      <w:bookmarkStart w:id="3496" w:name="_Toc27505321"/>
      <w:bookmarkStart w:id="3497" w:name="_Toc27506105"/>
      <w:bookmarkStart w:id="3498" w:name="_Toc27506889"/>
    </w:p>
    <w:p w14:paraId="4034F558" w14:textId="77777777" w:rsidR="006F494F" w:rsidRPr="005050F0" w:rsidRDefault="006F494F" w:rsidP="006F494F">
      <w:pPr>
        <w:pStyle w:val="Heading3"/>
        <w:rPr>
          <w:noProof/>
        </w:rPr>
      </w:pPr>
      <w:bookmarkStart w:id="3499" w:name="_Toc176344810"/>
      <w:r w:rsidRPr="005050F0">
        <w:rPr>
          <w:noProof/>
        </w:rPr>
        <w:t>10.2.</w:t>
      </w:r>
      <w:r w:rsidRPr="005050F0">
        <w:rPr>
          <w:noProof/>
          <w:lang w:eastAsia="ko-KR"/>
        </w:rPr>
        <w:t>108</w:t>
      </w:r>
      <w:r w:rsidRPr="005050F0">
        <w:rPr>
          <w:noProof/>
        </w:rPr>
        <w:tab/>
      </w:r>
      <w:r w:rsidR="00DF4E2C" w:rsidRPr="00BE2E84">
        <w:t>Void</w:t>
      </w:r>
      <w:bookmarkEnd w:id="3494"/>
      <w:bookmarkEnd w:id="3495"/>
      <w:bookmarkEnd w:id="3496"/>
      <w:bookmarkEnd w:id="3497"/>
      <w:bookmarkEnd w:id="3498"/>
      <w:bookmarkEnd w:id="3499"/>
    </w:p>
    <w:p w14:paraId="4AB50CD5" w14:textId="77777777" w:rsidR="006F494F" w:rsidRPr="005050F0" w:rsidRDefault="006F494F" w:rsidP="006F494F">
      <w:pPr>
        <w:pStyle w:val="Heading3"/>
        <w:rPr>
          <w:noProof/>
        </w:rPr>
      </w:pPr>
      <w:bookmarkStart w:id="3500" w:name="_Toc4577938"/>
      <w:bookmarkStart w:id="3501" w:name="_Toc27504534"/>
      <w:bookmarkStart w:id="3502" w:name="_Toc27505322"/>
      <w:bookmarkStart w:id="3503" w:name="_Toc27506106"/>
      <w:bookmarkStart w:id="3504" w:name="_Toc27506890"/>
      <w:bookmarkStart w:id="3505" w:name="_Toc176344811"/>
      <w:r w:rsidRPr="005050F0">
        <w:rPr>
          <w:noProof/>
        </w:rPr>
        <w:t>10.2.</w:t>
      </w:r>
      <w:r w:rsidRPr="005050F0">
        <w:rPr>
          <w:noProof/>
          <w:lang w:eastAsia="ko-KR"/>
        </w:rPr>
        <w:t>109</w:t>
      </w:r>
      <w:r w:rsidRPr="005050F0">
        <w:rPr>
          <w:noProof/>
        </w:rPr>
        <w:tab/>
      </w:r>
      <w:r w:rsidR="00DF4E2C" w:rsidRPr="00BE2E84">
        <w:t>Void</w:t>
      </w:r>
      <w:bookmarkEnd w:id="3500"/>
      <w:bookmarkEnd w:id="3501"/>
      <w:bookmarkEnd w:id="3502"/>
      <w:bookmarkEnd w:id="3503"/>
      <w:bookmarkEnd w:id="3504"/>
      <w:bookmarkEnd w:id="3505"/>
    </w:p>
    <w:p w14:paraId="1EBA1562" w14:textId="77777777" w:rsidR="006F494F" w:rsidRPr="005050F0" w:rsidRDefault="006F494F" w:rsidP="006F494F">
      <w:pPr>
        <w:pStyle w:val="Heading3"/>
        <w:rPr>
          <w:noProof/>
        </w:rPr>
      </w:pPr>
      <w:bookmarkStart w:id="3506" w:name="_Toc4577939"/>
      <w:bookmarkStart w:id="3507" w:name="_Toc27504535"/>
      <w:bookmarkStart w:id="3508" w:name="_Toc27505323"/>
      <w:bookmarkStart w:id="3509" w:name="_Toc27506107"/>
      <w:bookmarkStart w:id="3510" w:name="_Toc27506891"/>
      <w:bookmarkStart w:id="3511" w:name="_Toc176344812"/>
      <w:r w:rsidRPr="005050F0">
        <w:rPr>
          <w:noProof/>
        </w:rPr>
        <w:t>10.2.</w:t>
      </w:r>
      <w:r w:rsidRPr="005050F0">
        <w:rPr>
          <w:noProof/>
          <w:lang w:eastAsia="ko-KR"/>
        </w:rPr>
        <w:t>110</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r w:rsidR="00555A39" w:rsidRPr="005050F0">
        <w:rPr>
          <w:noProof/>
        </w:rPr>
        <w:br/>
      </w:r>
      <w:r w:rsidRPr="005050F0">
        <w:rPr>
          <w:noProof/>
        </w:rPr>
        <w:t>IdMSTokenEndPoint</w:t>
      </w:r>
      <w:bookmarkEnd w:id="3506"/>
      <w:bookmarkEnd w:id="3507"/>
      <w:bookmarkEnd w:id="3508"/>
      <w:bookmarkEnd w:id="3509"/>
      <w:bookmarkEnd w:id="3510"/>
      <w:bookmarkEnd w:id="3511"/>
    </w:p>
    <w:p w14:paraId="63D3077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110.1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1D221A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D19F1E"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/&lt;x&gt;/Entry/IdMSTokenEndPoint</w:t>
            </w:r>
          </w:p>
        </w:tc>
      </w:tr>
      <w:tr w:rsidR="006F494F" w:rsidRPr="005050F0" w14:paraId="341223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62091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48AA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72E4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8752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3149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7999E7" w14:textId="77777777" w:rsidR="006F494F" w:rsidRPr="005050F0" w:rsidRDefault="006F494F" w:rsidP="003A70BF">
            <w:pPr>
              <w:jc w:val="center"/>
              <w:rPr>
                <w:rFonts w:ascii="Arial" w:hAnsi="Arial" w:cs="Arial"/>
                <w:b/>
                <w:noProof/>
                <w:sz w:val="18"/>
                <w:szCs w:val="18"/>
              </w:rPr>
            </w:pPr>
          </w:p>
        </w:tc>
      </w:tr>
      <w:tr w:rsidR="006F494F" w:rsidRPr="005050F0" w14:paraId="733723A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F5985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13186"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589D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5E4B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4BBC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B516C4" w14:textId="77777777" w:rsidR="006F494F" w:rsidRPr="005050F0" w:rsidRDefault="006F494F" w:rsidP="003A70BF">
            <w:pPr>
              <w:jc w:val="center"/>
              <w:rPr>
                <w:b/>
                <w:noProof/>
              </w:rPr>
            </w:pPr>
          </w:p>
        </w:tc>
      </w:tr>
      <w:tr w:rsidR="006F494F" w:rsidRPr="005050F0" w14:paraId="4520A2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5EF42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C9C1E7" w14:textId="77777777" w:rsidR="006F494F" w:rsidRPr="005050F0" w:rsidRDefault="006F494F" w:rsidP="003A70BF">
            <w:pPr>
              <w:rPr>
                <w:noProof/>
                <w:lang w:eastAsia="ko-KR"/>
              </w:rPr>
            </w:pPr>
            <w:r w:rsidRPr="005050F0">
              <w:rPr>
                <w:noProof/>
              </w:rPr>
              <w:t>This leaf node indicates the identity (URI) of the IDMS token endpoint for the MCData Group ID in the MCDataGroupList. If the value is empty, the IDMS identities (IDMSAuthEndpoint and IDMSTokenEndpoint) present in the MCS UE initial configuration MO are used.</w:t>
            </w:r>
          </w:p>
        </w:tc>
      </w:tr>
    </w:tbl>
    <w:p w14:paraId="0FFA3101" w14:textId="77777777" w:rsidR="00B65A54" w:rsidRPr="005050F0" w:rsidRDefault="00B65A54" w:rsidP="00B65A54">
      <w:pPr>
        <w:rPr>
          <w:noProof/>
        </w:rPr>
      </w:pPr>
      <w:bookmarkStart w:id="3512" w:name="_Toc4577940"/>
      <w:bookmarkStart w:id="3513" w:name="_Toc27504536"/>
      <w:bookmarkStart w:id="3514" w:name="_Toc27505324"/>
      <w:bookmarkStart w:id="3515" w:name="_Toc27506108"/>
      <w:bookmarkStart w:id="3516" w:name="_Toc27506892"/>
    </w:p>
    <w:p w14:paraId="0C369DA0" w14:textId="77777777" w:rsidR="006C235D" w:rsidRPr="005050F0" w:rsidRDefault="006C235D" w:rsidP="006C235D">
      <w:pPr>
        <w:pStyle w:val="Heading3"/>
        <w:rPr>
          <w:noProof/>
          <w:lang w:eastAsia="ko-KR"/>
        </w:rPr>
      </w:pPr>
      <w:bookmarkStart w:id="3517" w:name="_Toc176344813"/>
      <w:r w:rsidRPr="005050F0">
        <w:rPr>
          <w:noProof/>
        </w:rPr>
        <w:t>10.2.</w:t>
      </w:r>
      <w:r w:rsidRPr="005050F0">
        <w:rPr>
          <w:noProof/>
          <w:lang w:eastAsia="ko-KR"/>
        </w:rPr>
        <w:t>110A</w:t>
      </w:r>
      <w:r w:rsidRPr="005050F0">
        <w:rPr>
          <w:noProof/>
        </w:rPr>
        <w:tab/>
        <w:t>/</w:t>
      </w:r>
      <w:r w:rsidRPr="005050F0">
        <w:rPr>
          <w:i/>
          <w:iCs/>
          <w:noProof/>
        </w:rPr>
        <w:t>&lt;x&gt;</w:t>
      </w:r>
      <w:r w:rsidRPr="005050F0">
        <w:rPr>
          <w:noProof/>
        </w:rPr>
        <w:t>/&lt;x&gt;/O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bookmarkEnd w:id="3512"/>
      <w:bookmarkEnd w:id="3513"/>
      <w:bookmarkEnd w:id="3514"/>
      <w:bookmarkEnd w:id="3515"/>
      <w:bookmarkEnd w:id="3516"/>
      <w:bookmarkEnd w:id="3517"/>
    </w:p>
    <w:p w14:paraId="2649C7B0" w14:textId="77777777" w:rsidR="006C235D" w:rsidRPr="005050F0" w:rsidRDefault="006C235D" w:rsidP="006C235D">
      <w:pPr>
        <w:pStyle w:val="TH"/>
        <w:rPr>
          <w:noProof/>
          <w:lang w:eastAsia="ko-KR"/>
        </w:rPr>
      </w:pPr>
      <w:r w:rsidRPr="005050F0">
        <w:rPr>
          <w:noProof/>
        </w:rPr>
        <w:t>Table </w:t>
      </w:r>
      <w:r w:rsidRPr="005050F0">
        <w:rPr>
          <w:noProof/>
          <w:lang w:eastAsia="ko-KR"/>
        </w:rPr>
        <w:t>10.</w:t>
      </w:r>
      <w:r w:rsidRPr="005050F0">
        <w:rPr>
          <w:noProof/>
        </w:rPr>
        <w:t>2.110A.1: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C235D" w:rsidRPr="005050F0" w14:paraId="4720ECD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7E6621" w14:textId="77777777" w:rsidR="006C235D" w:rsidRPr="005050F0" w:rsidRDefault="006C235D" w:rsidP="00FC10EA">
            <w:pPr>
              <w:rPr>
                <w:rFonts w:ascii="Arial" w:hAnsi="Arial" w:cs="Arial"/>
                <w:noProof/>
                <w:sz w:val="18"/>
                <w:szCs w:val="18"/>
              </w:rPr>
            </w:pPr>
            <w:r w:rsidRPr="005050F0">
              <w:rPr>
                <w:noProof/>
              </w:rPr>
              <w:t>&lt;x&gt;/O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p>
        </w:tc>
      </w:tr>
      <w:tr w:rsidR="006C235D" w:rsidRPr="005050F0" w14:paraId="63EDC6D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2B8AEA" w14:textId="77777777" w:rsidR="006C235D" w:rsidRPr="005050F0" w:rsidRDefault="006C235D"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D086E" w14:textId="77777777" w:rsidR="006C235D" w:rsidRPr="005050F0" w:rsidRDefault="006C235D"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91A23" w14:textId="77777777" w:rsidR="006C235D" w:rsidRPr="005050F0" w:rsidRDefault="006C235D"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70B6" w14:textId="77777777" w:rsidR="006C235D" w:rsidRPr="005050F0" w:rsidRDefault="006C235D"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C9EE2" w14:textId="77777777" w:rsidR="006C235D" w:rsidRPr="005050F0" w:rsidRDefault="006C235D"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97F062" w14:textId="77777777" w:rsidR="006C235D" w:rsidRPr="005050F0" w:rsidRDefault="006C235D" w:rsidP="00FC10EA">
            <w:pPr>
              <w:jc w:val="center"/>
              <w:rPr>
                <w:rFonts w:ascii="Arial" w:hAnsi="Arial" w:cs="Arial"/>
                <w:b/>
                <w:noProof/>
                <w:sz w:val="18"/>
                <w:szCs w:val="18"/>
              </w:rPr>
            </w:pPr>
          </w:p>
        </w:tc>
      </w:tr>
      <w:tr w:rsidR="006C235D" w:rsidRPr="005050F0" w14:paraId="27B5C5E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27E93" w14:textId="77777777" w:rsidR="006C235D" w:rsidRPr="005050F0" w:rsidRDefault="006C235D"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E9E06" w14:textId="77777777" w:rsidR="006C235D" w:rsidRPr="005050F0" w:rsidRDefault="006C235D"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13719" w14:textId="77777777" w:rsidR="006C235D" w:rsidRPr="005050F0" w:rsidRDefault="006C235D"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BC213" w14:textId="77777777" w:rsidR="006C235D" w:rsidRPr="005050F0" w:rsidRDefault="006C235D"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146D1" w14:textId="77777777" w:rsidR="006C235D" w:rsidRPr="005050F0" w:rsidRDefault="006C235D"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3699C3" w14:textId="77777777" w:rsidR="006C235D" w:rsidRPr="005050F0" w:rsidRDefault="006C235D" w:rsidP="00FC10EA">
            <w:pPr>
              <w:jc w:val="center"/>
              <w:rPr>
                <w:b/>
                <w:noProof/>
              </w:rPr>
            </w:pPr>
          </w:p>
        </w:tc>
      </w:tr>
      <w:tr w:rsidR="006C235D" w:rsidRPr="005050F0" w14:paraId="71D2877E"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74FBEB" w14:textId="77777777" w:rsidR="006C235D" w:rsidRPr="005050F0" w:rsidRDefault="006C235D"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F11C2C" w14:textId="77777777" w:rsidR="006C235D" w:rsidRPr="005050F0" w:rsidRDefault="006C235D" w:rsidP="00FC10EA">
            <w:pPr>
              <w:rPr>
                <w:noProof/>
                <w:lang w:eastAsia="ko-KR"/>
              </w:rPr>
            </w:pPr>
            <w:r w:rsidRPr="005050F0">
              <w:rPr>
                <w:noProof/>
              </w:rPr>
              <w:t>This leaf node indicates key management server URI for the security domain of the MCData group identity (MCData Group ID) of the off-network MCData group</w:t>
            </w:r>
          </w:p>
        </w:tc>
      </w:tr>
    </w:tbl>
    <w:p w14:paraId="34A4DFDD" w14:textId="77777777" w:rsidR="00B65A54" w:rsidRPr="005050F0" w:rsidRDefault="00B65A54" w:rsidP="00B65A54">
      <w:pPr>
        <w:rPr>
          <w:noProof/>
        </w:rPr>
      </w:pPr>
    </w:p>
    <w:p w14:paraId="342CFB20" w14:textId="77777777" w:rsidR="006C235D" w:rsidRPr="005050F0" w:rsidRDefault="006C235D" w:rsidP="006C235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3CAACC4C" w14:textId="77777777" w:rsidR="006F494F" w:rsidRPr="005050F0" w:rsidRDefault="006F494F" w:rsidP="006F494F">
      <w:pPr>
        <w:pStyle w:val="Heading3"/>
        <w:rPr>
          <w:noProof/>
        </w:rPr>
      </w:pPr>
      <w:bookmarkStart w:id="3518" w:name="_Toc4577941"/>
      <w:bookmarkStart w:id="3519" w:name="_Toc27504537"/>
      <w:bookmarkStart w:id="3520" w:name="_Toc27505325"/>
      <w:bookmarkStart w:id="3521" w:name="_Toc27506109"/>
      <w:bookmarkStart w:id="3522" w:name="_Toc27506893"/>
      <w:bookmarkStart w:id="3523" w:name="_Toc176344814"/>
      <w:r w:rsidRPr="005050F0">
        <w:rPr>
          <w:noProof/>
        </w:rPr>
        <w:t>10.2.</w:t>
      </w:r>
      <w:r w:rsidRPr="005050F0">
        <w:rPr>
          <w:noProof/>
          <w:lang w:eastAsia="ko-KR"/>
        </w:rPr>
        <w:t>111</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r w:rsidR="00555A39" w:rsidRPr="005050F0">
        <w:rPr>
          <w:noProof/>
        </w:rPr>
        <w:br/>
      </w:r>
      <w:r w:rsidR="00DF4E2C">
        <w:rPr>
          <w:noProof/>
        </w:rPr>
        <w:t>Relative</w:t>
      </w:r>
      <w:r w:rsidRPr="005050F0">
        <w:rPr>
          <w:noProof/>
        </w:rPr>
        <w:t>PresentationPriority</w:t>
      </w:r>
      <w:bookmarkEnd w:id="3518"/>
      <w:bookmarkEnd w:id="3519"/>
      <w:bookmarkEnd w:id="3520"/>
      <w:bookmarkEnd w:id="3521"/>
      <w:bookmarkEnd w:id="3522"/>
      <w:bookmarkEnd w:id="3523"/>
    </w:p>
    <w:p w14:paraId="7F6C58F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w:t>
      </w:r>
      <w:r w:rsidR="00DF4E2C">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61733D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9F2339"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w:t>
            </w:r>
            <w:r w:rsidR="00DF4E2C">
              <w:rPr>
                <w:noProof/>
              </w:rPr>
              <w:t>Relative</w:t>
            </w:r>
            <w:r w:rsidRPr="005050F0">
              <w:rPr>
                <w:noProof/>
              </w:rPr>
              <w:t>PresentationPriority</w:t>
            </w:r>
          </w:p>
        </w:tc>
      </w:tr>
      <w:tr w:rsidR="006F494F" w:rsidRPr="005050F0" w14:paraId="5CC56D6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2BF1B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46E3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10E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41AC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42F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CEA4C" w14:textId="77777777" w:rsidR="006F494F" w:rsidRPr="005050F0" w:rsidRDefault="006F494F" w:rsidP="003A70BF">
            <w:pPr>
              <w:jc w:val="center"/>
              <w:rPr>
                <w:rFonts w:ascii="Arial" w:hAnsi="Arial" w:cs="Arial"/>
                <w:b/>
                <w:noProof/>
                <w:sz w:val="18"/>
                <w:szCs w:val="18"/>
              </w:rPr>
            </w:pPr>
          </w:p>
        </w:tc>
      </w:tr>
      <w:tr w:rsidR="006F494F" w:rsidRPr="005050F0" w14:paraId="390840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02012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3D42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E5D2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815DC"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B3BF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59330D" w14:textId="77777777" w:rsidR="006F494F" w:rsidRPr="005050F0" w:rsidRDefault="006F494F" w:rsidP="003A70BF">
            <w:pPr>
              <w:jc w:val="center"/>
              <w:rPr>
                <w:b/>
                <w:noProof/>
              </w:rPr>
            </w:pPr>
          </w:p>
        </w:tc>
      </w:tr>
      <w:tr w:rsidR="006F494F" w:rsidRPr="005050F0" w14:paraId="5F155AE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ECD3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027A2A" w14:textId="77777777" w:rsidR="006F494F" w:rsidRPr="005050F0" w:rsidRDefault="006F494F" w:rsidP="003A70BF">
            <w:pPr>
              <w:rPr>
                <w:noProof/>
                <w:lang w:eastAsia="ko-KR"/>
              </w:rPr>
            </w:pPr>
            <w:r w:rsidRPr="005050F0">
              <w:rPr>
                <w:noProof/>
              </w:rPr>
              <w:t>This leaf node indicates indicating the presentation priority of the off-network group for the MCData user relative to other off-network groups and off-network users</w:t>
            </w:r>
            <w:r w:rsidRPr="005050F0">
              <w:rPr>
                <w:noProof/>
                <w:lang w:eastAsia="ko-KR"/>
              </w:rPr>
              <w:t>.</w:t>
            </w:r>
          </w:p>
        </w:tc>
      </w:tr>
    </w:tbl>
    <w:p w14:paraId="514DFC61" w14:textId="77777777" w:rsidR="00B65A54" w:rsidRPr="005050F0" w:rsidRDefault="00B65A54" w:rsidP="00B65A54">
      <w:pPr>
        <w:rPr>
          <w:noProof/>
        </w:rPr>
      </w:pPr>
    </w:p>
    <w:p w14:paraId="37D7FD9D"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74294AD8" w14:textId="77777777" w:rsidR="006F494F" w:rsidRPr="005050F0" w:rsidRDefault="006F494F" w:rsidP="006F494F">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MCData group transaction having the lowest priority for presentation among other group MCData and one-to-one user transactions.</w:t>
      </w:r>
    </w:p>
    <w:p w14:paraId="6F29465D" w14:textId="77777777" w:rsidR="006F494F" w:rsidRPr="005050F0" w:rsidRDefault="006F494F" w:rsidP="006F494F">
      <w:pPr>
        <w:pStyle w:val="Heading3"/>
        <w:rPr>
          <w:noProof/>
          <w:lang w:eastAsia="ko-KR"/>
        </w:rPr>
      </w:pPr>
      <w:bookmarkStart w:id="3524" w:name="_Toc4577942"/>
      <w:bookmarkStart w:id="3525" w:name="_Toc27504538"/>
      <w:bookmarkStart w:id="3526" w:name="_Toc27505326"/>
      <w:bookmarkStart w:id="3527" w:name="_Toc27506110"/>
      <w:bookmarkStart w:id="3528" w:name="_Toc27506894"/>
      <w:bookmarkStart w:id="3529" w:name="_Toc176344815"/>
      <w:r w:rsidRPr="005050F0">
        <w:rPr>
          <w:noProof/>
        </w:rPr>
        <w:t>10.2.</w:t>
      </w:r>
      <w:r w:rsidRPr="005050F0">
        <w:rPr>
          <w:noProof/>
          <w:lang w:eastAsia="ko-KR"/>
        </w:rPr>
        <w:t>112</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3524"/>
      <w:bookmarkEnd w:id="3525"/>
      <w:bookmarkEnd w:id="3526"/>
      <w:bookmarkEnd w:id="3527"/>
      <w:bookmarkEnd w:id="3528"/>
      <w:bookmarkEnd w:id="3529"/>
    </w:p>
    <w:p w14:paraId="1D7D4E6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336F82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359F8E" w14:textId="77777777" w:rsidR="006F494F" w:rsidRPr="005050F0" w:rsidRDefault="006F494F" w:rsidP="003A70BF">
            <w:pPr>
              <w:rPr>
                <w:rFonts w:ascii="Arial" w:hAnsi="Arial" w:cs="Arial"/>
                <w:noProof/>
                <w:sz w:val="18"/>
                <w:szCs w:val="18"/>
              </w:rPr>
            </w:pPr>
            <w:r w:rsidRPr="005050F0">
              <w:rPr>
                <w:noProof/>
              </w:rPr>
              <w:t>&lt;x&gt;/OffNetwork/</w:t>
            </w:r>
            <w:r w:rsidRPr="005050F0">
              <w:rPr>
                <w:noProof/>
                <w:lang w:eastAsia="ko-KR"/>
              </w:rPr>
              <w:t>UserInfoID</w:t>
            </w:r>
          </w:p>
        </w:tc>
      </w:tr>
      <w:tr w:rsidR="006F494F" w:rsidRPr="005050F0" w14:paraId="4635D21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9F9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1E87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F29E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7E14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B4B5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5753C8" w14:textId="77777777" w:rsidR="006F494F" w:rsidRPr="005050F0" w:rsidRDefault="006F494F" w:rsidP="003A70BF">
            <w:pPr>
              <w:jc w:val="center"/>
              <w:rPr>
                <w:rFonts w:ascii="Arial" w:hAnsi="Arial" w:cs="Arial"/>
                <w:b/>
                <w:noProof/>
                <w:sz w:val="18"/>
                <w:szCs w:val="18"/>
              </w:rPr>
            </w:pPr>
          </w:p>
        </w:tc>
      </w:tr>
      <w:tr w:rsidR="006F494F" w:rsidRPr="005050F0" w14:paraId="20A688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952D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BA21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886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C944A"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BAC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27C467" w14:textId="77777777" w:rsidR="006F494F" w:rsidRPr="005050F0" w:rsidRDefault="006F494F" w:rsidP="003A70BF">
            <w:pPr>
              <w:jc w:val="center"/>
              <w:rPr>
                <w:b/>
                <w:noProof/>
              </w:rPr>
            </w:pPr>
          </w:p>
        </w:tc>
      </w:tr>
      <w:tr w:rsidR="006F494F" w:rsidRPr="005050F0" w14:paraId="45814BB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C6ABA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36D9E" w14:textId="77777777" w:rsidR="006F494F" w:rsidRPr="005050F0" w:rsidRDefault="006F494F" w:rsidP="003A70BF">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0C41CAE7" w14:textId="77777777" w:rsidR="00B65A54" w:rsidRPr="005050F0" w:rsidRDefault="00B65A54" w:rsidP="00B65A54">
      <w:pPr>
        <w:rPr>
          <w:noProof/>
        </w:rPr>
      </w:pPr>
      <w:bookmarkStart w:id="3530" w:name="_Toc4577943"/>
      <w:bookmarkStart w:id="3531" w:name="_Toc27504539"/>
      <w:bookmarkStart w:id="3532" w:name="_Toc27505327"/>
      <w:bookmarkStart w:id="3533" w:name="_Toc27506111"/>
      <w:bookmarkStart w:id="3534" w:name="_Toc27506895"/>
    </w:p>
    <w:p w14:paraId="5311AE39" w14:textId="77777777" w:rsidR="006F494F" w:rsidRPr="005050F0" w:rsidRDefault="006F494F" w:rsidP="006F494F">
      <w:pPr>
        <w:pStyle w:val="Heading3"/>
        <w:rPr>
          <w:noProof/>
          <w:lang w:eastAsia="ko-KR"/>
        </w:rPr>
      </w:pPr>
      <w:bookmarkStart w:id="3535" w:name="_Toc176344816"/>
      <w:r w:rsidRPr="005050F0">
        <w:rPr>
          <w:noProof/>
        </w:rPr>
        <w:t>10.2.1</w:t>
      </w:r>
      <w:r w:rsidRPr="005050F0">
        <w:rPr>
          <w:noProof/>
          <w:lang w:eastAsia="ko-KR"/>
        </w:rPr>
        <w:t>13</w:t>
      </w:r>
      <w:r w:rsidRPr="005050F0">
        <w:rPr>
          <w:noProof/>
        </w:rPr>
        <w:tab/>
      </w:r>
      <w:r w:rsidR="006C235D" w:rsidRPr="005050F0">
        <w:rPr>
          <w:noProof/>
        </w:rPr>
        <w:t>Void</w:t>
      </w:r>
      <w:bookmarkEnd w:id="3530"/>
      <w:bookmarkEnd w:id="3531"/>
      <w:bookmarkEnd w:id="3532"/>
      <w:bookmarkEnd w:id="3533"/>
      <w:bookmarkEnd w:id="3534"/>
      <w:bookmarkEnd w:id="3535"/>
    </w:p>
    <w:p w14:paraId="6855A449" w14:textId="77777777" w:rsidR="006F494F" w:rsidRPr="005050F0" w:rsidRDefault="006F494F" w:rsidP="006F494F">
      <w:pPr>
        <w:pStyle w:val="Heading3"/>
        <w:rPr>
          <w:noProof/>
          <w:lang w:eastAsia="ko-KR"/>
        </w:rPr>
      </w:pPr>
      <w:bookmarkStart w:id="3536" w:name="_Toc4577944"/>
      <w:bookmarkStart w:id="3537" w:name="_Toc27504540"/>
      <w:bookmarkStart w:id="3538" w:name="_Toc27505328"/>
      <w:bookmarkStart w:id="3539" w:name="_Toc27506112"/>
      <w:bookmarkStart w:id="3540" w:name="_Toc27506896"/>
      <w:bookmarkStart w:id="3541" w:name="_Toc176344817"/>
      <w:r w:rsidRPr="005050F0">
        <w:rPr>
          <w:noProof/>
          <w:lang w:eastAsia="ko-KR"/>
        </w:rPr>
        <w:t>10</w:t>
      </w:r>
      <w:r w:rsidRPr="005050F0">
        <w:rPr>
          <w:noProof/>
        </w:rPr>
        <w:t>.2.</w:t>
      </w:r>
      <w:r w:rsidRPr="005050F0">
        <w:rPr>
          <w:noProof/>
          <w:lang w:eastAsia="ko-KR"/>
        </w:rPr>
        <w:t>114</w:t>
      </w:r>
      <w:r w:rsidR="006C235D" w:rsidRPr="005050F0">
        <w:rPr>
          <w:noProof/>
          <w:lang w:eastAsia="ko-KR"/>
        </w:rPr>
        <w:tab/>
      </w:r>
      <w:r w:rsidR="006C235D" w:rsidRPr="005050F0">
        <w:rPr>
          <w:noProof/>
        </w:rPr>
        <w:t>Void</w:t>
      </w:r>
      <w:bookmarkEnd w:id="3536"/>
      <w:bookmarkEnd w:id="3537"/>
      <w:bookmarkEnd w:id="3538"/>
      <w:bookmarkEnd w:id="3539"/>
      <w:bookmarkEnd w:id="3540"/>
      <w:bookmarkEnd w:id="3541"/>
    </w:p>
    <w:p w14:paraId="388C6DB8" w14:textId="77777777" w:rsidR="006F494F" w:rsidRPr="005050F0" w:rsidRDefault="006F494F" w:rsidP="006F494F">
      <w:pPr>
        <w:pStyle w:val="Heading3"/>
        <w:rPr>
          <w:noProof/>
          <w:lang w:eastAsia="ko-KR"/>
        </w:rPr>
      </w:pPr>
      <w:bookmarkStart w:id="3542" w:name="_Toc4577945"/>
      <w:bookmarkStart w:id="3543" w:name="_Toc27504541"/>
      <w:bookmarkStart w:id="3544" w:name="_Toc27505329"/>
      <w:bookmarkStart w:id="3545" w:name="_Toc27506113"/>
      <w:bookmarkStart w:id="3546" w:name="_Toc27506897"/>
      <w:bookmarkStart w:id="3547" w:name="_Toc176344818"/>
      <w:r w:rsidRPr="005050F0">
        <w:rPr>
          <w:noProof/>
          <w:lang w:eastAsia="ko-KR"/>
        </w:rPr>
        <w:t>10</w:t>
      </w:r>
      <w:r w:rsidRPr="005050F0">
        <w:rPr>
          <w:noProof/>
        </w:rPr>
        <w:t>.2.1</w:t>
      </w:r>
      <w:r w:rsidRPr="005050F0">
        <w:rPr>
          <w:noProof/>
          <w:lang w:eastAsia="ko-KR"/>
        </w:rPr>
        <w:t>15</w:t>
      </w:r>
      <w:r w:rsidRPr="005050F0">
        <w:rPr>
          <w:noProof/>
        </w:rPr>
        <w:tab/>
      </w:r>
      <w:r w:rsidR="006C235D" w:rsidRPr="005050F0">
        <w:rPr>
          <w:noProof/>
        </w:rPr>
        <w:t>Void</w:t>
      </w:r>
      <w:bookmarkEnd w:id="3542"/>
      <w:bookmarkEnd w:id="3543"/>
      <w:bookmarkEnd w:id="3544"/>
      <w:bookmarkEnd w:id="3545"/>
      <w:bookmarkEnd w:id="3546"/>
      <w:bookmarkEnd w:id="3547"/>
    </w:p>
    <w:p w14:paraId="7E5A0694" w14:textId="77777777" w:rsidR="006F494F" w:rsidRPr="005050F0" w:rsidRDefault="006F494F" w:rsidP="006F494F">
      <w:pPr>
        <w:pStyle w:val="Heading3"/>
        <w:rPr>
          <w:noProof/>
          <w:lang w:eastAsia="ko-KR"/>
        </w:rPr>
      </w:pPr>
      <w:bookmarkStart w:id="3548" w:name="_Toc4577946"/>
      <w:bookmarkStart w:id="3549" w:name="_Toc27504542"/>
      <w:bookmarkStart w:id="3550" w:name="_Toc27505330"/>
      <w:bookmarkStart w:id="3551" w:name="_Toc27506114"/>
      <w:bookmarkStart w:id="3552" w:name="_Toc27506898"/>
      <w:bookmarkStart w:id="3553" w:name="_Toc176344819"/>
      <w:r w:rsidRPr="005050F0">
        <w:rPr>
          <w:noProof/>
          <w:lang w:eastAsia="ko-KR"/>
        </w:rPr>
        <w:t>10</w:t>
      </w:r>
      <w:r w:rsidRPr="005050F0">
        <w:rPr>
          <w:noProof/>
        </w:rPr>
        <w:t>.2.1</w:t>
      </w:r>
      <w:r w:rsidRPr="005050F0">
        <w:rPr>
          <w:noProof/>
          <w:lang w:eastAsia="ko-KR"/>
        </w:rPr>
        <w:t>16</w:t>
      </w:r>
      <w:r w:rsidRPr="005050F0">
        <w:rPr>
          <w:noProof/>
        </w:rPr>
        <w:tab/>
      </w:r>
      <w:r w:rsidR="006C235D" w:rsidRPr="005050F0">
        <w:rPr>
          <w:noProof/>
        </w:rPr>
        <w:t>Void</w:t>
      </w:r>
      <w:bookmarkEnd w:id="3548"/>
      <w:bookmarkEnd w:id="3549"/>
      <w:bookmarkEnd w:id="3550"/>
      <w:bookmarkEnd w:id="3551"/>
      <w:bookmarkEnd w:id="3552"/>
      <w:bookmarkEnd w:id="3553"/>
    </w:p>
    <w:p w14:paraId="5EBB5AB1" w14:textId="77777777" w:rsidR="006F494F" w:rsidRPr="005050F0" w:rsidRDefault="006F494F" w:rsidP="006F494F">
      <w:pPr>
        <w:pStyle w:val="Heading3"/>
        <w:rPr>
          <w:noProof/>
          <w:lang w:eastAsia="ko-KR"/>
        </w:rPr>
      </w:pPr>
      <w:bookmarkStart w:id="3554" w:name="_Toc4577947"/>
      <w:bookmarkStart w:id="3555" w:name="_Toc27504543"/>
      <w:bookmarkStart w:id="3556" w:name="_Toc27505331"/>
      <w:bookmarkStart w:id="3557" w:name="_Toc27506115"/>
      <w:bookmarkStart w:id="3558" w:name="_Toc27506899"/>
      <w:bookmarkStart w:id="3559" w:name="_Toc176344820"/>
      <w:r w:rsidRPr="005050F0">
        <w:rPr>
          <w:noProof/>
          <w:lang w:eastAsia="ko-KR"/>
        </w:rPr>
        <w:t>10</w:t>
      </w:r>
      <w:r w:rsidRPr="005050F0">
        <w:rPr>
          <w:noProof/>
        </w:rPr>
        <w:t>.2.1</w:t>
      </w:r>
      <w:r w:rsidRPr="005050F0">
        <w:rPr>
          <w:noProof/>
          <w:lang w:eastAsia="ko-KR"/>
        </w:rPr>
        <w:t>17</w:t>
      </w:r>
      <w:r w:rsidRPr="005050F0">
        <w:rPr>
          <w:noProof/>
        </w:rPr>
        <w:tab/>
      </w:r>
      <w:r w:rsidR="006C235D" w:rsidRPr="005050F0">
        <w:rPr>
          <w:noProof/>
        </w:rPr>
        <w:t>Void</w:t>
      </w:r>
      <w:bookmarkEnd w:id="3554"/>
      <w:bookmarkEnd w:id="3555"/>
      <w:bookmarkEnd w:id="3556"/>
      <w:bookmarkEnd w:id="3557"/>
      <w:bookmarkEnd w:id="3558"/>
      <w:bookmarkEnd w:id="3559"/>
    </w:p>
    <w:p w14:paraId="54932D1D" w14:textId="77777777" w:rsidR="006F494F" w:rsidRPr="005050F0" w:rsidRDefault="006F494F" w:rsidP="006F494F">
      <w:pPr>
        <w:pStyle w:val="Heading3"/>
        <w:rPr>
          <w:noProof/>
          <w:lang w:eastAsia="ko-KR"/>
        </w:rPr>
      </w:pPr>
      <w:bookmarkStart w:id="3560" w:name="_Toc4577948"/>
      <w:bookmarkStart w:id="3561" w:name="_Toc27504544"/>
      <w:bookmarkStart w:id="3562" w:name="_Toc27505332"/>
      <w:bookmarkStart w:id="3563" w:name="_Toc27506116"/>
      <w:bookmarkStart w:id="3564" w:name="_Toc27506900"/>
      <w:bookmarkStart w:id="3565" w:name="_Toc176344821"/>
      <w:r w:rsidRPr="005050F0">
        <w:rPr>
          <w:noProof/>
          <w:lang w:eastAsia="ko-KR"/>
        </w:rPr>
        <w:t>10</w:t>
      </w:r>
      <w:r w:rsidRPr="005050F0">
        <w:rPr>
          <w:noProof/>
        </w:rPr>
        <w:t>.2.</w:t>
      </w:r>
      <w:r w:rsidRPr="005050F0">
        <w:rPr>
          <w:noProof/>
          <w:lang w:eastAsia="ko-KR"/>
        </w:rPr>
        <w:t>118</w:t>
      </w:r>
      <w:r w:rsidRPr="005050F0">
        <w:rPr>
          <w:noProof/>
        </w:rPr>
        <w:tab/>
      </w:r>
      <w:r w:rsidR="006C235D" w:rsidRPr="005050F0">
        <w:rPr>
          <w:noProof/>
        </w:rPr>
        <w:t>Void</w:t>
      </w:r>
      <w:bookmarkEnd w:id="3560"/>
      <w:bookmarkEnd w:id="3561"/>
      <w:bookmarkEnd w:id="3562"/>
      <w:bookmarkEnd w:id="3563"/>
      <w:bookmarkEnd w:id="3564"/>
      <w:bookmarkEnd w:id="3565"/>
    </w:p>
    <w:p w14:paraId="2D369232" w14:textId="77777777" w:rsidR="006F494F" w:rsidRPr="005050F0" w:rsidRDefault="006F494F" w:rsidP="006F494F">
      <w:pPr>
        <w:pStyle w:val="Heading3"/>
        <w:rPr>
          <w:noProof/>
          <w:lang w:eastAsia="ko-KR"/>
        </w:rPr>
      </w:pPr>
      <w:bookmarkStart w:id="3566" w:name="_Toc4577949"/>
      <w:bookmarkStart w:id="3567" w:name="_Toc27504545"/>
      <w:bookmarkStart w:id="3568" w:name="_Toc27505333"/>
      <w:bookmarkStart w:id="3569" w:name="_Toc27506117"/>
      <w:bookmarkStart w:id="3570" w:name="_Toc27506901"/>
      <w:bookmarkStart w:id="3571" w:name="_Toc176344822"/>
      <w:r w:rsidRPr="005050F0">
        <w:rPr>
          <w:noProof/>
          <w:lang w:eastAsia="ko-KR"/>
        </w:rPr>
        <w:t>10</w:t>
      </w:r>
      <w:r w:rsidRPr="005050F0">
        <w:rPr>
          <w:noProof/>
        </w:rPr>
        <w:t>.2.</w:t>
      </w:r>
      <w:r w:rsidRPr="005050F0">
        <w:rPr>
          <w:noProof/>
          <w:lang w:eastAsia="ko-KR"/>
        </w:rPr>
        <w:t>119</w:t>
      </w:r>
      <w:r w:rsidRPr="005050F0">
        <w:rPr>
          <w:noProof/>
        </w:rPr>
        <w:tab/>
      </w:r>
      <w:r w:rsidR="006C235D" w:rsidRPr="005050F0">
        <w:rPr>
          <w:noProof/>
        </w:rPr>
        <w:t>Void</w:t>
      </w:r>
      <w:bookmarkEnd w:id="3566"/>
      <w:bookmarkEnd w:id="3567"/>
      <w:bookmarkEnd w:id="3568"/>
      <w:bookmarkEnd w:id="3569"/>
      <w:bookmarkEnd w:id="3570"/>
      <w:bookmarkEnd w:id="3571"/>
    </w:p>
    <w:p w14:paraId="219347C8" w14:textId="77777777" w:rsidR="006F494F" w:rsidRPr="005050F0" w:rsidRDefault="006F494F" w:rsidP="006F494F">
      <w:pPr>
        <w:pStyle w:val="Heading3"/>
        <w:rPr>
          <w:noProof/>
          <w:lang w:eastAsia="ko-KR"/>
        </w:rPr>
      </w:pPr>
      <w:bookmarkStart w:id="3572" w:name="_Toc4577950"/>
      <w:bookmarkStart w:id="3573" w:name="_Toc27504546"/>
      <w:bookmarkStart w:id="3574" w:name="_Toc27505334"/>
      <w:bookmarkStart w:id="3575" w:name="_Toc27506118"/>
      <w:bookmarkStart w:id="3576" w:name="_Toc27506902"/>
      <w:bookmarkStart w:id="3577" w:name="_Toc176344823"/>
      <w:r w:rsidRPr="005050F0">
        <w:rPr>
          <w:noProof/>
          <w:lang w:eastAsia="ko-KR"/>
        </w:rPr>
        <w:t>10</w:t>
      </w:r>
      <w:r w:rsidRPr="005050F0">
        <w:rPr>
          <w:noProof/>
        </w:rPr>
        <w:t>.2.</w:t>
      </w:r>
      <w:r w:rsidRPr="005050F0">
        <w:rPr>
          <w:noProof/>
          <w:lang w:eastAsia="ko-KR"/>
        </w:rPr>
        <w:t>120</w:t>
      </w:r>
      <w:r w:rsidRPr="005050F0">
        <w:rPr>
          <w:noProof/>
        </w:rPr>
        <w:tab/>
      </w:r>
      <w:r w:rsidR="006C235D" w:rsidRPr="005050F0">
        <w:rPr>
          <w:noProof/>
        </w:rPr>
        <w:t>Void</w:t>
      </w:r>
      <w:bookmarkEnd w:id="3572"/>
      <w:bookmarkEnd w:id="3573"/>
      <w:bookmarkEnd w:id="3574"/>
      <w:bookmarkEnd w:id="3575"/>
      <w:bookmarkEnd w:id="3576"/>
      <w:bookmarkEnd w:id="3577"/>
    </w:p>
    <w:p w14:paraId="2A357F4D" w14:textId="77777777" w:rsidR="006F494F" w:rsidRPr="005050F0" w:rsidRDefault="006F494F" w:rsidP="006F494F">
      <w:pPr>
        <w:pStyle w:val="Heading3"/>
        <w:rPr>
          <w:noProof/>
          <w:lang w:eastAsia="ko-KR"/>
        </w:rPr>
      </w:pPr>
      <w:bookmarkStart w:id="3578" w:name="_Toc4577951"/>
      <w:bookmarkStart w:id="3579" w:name="_Toc27504547"/>
      <w:bookmarkStart w:id="3580" w:name="_Toc27505335"/>
      <w:bookmarkStart w:id="3581" w:name="_Toc27506119"/>
      <w:bookmarkStart w:id="3582" w:name="_Toc27506903"/>
      <w:bookmarkStart w:id="3583" w:name="_Toc176344824"/>
      <w:r w:rsidRPr="005050F0">
        <w:rPr>
          <w:noProof/>
        </w:rPr>
        <w:t>10.2.121</w:t>
      </w:r>
      <w:r w:rsidRPr="005050F0">
        <w:rPr>
          <w:noProof/>
        </w:rPr>
        <w:tab/>
        <w:t>/</w:t>
      </w:r>
      <w:r w:rsidRPr="005050F0">
        <w:rPr>
          <w:i/>
          <w:iCs/>
          <w:noProof/>
        </w:rPr>
        <w:t>&lt;x&gt;</w:t>
      </w:r>
      <w:r w:rsidRPr="005050F0">
        <w:rPr>
          <w:noProof/>
        </w:rPr>
        <w:t>/Status</w:t>
      </w:r>
      <w:bookmarkEnd w:id="3578"/>
      <w:bookmarkEnd w:id="3579"/>
      <w:bookmarkEnd w:id="3580"/>
      <w:bookmarkEnd w:id="3581"/>
      <w:bookmarkEnd w:id="3582"/>
      <w:bookmarkEnd w:id="3583"/>
    </w:p>
    <w:p w14:paraId="616176E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121</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ECF455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1C46A6" w14:textId="77777777" w:rsidR="006F494F" w:rsidRPr="005050F0" w:rsidRDefault="006F494F" w:rsidP="003A70BF">
            <w:pPr>
              <w:rPr>
                <w:rFonts w:ascii="Arial" w:hAnsi="Arial" w:cs="Arial"/>
                <w:noProof/>
                <w:sz w:val="18"/>
                <w:szCs w:val="18"/>
              </w:rPr>
            </w:pPr>
            <w:r w:rsidRPr="005050F0">
              <w:rPr>
                <w:noProof/>
              </w:rPr>
              <w:t>Status</w:t>
            </w:r>
          </w:p>
        </w:tc>
      </w:tr>
      <w:tr w:rsidR="006F494F" w:rsidRPr="005050F0" w14:paraId="22C8139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A4F2C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1942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D854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F620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0102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E80301" w14:textId="77777777" w:rsidR="006F494F" w:rsidRPr="005050F0" w:rsidRDefault="006F494F" w:rsidP="003A70BF">
            <w:pPr>
              <w:jc w:val="center"/>
              <w:rPr>
                <w:rFonts w:ascii="Arial" w:hAnsi="Arial" w:cs="Arial"/>
                <w:b/>
                <w:noProof/>
                <w:sz w:val="18"/>
                <w:szCs w:val="18"/>
              </w:rPr>
            </w:pPr>
          </w:p>
        </w:tc>
      </w:tr>
      <w:tr w:rsidR="006F494F" w:rsidRPr="005050F0" w14:paraId="55338BB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A4FDC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84DF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345F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AA50"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57E8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A3D51E" w14:textId="77777777" w:rsidR="006F494F" w:rsidRPr="005050F0" w:rsidRDefault="006F494F" w:rsidP="003A70BF">
            <w:pPr>
              <w:jc w:val="center"/>
              <w:rPr>
                <w:b/>
                <w:noProof/>
              </w:rPr>
            </w:pPr>
          </w:p>
        </w:tc>
      </w:tr>
      <w:tr w:rsidR="006F494F" w:rsidRPr="005050F0" w14:paraId="730A27C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8468B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B2F267" w14:textId="77777777" w:rsidR="006F494F" w:rsidRPr="005050F0" w:rsidRDefault="006F494F" w:rsidP="003A70BF">
            <w:pPr>
              <w:rPr>
                <w:noProof/>
                <w:lang w:eastAsia="ko-KR"/>
              </w:rPr>
            </w:pPr>
            <w:r w:rsidRPr="005050F0">
              <w:rPr>
                <w:noProof/>
              </w:rPr>
              <w:t xml:space="preserve">This leaf node indicates whether this MCData </w:t>
            </w:r>
            <w:r w:rsidRPr="005050F0">
              <w:rPr>
                <w:noProof/>
                <w:lang w:eastAsia="ko-KR"/>
              </w:rPr>
              <w:t>u</w:t>
            </w:r>
            <w:r w:rsidRPr="005050F0">
              <w:rPr>
                <w:noProof/>
              </w:rPr>
              <w:t>ser profile</w:t>
            </w:r>
            <w:r w:rsidRPr="005050F0">
              <w:rPr>
                <w:noProof/>
                <w:lang w:eastAsia="ko-KR"/>
              </w:rPr>
              <w:t xml:space="preserve"> </w:t>
            </w:r>
            <w:r w:rsidRPr="005050F0">
              <w:rPr>
                <w:noProof/>
              </w:rPr>
              <w:t>is enabled or disabled</w:t>
            </w:r>
            <w:r w:rsidRPr="005050F0">
              <w:rPr>
                <w:noProof/>
                <w:lang w:eastAsia="ko-KR"/>
              </w:rPr>
              <w:t>.</w:t>
            </w:r>
          </w:p>
        </w:tc>
      </w:tr>
    </w:tbl>
    <w:p w14:paraId="67A5706F" w14:textId="77777777" w:rsidR="00B65A54" w:rsidRPr="005050F0" w:rsidRDefault="00B65A54" w:rsidP="00B65A54">
      <w:pPr>
        <w:rPr>
          <w:noProof/>
        </w:rPr>
      </w:pPr>
    </w:p>
    <w:p w14:paraId="50D73C7F" w14:textId="77777777" w:rsidR="006F494F" w:rsidRPr="005050F0" w:rsidRDefault="006F494F" w:rsidP="006F494F">
      <w:pPr>
        <w:rPr>
          <w:noProof/>
          <w:lang w:eastAsia="ko-KR"/>
        </w:rPr>
      </w:pPr>
      <w:r w:rsidRPr="005050F0">
        <w:rPr>
          <w:noProof/>
        </w:rPr>
        <w:t>When set to "true" this</w:t>
      </w:r>
      <w:r w:rsidRPr="005050F0" w:rsidDel="00026741">
        <w:rPr>
          <w:noProof/>
          <w:lang w:eastAsia="ko-KR"/>
        </w:rPr>
        <w:t xml:space="preserve"> </w:t>
      </w:r>
      <w:r w:rsidRPr="005050F0">
        <w:rPr>
          <w:noProof/>
        </w:rPr>
        <w:t xml:space="preserve">MCData </w:t>
      </w:r>
      <w:r w:rsidRPr="005050F0">
        <w:rPr>
          <w:noProof/>
          <w:lang w:eastAsia="ko-KR"/>
        </w:rPr>
        <w:t>u</w:t>
      </w:r>
      <w:r w:rsidRPr="005050F0">
        <w:rPr>
          <w:noProof/>
        </w:rPr>
        <w:t xml:space="preserve">ser </w:t>
      </w:r>
      <w:r w:rsidRPr="005050F0">
        <w:rPr>
          <w:noProof/>
          <w:lang w:eastAsia="ko-KR"/>
        </w:rPr>
        <w:t>p</w:t>
      </w:r>
      <w:r w:rsidRPr="005050F0">
        <w:rPr>
          <w:noProof/>
        </w:rPr>
        <w:t>rofile is enabled</w:t>
      </w:r>
      <w:r w:rsidRPr="005050F0">
        <w:rPr>
          <w:noProof/>
          <w:lang w:eastAsia="ko-KR"/>
        </w:rPr>
        <w:t>.</w:t>
      </w:r>
    </w:p>
    <w:p w14:paraId="6C38BCBC"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this MCData </w:t>
      </w:r>
      <w:r w:rsidRPr="005050F0">
        <w:rPr>
          <w:noProof/>
          <w:lang w:eastAsia="ko-KR"/>
        </w:rPr>
        <w:t>u</w:t>
      </w:r>
      <w:r w:rsidRPr="005050F0">
        <w:rPr>
          <w:noProof/>
        </w:rPr>
        <w:t xml:space="preserve">ser </w:t>
      </w:r>
      <w:r w:rsidRPr="005050F0">
        <w:rPr>
          <w:noProof/>
          <w:lang w:eastAsia="ko-KR"/>
        </w:rPr>
        <w:t>p</w:t>
      </w:r>
      <w:r w:rsidRPr="005050F0">
        <w:rPr>
          <w:noProof/>
        </w:rPr>
        <w:t>rofile is disabled</w:t>
      </w:r>
      <w:r w:rsidRPr="005050F0">
        <w:rPr>
          <w:noProof/>
          <w:lang w:eastAsia="ko-KR"/>
        </w:rPr>
        <w:t>.</w:t>
      </w:r>
    </w:p>
    <w:p w14:paraId="57AD6804" w14:textId="77777777" w:rsidR="00E05AE8" w:rsidRPr="005050F0" w:rsidRDefault="00E05AE8" w:rsidP="00E05AE8">
      <w:pPr>
        <w:pStyle w:val="Heading1"/>
        <w:tabs>
          <w:tab w:val="right" w:pos="9630"/>
        </w:tabs>
        <w:rPr>
          <w:noProof/>
          <w:lang w:eastAsia="ko-KR"/>
        </w:rPr>
      </w:pPr>
      <w:bookmarkStart w:id="3584" w:name="_Toc4577952"/>
      <w:bookmarkStart w:id="3585" w:name="_Toc27504548"/>
      <w:bookmarkStart w:id="3586" w:name="_Toc27505336"/>
      <w:bookmarkStart w:id="3587" w:name="_Toc27506120"/>
      <w:bookmarkStart w:id="3588" w:name="_Toc27506904"/>
      <w:bookmarkStart w:id="3589" w:name="_Toc176344825"/>
      <w:bookmarkEnd w:id="2767"/>
      <w:r w:rsidRPr="005050F0">
        <w:rPr>
          <w:noProof/>
          <w:lang w:eastAsia="ko-KR"/>
        </w:rPr>
        <w:t>11</w:t>
      </w:r>
      <w:r w:rsidRPr="005050F0">
        <w:rPr>
          <w:noProof/>
        </w:rPr>
        <w:tab/>
        <w:t xml:space="preserve">MCData </w:t>
      </w:r>
      <w:r w:rsidRPr="005050F0">
        <w:rPr>
          <w:noProof/>
          <w:lang w:eastAsia="ko-KR"/>
        </w:rPr>
        <w:t xml:space="preserve">service configuration </w:t>
      </w:r>
      <w:r w:rsidRPr="005050F0">
        <w:rPr>
          <w:noProof/>
        </w:rPr>
        <w:t>MO</w:t>
      </w:r>
      <w:bookmarkEnd w:id="3584"/>
      <w:bookmarkEnd w:id="3585"/>
      <w:bookmarkEnd w:id="3586"/>
      <w:bookmarkEnd w:id="3587"/>
      <w:bookmarkEnd w:id="3588"/>
      <w:bookmarkEnd w:id="3589"/>
    </w:p>
    <w:p w14:paraId="327C34B3" w14:textId="77777777" w:rsidR="00E05AE8" w:rsidRPr="005050F0" w:rsidRDefault="00E05AE8" w:rsidP="00E05AE8">
      <w:pPr>
        <w:pStyle w:val="Heading2"/>
        <w:rPr>
          <w:noProof/>
        </w:rPr>
      </w:pPr>
      <w:bookmarkStart w:id="3590" w:name="_Toc4577953"/>
      <w:bookmarkStart w:id="3591" w:name="_Toc27504549"/>
      <w:bookmarkStart w:id="3592" w:name="_Toc27505337"/>
      <w:bookmarkStart w:id="3593" w:name="_Toc27506121"/>
      <w:bookmarkStart w:id="3594" w:name="_Toc27506905"/>
      <w:bookmarkStart w:id="3595" w:name="_Toc176344826"/>
      <w:r w:rsidRPr="005050F0">
        <w:rPr>
          <w:noProof/>
          <w:lang w:eastAsia="ko-KR"/>
        </w:rPr>
        <w:t>11.</w:t>
      </w:r>
      <w:r w:rsidRPr="005050F0">
        <w:rPr>
          <w:noProof/>
        </w:rPr>
        <w:t>1</w:t>
      </w:r>
      <w:r w:rsidRPr="005050F0">
        <w:rPr>
          <w:noProof/>
        </w:rPr>
        <w:tab/>
        <w:t>General</w:t>
      </w:r>
      <w:bookmarkEnd w:id="3590"/>
      <w:bookmarkEnd w:id="3591"/>
      <w:bookmarkEnd w:id="3592"/>
      <w:bookmarkEnd w:id="3593"/>
      <w:bookmarkEnd w:id="3594"/>
      <w:bookmarkEnd w:id="3595"/>
    </w:p>
    <w:p w14:paraId="61FE894C" w14:textId="77777777" w:rsidR="00E05AE8" w:rsidRPr="005050F0" w:rsidRDefault="00E05AE8" w:rsidP="00E05AE8">
      <w:pPr>
        <w:rPr>
          <w:noProof/>
          <w:lang w:eastAsia="ko-KR"/>
        </w:rPr>
      </w:pPr>
      <w:r w:rsidRPr="005050F0">
        <w:rPr>
          <w:noProof/>
        </w:rPr>
        <w:t xml:space="preserve">The MCData </w:t>
      </w:r>
      <w:r w:rsidRPr="005050F0">
        <w:rPr>
          <w:noProof/>
          <w:lang w:eastAsia="ko-KR"/>
        </w:rPr>
        <w:t xml:space="preserve">service configuration </w:t>
      </w:r>
      <w:r w:rsidRPr="005050F0">
        <w:rPr>
          <w:noProof/>
        </w:rPr>
        <w:t xml:space="preserve">Management Object (MO) is used to configure 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7CE61361" w14:textId="77777777" w:rsidR="00E05AE8" w:rsidRPr="005050F0" w:rsidRDefault="00E05AE8" w:rsidP="00E05AE8">
      <w:pPr>
        <w:rPr>
          <w:noProof/>
        </w:rPr>
      </w:pPr>
      <w:r w:rsidRPr="005050F0">
        <w:rPr>
          <w:noProof/>
        </w:rPr>
        <w:t>The Management Object Identifier is: urn:oma:mo:ext-3gpp-MCData</w:t>
      </w:r>
      <w:r w:rsidRPr="005050F0">
        <w:rPr>
          <w:noProof/>
          <w:lang w:eastAsia="ko-KR"/>
        </w:rPr>
        <w:t>-service-configuration</w:t>
      </w:r>
      <w:r w:rsidRPr="005050F0">
        <w:rPr>
          <w:noProof/>
        </w:rPr>
        <w:t>:1.0.</w:t>
      </w:r>
    </w:p>
    <w:p w14:paraId="21826A39" w14:textId="77777777" w:rsidR="00E05AE8" w:rsidRPr="005050F0" w:rsidRDefault="00E05AE8" w:rsidP="00E05AE8">
      <w:pPr>
        <w:rPr>
          <w:noProof/>
        </w:rPr>
      </w:pPr>
      <w:r w:rsidRPr="005050F0">
        <w:rPr>
          <w:noProof/>
        </w:rPr>
        <w:t>Protocol compatibility: This MO is compatible with OMA OMA DM 1.2 [</w:t>
      </w:r>
      <w:r w:rsidRPr="005050F0">
        <w:rPr>
          <w:noProof/>
          <w:lang w:eastAsia="ko-KR"/>
        </w:rPr>
        <w:t>3</w:t>
      </w:r>
      <w:r w:rsidRPr="005050F0">
        <w:rPr>
          <w:noProof/>
        </w:rPr>
        <w:t>].</w:t>
      </w:r>
    </w:p>
    <w:p w14:paraId="2331DB75" w14:textId="77777777" w:rsidR="00E05AE8" w:rsidRPr="005050F0" w:rsidRDefault="00E05AE8" w:rsidP="00E05AE8">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service configuration </w:t>
      </w:r>
      <w:r w:rsidRPr="005050F0">
        <w:rPr>
          <w:noProof/>
        </w:rPr>
        <w:t>MO.</w:t>
      </w:r>
    </w:p>
    <w:p w14:paraId="4ABCEDAC" w14:textId="77777777" w:rsidR="00E05AE8" w:rsidRPr="005050F0" w:rsidRDefault="00E05AE8" w:rsidP="00E05AE8">
      <w:pPr>
        <w:rPr>
          <w:noProof/>
        </w:rPr>
      </w:pPr>
      <w:r w:rsidRPr="005050F0">
        <w:rPr>
          <w:noProof/>
        </w:rPr>
        <w:t xml:space="preserve">The following nodes and leaf objects are possible under the MCData </w:t>
      </w:r>
      <w:r w:rsidRPr="005050F0">
        <w:rPr>
          <w:noProof/>
          <w:lang w:eastAsia="ko-KR"/>
        </w:rPr>
        <w:t xml:space="preserve">service configuration </w:t>
      </w:r>
      <w:r w:rsidRPr="005050F0">
        <w:rPr>
          <w:noProof/>
        </w:rPr>
        <w:t>node as described in figure </w:t>
      </w:r>
      <w:r w:rsidRPr="005050F0">
        <w:rPr>
          <w:noProof/>
          <w:lang w:eastAsia="ko-KR"/>
        </w:rPr>
        <w:t>11.1.1</w:t>
      </w:r>
      <w:r w:rsidR="009A26DB">
        <w:rPr>
          <w:noProof/>
        </w:rPr>
        <w:t>.</w:t>
      </w:r>
    </w:p>
    <w:p w14:paraId="4CF6B4FA" w14:textId="77777777" w:rsidR="00E05AE8" w:rsidRPr="005050F0" w:rsidRDefault="00E05AE8" w:rsidP="00E05AE8">
      <w:pPr>
        <w:pStyle w:val="TH"/>
        <w:rPr>
          <w:noProof/>
        </w:rPr>
      </w:pPr>
      <w:r w:rsidRPr="005050F0">
        <w:rPr>
          <w:noProof/>
        </w:rPr>
        <w:object w:dxaOrig="7261" w:dyaOrig="4438" w14:anchorId="09EC342C">
          <v:shape id="_x0000_i1046" type="#_x0000_t75" style="width:363.15pt;height:221.65pt" o:ole="">
            <v:imagedata r:id="rId47" o:title=""/>
          </v:shape>
          <o:OLEObject Type="Embed" ProgID="Visio.Drawing.11" ShapeID="_x0000_i1046" DrawAspect="Content" ObjectID="_1786972227" r:id="rId48"/>
        </w:object>
      </w:r>
    </w:p>
    <w:p w14:paraId="2F89BE54" w14:textId="77777777" w:rsidR="00E05AE8" w:rsidRPr="005050F0" w:rsidRDefault="00E05AE8" w:rsidP="00E05AE8">
      <w:pPr>
        <w:pStyle w:val="TF"/>
        <w:rPr>
          <w:noProof/>
        </w:rPr>
      </w:pPr>
      <w:r w:rsidRPr="005050F0">
        <w:rPr>
          <w:noProof/>
        </w:rPr>
        <w:t>Figure </w:t>
      </w:r>
      <w:r w:rsidRPr="005050F0">
        <w:rPr>
          <w:noProof/>
          <w:lang w:eastAsia="ko-KR"/>
        </w:rPr>
        <w:t>11.1.</w:t>
      </w:r>
      <w:r w:rsidRPr="005050F0">
        <w:rPr>
          <w:noProof/>
        </w:rPr>
        <w:t xml:space="preserve">1: The MCData </w:t>
      </w:r>
      <w:r w:rsidRPr="005050F0">
        <w:rPr>
          <w:noProof/>
          <w:lang w:eastAsia="ko-KR"/>
        </w:rPr>
        <w:t>service configuration MO</w:t>
      </w:r>
    </w:p>
    <w:p w14:paraId="52575862" w14:textId="77777777" w:rsidR="00E05AE8" w:rsidRPr="005050F0" w:rsidRDefault="00E05AE8" w:rsidP="00E05AE8">
      <w:pPr>
        <w:pStyle w:val="Heading2"/>
        <w:rPr>
          <w:noProof/>
        </w:rPr>
      </w:pPr>
      <w:bookmarkStart w:id="3596" w:name="_Toc4577954"/>
      <w:bookmarkStart w:id="3597" w:name="_Toc27504550"/>
      <w:bookmarkStart w:id="3598" w:name="_Toc27505338"/>
      <w:bookmarkStart w:id="3599" w:name="_Toc27506122"/>
      <w:bookmarkStart w:id="3600" w:name="_Toc27506906"/>
      <w:bookmarkStart w:id="3601" w:name="_Toc176344827"/>
      <w:r w:rsidRPr="005050F0">
        <w:rPr>
          <w:noProof/>
          <w:lang w:eastAsia="ko-KR"/>
        </w:rPr>
        <w:t>11.2</w:t>
      </w:r>
      <w:r w:rsidRPr="005050F0">
        <w:rPr>
          <w:noProof/>
        </w:rPr>
        <w:tab/>
      </w:r>
      <w:r w:rsidRPr="005050F0">
        <w:rPr>
          <w:noProof/>
          <w:lang w:eastAsia="ko-KR"/>
        </w:rPr>
        <w:t>MCData service configuration MO parameters</w:t>
      </w:r>
      <w:bookmarkEnd w:id="3596"/>
      <w:bookmarkEnd w:id="3597"/>
      <w:bookmarkEnd w:id="3598"/>
      <w:bookmarkEnd w:id="3599"/>
      <w:bookmarkEnd w:id="3600"/>
      <w:bookmarkEnd w:id="3601"/>
    </w:p>
    <w:p w14:paraId="7BE68675" w14:textId="77777777" w:rsidR="00E05AE8" w:rsidRPr="005050F0" w:rsidRDefault="00E05AE8" w:rsidP="00E05AE8">
      <w:pPr>
        <w:pStyle w:val="Heading3"/>
        <w:rPr>
          <w:noProof/>
        </w:rPr>
      </w:pPr>
      <w:bookmarkStart w:id="3602" w:name="_Toc4577955"/>
      <w:bookmarkStart w:id="3603" w:name="_Toc27504551"/>
      <w:bookmarkStart w:id="3604" w:name="_Toc27505339"/>
      <w:bookmarkStart w:id="3605" w:name="_Toc27506123"/>
      <w:bookmarkStart w:id="3606" w:name="_Toc27506907"/>
      <w:bookmarkStart w:id="3607" w:name="_Toc176344828"/>
      <w:r w:rsidRPr="005050F0">
        <w:rPr>
          <w:noProof/>
          <w:lang w:eastAsia="ko-KR"/>
        </w:rPr>
        <w:t>11.2.</w:t>
      </w:r>
      <w:r w:rsidRPr="005050F0">
        <w:rPr>
          <w:noProof/>
        </w:rPr>
        <w:t>1</w:t>
      </w:r>
      <w:r w:rsidRPr="005050F0">
        <w:rPr>
          <w:noProof/>
        </w:rPr>
        <w:tab/>
        <w:t>General</w:t>
      </w:r>
      <w:bookmarkEnd w:id="3602"/>
      <w:bookmarkEnd w:id="3603"/>
      <w:bookmarkEnd w:id="3604"/>
      <w:bookmarkEnd w:id="3605"/>
      <w:bookmarkEnd w:id="3606"/>
      <w:bookmarkEnd w:id="3607"/>
    </w:p>
    <w:p w14:paraId="55C1350F" w14:textId="77777777" w:rsidR="00E05AE8" w:rsidRPr="005050F0" w:rsidRDefault="00E05AE8" w:rsidP="00E05AE8">
      <w:pPr>
        <w:rPr>
          <w:noProof/>
          <w:lang w:eastAsia="ko-KR"/>
        </w:rPr>
      </w:pPr>
      <w:r w:rsidRPr="005050F0">
        <w:rPr>
          <w:noProof/>
        </w:rPr>
        <w:t xml:space="preserve">This clause describes the parameters for the MCData </w:t>
      </w:r>
      <w:r w:rsidRPr="005050F0">
        <w:rPr>
          <w:noProof/>
          <w:lang w:eastAsia="ko-KR"/>
        </w:rPr>
        <w:t>service configuration</w:t>
      </w:r>
      <w:r w:rsidRPr="005050F0">
        <w:rPr>
          <w:noProof/>
        </w:rPr>
        <w:t xml:space="preserve"> Management Object (MO).</w:t>
      </w:r>
    </w:p>
    <w:p w14:paraId="701D5258" w14:textId="77777777" w:rsidR="00E05AE8" w:rsidRPr="005050F0" w:rsidRDefault="00E05AE8" w:rsidP="00E05AE8">
      <w:pPr>
        <w:pStyle w:val="Heading3"/>
        <w:rPr>
          <w:i/>
          <w:iCs/>
          <w:noProof/>
          <w:lang w:eastAsia="ko-KR"/>
        </w:rPr>
      </w:pPr>
      <w:bookmarkStart w:id="3608" w:name="_Toc4577956"/>
      <w:bookmarkStart w:id="3609" w:name="_Toc27504552"/>
      <w:bookmarkStart w:id="3610" w:name="_Toc27505340"/>
      <w:bookmarkStart w:id="3611" w:name="_Toc27506124"/>
      <w:bookmarkStart w:id="3612" w:name="_Toc27506908"/>
      <w:bookmarkStart w:id="3613" w:name="_Toc176344829"/>
      <w:r w:rsidRPr="005050F0">
        <w:rPr>
          <w:noProof/>
          <w:lang w:eastAsia="ko-KR"/>
        </w:rPr>
        <w:t>11.2.2</w:t>
      </w:r>
      <w:r w:rsidRPr="005050F0">
        <w:rPr>
          <w:noProof/>
        </w:rPr>
        <w:tab/>
        <w:t xml:space="preserve">Node: </w:t>
      </w:r>
      <w:r w:rsidRPr="005050F0">
        <w:rPr>
          <w:i/>
          <w:iCs/>
          <w:noProof/>
        </w:rPr>
        <w:t>&lt;x&gt;</w:t>
      </w:r>
      <w:bookmarkEnd w:id="3608"/>
      <w:bookmarkEnd w:id="3609"/>
      <w:bookmarkEnd w:id="3610"/>
      <w:bookmarkEnd w:id="3611"/>
      <w:bookmarkEnd w:id="3612"/>
      <w:bookmarkEnd w:id="3613"/>
    </w:p>
    <w:p w14:paraId="2FECE844"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05AE8" w:rsidRPr="005050F0" w14:paraId="7AAE998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973A91" w14:textId="77777777" w:rsidR="00E05AE8" w:rsidRPr="005050F0" w:rsidRDefault="00E05AE8" w:rsidP="003A70BF">
            <w:pPr>
              <w:rPr>
                <w:rFonts w:ascii="Arial" w:hAnsi="Arial" w:cs="Arial"/>
                <w:noProof/>
                <w:sz w:val="18"/>
                <w:szCs w:val="18"/>
              </w:rPr>
            </w:pPr>
            <w:r w:rsidRPr="005050F0">
              <w:rPr>
                <w:noProof/>
              </w:rPr>
              <w:t>&lt;x&gt;</w:t>
            </w:r>
          </w:p>
        </w:tc>
      </w:tr>
      <w:tr w:rsidR="00E05AE8" w:rsidRPr="005050F0" w14:paraId="447AB943"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7459E00" w14:textId="77777777" w:rsidR="00E05AE8" w:rsidRPr="005050F0" w:rsidRDefault="00E05AE8"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2F81" w14:textId="77777777" w:rsidR="00E05AE8" w:rsidRPr="005050F0" w:rsidRDefault="00E05AE8"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A48F8" w14:textId="77777777" w:rsidR="00E05AE8" w:rsidRPr="005050F0" w:rsidRDefault="00E05AE8"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E3B84" w14:textId="77777777" w:rsidR="00E05AE8" w:rsidRPr="005050F0" w:rsidRDefault="00E05AE8"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E2698" w14:textId="77777777" w:rsidR="00E05AE8" w:rsidRPr="005050F0" w:rsidRDefault="00E05AE8"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5B87F0" w14:textId="77777777" w:rsidR="00E05AE8" w:rsidRPr="005050F0" w:rsidRDefault="00E05AE8" w:rsidP="003A70BF">
            <w:pPr>
              <w:jc w:val="center"/>
              <w:rPr>
                <w:rFonts w:ascii="Arial" w:hAnsi="Arial" w:cs="Arial"/>
                <w:b/>
                <w:noProof/>
                <w:sz w:val="18"/>
                <w:szCs w:val="18"/>
              </w:rPr>
            </w:pPr>
          </w:p>
        </w:tc>
      </w:tr>
      <w:tr w:rsidR="00E05AE8" w:rsidRPr="005050F0" w14:paraId="7800F6A8"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3220639" w14:textId="77777777" w:rsidR="00E05AE8" w:rsidRPr="005050F0" w:rsidRDefault="00E05AE8"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58C1A" w14:textId="77777777" w:rsidR="00E05AE8" w:rsidRPr="005050F0" w:rsidRDefault="00E05AE8"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A1A7" w14:textId="77777777" w:rsidR="00E05AE8" w:rsidRPr="005050F0" w:rsidRDefault="00E05AE8" w:rsidP="003A70BF">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6633" w14:textId="77777777" w:rsidR="00E05AE8" w:rsidRPr="005050F0" w:rsidRDefault="00E05AE8" w:rsidP="003A70BF">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786E6" w14:textId="77777777" w:rsidR="00E05AE8" w:rsidRPr="005050F0" w:rsidRDefault="00E05AE8"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C9EED42" w14:textId="77777777" w:rsidR="00E05AE8" w:rsidRPr="005050F0" w:rsidRDefault="00E05AE8" w:rsidP="003A70BF">
            <w:pPr>
              <w:jc w:val="center"/>
              <w:rPr>
                <w:b/>
                <w:noProof/>
              </w:rPr>
            </w:pPr>
          </w:p>
        </w:tc>
      </w:tr>
      <w:tr w:rsidR="00E05AE8" w:rsidRPr="005050F0" w14:paraId="395DBC0B"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8038AA2" w14:textId="77777777" w:rsidR="00E05AE8" w:rsidRPr="005050F0" w:rsidRDefault="00E05AE8"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EA4F95" w14:textId="77777777" w:rsidR="00E05AE8" w:rsidRPr="005050F0" w:rsidRDefault="00E05AE8" w:rsidP="003A70BF">
            <w:pPr>
              <w:rPr>
                <w:noProof/>
              </w:rPr>
            </w:pPr>
            <w:r w:rsidRPr="005050F0">
              <w:rPr>
                <w:noProof/>
              </w:rPr>
              <w:t xml:space="preserve">This interior node acts as a placeholder for the MCData </w:t>
            </w:r>
            <w:r w:rsidRPr="005050F0">
              <w:rPr>
                <w:noProof/>
                <w:lang w:eastAsia="ko-KR"/>
              </w:rPr>
              <w:t xml:space="preserve">service configuration </w:t>
            </w:r>
            <w:r w:rsidRPr="005050F0">
              <w:rPr>
                <w:noProof/>
              </w:rPr>
              <w:t>Management Object (MO).</w:t>
            </w:r>
          </w:p>
          <w:p w14:paraId="29FBBBBB" w14:textId="77777777" w:rsidR="00E05AE8" w:rsidRPr="005050F0" w:rsidRDefault="00E05AE8" w:rsidP="003A70BF">
            <w:pPr>
              <w:rPr>
                <w:noProof/>
              </w:rPr>
            </w:pPr>
            <w:r w:rsidRPr="005050F0">
              <w:rPr>
                <w:noProof/>
              </w:rPr>
              <w:t xml:space="preserve">For the MCData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"urn:oma:mo:oma-dm-mcdata</w:t>
            </w:r>
            <w:r w:rsidRPr="005050F0">
              <w:rPr>
                <w:noProof/>
                <w:lang w:eastAsia="ko-KR"/>
              </w:rPr>
              <w:t>-service configuration</w:t>
            </w:r>
            <w:r w:rsidRPr="005050F0">
              <w:rPr>
                <w:noProof/>
              </w:rPr>
              <w:t>:1.0"</w:t>
            </w:r>
          </w:p>
        </w:tc>
      </w:tr>
    </w:tbl>
    <w:p w14:paraId="5C03B3EE" w14:textId="77777777" w:rsidR="00D62366" w:rsidRPr="005050F0" w:rsidRDefault="00D62366" w:rsidP="00D62366">
      <w:pPr>
        <w:rPr>
          <w:noProof/>
        </w:rPr>
      </w:pPr>
    </w:p>
    <w:p w14:paraId="151AABAC" w14:textId="77777777" w:rsidR="00E05AE8" w:rsidRPr="005050F0" w:rsidRDefault="00E05AE8" w:rsidP="00E05AE8">
      <w:pPr>
        <w:pStyle w:val="B1"/>
        <w:rPr>
          <w:noProof/>
        </w:rPr>
      </w:pPr>
      <w:r w:rsidRPr="005050F0">
        <w:rPr>
          <w:noProof/>
        </w:rPr>
        <w:t>-</w:t>
      </w:r>
      <w:r w:rsidRPr="005050F0">
        <w:rPr>
          <w:noProof/>
        </w:rPr>
        <w:tab/>
        <w:t>Values: N/A</w:t>
      </w:r>
    </w:p>
    <w:p w14:paraId="3B38A2C7" w14:textId="77777777" w:rsidR="00E05AE8" w:rsidRPr="005050F0" w:rsidRDefault="00E05AE8" w:rsidP="00E05AE8">
      <w:pPr>
        <w:pStyle w:val="Heading3"/>
        <w:rPr>
          <w:noProof/>
          <w:lang w:eastAsia="ko-KR"/>
        </w:rPr>
      </w:pPr>
      <w:bookmarkStart w:id="3614" w:name="_Toc4577957"/>
      <w:bookmarkStart w:id="3615" w:name="_Toc27504553"/>
      <w:bookmarkStart w:id="3616" w:name="_Toc27505341"/>
      <w:bookmarkStart w:id="3617" w:name="_Toc27506125"/>
      <w:bookmarkStart w:id="3618" w:name="_Toc27506909"/>
      <w:bookmarkStart w:id="3619" w:name="_Toc176344830"/>
      <w:r w:rsidRPr="005050F0">
        <w:rPr>
          <w:noProof/>
          <w:lang w:eastAsia="ko-KR"/>
        </w:rPr>
        <w:t>11.2.</w:t>
      </w:r>
      <w:r w:rsidRPr="005050F0">
        <w:rPr>
          <w:noProof/>
        </w:rPr>
        <w:t>3</w:t>
      </w:r>
      <w:r w:rsidRPr="005050F0">
        <w:rPr>
          <w:noProof/>
        </w:rPr>
        <w:tab/>
        <w:t>/</w:t>
      </w:r>
      <w:r w:rsidRPr="005050F0">
        <w:rPr>
          <w:i/>
          <w:iCs/>
          <w:noProof/>
        </w:rPr>
        <w:t>&lt;x&gt;</w:t>
      </w:r>
      <w:r w:rsidRPr="005050F0">
        <w:rPr>
          <w:noProof/>
        </w:rPr>
        <w:t>/Name</w:t>
      </w:r>
      <w:bookmarkEnd w:id="3614"/>
      <w:bookmarkEnd w:id="3615"/>
      <w:bookmarkEnd w:id="3616"/>
      <w:bookmarkEnd w:id="3617"/>
      <w:bookmarkEnd w:id="3618"/>
      <w:bookmarkEnd w:id="3619"/>
    </w:p>
    <w:p w14:paraId="06C9761A"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05AE8" w:rsidRPr="005050F0" w14:paraId="009772F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9C473B2" w14:textId="77777777" w:rsidR="00E05AE8" w:rsidRPr="005050F0" w:rsidRDefault="00E05AE8" w:rsidP="003A70BF">
            <w:pPr>
              <w:rPr>
                <w:rFonts w:ascii="Arial" w:hAnsi="Arial" w:cs="Arial"/>
                <w:noProof/>
                <w:sz w:val="18"/>
                <w:szCs w:val="18"/>
              </w:rPr>
            </w:pPr>
            <w:r w:rsidRPr="005050F0">
              <w:rPr>
                <w:noProof/>
              </w:rPr>
              <w:t>Name</w:t>
            </w:r>
          </w:p>
        </w:tc>
      </w:tr>
      <w:tr w:rsidR="00E05AE8" w:rsidRPr="005050F0" w14:paraId="0C978D2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225EF2"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1555D" w14:textId="77777777" w:rsidR="00E05AE8" w:rsidRPr="005050F0" w:rsidRDefault="00E05AE8"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4A1DB" w14:textId="77777777" w:rsidR="00E05AE8" w:rsidRPr="005050F0" w:rsidRDefault="00E05AE8"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23CED" w14:textId="77777777" w:rsidR="00E05AE8" w:rsidRPr="005050F0" w:rsidRDefault="00E05AE8"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3F4A" w14:textId="77777777" w:rsidR="00E05AE8" w:rsidRPr="005050F0" w:rsidRDefault="00E05AE8"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F20E900" w14:textId="77777777" w:rsidR="00E05AE8" w:rsidRPr="005050F0" w:rsidRDefault="00E05AE8" w:rsidP="003A70BF">
            <w:pPr>
              <w:jc w:val="center"/>
              <w:rPr>
                <w:rFonts w:ascii="Arial" w:hAnsi="Arial" w:cs="Arial"/>
                <w:b/>
                <w:noProof/>
                <w:sz w:val="18"/>
                <w:szCs w:val="18"/>
              </w:rPr>
            </w:pPr>
          </w:p>
        </w:tc>
      </w:tr>
      <w:tr w:rsidR="00E05AE8" w:rsidRPr="005050F0" w14:paraId="7DB3F25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ED71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DDFCD" w14:textId="77777777" w:rsidR="00E05AE8" w:rsidRPr="005050F0" w:rsidRDefault="00E05AE8"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F8488" w14:textId="77777777" w:rsidR="00E05AE8" w:rsidRPr="005050F0" w:rsidRDefault="00E05AE8"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C0CB4" w14:textId="77777777" w:rsidR="00E05AE8" w:rsidRPr="005050F0" w:rsidRDefault="00E05AE8"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0312E" w14:textId="77777777" w:rsidR="00E05AE8" w:rsidRPr="005050F0" w:rsidRDefault="00E05AE8"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BDB78BF" w14:textId="77777777" w:rsidR="00E05AE8" w:rsidRPr="005050F0" w:rsidRDefault="00E05AE8" w:rsidP="003A70BF">
            <w:pPr>
              <w:jc w:val="center"/>
              <w:rPr>
                <w:b/>
                <w:noProof/>
              </w:rPr>
            </w:pPr>
          </w:p>
        </w:tc>
      </w:tr>
      <w:tr w:rsidR="00E05AE8" w:rsidRPr="005050F0" w14:paraId="14298E0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656505" w14:textId="77777777" w:rsidR="00E05AE8" w:rsidRPr="005050F0"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E17A9B" w14:textId="77777777" w:rsidR="00E05AE8" w:rsidRPr="005050F0" w:rsidRDefault="00E05AE8" w:rsidP="003A70BF">
            <w:pPr>
              <w:rPr>
                <w:noProof/>
              </w:rPr>
            </w:pPr>
            <w:r w:rsidRPr="005050F0">
              <w:rPr>
                <w:noProof/>
              </w:rPr>
              <w:t>The Name leaf is a name for the MCData service configuration settings.</w:t>
            </w:r>
          </w:p>
        </w:tc>
      </w:tr>
    </w:tbl>
    <w:p w14:paraId="1939CCC1" w14:textId="77777777" w:rsidR="00D62366" w:rsidRPr="005050F0" w:rsidRDefault="00D62366" w:rsidP="00D62366">
      <w:pPr>
        <w:rPr>
          <w:noProof/>
        </w:rPr>
      </w:pPr>
    </w:p>
    <w:p w14:paraId="5970BC69" w14:textId="77777777" w:rsidR="00E05AE8" w:rsidRPr="005050F0" w:rsidRDefault="00E05AE8" w:rsidP="00E05AE8">
      <w:pPr>
        <w:pStyle w:val="B1"/>
        <w:rPr>
          <w:noProof/>
        </w:rPr>
      </w:pPr>
      <w:r w:rsidRPr="005050F0">
        <w:rPr>
          <w:noProof/>
        </w:rPr>
        <w:t>-</w:t>
      </w:r>
      <w:r w:rsidRPr="005050F0">
        <w:rPr>
          <w:noProof/>
        </w:rPr>
        <w:tab/>
        <w:t>Values: &lt;User displayable name&gt;</w:t>
      </w:r>
    </w:p>
    <w:p w14:paraId="54F9001B" w14:textId="77777777" w:rsidR="00E05AE8" w:rsidRPr="005050F0" w:rsidRDefault="00E05AE8" w:rsidP="00E05AE8">
      <w:pPr>
        <w:pStyle w:val="Heading3"/>
        <w:rPr>
          <w:noProof/>
          <w:lang w:eastAsia="ko-KR"/>
        </w:rPr>
      </w:pPr>
      <w:bookmarkStart w:id="3620" w:name="_Toc4577958"/>
      <w:bookmarkStart w:id="3621" w:name="_Toc27504554"/>
      <w:bookmarkStart w:id="3622" w:name="_Toc27505342"/>
      <w:bookmarkStart w:id="3623" w:name="_Toc27506126"/>
      <w:bookmarkStart w:id="3624" w:name="_Toc27506910"/>
      <w:bookmarkStart w:id="3625" w:name="_Toc176344831"/>
      <w:r w:rsidRPr="005050F0">
        <w:rPr>
          <w:noProof/>
          <w:lang w:eastAsia="ko-KR"/>
        </w:rPr>
        <w:t>11.2</w:t>
      </w:r>
      <w:r w:rsidRPr="005050F0">
        <w:rPr>
          <w:noProof/>
        </w:rPr>
        <w:t>.4</w:t>
      </w:r>
      <w:r w:rsidRPr="005050F0">
        <w:rPr>
          <w:noProof/>
        </w:rPr>
        <w:tab/>
        <w:t>/</w:t>
      </w:r>
      <w:r w:rsidRPr="005050F0">
        <w:rPr>
          <w:i/>
          <w:iCs/>
          <w:noProof/>
        </w:rPr>
        <w:t>&lt;x&gt;</w:t>
      </w:r>
      <w:r w:rsidRPr="005050F0">
        <w:rPr>
          <w:noProof/>
        </w:rPr>
        <w:t>/Ext/</w:t>
      </w:r>
      <w:bookmarkEnd w:id="3620"/>
      <w:bookmarkEnd w:id="3621"/>
      <w:bookmarkEnd w:id="3622"/>
      <w:bookmarkEnd w:id="3623"/>
      <w:bookmarkEnd w:id="3624"/>
      <w:bookmarkEnd w:id="3625"/>
    </w:p>
    <w:p w14:paraId="6F85DE3A"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05AE8" w:rsidRPr="005050F0" w14:paraId="302077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AB4FC7" w14:textId="77777777" w:rsidR="00E05AE8" w:rsidRPr="005050F0" w:rsidRDefault="00E05AE8" w:rsidP="003A70BF">
            <w:pPr>
              <w:rPr>
                <w:rFonts w:ascii="Arial" w:hAnsi="Arial" w:cs="Arial"/>
                <w:noProof/>
                <w:sz w:val="18"/>
                <w:szCs w:val="18"/>
              </w:rPr>
            </w:pPr>
            <w:r w:rsidRPr="005050F0">
              <w:rPr>
                <w:noProof/>
              </w:rPr>
              <w:t>Ext</w:t>
            </w:r>
          </w:p>
        </w:tc>
      </w:tr>
      <w:tr w:rsidR="00E05AE8" w:rsidRPr="005050F0" w14:paraId="5A115D2D"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88643B6" w14:textId="77777777" w:rsidR="00E05AE8" w:rsidRPr="005050F0" w:rsidRDefault="00E05AE8"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09575"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2520B"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22DBD" w14:textId="77777777" w:rsidR="00E05AE8" w:rsidRPr="005050F0" w:rsidRDefault="00E05AE8"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18FEB" w14:textId="77777777" w:rsidR="00E05AE8" w:rsidRPr="005050F0" w:rsidRDefault="00E05AE8"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6BADF32" w14:textId="77777777" w:rsidR="00E05AE8" w:rsidRPr="005050F0" w:rsidRDefault="00E05AE8" w:rsidP="003A70BF">
            <w:pPr>
              <w:jc w:val="center"/>
              <w:rPr>
                <w:rFonts w:ascii="Arial" w:hAnsi="Arial" w:cs="Arial"/>
                <w:b/>
                <w:noProof/>
                <w:sz w:val="18"/>
                <w:szCs w:val="18"/>
              </w:rPr>
            </w:pPr>
          </w:p>
        </w:tc>
      </w:tr>
      <w:tr w:rsidR="00E05AE8" w:rsidRPr="005050F0" w14:paraId="5C9AF9AD"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7307A49" w14:textId="77777777" w:rsidR="00E05AE8" w:rsidRPr="005050F0" w:rsidRDefault="00E05AE8"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034C9" w14:textId="77777777" w:rsidR="00E05AE8" w:rsidRPr="005050F0" w:rsidRDefault="00E05AE8"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5DCEF" w14:textId="77777777" w:rsidR="00E05AE8" w:rsidRPr="005050F0" w:rsidRDefault="00E05AE8"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99577" w14:textId="77777777" w:rsidR="00E05AE8" w:rsidRPr="005050F0" w:rsidRDefault="00E05AE8"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7CB80" w14:textId="77777777" w:rsidR="00E05AE8" w:rsidRPr="005050F0" w:rsidRDefault="00E05AE8"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8F6BC19" w14:textId="77777777" w:rsidR="00E05AE8" w:rsidRPr="005050F0" w:rsidRDefault="00E05AE8" w:rsidP="003A70BF">
            <w:pPr>
              <w:jc w:val="center"/>
              <w:rPr>
                <w:b/>
                <w:noProof/>
              </w:rPr>
            </w:pPr>
          </w:p>
        </w:tc>
      </w:tr>
      <w:tr w:rsidR="00E05AE8" w:rsidRPr="005050F0" w14:paraId="7822DC5F"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0693F95" w14:textId="77777777" w:rsidR="00E05AE8" w:rsidRPr="005050F0" w:rsidRDefault="00E05AE8"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B919E3" w14:textId="77777777" w:rsidR="00E05AE8" w:rsidRPr="005050F0" w:rsidRDefault="00E05AE8" w:rsidP="003A70BF">
            <w:pPr>
              <w:rPr>
                <w:noProof/>
              </w:rPr>
            </w:pPr>
            <w:r w:rsidRPr="005050F0">
              <w:rPr>
                <w:noProof/>
              </w:rPr>
              <w:t>The Ext is an interior node for where the vendor specific information about the MCData service configuration MO is being placed.</w:t>
            </w:r>
          </w:p>
        </w:tc>
      </w:tr>
    </w:tbl>
    <w:p w14:paraId="6C6D3094" w14:textId="77777777" w:rsidR="00D62366" w:rsidRPr="005050F0" w:rsidRDefault="00D62366" w:rsidP="00D62366">
      <w:pPr>
        <w:rPr>
          <w:noProof/>
        </w:rPr>
      </w:pPr>
    </w:p>
    <w:p w14:paraId="33ED9893" w14:textId="77777777" w:rsidR="00E05AE8" w:rsidRPr="005050F0" w:rsidRDefault="00E05AE8" w:rsidP="00E05AE8">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D030E27" w14:textId="77777777" w:rsidR="00E05AE8" w:rsidRPr="005050F0" w:rsidRDefault="00E05AE8" w:rsidP="00E05AE8">
      <w:pPr>
        <w:pStyle w:val="B1"/>
        <w:rPr>
          <w:noProof/>
          <w:lang w:eastAsia="ko-KR"/>
        </w:rPr>
      </w:pPr>
      <w:r w:rsidRPr="005050F0">
        <w:rPr>
          <w:noProof/>
        </w:rPr>
        <w:t>-</w:t>
      </w:r>
      <w:r w:rsidRPr="005050F0">
        <w:rPr>
          <w:noProof/>
        </w:rPr>
        <w:tab/>
        <w:t>Values: N/A</w:t>
      </w:r>
    </w:p>
    <w:p w14:paraId="3942C456" w14:textId="77777777" w:rsidR="00E05AE8" w:rsidRPr="005050F0" w:rsidRDefault="00E05AE8" w:rsidP="00E05AE8">
      <w:pPr>
        <w:pStyle w:val="Heading3"/>
        <w:rPr>
          <w:noProof/>
          <w:lang w:eastAsia="ko-KR"/>
        </w:rPr>
      </w:pPr>
      <w:bookmarkStart w:id="3626" w:name="_Toc4577959"/>
      <w:bookmarkStart w:id="3627" w:name="_Toc27504555"/>
      <w:bookmarkStart w:id="3628" w:name="_Toc27505343"/>
      <w:bookmarkStart w:id="3629" w:name="_Toc27506127"/>
      <w:bookmarkStart w:id="3630" w:name="_Toc27506911"/>
      <w:bookmarkStart w:id="3631" w:name="_Toc176344832"/>
      <w:r w:rsidRPr="005050F0">
        <w:rPr>
          <w:noProof/>
        </w:rPr>
        <w:t>11.2.5</w:t>
      </w:r>
      <w:r w:rsidRPr="005050F0">
        <w:rPr>
          <w:noProof/>
        </w:rPr>
        <w:tab/>
        <w:t>/</w:t>
      </w:r>
      <w:r w:rsidRPr="005050F0">
        <w:rPr>
          <w:i/>
          <w:iCs/>
          <w:noProof/>
        </w:rPr>
        <w:t>&lt;x&gt;</w:t>
      </w:r>
      <w:r w:rsidRPr="005050F0">
        <w:rPr>
          <w:noProof/>
        </w:rPr>
        <w:t>/Common</w:t>
      </w:r>
      <w:bookmarkEnd w:id="3626"/>
      <w:bookmarkEnd w:id="3627"/>
      <w:bookmarkEnd w:id="3628"/>
      <w:bookmarkEnd w:id="3629"/>
      <w:bookmarkEnd w:id="3630"/>
      <w:bookmarkEnd w:id="3631"/>
    </w:p>
    <w:p w14:paraId="5172ECBC"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05AE8" w:rsidRPr="005050F0" w14:paraId="70C759B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0F0CBCD" w14:textId="77777777" w:rsidR="00E05AE8" w:rsidRPr="005050F0" w:rsidRDefault="00E05AE8" w:rsidP="003A70BF">
            <w:pPr>
              <w:rPr>
                <w:rFonts w:ascii="Arial" w:hAnsi="Arial" w:cs="Arial"/>
                <w:noProof/>
                <w:sz w:val="18"/>
                <w:szCs w:val="18"/>
              </w:rPr>
            </w:pPr>
            <w:r w:rsidRPr="005050F0">
              <w:rPr>
                <w:noProof/>
              </w:rPr>
              <w:t>Common</w:t>
            </w:r>
          </w:p>
        </w:tc>
      </w:tr>
      <w:tr w:rsidR="00E05AE8" w:rsidRPr="005050F0" w14:paraId="3A7D92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92D40"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9C898"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1289C" w14:textId="77777777" w:rsidR="00E05AE8" w:rsidRPr="005050F0" w:rsidRDefault="00E05AE8"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FEE1E"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EF8FF" w14:textId="77777777" w:rsidR="00E05AE8" w:rsidRPr="005050F0" w:rsidRDefault="00E05AE8"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B33179" w14:textId="77777777" w:rsidR="00E05AE8" w:rsidRPr="005050F0" w:rsidRDefault="00E05AE8" w:rsidP="003A70BF">
            <w:pPr>
              <w:jc w:val="center"/>
              <w:rPr>
                <w:rFonts w:ascii="Arial" w:hAnsi="Arial" w:cs="Arial"/>
                <w:b/>
                <w:noProof/>
                <w:sz w:val="18"/>
                <w:szCs w:val="18"/>
              </w:rPr>
            </w:pPr>
          </w:p>
        </w:tc>
      </w:tr>
      <w:tr w:rsidR="00E05AE8" w:rsidRPr="005050F0" w14:paraId="4784652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BE969"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65836"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2B4DA" w14:textId="77777777" w:rsidR="00E05AE8" w:rsidRPr="005050F0" w:rsidRDefault="00E05AE8"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119F6"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DDB7E" w14:textId="77777777" w:rsidR="00E05AE8" w:rsidRPr="005050F0" w:rsidRDefault="00E05AE8"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DA448B" w14:textId="77777777" w:rsidR="00E05AE8" w:rsidRPr="005050F0" w:rsidRDefault="00E05AE8" w:rsidP="003A70BF">
            <w:pPr>
              <w:jc w:val="center"/>
              <w:rPr>
                <w:b/>
                <w:noProof/>
              </w:rPr>
            </w:pPr>
          </w:p>
        </w:tc>
      </w:tr>
      <w:tr w:rsidR="00E05AE8" w:rsidRPr="005050F0" w14:paraId="3ACC3EF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2A8A00" w14:textId="77777777" w:rsidR="00E05AE8" w:rsidRPr="005050F0"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FCF83F" w14:textId="77777777" w:rsidR="00E05AE8" w:rsidRPr="005050F0" w:rsidRDefault="00E05AE8"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489928EE" w14:textId="77777777" w:rsidR="00D62366" w:rsidRPr="005050F0" w:rsidRDefault="00D62366" w:rsidP="00D62366">
      <w:pPr>
        <w:rPr>
          <w:noProof/>
        </w:rPr>
      </w:pPr>
      <w:bookmarkStart w:id="3632" w:name="_Toc4577960"/>
      <w:bookmarkStart w:id="3633" w:name="_Toc27504556"/>
      <w:bookmarkStart w:id="3634" w:name="_Toc27505344"/>
      <w:bookmarkStart w:id="3635" w:name="_Toc27506128"/>
      <w:bookmarkStart w:id="3636" w:name="_Toc27506912"/>
    </w:p>
    <w:p w14:paraId="36C41511" w14:textId="77777777" w:rsidR="00E05AE8" w:rsidRPr="005050F0" w:rsidRDefault="00E05AE8" w:rsidP="00E05AE8">
      <w:pPr>
        <w:pStyle w:val="Heading3"/>
        <w:rPr>
          <w:noProof/>
          <w:lang w:eastAsia="ko-KR"/>
        </w:rPr>
      </w:pPr>
      <w:bookmarkStart w:id="3637" w:name="_Toc176344833"/>
      <w:r w:rsidRPr="005050F0">
        <w:rPr>
          <w:noProof/>
        </w:rPr>
        <w:t>11.2.</w:t>
      </w:r>
      <w:r w:rsidRPr="005050F0">
        <w:rPr>
          <w:noProof/>
          <w:lang w:eastAsia="ko-KR"/>
        </w:rPr>
        <w:t>6</w:t>
      </w:r>
      <w:r w:rsidRPr="005050F0">
        <w:rPr>
          <w:noProof/>
        </w:rPr>
        <w:tab/>
        <w:t>/</w:t>
      </w:r>
      <w:r w:rsidRPr="005050F0">
        <w:rPr>
          <w:i/>
          <w:iCs/>
          <w:noProof/>
        </w:rPr>
        <w:t>&lt;x&gt;</w:t>
      </w:r>
      <w:r w:rsidRPr="005050F0">
        <w:rPr>
          <w:noProof/>
        </w:rPr>
        <w:t>/Common/TxRxControl</w:t>
      </w:r>
      <w:bookmarkEnd w:id="3632"/>
      <w:bookmarkEnd w:id="3633"/>
      <w:bookmarkEnd w:id="3634"/>
      <w:bookmarkEnd w:id="3635"/>
      <w:bookmarkEnd w:id="3636"/>
      <w:bookmarkEnd w:id="3637"/>
    </w:p>
    <w:p w14:paraId="1B690884"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6</w:t>
      </w:r>
      <w:r w:rsidRPr="005050F0">
        <w:rPr>
          <w:noProof/>
        </w:rPr>
        <w:t>.1: /</w:t>
      </w:r>
      <w:r w:rsidRPr="005050F0">
        <w:rPr>
          <w:i/>
          <w:iCs/>
          <w:noProof/>
        </w:rPr>
        <w:t>&lt;x&gt;</w:t>
      </w:r>
      <w:r w:rsidRPr="005050F0">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52F548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78738A" w14:textId="77777777" w:rsidR="00E05AE8" w:rsidRPr="005050F0" w:rsidRDefault="00E05AE8" w:rsidP="003A70BF">
            <w:pPr>
              <w:rPr>
                <w:rFonts w:ascii="Arial" w:hAnsi="Arial" w:cs="Arial"/>
                <w:noProof/>
                <w:sz w:val="18"/>
                <w:szCs w:val="18"/>
              </w:rPr>
            </w:pPr>
            <w:r w:rsidRPr="005050F0">
              <w:rPr>
                <w:noProof/>
              </w:rPr>
              <w:t>Common/TxRxControl</w:t>
            </w:r>
          </w:p>
        </w:tc>
      </w:tr>
      <w:tr w:rsidR="00E05AE8" w:rsidRPr="005050F0" w14:paraId="2DE91B2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F7C2BC"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67859"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39DD6"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AFABA"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17F33"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A981E6" w14:textId="77777777" w:rsidR="00E05AE8" w:rsidRPr="005050F0" w:rsidRDefault="00E05AE8" w:rsidP="003A70BF">
            <w:pPr>
              <w:jc w:val="center"/>
              <w:rPr>
                <w:rFonts w:ascii="Arial" w:hAnsi="Arial" w:cs="Arial"/>
                <w:b/>
                <w:noProof/>
                <w:sz w:val="18"/>
                <w:szCs w:val="18"/>
              </w:rPr>
            </w:pPr>
          </w:p>
        </w:tc>
      </w:tr>
      <w:tr w:rsidR="00E05AE8" w:rsidRPr="005050F0" w14:paraId="1B71DDA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C2EB99"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53D46"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C8777"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59C66"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DC96D"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35224F" w14:textId="77777777" w:rsidR="00E05AE8" w:rsidRPr="005050F0" w:rsidRDefault="00E05AE8" w:rsidP="003A70BF">
            <w:pPr>
              <w:jc w:val="center"/>
              <w:rPr>
                <w:b/>
                <w:noProof/>
              </w:rPr>
            </w:pPr>
          </w:p>
        </w:tc>
      </w:tr>
      <w:tr w:rsidR="00E05AE8" w:rsidRPr="005050F0" w14:paraId="67D196F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514F45"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5AF0B8"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transmission and reception control</w:t>
            </w:r>
            <w:r w:rsidRPr="005050F0">
              <w:rPr>
                <w:noProof/>
              </w:rPr>
              <w:t xml:space="preserve"> configuration</w:t>
            </w:r>
            <w:r w:rsidRPr="005050F0">
              <w:rPr>
                <w:noProof/>
                <w:lang w:eastAsia="ko-KR"/>
              </w:rPr>
              <w:t>.</w:t>
            </w:r>
          </w:p>
        </w:tc>
      </w:tr>
    </w:tbl>
    <w:p w14:paraId="6E9A4113" w14:textId="77777777" w:rsidR="00D62366" w:rsidRPr="005050F0" w:rsidRDefault="00D62366" w:rsidP="00D62366">
      <w:pPr>
        <w:rPr>
          <w:noProof/>
        </w:rPr>
      </w:pPr>
      <w:bookmarkStart w:id="3638" w:name="_Toc4577961"/>
      <w:bookmarkStart w:id="3639" w:name="_Toc27504557"/>
      <w:bookmarkStart w:id="3640" w:name="_Toc27505345"/>
      <w:bookmarkStart w:id="3641" w:name="_Toc27506129"/>
      <w:bookmarkStart w:id="3642" w:name="_Toc27506913"/>
    </w:p>
    <w:p w14:paraId="2EBF5596" w14:textId="77777777" w:rsidR="00E05AE8" w:rsidRPr="005050F0" w:rsidRDefault="00E05AE8" w:rsidP="00E05AE8">
      <w:pPr>
        <w:pStyle w:val="Heading3"/>
        <w:rPr>
          <w:noProof/>
          <w:lang w:eastAsia="ko-KR"/>
        </w:rPr>
      </w:pPr>
      <w:bookmarkStart w:id="3643" w:name="_Toc176344834"/>
      <w:r w:rsidRPr="005050F0">
        <w:rPr>
          <w:noProof/>
        </w:rPr>
        <w:t>11.2.</w:t>
      </w:r>
      <w:r w:rsidRPr="005050F0">
        <w:rPr>
          <w:noProof/>
          <w:lang w:eastAsia="ko-KR"/>
        </w:rPr>
        <w:t>7</w:t>
      </w:r>
      <w:r w:rsidRPr="005050F0">
        <w:rPr>
          <w:noProof/>
        </w:rPr>
        <w:tab/>
        <w:t>/</w:t>
      </w:r>
      <w:r w:rsidRPr="005050F0">
        <w:rPr>
          <w:i/>
          <w:iCs/>
          <w:noProof/>
        </w:rPr>
        <w:t>&lt;x&gt;</w:t>
      </w:r>
      <w:r w:rsidRPr="005050F0">
        <w:rPr>
          <w:noProof/>
        </w:rPr>
        <w:t>/Common/TxRxControl/</w:t>
      </w:r>
      <w:r w:rsidRPr="005050F0">
        <w:rPr>
          <w:noProof/>
          <w:lang w:eastAsia="ko-KR"/>
        </w:rPr>
        <w:t>TimeTempDataWaiting</w:t>
      </w:r>
      <w:bookmarkEnd w:id="3638"/>
      <w:bookmarkEnd w:id="3639"/>
      <w:bookmarkEnd w:id="3640"/>
      <w:bookmarkEnd w:id="3641"/>
      <w:bookmarkEnd w:id="3642"/>
      <w:bookmarkEnd w:id="3643"/>
    </w:p>
    <w:p w14:paraId="7D4333AE"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7</w:t>
      </w:r>
      <w:r w:rsidRPr="005050F0">
        <w:rPr>
          <w:noProof/>
        </w:rPr>
        <w:t>.1: /</w:t>
      </w:r>
      <w:r w:rsidRPr="005050F0">
        <w:rPr>
          <w:i/>
          <w:iCs/>
          <w:noProof/>
        </w:rPr>
        <w:t>&lt;x&gt;</w:t>
      </w:r>
      <w:r w:rsidRPr="005050F0">
        <w:rPr>
          <w:noProof/>
        </w:rPr>
        <w:t>/Common/TxRxControl/TimeTempDataWaiting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4757140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229266" w14:textId="77777777" w:rsidR="00E05AE8" w:rsidRPr="005050F0" w:rsidRDefault="00E05AE8" w:rsidP="003A70BF">
            <w:pPr>
              <w:rPr>
                <w:rFonts w:ascii="Arial" w:hAnsi="Arial" w:cs="Arial"/>
                <w:noProof/>
                <w:sz w:val="18"/>
                <w:szCs w:val="18"/>
              </w:rPr>
            </w:pPr>
            <w:r w:rsidRPr="005050F0">
              <w:rPr>
                <w:noProof/>
              </w:rPr>
              <w:t>Common/TxRxControl/TimeTempDataWaiting</w:t>
            </w:r>
          </w:p>
        </w:tc>
      </w:tr>
      <w:tr w:rsidR="00E05AE8" w:rsidRPr="005050F0" w14:paraId="68BE1C1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7C9CC"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589FA"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B00D4"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BAA04"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655F7"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C9789" w14:textId="77777777" w:rsidR="00E05AE8" w:rsidRPr="005050F0" w:rsidRDefault="00E05AE8" w:rsidP="003A70BF">
            <w:pPr>
              <w:jc w:val="center"/>
              <w:rPr>
                <w:rFonts w:ascii="Arial" w:hAnsi="Arial" w:cs="Arial"/>
                <w:b/>
                <w:noProof/>
                <w:sz w:val="18"/>
                <w:szCs w:val="18"/>
              </w:rPr>
            </w:pPr>
          </w:p>
        </w:tc>
      </w:tr>
      <w:tr w:rsidR="00E05AE8" w:rsidRPr="005050F0" w14:paraId="2FAC21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87678"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5CACF"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252A6"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96FE9" w14:textId="77777777" w:rsidR="00E05AE8" w:rsidRPr="005050F0" w:rsidRDefault="00E05AE8"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73409"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83F073" w14:textId="77777777" w:rsidR="00E05AE8" w:rsidRPr="005050F0" w:rsidRDefault="00E05AE8" w:rsidP="003A70BF">
            <w:pPr>
              <w:jc w:val="center"/>
              <w:rPr>
                <w:b/>
                <w:noProof/>
              </w:rPr>
            </w:pPr>
          </w:p>
        </w:tc>
      </w:tr>
      <w:tr w:rsidR="00E05AE8" w:rsidRPr="005050F0" w14:paraId="71C556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90EE46"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11E685" w14:textId="77777777" w:rsidR="00E05AE8" w:rsidRPr="005050F0" w:rsidRDefault="00E05AE8" w:rsidP="003A70BF">
            <w:pPr>
              <w:rPr>
                <w:noProof/>
                <w:lang w:eastAsia="ko-KR"/>
              </w:rPr>
            </w:pPr>
            <w:r w:rsidRPr="005050F0">
              <w:rPr>
                <w:noProof/>
              </w:rPr>
              <w:t>This leaf node indicates the time limit for the temporarily stored data that is waiting to be delivered to a receiving user</w:t>
            </w:r>
            <w:r w:rsidRPr="005050F0">
              <w:rPr>
                <w:noProof/>
                <w:lang w:eastAsia="ko-KR"/>
              </w:rPr>
              <w:t>.</w:t>
            </w:r>
          </w:p>
        </w:tc>
      </w:tr>
    </w:tbl>
    <w:p w14:paraId="3A870E34" w14:textId="77777777" w:rsidR="00D62366" w:rsidRPr="005050F0" w:rsidRDefault="00D62366" w:rsidP="00D62366">
      <w:pPr>
        <w:rPr>
          <w:noProof/>
        </w:rPr>
      </w:pPr>
    </w:p>
    <w:p w14:paraId="6A38BA6D" w14:textId="77777777" w:rsidR="00E05AE8" w:rsidRPr="005050F0" w:rsidRDefault="00E05AE8" w:rsidP="00E05AE8">
      <w:pPr>
        <w:pStyle w:val="B1"/>
        <w:rPr>
          <w:noProof/>
          <w:lang w:eastAsia="ko-KR"/>
        </w:rPr>
      </w:pPr>
      <w:r w:rsidRPr="005050F0">
        <w:rPr>
          <w:noProof/>
        </w:rPr>
        <w:t>-</w:t>
      </w:r>
      <w:r w:rsidRPr="005050F0">
        <w:rPr>
          <w:noProof/>
        </w:rPr>
        <w:tab/>
        <w:t>Values: 0-65535</w:t>
      </w:r>
    </w:p>
    <w:p w14:paraId="1D54EA20" w14:textId="77777777" w:rsidR="00E05AE8" w:rsidRPr="005050F0" w:rsidRDefault="00E05AE8" w:rsidP="00E05AE8">
      <w:pPr>
        <w:rPr>
          <w:noProof/>
          <w:lang w:eastAsia="ko-KR"/>
        </w:rPr>
      </w:pPr>
      <w:r w:rsidRPr="005050F0">
        <w:rPr>
          <w:noProof/>
        </w:rPr>
        <w:t xml:space="preserve">The </w:t>
      </w:r>
      <w:r w:rsidRPr="005050F0">
        <w:rPr>
          <w:noProof/>
          <w:lang w:eastAsia="ko-KR"/>
        </w:rPr>
        <w:t xml:space="preserve">TimeTempDataWaiting </w:t>
      </w:r>
      <w:r w:rsidRPr="005050F0">
        <w:rPr>
          <w:noProof/>
        </w:rPr>
        <w:t>is in minutes</w:t>
      </w:r>
      <w:r w:rsidRPr="005050F0">
        <w:rPr>
          <w:noProof/>
          <w:lang w:eastAsia="ko-KR"/>
        </w:rPr>
        <w:t>.</w:t>
      </w:r>
    </w:p>
    <w:p w14:paraId="5DA69122" w14:textId="77777777" w:rsidR="00E05AE8" w:rsidRPr="005050F0" w:rsidRDefault="00E05AE8" w:rsidP="00E05AE8">
      <w:pPr>
        <w:pStyle w:val="Heading3"/>
        <w:rPr>
          <w:noProof/>
          <w:lang w:eastAsia="ko-KR"/>
        </w:rPr>
      </w:pPr>
      <w:bookmarkStart w:id="3644" w:name="_Toc4577962"/>
      <w:bookmarkStart w:id="3645" w:name="_Toc27504558"/>
      <w:bookmarkStart w:id="3646" w:name="_Toc27505346"/>
      <w:bookmarkStart w:id="3647" w:name="_Toc27506130"/>
      <w:bookmarkStart w:id="3648" w:name="_Toc27506914"/>
      <w:bookmarkStart w:id="3649" w:name="_Toc176344835"/>
      <w:r w:rsidRPr="005050F0">
        <w:rPr>
          <w:noProof/>
        </w:rPr>
        <w:t>11.2.</w:t>
      </w:r>
      <w:r w:rsidRPr="005050F0">
        <w:rPr>
          <w:noProof/>
          <w:lang w:eastAsia="ko-KR"/>
        </w:rPr>
        <w:t>8</w:t>
      </w:r>
      <w:r w:rsidRPr="005050F0">
        <w:rPr>
          <w:noProof/>
        </w:rPr>
        <w:tab/>
        <w:t>/</w:t>
      </w:r>
      <w:r w:rsidRPr="005050F0">
        <w:rPr>
          <w:i/>
          <w:iCs/>
          <w:noProof/>
        </w:rPr>
        <w:t>&lt;x&gt;</w:t>
      </w:r>
      <w:r w:rsidRPr="005050F0">
        <w:rPr>
          <w:noProof/>
        </w:rPr>
        <w:t>/Common/TxRxControl/TimePeriodicAnnouncement</w:t>
      </w:r>
      <w:bookmarkEnd w:id="3644"/>
      <w:bookmarkEnd w:id="3645"/>
      <w:bookmarkEnd w:id="3646"/>
      <w:bookmarkEnd w:id="3647"/>
      <w:bookmarkEnd w:id="3648"/>
      <w:bookmarkEnd w:id="3649"/>
    </w:p>
    <w:p w14:paraId="5A1AB871"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8</w:t>
      </w:r>
      <w:r w:rsidRPr="005050F0">
        <w:rPr>
          <w:noProof/>
        </w:rPr>
        <w:t>.1: /</w:t>
      </w:r>
      <w:r w:rsidRPr="005050F0">
        <w:rPr>
          <w:i/>
          <w:iCs/>
          <w:noProof/>
        </w:rPr>
        <w:t>&lt;x&gt;</w:t>
      </w:r>
      <w:r w:rsidRPr="005050F0">
        <w:rPr>
          <w:noProof/>
        </w:rPr>
        <w:t>/Common/TxRxControl/TimePeriodicAnnouncement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21831C8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22A0E4" w14:textId="77777777" w:rsidR="00E05AE8" w:rsidRPr="005050F0" w:rsidRDefault="00E05AE8" w:rsidP="003A70BF">
            <w:pPr>
              <w:rPr>
                <w:rFonts w:ascii="Arial" w:hAnsi="Arial" w:cs="Arial"/>
                <w:noProof/>
                <w:sz w:val="18"/>
                <w:szCs w:val="18"/>
              </w:rPr>
            </w:pPr>
            <w:r w:rsidRPr="005050F0">
              <w:rPr>
                <w:noProof/>
              </w:rPr>
              <w:t>Common/TxRxControl/TimePeriodicAnnouncement</w:t>
            </w:r>
          </w:p>
        </w:tc>
      </w:tr>
      <w:tr w:rsidR="00E05AE8" w:rsidRPr="005050F0" w14:paraId="54D653D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933E4"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8800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564D7"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5815"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1FE83"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6DBC1B" w14:textId="77777777" w:rsidR="00E05AE8" w:rsidRPr="005050F0" w:rsidRDefault="00E05AE8" w:rsidP="003A70BF">
            <w:pPr>
              <w:jc w:val="center"/>
              <w:rPr>
                <w:rFonts w:ascii="Arial" w:hAnsi="Arial" w:cs="Arial"/>
                <w:b/>
                <w:noProof/>
                <w:sz w:val="18"/>
                <w:szCs w:val="18"/>
              </w:rPr>
            </w:pPr>
          </w:p>
        </w:tc>
      </w:tr>
      <w:tr w:rsidR="00E05AE8" w:rsidRPr="005050F0" w14:paraId="05C63EB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5A4401"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FB45A"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6C04D"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C417B" w14:textId="77777777" w:rsidR="00E05AE8" w:rsidRPr="005050F0" w:rsidRDefault="00E05AE8"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0106"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49080A" w14:textId="77777777" w:rsidR="00E05AE8" w:rsidRPr="005050F0" w:rsidRDefault="00E05AE8" w:rsidP="003A70BF">
            <w:pPr>
              <w:jc w:val="center"/>
              <w:rPr>
                <w:b/>
                <w:noProof/>
              </w:rPr>
            </w:pPr>
          </w:p>
        </w:tc>
      </w:tr>
      <w:tr w:rsidR="00E05AE8" w:rsidRPr="005050F0" w14:paraId="7EE673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60356B"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EDFBED"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timer for the periodic announcement which contains a list of available recently invited data group communications.</w:t>
            </w:r>
          </w:p>
        </w:tc>
      </w:tr>
    </w:tbl>
    <w:p w14:paraId="69E850D5" w14:textId="77777777" w:rsidR="00D62366" w:rsidRPr="005050F0" w:rsidRDefault="00D62366" w:rsidP="00D62366">
      <w:pPr>
        <w:rPr>
          <w:noProof/>
        </w:rPr>
      </w:pPr>
    </w:p>
    <w:p w14:paraId="1071D991" w14:textId="77777777" w:rsidR="00E05AE8" w:rsidRPr="005050F0" w:rsidRDefault="00E05AE8" w:rsidP="00E05AE8">
      <w:pPr>
        <w:pStyle w:val="B1"/>
        <w:rPr>
          <w:noProof/>
        </w:rPr>
      </w:pPr>
      <w:r w:rsidRPr="005050F0">
        <w:rPr>
          <w:noProof/>
        </w:rPr>
        <w:t>-</w:t>
      </w:r>
      <w:r w:rsidRPr="005050F0">
        <w:rPr>
          <w:noProof/>
        </w:rPr>
        <w:tab/>
        <w:t>Values: 0-65535</w:t>
      </w:r>
    </w:p>
    <w:p w14:paraId="7AB44F83" w14:textId="77777777" w:rsidR="00E05AE8" w:rsidRPr="005050F0" w:rsidRDefault="00E05AE8" w:rsidP="00E05AE8">
      <w:pPr>
        <w:rPr>
          <w:noProof/>
          <w:lang w:eastAsia="ko-KR"/>
        </w:rPr>
      </w:pPr>
      <w:r w:rsidRPr="005050F0">
        <w:rPr>
          <w:noProof/>
        </w:rPr>
        <w:t xml:space="preserve">The </w:t>
      </w:r>
      <w:r w:rsidRPr="005050F0">
        <w:rPr>
          <w:noProof/>
          <w:lang w:eastAsia="ko-KR"/>
        </w:rPr>
        <w:t xml:space="preserve">TimePeriodicAnnouncement </w:t>
      </w:r>
      <w:r w:rsidRPr="005050F0">
        <w:rPr>
          <w:noProof/>
        </w:rPr>
        <w:t>is in minutes</w:t>
      </w:r>
      <w:r w:rsidRPr="005050F0">
        <w:rPr>
          <w:noProof/>
          <w:lang w:eastAsia="ko-KR"/>
        </w:rPr>
        <w:t>.</w:t>
      </w:r>
    </w:p>
    <w:p w14:paraId="725B4B80" w14:textId="77777777" w:rsidR="00E05AE8" w:rsidRPr="005050F0" w:rsidRDefault="00E05AE8" w:rsidP="00E05AE8">
      <w:pPr>
        <w:pStyle w:val="Heading3"/>
        <w:rPr>
          <w:noProof/>
          <w:lang w:eastAsia="ko-KR"/>
        </w:rPr>
      </w:pPr>
      <w:bookmarkStart w:id="3650" w:name="_Toc4577963"/>
      <w:bookmarkStart w:id="3651" w:name="_Toc27504559"/>
      <w:bookmarkStart w:id="3652" w:name="_Toc27505347"/>
      <w:bookmarkStart w:id="3653" w:name="_Toc27506131"/>
      <w:bookmarkStart w:id="3654" w:name="_Toc27506915"/>
      <w:bookmarkStart w:id="3655" w:name="_Toc176344836"/>
      <w:r w:rsidRPr="005050F0">
        <w:rPr>
          <w:noProof/>
        </w:rPr>
        <w:t>11.2.9</w:t>
      </w:r>
      <w:r w:rsidRPr="005050F0">
        <w:rPr>
          <w:noProof/>
        </w:rPr>
        <w:tab/>
        <w:t>/</w:t>
      </w:r>
      <w:r w:rsidRPr="005050F0">
        <w:rPr>
          <w:i/>
          <w:iCs/>
          <w:noProof/>
        </w:rPr>
        <w:t>&lt;x&gt;</w:t>
      </w:r>
      <w:r w:rsidRPr="005050F0">
        <w:rPr>
          <w:noProof/>
        </w:rPr>
        <w:t>/OffNetwork</w:t>
      </w:r>
      <w:bookmarkEnd w:id="3650"/>
      <w:bookmarkEnd w:id="3651"/>
      <w:bookmarkEnd w:id="3652"/>
      <w:bookmarkEnd w:id="3653"/>
      <w:bookmarkEnd w:id="3654"/>
      <w:bookmarkEnd w:id="3655"/>
    </w:p>
    <w:p w14:paraId="336C5188"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.2.9.1: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28D7EC2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8094C3" w14:textId="77777777" w:rsidR="00E05AE8" w:rsidRPr="005050F0" w:rsidRDefault="00E05AE8" w:rsidP="003A70BF">
            <w:pPr>
              <w:rPr>
                <w:rFonts w:ascii="Arial" w:hAnsi="Arial" w:cs="Arial"/>
                <w:noProof/>
                <w:sz w:val="18"/>
                <w:szCs w:val="18"/>
              </w:rPr>
            </w:pPr>
            <w:r w:rsidRPr="005050F0">
              <w:rPr>
                <w:noProof/>
              </w:rPr>
              <w:t>OffNetwork</w:t>
            </w:r>
          </w:p>
        </w:tc>
      </w:tr>
      <w:tr w:rsidR="00E05AE8" w:rsidRPr="005050F0" w14:paraId="2DC3A8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8C9DC3"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D481C"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4732"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C07BB"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15E1B"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43576" w14:textId="77777777" w:rsidR="00E05AE8" w:rsidRPr="005050F0" w:rsidRDefault="00E05AE8" w:rsidP="003A70BF">
            <w:pPr>
              <w:jc w:val="center"/>
              <w:rPr>
                <w:rFonts w:ascii="Arial" w:hAnsi="Arial" w:cs="Arial"/>
                <w:b/>
                <w:noProof/>
                <w:sz w:val="18"/>
                <w:szCs w:val="18"/>
              </w:rPr>
            </w:pPr>
          </w:p>
        </w:tc>
      </w:tr>
      <w:tr w:rsidR="00E05AE8" w:rsidRPr="005050F0" w14:paraId="70ECB7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32EF12"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A60E1"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35B53" w14:textId="77777777" w:rsidR="00E05AE8" w:rsidRPr="005050F0" w:rsidRDefault="00E05AE8"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352D8"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E248D"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5D0745" w14:textId="77777777" w:rsidR="00E05AE8" w:rsidRPr="005050F0" w:rsidRDefault="00E05AE8" w:rsidP="003A70BF">
            <w:pPr>
              <w:jc w:val="center"/>
              <w:rPr>
                <w:b/>
                <w:noProof/>
              </w:rPr>
            </w:pPr>
          </w:p>
        </w:tc>
      </w:tr>
      <w:tr w:rsidR="00E05AE8" w:rsidRPr="005050F0" w14:paraId="0F086C4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592BCF"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271E7"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512DE270" w14:textId="77777777" w:rsidR="00D62366" w:rsidRPr="005050F0" w:rsidRDefault="00D62366" w:rsidP="00D62366">
      <w:pPr>
        <w:rPr>
          <w:noProof/>
        </w:rPr>
      </w:pPr>
      <w:bookmarkStart w:id="3656" w:name="_Toc4577964"/>
      <w:bookmarkStart w:id="3657" w:name="_Toc27504560"/>
      <w:bookmarkStart w:id="3658" w:name="_Toc27505348"/>
      <w:bookmarkStart w:id="3659" w:name="_Toc27506132"/>
      <w:bookmarkStart w:id="3660" w:name="_Toc27506916"/>
    </w:p>
    <w:p w14:paraId="6854C0F2" w14:textId="77777777" w:rsidR="00E05AE8" w:rsidRPr="005050F0" w:rsidRDefault="00E05AE8" w:rsidP="00E05AE8">
      <w:pPr>
        <w:pStyle w:val="Heading3"/>
        <w:rPr>
          <w:noProof/>
          <w:lang w:eastAsia="ko-KR"/>
        </w:rPr>
      </w:pPr>
      <w:bookmarkStart w:id="3661" w:name="_Toc176344837"/>
      <w:r w:rsidRPr="005050F0">
        <w:rPr>
          <w:noProof/>
        </w:rPr>
        <w:t>11.2.1</w:t>
      </w:r>
      <w:r w:rsidRPr="005050F0">
        <w:rPr>
          <w:noProof/>
          <w:lang w:eastAsia="ko-KR"/>
        </w:rPr>
        <w:t>0</w:t>
      </w:r>
      <w:r w:rsidRPr="005050F0">
        <w:rPr>
          <w:noProof/>
        </w:rPr>
        <w:tab/>
        <w:t>/</w:t>
      </w:r>
      <w:r w:rsidRPr="005050F0">
        <w:rPr>
          <w:i/>
          <w:iCs/>
          <w:noProof/>
        </w:rPr>
        <w:t>&lt;x&gt;</w:t>
      </w:r>
      <w:r w:rsidRPr="005050F0">
        <w:rPr>
          <w:noProof/>
        </w:rPr>
        <w:t>/OffNetwork/</w:t>
      </w:r>
      <w:r w:rsidRPr="005050F0">
        <w:rPr>
          <w:noProof/>
          <w:lang w:eastAsia="ko-KR"/>
        </w:rPr>
        <w:t>DefaultPPPP</w:t>
      </w:r>
      <w:bookmarkEnd w:id="3656"/>
      <w:bookmarkEnd w:id="3657"/>
      <w:bookmarkEnd w:id="3658"/>
      <w:bookmarkEnd w:id="3659"/>
      <w:bookmarkEnd w:id="3660"/>
      <w:bookmarkEnd w:id="3661"/>
    </w:p>
    <w:p w14:paraId="167AF116"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0CF9DE3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7FA56C"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w:t>
            </w:r>
          </w:p>
        </w:tc>
      </w:tr>
      <w:tr w:rsidR="00E05AE8" w:rsidRPr="005050F0" w14:paraId="1056469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CE2CAE"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50D77"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26A8B"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E27F2"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3367"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23AAA5" w14:textId="77777777" w:rsidR="00E05AE8" w:rsidRPr="005050F0" w:rsidRDefault="00E05AE8" w:rsidP="003A70BF">
            <w:pPr>
              <w:jc w:val="center"/>
              <w:rPr>
                <w:rFonts w:ascii="Arial" w:hAnsi="Arial" w:cs="Arial"/>
                <w:b/>
                <w:noProof/>
                <w:sz w:val="18"/>
                <w:szCs w:val="18"/>
              </w:rPr>
            </w:pPr>
          </w:p>
        </w:tc>
      </w:tr>
      <w:tr w:rsidR="00E05AE8" w:rsidRPr="005050F0" w14:paraId="3C0FCF6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DE259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49719"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58F59"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90713" w14:textId="77777777" w:rsidR="00E05AE8" w:rsidRPr="005050F0" w:rsidRDefault="00E05AE8"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13128"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67896C" w14:textId="77777777" w:rsidR="00E05AE8" w:rsidRPr="005050F0" w:rsidRDefault="00E05AE8" w:rsidP="003A70BF">
            <w:pPr>
              <w:jc w:val="center"/>
              <w:rPr>
                <w:b/>
                <w:noProof/>
              </w:rPr>
            </w:pPr>
          </w:p>
        </w:tc>
      </w:tr>
      <w:tr w:rsidR="00E05AE8" w:rsidRPr="005050F0" w14:paraId="5481BD9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953E3F"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81D2D4"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05455DB" w14:textId="77777777" w:rsidR="00D62366" w:rsidRPr="005050F0" w:rsidRDefault="00D62366" w:rsidP="00D62366">
      <w:pPr>
        <w:rPr>
          <w:noProof/>
        </w:rPr>
      </w:pPr>
      <w:bookmarkStart w:id="3662" w:name="_Toc4577965"/>
      <w:bookmarkStart w:id="3663" w:name="_Toc27504561"/>
      <w:bookmarkStart w:id="3664" w:name="_Toc27505349"/>
      <w:bookmarkStart w:id="3665" w:name="_Toc27506133"/>
      <w:bookmarkStart w:id="3666" w:name="_Toc27506917"/>
    </w:p>
    <w:p w14:paraId="0E6E64EA" w14:textId="77777777" w:rsidR="00E05AE8" w:rsidRPr="005050F0" w:rsidRDefault="00E05AE8" w:rsidP="00E05AE8">
      <w:pPr>
        <w:pStyle w:val="Heading3"/>
        <w:rPr>
          <w:noProof/>
          <w:lang w:eastAsia="ko-KR"/>
        </w:rPr>
      </w:pPr>
      <w:bookmarkStart w:id="3667" w:name="_Toc176344838"/>
      <w:r w:rsidRPr="005050F0">
        <w:rPr>
          <w:noProof/>
        </w:rPr>
        <w:t>11.2.1</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DefaultPPPP/MCDataOneToOneCallSignalling</w:t>
      </w:r>
      <w:bookmarkEnd w:id="3662"/>
      <w:bookmarkEnd w:id="3663"/>
      <w:bookmarkEnd w:id="3664"/>
      <w:bookmarkEnd w:id="3665"/>
      <w:bookmarkEnd w:id="3666"/>
      <w:bookmarkEnd w:id="3667"/>
    </w:p>
    <w:p w14:paraId="3C221AE2"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11</w:t>
      </w:r>
      <w:r w:rsidRPr="005050F0">
        <w:rPr>
          <w:noProof/>
        </w:rPr>
        <w:t>.1: /</w:t>
      </w:r>
      <w:r w:rsidRPr="005050F0">
        <w:rPr>
          <w:i/>
          <w:iCs/>
          <w:noProof/>
        </w:rPr>
        <w:t>&lt;x&gt;</w:t>
      </w:r>
      <w:r w:rsidRPr="005050F0">
        <w:rPr>
          <w:noProof/>
        </w:rPr>
        <w:t>/OffNetwork/</w:t>
      </w:r>
      <w:r w:rsidRPr="005050F0">
        <w:rPr>
          <w:noProof/>
          <w:lang w:eastAsia="ko-KR"/>
        </w:rPr>
        <w:t>DefaultPPPP/MCDataOneToOneCallSignalling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31FE8EB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6E1A96"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DefaultPPPP/MCDataOneToOneCallSignalling</w:t>
            </w:r>
          </w:p>
        </w:tc>
      </w:tr>
      <w:tr w:rsidR="00E05AE8" w:rsidRPr="005050F0" w14:paraId="4B1B786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69C84"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F1BB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80CCF"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0314D"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0111E"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DD83F1" w14:textId="77777777" w:rsidR="00E05AE8" w:rsidRPr="005050F0" w:rsidRDefault="00E05AE8" w:rsidP="003A70BF">
            <w:pPr>
              <w:jc w:val="center"/>
              <w:rPr>
                <w:rFonts w:ascii="Arial" w:hAnsi="Arial" w:cs="Arial"/>
                <w:b/>
                <w:noProof/>
                <w:sz w:val="18"/>
                <w:szCs w:val="18"/>
              </w:rPr>
            </w:pPr>
          </w:p>
        </w:tc>
      </w:tr>
      <w:tr w:rsidR="00E05AE8" w:rsidRPr="005050F0" w14:paraId="5132CD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E829E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BFB6D"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95825"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4B39" w14:textId="77777777" w:rsidR="00E05AE8" w:rsidRPr="005050F0" w:rsidRDefault="00E05AE8"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DA3FE"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942C2" w14:textId="77777777" w:rsidR="00E05AE8" w:rsidRPr="005050F0" w:rsidRDefault="00E05AE8" w:rsidP="003A70BF">
            <w:pPr>
              <w:jc w:val="center"/>
              <w:rPr>
                <w:b/>
                <w:noProof/>
              </w:rPr>
            </w:pPr>
          </w:p>
        </w:tc>
      </w:tr>
      <w:tr w:rsidR="00E05AE8" w:rsidRPr="005050F0" w14:paraId="7CB4BF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F4AE8E"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93435"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MCData one-to-one call signalling</w:t>
            </w:r>
            <w:r w:rsidRPr="005050F0">
              <w:rPr>
                <w:noProof/>
                <w:lang w:eastAsia="ko-KR"/>
              </w:rPr>
              <w:t>.</w:t>
            </w:r>
          </w:p>
        </w:tc>
      </w:tr>
    </w:tbl>
    <w:p w14:paraId="3D1241D8" w14:textId="77777777" w:rsidR="00D62366" w:rsidRPr="005050F0" w:rsidRDefault="00D62366" w:rsidP="00D62366">
      <w:pPr>
        <w:rPr>
          <w:noProof/>
        </w:rPr>
      </w:pPr>
    </w:p>
    <w:p w14:paraId="0074D982" w14:textId="77777777" w:rsidR="00E05AE8" w:rsidRPr="005050F0" w:rsidRDefault="00E05AE8" w:rsidP="00E05AE8">
      <w:pPr>
        <w:pStyle w:val="B1"/>
        <w:rPr>
          <w:noProof/>
        </w:rPr>
      </w:pPr>
      <w:r w:rsidRPr="005050F0">
        <w:rPr>
          <w:noProof/>
        </w:rPr>
        <w:t>-</w:t>
      </w:r>
      <w:r w:rsidRPr="005050F0">
        <w:rPr>
          <w:noProof/>
        </w:rPr>
        <w:tab/>
        <w:t xml:space="preserve">Values: </w:t>
      </w:r>
      <w:r w:rsidRPr="005050F0">
        <w:rPr>
          <w:noProof/>
          <w:lang w:eastAsia="ko-KR"/>
        </w:rPr>
        <w:t>1-8</w:t>
      </w:r>
    </w:p>
    <w:p w14:paraId="1DC90222" w14:textId="77777777" w:rsidR="00E05AE8" w:rsidRPr="005050F0" w:rsidRDefault="00E05AE8" w:rsidP="00E05AE8">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436384C8" w14:textId="77777777" w:rsidR="00E05AE8" w:rsidRPr="005050F0" w:rsidRDefault="00E05AE8" w:rsidP="00E05AE8">
      <w:pPr>
        <w:pStyle w:val="Heading3"/>
        <w:rPr>
          <w:noProof/>
          <w:lang w:eastAsia="ko-KR"/>
        </w:rPr>
      </w:pPr>
      <w:bookmarkStart w:id="3668" w:name="_Toc4577966"/>
      <w:bookmarkStart w:id="3669" w:name="_Toc27504562"/>
      <w:bookmarkStart w:id="3670" w:name="_Toc27505350"/>
      <w:bookmarkStart w:id="3671" w:name="_Toc27506134"/>
      <w:bookmarkStart w:id="3672" w:name="_Toc27506918"/>
      <w:bookmarkStart w:id="3673" w:name="_Toc176344839"/>
      <w:r w:rsidRPr="005050F0">
        <w:rPr>
          <w:noProof/>
        </w:rPr>
        <w:t>11.2.1</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DefaultPPPP/MCDataOneToOneCallMedia</w:t>
      </w:r>
      <w:bookmarkEnd w:id="3668"/>
      <w:bookmarkEnd w:id="3669"/>
      <w:bookmarkEnd w:id="3670"/>
      <w:bookmarkEnd w:id="3671"/>
      <w:bookmarkEnd w:id="3672"/>
      <w:bookmarkEnd w:id="3673"/>
    </w:p>
    <w:p w14:paraId="5BE9B500"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12</w:t>
      </w:r>
      <w:r w:rsidRPr="005050F0">
        <w:rPr>
          <w:noProof/>
        </w:rPr>
        <w:t>.1: /</w:t>
      </w:r>
      <w:r w:rsidRPr="005050F0">
        <w:rPr>
          <w:i/>
          <w:iCs/>
          <w:noProof/>
        </w:rPr>
        <w:t>&lt;x&gt;</w:t>
      </w:r>
      <w:r w:rsidRPr="005050F0">
        <w:rPr>
          <w:noProof/>
        </w:rPr>
        <w:t>/OffNetwork/</w:t>
      </w:r>
      <w:r w:rsidRPr="005050F0">
        <w:rPr>
          <w:noProof/>
          <w:lang w:eastAsia="ko-KR"/>
        </w:rPr>
        <w:t>DefaultPPPP/MCDataOneToOneCallMedia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167324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D195F8"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DefaultPPPP/MCDataOneToOneCallMedia</w:t>
            </w:r>
          </w:p>
        </w:tc>
      </w:tr>
      <w:tr w:rsidR="00E05AE8" w:rsidRPr="005050F0" w14:paraId="09AB4BC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FF7CA"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1DC9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8A3E"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93522"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80D34"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6F520B" w14:textId="77777777" w:rsidR="00E05AE8" w:rsidRPr="005050F0" w:rsidRDefault="00E05AE8" w:rsidP="003A70BF">
            <w:pPr>
              <w:jc w:val="center"/>
              <w:rPr>
                <w:rFonts w:ascii="Arial" w:hAnsi="Arial" w:cs="Arial"/>
                <w:b/>
                <w:noProof/>
                <w:sz w:val="18"/>
                <w:szCs w:val="18"/>
              </w:rPr>
            </w:pPr>
          </w:p>
        </w:tc>
      </w:tr>
      <w:tr w:rsidR="00E05AE8" w:rsidRPr="005050F0" w14:paraId="515DD60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87250E"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5450E"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7020E"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69000" w14:textId="77777777" w:rsidR="00E05AE8" w:rsidRPr="005050F0" w:rsidRDefault="00E05AE8"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F43B0"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D4A229" w14:textId="77777777" w:rsidR="00E05AE8" w:rsidRPr="005050F0" w:rsidRDefault="00E05AE8" w:rsidP="003A70BF">
            <w:pPr>
              <w:jc w:val="center"/>
              <w:rPr>
                <w:b/>
                <w:noProof/>
              </w:rPr>
            </w:pPr>
          </w:p>
        </w:tc>
      </w:tr>
      <w:tr w:rsidR="00E05AE8" w:rsidRPr="005050F0" w14:paraId="3A8E0FF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E8FAA1"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E3A06B"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MCData private call </w:t>
            </w:r>
            <w:r w:rsidRPr="005050F0">
              <w:rPr>
                <w:noProof/>
                <w:lang w:eastAsia="ko-KR"/>
              </w:rPr>
              <w:t>media.</w:t>
            </w:r>
          </w:p>
        </w:tc>
      </w:tr>
    </w:tbl>
    <w:p w14:paraId="77079AE5" w14:textId="77777777" w:rsidR="00D62366" w:rsidRPr="005050F0" w:rsidRDefault="00D62366" w:rsidP="00D62366">
      <w:pPr>
        <w:rPr>
          <w:noProof/>
        </w:rPr>
      </w:pPr>
    </w:p>
    <w:p w14:paraId="79CE426B" w14:textId="77777777" w:rsidR="00E05AE8" w:rsidRPr="005050F0" w:rsidRDefault="00E05AE8" w:rsidP="00E05AE8">
      <w:pPr>
        <w:pStyle w:val="B1"/>
        <w:rPr>
          <w:noProof/>
        </w:rPr>
      </w:pPr>
      <w:r w:rsidRPr="005050F0">
        <w:rPr>
          <w:noProof/>
        </w:rPr>
        <w:t>-</w:t>
      </w:r>
      <w:r w:rsidRPr="005050F0">
        <w:rPr>
          <w:noProof/>
        </w:rPr>
        <w:tab/>
        <w:t xml:space="preserve">Values: </w:t>
      </w:r>
      <w:r w:rsidRPr="005050F0">
        <w:rPr>
          <w:noProof/>
          <w:lang w:eastAsia="ko-KR"/>
        </w:rPr>
        <w:t>1-8</w:t>
      </w:r>
    </w:p>
    <w:p w14:paraId="78D6ED31" w14:textId="77777777" w:rsidR="00E05AE8" w:rsidRPr="005050F0" w:rsidRDefault="00E05AE8" w:rsidP="00E05AE8">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68566769" w14:textId="77777777" w:rsidR="00467AE9" w:rsidRPr="005050F0" w:rsidRDefault="00467AE9" w:rsidP="00467AE9">
      <w:pPr>
        <w:pStyle w:val="Heading1"/>
        <w:tabs>
          <w:tab w:val="right" w:pos="9630"/>
        </w:tabs>
        <w:rPr>
          <w:noProof/>
          <w:lang w:eastAsia="ko-KR"/>
        </w:rPr>
      </w:pPr>
      <w:bookmarkStart w:id="3674" w:name="_Toc4577967"/>
      <w:bookmarkStart w:id="3675" w:name="_Toc27504563"/>
      <w:bookmarkStart w:id="3676" w:name="_Toc27505351"/>
      <w:bookmarkStart w:id="3677" w:name="_Toc27506135"/>
      <w:bookmarkStart w:id="3678" w:name="_Toc27506919"/>
      <w:bookmarkStart w:id="3679" w:name="_Toc176344840"/>
      <w:r w:rsidRPr="005050F0">
        <w:rPr>
          <w:noProof/>
        </w:rPr>
        <w:t>12</w:t>
      </w:r>
      <w:r w:rsidRPr="005050F0">
        <w:rPr>
          <w:noProof/>
        </w:rPr>
        <w:tab/>
        <w:t xml:space="preserve">MCVideo </w:t>
      </w:r>
      <w:r w:rsidRPr="005050F0">
        <w:rPr>
          <w:noProof/>
          <w:lang w:eastAsia="ko-KR"/>
        </w:rPr>
        <w:t xml:space="preserve">UE configuration </w:t>
      </w:r>
      <w:r w:rsidRPr="005050F0">
        <w:rPr>
          <w:noProof/>
        </w:rPr>
        <w:t>MO</w:t>
      </w:r>
      <w:bookmarkEnd w:id="3674"/>
      <w:bookmarkEnd w:id="3675"/>
      <w:bookmarkEnd w:id="3676"/>
      <w:bookmarkEnd w:id="3677"/>
      <w:bookmarkEnd w:id="3678"/>
      <w:bookmarkEnd w:id="3679"/>
    </w:p>
    <w:p w14:paraId="55CA15AA" w14:textId="77777777" w:rsidR="00467AE9" w:rsidRPr="005050F0" w:rsidRDefault="00467AE9" w:rsidP="00467AE9">
      <w:pPr>
        <w:pStyle w:val="Heading2"/>
        <w:rPr>
          <w:noProof/>
        </w:rPr>
      </w:pPr>
      <w:bookmarkStart w:id="3680" w:name="_Toc4577968"/>
      <w:bookmarkStart w:id="3681" w:name="_Toc27504564"/>
      <w:bookmarkStart w:id="3682" w:name="_Toc27505352"/>
      <w:bookmarkStart w:id="3683" w:name="_Toc27506136"/>
      <w:bookmarkStart w:id="3684" w:name="_Toc27506920"/>
      <w:bookmarkStart w:id="3685" w:name="_Toc176344841"/>
      <w:r w:rsidRPr="005050F0">
        <w:rPr>
          <w:noProof/>
          <w:lang w:eastAsia="ko-KR"/>
        </w:rPr>
        <w:t>12.</w:t>
      </w:r>
      <w:r w:rsidRPr="005050F0">
        <w:rPr>
          <w:noProof/>
        </w:rPr>
        <w:t>1</w:t>
      </w:r>
      <w:r w:rsidRPr="005050F0">
        <w:rPr>
          <w:noProof/>
        </w:rPr>
        <w:tab/>
        <w:t>General</w:t>
      </w:r>
      <w:bookmarkEnd w:id="3680"/>
      <w:bookmarkEnd w:id="3681"/>
      <w:bookmarkEnd w:id="3682"/>
      <w:bookmarkEnd w:id="3683"/>
      <w:bookmarkEnd w:id="3684"/>
      <w:bookmarkEnd w:id="3685"/>
    </w:p>
    <w:p w14:paraId="44ADF186" w14:textId="77777777" w:rsidR="00467AE9" w:rsidRPr="005050F0" w:rsidRDefault="00467AE9" w:rsidP="00467AE9">
      <w:pPr>
        <w:rPr>
          <w:noProof/>
          <w:lang w:eastAsia="ko-KR"/>
        </w:rPr>
      </w:pPr>
      <w:r w:rsidRPr="005050F0">
        <w:rPr>
          <w:noProof/>
        </w:rPr>
        <w:t xml:space="preserve">The MCVideo </w:t>
      </w:r>
      <w:r w:rsidRPr="005050F0">
        <w:rPr>
          <w:noProof/>
          <w:lang w:eastAsia="ko-KR"/>
        </w:rPr>
        <w:t xml:space="preserve">UE configuration </w:t>
      </w:r>
      <w:r w:rsidRPr="005050F0">
        <w:rPr>
          <w:noProof/>
        </w:rPr>
        <w:t xml:space="preserve">Management Object (MO) is used to configure 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6017888E" w14:textId="77777777" w:rsidR="00467AE9" w:rsidRPr="005050F0" w:rsidRDefault="00467AE9" w:rsidP="00467AE9">
      <w:pPr>
        <w:rPr>
          <w:noProof/>
        </w:rPr>
      </w:pPr>
      <w:r w:rsidRPr="005050F0">
        <w:rPr>
          <w:noProof/>
        </w:rPr>
        <w:t>The Management Object Identifier is: urn:oma:mo:ext-3gpp-MCVideo</w:t>
      </w:r>
      <w:r w:rsidRPr="005050F0">
        <w:rPr>
          <w:noProof/>
          <w:lang w:eastAsia="ko-KR"/>
        </w:rPr>
        <w:t>-UE-configuration</w:t>
      </w:r>
      <w:r w:rsidRPr="005050F0">
        <w:rPr>
          <w:noProof/>
        </w:rPr>
        <w:t>:1.0.</w:t>
      </w:r>
    </w:p>
    <w:p w14:paraId="01DE987D" w14:textId="77777777" w:rsidR="00467AE9" w:rsidRPr="005050F0" w:rsidRDefault="00467AE9" w:rsidP="00467AE9">
      <w:pPr>
        <w:rPr>
          <w:noProof/>
        </w:rPr>
      </w:pPr>
      <w:r w:rsidRPr="005050F0">
        <w:rPr>
          <w:noProof/>
        </w:rPr>
        <w:t>Protocol compatibility: This MO is compatible with OMA OMA DM 1.2 [</w:t>
      </w:r>
      <w:r w:rsidRPr="005050F0">
        <w:rPr>
          <w:noProof/>
          <w:lang w:eastAsia="ko-KR"/>
        </w:rPr>
        <w:t>3</w:t>
      </w:r>
      <w:r w:rsidRPr="005050F0">
        <w:rPr>
          <w:noProof/>
        </w:rPr>
        <w:t>].</w:t>
      </w:r>
    </w:p>
    <w:p w14:paraId="538CB246" w14:textId="77777777" w:rsidR="00467AE9" w:rsidRPr="005050F0" w:rsidRDefault="00467AE9" w:rsidP="00467AE9">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UE configuration </w:t>
      </w:r>
      <w:r w:rsidRPr="005050F0">
        <w:rPr>
          <w:noProof/>
        </w:rPr>
        <w:t>MO.</w:t>
      </w:r>
    </w:p>
    <w:p w14:paraId="57A0107B" w14:textId="77777777" w:rsidR="00467AE9" w:rsidRPr="005050F0" w:rsidRDefault="00467AE9" w:rsidP="00467AE9">
      <w:pPr>
        <w:rPr>
          <w:noProof/>
        </w:rPr>
      </w:pPr>
      <w:r w:rsidRPr="005050F0">
        <w:rPr>
          <w:noProof/>
        </w:rPr>
        <w:t>The following nodes and leaf objects are possible under the MCVideo</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12.1</w:t>
      </w:r>
      <w:r w:rsidRPr="005050F0">
        <w:rPr>
          <w:noProof/>
          <w:lang w:eastAsia="ko-KR"/>
        </w:rPr>
        <w:t>.1</w:t>
      </w:r>
      <w:r w:rsidR="009A26DB">
        <w:rPr>
          <w:noProof/>
        </w:rPr>
        <w:t>.</w:t>
      </w:r>
    </w:p>
    <w:p w14:paraId="32A5227D" w14:textId="77777777" w:rsidR="00467AE9" w:rsidRPr="005050F0" w:rsidRDefault="00065F8A" w:rsidP="00A42984">
      <w:pPr>
        <w:pStyle w:val="TH"/>
        <w:rPr>
          <w:noProof/>
        </w:rPr>
      </w:pPr>
      <w:r w:rsidRPr="005050F0">
        <w:rPr>
          <w:noProof/>
        </w:rPr>
        <w:object w:dxaOrig="11119" w:dyaOrig="6897" w14:anchorId="459A3514">
          <v:shape id="_x0000_i1047" type="#_x0000_t75" style="width:475.2pt;height:294.9pt" o:ole="">
            <v:imagedata r:id="rId49" o:title=""/>
          </v:shape>
          <o:OLEObject Type="Embed" ProgID="Visio.Drawing.11" ShapeID="_x0000_i1047" DrawAspect="Content" ObjectID="_1786972228" r:id="rId50"/>
        </w:object>
      </w:r>
    </w:p>
    <w:p w14:paraId="0428ED28" w14:textId="77777777" w:rsidR="00467AE9" w:rsidRPr="005050F0" w:rsidRDefault="00467AE9" w:rsidP="00467AE9">
      <w:pPr>
        <w:pStyle w:val="TF"/>
        <w:rPr>
          <w:noProof/>
          <w:lang w:eastAsia="ko-KR"/>
        </w:rPr>
      </w:pPr>
      <w:r w:rsidRPr="005050F0">
        <w:rPr>
          <w:noProof/>
        </w:rPr>
        <w:t>Figure 12.1</w:t>
      </w:r>
      <w:r w:rsidRPr="005050F0">
        <w:rPr>
          <w:noProof/>
          <w:lang w:eastAsia="ko-KR"/>
        </w:rPr>
        <w:t>.1</w:t>
      </w:r>
      <w:r w:rsidRPr="005050F0">
        <w:rPr>
          <w:noProof/>
        </w:rPr>
        <w:t xml:space="preserve">: The MCVideo </w:t>
      </w:r>
      <w:r w:rsidRPr="005050F0">
        <w:rPr>
          <w:noProof/>
          <w:lang w:eastAsia="ko-KR"/>
        </w:rPr>
        <w:t xml:space="preserve">UE configuration MO </w:t>
      </w:r>
    </w:p>
    <w:p w14:paraId="311EBF8B" w14:textId="77777777" w:rsidR="00467AE9" w:rsidRPr="005050F0" w:rsidRDefault="00467AE9" w:rsidP="00467AE9">
      <w:pPr>
        <w:pStyle w:val="Heading2"/>
        <w:rPr>
          <w:noProof/>
        </w:rPr>
      </w:pPr>
      <w:bookmarkStart w:id="3686" w:name="_Toc4577969"/>
      <w:bookmarkStart w:id="3687" w:name="_Toc27504565"/>
      <w:bookmarkStart w:id="3688" w:name="_Toc27505353"/>
      <w:bookmarkStart w:id="3689" w:name="_Toc27506137"/>
      <w:bookmarkStart w:id="3690" w:name="_Toc27506921"/>
      <w:bookmarkStart w:id="3691" w:name="_Toc176344842"/>
      <w:r w:rsidRPr="005050F0">
        <w:rPr>
          <w:noProof/>
          <w:lang w:eastAsia="ko-KR"/>
        </w:rPr>
        <w:t>12.2</w:t>
      </w:r>
      <w:r w:rsidRPr="005050F0">
        <w:rPr>
          <w:noProof/>
        </w:rPr>
        <w:tab/>
      </w:r>
      <w:r w:rsidRPr="005050F0">
        <w:rPr>
          <w:noProof/>
          <w:lang w:eastAsia="ko-KR"/>
        </w:rPr>
        <w:t>MCVideo UE configuration MO parameters</w:t>
      </w:r>
      <w:bookmarkEnd w:id="3686"/>
      <w:bookmarkEnd w:id="3687"/>
      <w:bookmarkEnd w:id="3688"/>
      <w:bookmarkEnd w:id="3689"/>
      <w:bookmarkEnd w:id="3690"/>
      <w:bookmarkEnd w:id="3691"/>
    </w:p>
    <w:p w14:paraId="03A71130" w14:textId="77777777" w:rsidR="00467AE9" w:rsidRPr="005050F0" w:rsidRDefault="00467AE9" w:rsidP="00467AE9">
      <w:pPr>
        <w:pStyle w:val="Heading3"/>
        <w:rPr>
          <w:noProof/>
        </w:rPr>
      </w:pPr>
      <w:bookmarkStart w:id="3692" w:name="_Toc4577970"/>
      <w:bookmarkStart w:id="3693" w:name="_Toc27504566"/>
      <w:bookmarkStart w:id="3694" w:name="_Toc27505354"/>
      <w:bookmarkStart w:id="3695" w:name="_Toc27506138"/>
      <w:bookmarkStart w:id="3696" w:name="_Toc27506922"/>
      <w:bookmarkStart w:id="3697" w:name="_Toc176344843"/>
      <w:r w:rsidRPr="005050F0">
        <w:rPr>
          <w:noProof/>
          <w:lang w:eastAsia="ko-KR"/>
        </w:rPr>
        <w:t>12.2.</w:t>
      </w:r>
      <w:r w:rsidRPr="005050F0">
        <w:rPr>
          <w:noProof/>
        </w:rPr>
        <w:t>1</w:t>
      </w:r>
      <w:r w:rsidRPr="005050F0">
        <w:rPr>
          <w:noProof/>
        </w:rPr>
        <w:tab/>
        <w:t>General</w:t>
      </w:r>
      <w:bookmarkEnd w:id="3692"/>
      <w:bookmarkEnd w:id="3693"/>
      <w:bookmarkEnd w:id="3694"/>
      <w:bookmarkEnd w:id="3695"/>
      <w:bookmarkEnd w:id="3696"/>
      <w:bookmarkEnd w:id="3697"/>
    </w:p>
    <w:p w14:paraId="3B4B222C" w14:textId="77777777" w:rsidR="00467AE9" w:rsidRPr="005050F0" w:rsidRDefault="00467AE9" w:rsidP="00467AE9">
      <w:pPr>
        <w:rPr>
          <w:noProof/>
          <w:lang w:eastAsia="ko-KR"/>
        </w:rPr>
      </w:pPr>
      <w:r w:rsidRPr="005050F0">
        <w:rPr>
          <w:noProof/>
        </w:rPr>
        <w:t>This clause describes the parameters for the MCVideo U</w:t>
      </w:r>
      <w:r w:rsidRPr="005050F0">
        <w:rPr>
          <w:noProof/>
          <w:lang w:eastAsia="ko-KR"/>
        </w:rPr>
        <w:t xml:space="preserve">E configuration </w:t>
      </w:r>
      <w:r w:rsidRPr="005050F0">
        <w:rPr>
          <w:noProof/>
        </w:rPr>
        <w:t>Management Object (MO).</w:t>
      </w:r>
    </w:p>
    <w:p w14:paraId="4C6AD39E" w14:textId="77777777" w:rsidR="00467AE9" w:rsidRPr="005050F0" w:rsidRDefault="00467AE9" w:rsidP="00467AE9">
      <w:pPr>
        <w:pStyle w:val="Heading3"/>
        <w:rPr>
          <w:i/>
          <w:iCs/>
          <w:noProof/>
          <w:lang w:eastAsia="ko-KR"/>
        </w:rPr>
      </w:pPr>
      <w:bookmarkStart w:id="3698" w:name="_Toc4577971"/>
      <w:bookmarkStart w:id="3699" w:name="_Toc27504567"/>
      <w:bookmarkStart w:id="3700" w:name="_Toc27505355"/>
      <w:bookmarkStart w:id="3701" w:name="_Toc27506139"/>
      <w:bookmarkStart w:id="3702" w:name="_Toc27506923"/>
      <w:bookmarkStart w:id="3703" w:name="_Toc176344844"/>
      <w:r w:rsidRPr="005050F0">
        <w:rPr>
          <w:noProof/>
          <w:lang w:eastAsia="ko-KR"/>
        </w:rPr>
        <w:t>12.2.2</w:t>
      </w:r>
      <w:r w:rsidRPr="005050F0">
        <w:rPr>
          <w:noProof/>
        </w:rPr>
        <w:tab/>
        <w:t xml:space="preserve">Node: </w:t>
      </w:r>
      <w:r w:rsidRPr="005050F0">
        <w:rPr>
          <w:i/>
          <w:iCs/>
          <w:noProof/>
        </w:rPr>
        <w:t>&lt;x&gt;</w:t>
      </w:r>
      <w:bookmarkEnd w:id="3698"/>
      <w:bookmarkEnd w:id="3699"/>
      <w:bookmarkEnd w:id="3700"/>
      <w:bookmarkEnd w:id="3701"/>
      <w:bookmarkEnd w:id="3702"/>
      <w:bookmarkEnd w:id="3703"/>
    </w:p>
    <w:p w14:paraId="394521E0"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5050F0" w14:paraId="7D69A3C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31612C" w14:textId="77777777" w:rsidR="00467AE9" w:rsidRPr="005050F0" w:rsidRDefault="00467AE9" w:rsidP="00231052">
            <w:pPr>
              <w:rPr>
                <w:noProof/>
                <w:szCs w:val="18"/>
              </w:rPr>
            </w:pPr>
            <w:r w:rsidRPr="005050F0">
              <w:rPr>
                <w:noProof/>
              </w:rPr>
              <w:t>&lt;x&gt;</w:t>
            </w:r>
          </w:p>
        </w:tc>
      </w:tr>
      <w:tr w:rsidR="00467AE9" w:rsidRPr="005050F0" w14:paraId="11BB02D2"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8BE1955" w14:textId="77777777" w:rsidR="00467AE9" w:rsidRPr="005050F0"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EC9B1" w14:textId="77777777" w:rsidR="00467AE9" w:rsidRPr="005050F0" w:rsidRDefault="00467AE9" w:rsidP="00231052">
            <w:pPr>
              <w:pStyle w:val="TAC"/>
              <w:rPr>
                <w:rFonts w:cs="Arial"/>
                <w:noProof/>
              </w:rPr>
            </w:pPr>
            <w:r w:rsidRPr="005050F0">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C4FC8" w14:textId="77777777" w:rsidR="00467AE9" w:rsidRPr="005050F0" w:rsidRDefault="00467AE9" w:rsidP="00231052">
            <w:pPr>
              <w:pStyle w:val="TAC"/>
              <w:rPr>
                <w:rFonts w:cs="Arial"/>
                <w:noProof/>
              </w:rPr>
            </w:pPr>
            <w:r w:rsidRPr="005050F0">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DAC9C" w14:textId="77777777" w:rsidR="00467AE9" w:rsidRPr="005050F0" w:rsidRDefault="00467AE9" w:rsidP="00231052">
            <w:pPr>
              <w:pStyle w:val="TAC"/>
              <w:rPr>
                <w:rFonts w:cs="Arial"/>
                <w:noProof/>
              </w:rPr>
            </w:pPr>
            <w:r w:rsidRPr="005050F0">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3A760" w14:textId="77777777" w:rsidR="00467AE9" w:rsidRPr="005050F0" w:rsidRDefault="00467AE9" w:rsidP="00231052">
            <w:pPr>
              <w:pStyle w:val="TAC"/>
              <w:rPr>
                <w:rFonts w:cs="Arial"/>
                <w:noProof/>
              </w:rPr>
            </w:pPr>
            <w:r w:rsidRPr="005050F0">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88EB63" w14:textId="77777777" w:rsidR="00467AE9" w:rsidRPr="005050F0" w:rsidRDefault="00467AE9" w:rsidP="00231052">
            <w:pPr>
              <w:jc w:val="center"/>
              <w:rPr>
                <w:rFonts w:ascii="Arial" w:hAnsi="Arial" w:cs="Arial"/>
                <w:b/>
                <w:noProof/>
                <w:sz w:val="18"/>
                <w:szCs w:val="18"/>
              </w:rPr>
            </w:pPr>
          </w:p>
        </w:tc>
      </w:tr>
      <w:tr w:rsidR="00467AE9" w:rsidRPr="005050F0" w14:paraId="2244F0E4"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E67DB33" w14:textId="77777777" w:rsidR="00467AE9" w:rsidRPr="005050F0"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1141D" w14:textId="77777777" w:rsidR="00467AE9" w:rsidRPr="005050F0" w:rsidRDefault="00467AE9" w:rsidP="00231052">
            <w:pPr>
              <w:pStyle w:val="TAC"/>
              <w:rPr>
                <w:rFonts w:cs="Arial"/>
                <w:noProof/>
              </w:rPr>
            </w:pPr>
            <w:r w:rsidRPr="005050F0">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552F" w14:textId="77777777" w:rsidR="00467AE9" w:rsidRPr="005050F0" w:rsidRDefault="00467AE9" w:rsidP="00231052">
            <w:pPr>
              <w:pStyle w:val="TAC"/>
              <w:rPr>
                <w:rFonts w:cs="Arial"/>
                <w:noProof/>
              </w:rPr>
            </w:pPr>
            <w:r w:rsidRPr="005050F0">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9ABD7" w14:textId="77777777" w:rsidR="00467AE9" w:rsidRPr="005050F0" w:rsidRDefault="00467AE9" w:rsidP="00231052">
            <w:pPr>
              <w:pStyle w:val="TAC"/>
              <w:rPr>
                <w:rFonts w:cs="Arial"/>
                <w:noProof/>
              </w:rPr>
            </w:pPr>
            <w:r w:rsidRPr="005050F0">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22C30" w14:textId="77777777" w:rsidR="00467AE9" w:rsidRPr="005050F0" w:rsidRDefault="00467AE9" w:rsidP="00231052">
            <w:pPr>
              <w:pStyle w:val="TAC"/>
              <w:rPr>
                <w:rFonts w:cs="Arial"/>
                <w:noProof/>
              </w:rPr>
            </w:pPr>
            <w:r w:rsidRPr="005050F0">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0E5FDC3" w14:textId="77777777" w:rsidR="00467AE9" w:rsidRPr="005050F0" w:rsidRDefault="00467AE9" w:rsidP="00231052">
            <w:pPr>
              <w:jc w:val="center"/>
              <w:rPr>
                <w:b/>
                <w:noProof/>
              </w:rPr>
            </w:pPr>
          </w:p>
        </w:tc>
      </w:tr>
      <w:tr w:rsidR="00467AE9" w:rsidRPr="005050F0" w14:paraId="3E2FA49E"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9DA2681" w14:textId="77777777" w:rsidR="00467AE9" w:rsidRPr="005050F0"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040E3C" w14:textId="77777777" w:rsidR="00467AE9" w:rsidRPr="005050F0" w:rsidRDefault="00467AE9" w:rsidP="00231052">
            <w:pPr>
              <w:rPr>
                <w:noProof/>
                <w:lang w:eastAsia="ko-KR"/>
              </w:rPr>
            </w:pPr>
            <w:r w:rsidRPr="005050F0">
              <w:rPr>
                <w:noProof/>
              </w:rPr>
              <w:t xml:space="preserve">This interior node acts as a placeholder for the MCVideo </w:t>
            </w:r>
            <w:r w:rsidRPr="005050F0">
              <w:rPr>
                <w:noProof/>
                <w:lang w:eastAsia="ko-KR"/>
              </w:rPr>
              <w:t xml:space="preserve">UE configuration </w:t>
            </w:r>
            <w:r w:rsidRPr="005050F0">
              <w:rPr>
                <w:noProof/>
              </w:rPr>
              <w:t>Management Object (MO).</w:t>
            </w:r>
          </w:p>
          <w:p w14:paraId="23A2F8CD" w14:textId="77777777" w:rsidR="00467AE9" w:rsidRPr="005050F0" w:rsidRDefault="00467AE9" w:rsidP="00231052">
            <w:pPr>
              <w:rPr>
                <w:noProof/>
              </w:rPr>
            </w:pPr>
            <w:r w:rsidRPr="005050F0">
              <w:rPr>
                <w:noProof/>
              </w:rPr>
              <w:t>For the MCVideo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"urn:oma:mo:oma-dm-mcvideo</w:t>
            </w:r>
            <w:r w:rsidRPr="005050F0">
              <w:rPr>
                <w:noProof/>
                <w:lang w:eastAsia="ko-KR"/>
              </w:rPr>
              <w:t>-ue-configuration</w:t>
            </w:r>
            <w:r w:rsidRPr="005050F0">
              <w:rPr>
                <w:noProof/>
              </w:rPr>
              <w:t>:1.0"</w:t>
            </w:r>
          </w:p>
        </w:tc>
      </w:tr>
    </w:tbl>
    <w:p w14:paraId="44CB1A90" w14:textId="77777777" w:rsidR="0004713B" w:rsidRPr="005050F0" w:rsidRDefault="0004713B" w:rsidP="0004713B">
      <w:pPr>
        <w:rPr>
          <w:noProof/>
        </w:rPr>
      </w:pPr>
    </w:p>
    <w:p w14:paraId="3EC6E5FF" w14:textId="77777777" w:rsidR="00467AE9" w:rsidRPr="005050F0" w:rsidRDefault="00467AE9" w:rsidP="00467AE9">
      <w:pPr>
        <w:pStyle w:val="B1"/>
        <w:rPr>
          <w:noProof/>
        </w:rPr>
      </w:pPr>
      <w:r w:rsidRPr="005050F0">
        <w:rPr>
          <w:noProof/>
        </w:rPr>
        <w:t>-</w:t>
      </w:r>
      <w:r w:rsidRPr="005050F0">
        <w:rPr>
          <w:noProof/>
        </w:rPr>
        <w:tab/>
        <w:t>Values: N/A</w:t>
      </w:r>
    </w:p>
    <w:p w14:paraId="6F723FC0" w14:textId="77777777" w:rsidR="00467AE9" w:rsidRPr="005050F0" w:rsidRDefault="00467AE9" w:rsidP="00467AE9">
      <w:pPr>
        <w:pStyle w:val="Heading3"/>
        <w:rPr>
          <w:noProof/>
          <w:lang w:eastAsia="ko-KR"/>
        </w:rPr>
      </w:pPr>
      <w:bookmarkStart w:id="3704" w:name="_Toc4577972"/>
      <w:bookmarkStart w:id="3705" w:name="_Toc27504568"/>
      <w:bookmarkStart w:id="3706" w:name="_Toc27505356"/>
      <w:bookmarkStart w:id="3707" w:name="_Toc27506140"/>
      <w:bookmarkStart w:id="3708" w:name="_Toc27506924"/>
      <w:bookmarkStart w:id="3709" w:name="_Toc176344845"/>
      <w:r w:rsidRPr="005050F0">
        <w:rPr>
          <w:noProof/>
          <w:lang w:eastAsia="ko-KR"/>
        </w:rPr>
        <w:t>12.2.</w:t>
      </w:r>
      <w:r w:rsidRPr="005050F0">
        <w:rPr>
          <w:noProof/>
        </w:rPr>
        <w:t>3</w:t>
      </w:r>
      <w:r w:rsidRPr="005050F0">
        <w:rPr>
          <w:noProof/>
        </w:rPr>
        <w:tab/>
        <w:t>/</w:t>
      </w:r>
      <w:r w:rsidRPr="005050F0">
        <w:rPr>
          <w:i/>
          <w:iCs/>
          <w:noProof/>
        </w:rPr>
        <w:t>&lt;x&gt;</w:t>
      </w:r>
      <w:r w:rsidRPr="005050F0">
        <w:rPr>
          <w:noProof/>
        </w:rPr>
        <w:t>/Name</w:t>
      </w:r>
      <w:bookmarkEnd w:id="3704"/>
      <w:bookmarkEnd w:id="3705"/>
      <w:bookmarkEnd w:id="3706"/>
      <w:bookmarkEnd w:id="3707"/>
      <w:bookmarkEnd w:id="3708"/>
      <w:bookmarkEnd w:id="3709"/>
    </w:p>
    <w:p w14:paraId="0D0499F8"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5050F0" w14:paraId="2A457E31"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4938442" w14:textId="77777777" w:rsidR="00467AE9" w:rsidRPr="005050F0" w:rsidRDefault="00467AE9" w:rsidP="00231052">
            <w:pPr>
              <w:rPr>
                <w:rFonts w:cs="Arial"/>
                <w:noProof/>
                <w:szCs w:val="18"/>
              </w:rPr>
            </w:pPr>
            <w:r w:rsidRPr="005050F0">
              <w:rPr>
                <w:noProof/>
              </w:rPr>
              <w:t>Name</w:t>
            </w:r>
          </w:p>
        </w:tc>
      </w:tr>
      <w:tr w:rsidR="00467AE9" w:rsidRPr="005050F0" w14:paraId="33232AB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6E9B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0784D"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20FB"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EC2B"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DDCD4"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1D7521" w14:textId="77777777" w:rsidR="00467AE9" w:rsidRPr="005050F0" w:rsidRDefault="00467AE9" w:rsidP="00231052">
            <w:pPr>
              <w:jc w:val="center"/>
              <w:rPr>
                <w:rFonts w:ascii="Arial" w:hAnsi="Arial" w:cs="Arial"/>
                <w:b/>
                <w:noProof/>
                <w:sz w:val="18"/>
                <w:szCs w:val="18"/>
              </w:rPr>
            </w:pPr>
          </w:p>
        </w:tc>
      </w:tr>
      <w:tr w:rsidR="00467AE9" w:rsidRPr="005050F0" w14:paraId="241F8B4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2B4D87"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A2F14"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CF7B" w14:textId="77777777" w:rsidR="00467AE9" w:rsidRPr="005050F0" w:rsidRDefault="00467AE9"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08AE3" w14:textId="77777777" w:rsidR="00467AE9" w:rsidRPr="005050F0" w:rsidRDefault="00467AE9"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CF1D7"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466BAF7" w14:textId="77777777" w:rsidR="00467AE9" w:rsidRPr="005050F0" w:rsidRDefault="00467AE9" w:rsidP="00231052">
            <w:pPr>
              <w:jc w:val="center"/>
              <w:rPr>
                <w:b/>
                <w:noProof/>
              </w:rPr>
            </w:pPr>
          </w:p>
        </w:tc>
      </w:tr>
      <w:tr w:rsidR="00467AE9" w:rsidRPr="005050F0" w14:paraId="19DCCE5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2F95EF"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97DBEC" w14:textId="77777777" w:rsidR="00467AE9" w:rsidRPr="005050F0" w:rsidRDefault="00467AE9" w:rsidP="00231052">
            <w:pPr>
              <w:rPr>
                <w:noProof/>
              </w:rPr>
            </w:pPr>
            <w:r w:rsidRPr="005050F0">
              <w:rPr>
                <w:noProof/>
              </w:rPr>
              <w:t>The Name leaf is a name for the MCVideo UE configuration settings.</w:t>
            </w:r>
          </w:p>
        </w:tc>
      </w:tr>
    </w:tbl>
    <w:p w14:paraId="46E5B9A0" w14:textId="77777777" w:rsidR="0004713B" w:rsidRPr="005050F0" w:rsidRDefault="0004713B" w:rsidP="0004713B">
      <w:pPr>
        <w:rPr>
          <w:noProof/>
        </w:rPr>
      </w:pPr>
    </w:p>
    <w:p w14:paraId="760F01EB" w14:textId="77777777" w:rsidR="00467AE9" w:rsidRPr="005050F0" w:rsidRDefault="00467AE9" w:rsidP="00467AE9">
      <w:pPr>
        <w:pStyle w:val="B1"/>
        <w:rPr>
          <w:noProof/>
        </w:rPr>
      </w:pPr>
      <w:r w:rsidRPr="005050F0">
        <w:rPr>
          <w:noProof/>
        </w:rPr>
        <w:t>-</w:t>
      </w:r>
      <w:r w:rsidRPr="005050F0">
        <w:rPr>
          <w:noProof/>
        </w:rPr>
        <w:tab/>
        <w:t>Values: &lt;User displayable name&gt;</w:t>
      </w:r>
    </w:p>
    <w:p w14:paraId="38C9898F" w14:textId="77777777" w:rsidR="00467AE9" w:rsidRPr="005050F0" w:rsidRDefault="00467AE9" w:rsidP="00467AE9">
      <w:pPr>
        <w:pStyle w:val="Heading3"/>
        <w:rPr>
          <w:noProof/>
          <w:lang w:eastAsia="ko-KR"/>
        </w:rPr>
      </w:pPr>
      <w:bookmarkStart w:id="3710" w:name="_Toc4577973"/>
      <w:bookmarkStart w:id="3711" w:name="_Toc27504569"/>
      <w:bookmarkStart w:id="3712" w:name="_Toc27505357"/>
      <w:bookmarkStart w:id="3713" w:name="_Toc27506141"/>
      <w:bookmarkStart w:id="3714" w:name="_Toc27506925"/>
      <w:bookmarkStart w:id="3715" w:name="_Toc176344846"/>
      <w:r w:rsidRPr="005050F0">
        <w:rPr>
          <w:noProof/>
          <w:lang w:eastAsia="ko-KR"/>
        </w:rPr>
        <w:t>12.2</w:t>
      </w:r>
      <w:r w:rsidRPr="005050F0">
        <w:rPr>
          <w:noProof/>
        </w:rPr>
        <w:t>.4</w:t>
      </w:r>
      <w:r w:rsidRPr="005050F0">
        <w:rPr>
          <w:noProof/>
        </w:rPr>
        <w:tab/>
        <w:t>/</w:t>
      </w:r>
      <w:r w:rsidRPr="005050F0">
        <w:rPr>
          <w:i/>
          <w:iCs/>
          <w:noProof/>
        </w:rPr>
        <w:t>&lt;x&gt;</w:t>
      </w:r>
      <w:r w:rsidRPr="005050F0">
        <w:rPr>
          <w:noProof/>
        </w:rPr>
        <w:t>/Ext/</w:t>
      </w:r>
      <w:bookmarkEnd w:id="3710"/>
      <w:bookmarkEnd w:id="3711"/>
      <w:bookmarkEnd w:id="3712"/>
      <w:bookmarkEnd w:id="3713"/>
      <w:bookmarkEnd w:id="3714"/>
      <w:bookmarkEnd w:id="3715"/>
    </w:p>
    <w:p w14:paraId="26AF1016"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5050F0" w14:paraId="6286ECA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08ED5E" w14:textId="77777777" w:rsidR="00467AE9" w:rsidRPr="005050F0" w:rsidRDefault="00467AE9" w:rsidP="00231052">
            <w:pPr>
              <w:rPr>
                <w:rFonts w:cs="Arial"/>
                <w:noProof/>
                <w:szCs w:val="18"/>
              </w:rPr>
            </w:pPr>
            <w:r w:rsidRPr="005050F0">
              <w:rPr>
                <w:noProof/>
              </w:rPr>
              <w:t>Ext</w:t>
            </w:r>
          </w:p>
        </w:tc>
      </w:tr>
      <w:tr w:rsidR="00467AE9" w:rsidRPr="005050F0" w14:paraId="4FC85F77"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D321477" w14:textId="77777777" w:rsidR="00467AE9" w:rsidRPr="005050F0"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809D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EA3F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54EA3" w14:textId="77777777" w:rsidR="00467AE9" w:rsidRPr="005050F0" w:rsidRDefault="00467AE9"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6B27C" w14:textId="77777777" w:rsidR="00467AE9" w:rsidRPr="005050F0" w:rsidRDefault="00467AE9"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06A0ED9" w14:textId="77777777" w:rsidR="00467AE9" w:rsidRPr="005050F0" w:rsidRDefault="00467AE9" w:rsidP="00231052">
            <w:pPr>
              <w:jc w:val="center"/>
              <w:rPr>
                <w:rFonts w:ascii="Arial" w:hAnsi="Arial" w:cs="Arial"/>
                <w:b/>
                <w:noProof/>
                <w:sz w:val="18"/>
                <w:szCs w:val="18"/>
              </w:rPr>
            </w:pPr>
          </w:p>
        </w:tc>
      </w:tr>
      <w:tr w:rsidR="00467AE9" w:rsidRPr="005050F0" w14:paraId="2C5AFA7B"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50340C1" w14:textId="77777777" w:rsidR="00467AE9" w:rsidRPr="005050F0"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814DC"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3994"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EADC5" w14:textId="77777777" w:rsidR="00467AE9" w:rsidRPr="005050F0" w:rsidRDefault="00467AE9"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D3196" w14:textId="77777777" w:rsidR="00467AE9" w:rsidRPr="005050F0" w:rsidRDefault="00467AE9"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0E42B38" w14:textId="77777777" w:rsidR="00467AE9" w:rsidRPr="005050F0" w:rsidRDefault="00467AE9" w:rsidP="00231052">
            <w:pPr>
              <w:jc w:val="center"/>
              <w:rPr>
                <w:b/>
                <w:noProof/>
              </w:rPr>
            </w:pPr>
          </w:p>
        </w:tc>
      </w:tr>
      <w:tr w:rsidR="00467AE9" w:rsidRPr="005050F0" w14:paraId="3C0BC4CD"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948132E" w14:textId="77777777" w:rsidR="00467AE9" w:rsidRPr="005050F0"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14A507" w14:textId="77777777" w:rsidR="00467AE9" w:rsidRPr="005050F0" w:rsidRDefault="00467AE9" w:rsidP="00231052">
            <w:pPr>
              <w:rPr>
                <w:noProof/>
              </w:rPr>
            </w:pPr>
            <w:r w:rsidRPr="005050F0">
              <w:rPr>
                <w:noProof/>
              </w:rPr>
              <w:t>The Ext is an interior node for where the vendor specific information about the MCVideo UE configuration MO is being placed.</w:t>
            </w:r>
          </w:p>
        </w:tc>
      </w:tr>
    </w:tbl>
    <w:p w14:paraId="2A89BC59" w14:textId="77777777" w:rsidR="0004713B" w:rsidRPr="005050F0" w:rsidRDefault="0004713B" w:rsidP="0004713B">
      <w:pPr>
        <w:rPr>
          <w:noProof/>
        </w:rPr>
      </w:pPr>
    </w:p>
    <w:p w14:paraId="010B6DF0" w14:textId="77777777" w:rsidR="00467AE9" w:rsidRPr="005050F0" w:rsidRDefault="00467AE9" w:rsidP="00467AE9">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E854E3B" w14:textId="77777777" w:rsidR="00467AE9" w:rsidRPr="005050F0" w:rsidRDefault="00467AE9" w:rsidP="00467AE9">
      <w:pPr>
        <w:pStyle w:val="B1"/>
        <w:rPr>
          <w:noProof/>
          <w:lang w:eastAsia="ko-KR"/>
        </w:rPr>
      </w:pPr>
      <w:r w:rsidRPr="005050F0">
        <w:rPr>
          <w:noProof/>
        </w:rPr>
        <w:t>-</w:t>
      </w:r>
      <w:r w:rsidRPr="005050F0">
        <w:rPr>
          <w:noProof/>
        </w:rPr>
        <w:tab/>
        <w:t>Values: N/A</w:t>
      </w:r>
    </w:p>
    <w:p w14:paraId="4B16F032" w14:textId="77777777" w:rsidR="00467AE9" w:rsidRPr="005050F0" w:rsidRDefault="00467AE9" w:rsidP="00467AE9">
      <w:pPr>
        <w:pStyle w:val="Heading3"/>
        <w:rPr>
          <w:noProof/>
          <w:lang w:eastAsia="ko-KR"/>
        </w:rPr>
      </w:pPr>
      <w:bookmarkStart w:id="3716" w:name="_Toc4577974"/>
      <w:bookmarkStart w:id="3717" w:name="_Toc27504570"/>
      <w:bookmarkStart w:id="3718" w:name="_Toc27505358"/>
      <w:bookmarkStart w:id="3719" w:name="_Toc27506142"/>
      <w:bookmarkStart w:id="3720" w:name="_Toc27506926"/>
      <w:bookmarkStart w:id="3721" w:name="_Toc176344847"/>
      <w:r w:rsidRPr="005050F0">
        <w:rPr>
          <w:noProof/>
        </w:rPr>
        <w:t>12.2.5</w:t>
      </w:r>
      <w:r w:rsidRPr="005050F0">
        <w:rPr>
          <w:noProof/>
        </w:rPr>
        <w:tab/>
        <w:t>/</w:t>
      </w:r>
      <w:r w:rsidRPr="005050F0">
        <w:rPr>
          <w:i/>
          <w:iCs/>
          <w:noProof/>
        </w:rPr>
        <w:t>&lt;x&gt;</w:t>
      </w:r>
      <w:r w:rsidRPr="005050F0">
        <w:rPr>
          <w:noProof/>
        </w:rPr>
        <w:t>/Common</w:t>
      </w:r>
      <w:bookmarkEnd w:id="3716"/>
      <w:bookmarkEnd w:id="3717"/>
      <w:bookmarkEnd w:id="3718"/>
      <w:bookmarkEnd w:id="3719"/>
      <w:bookmarkEnd w:id="3720"/>
      <w:bookmarkEnd w:id="3721"/>
    </w:p>
    <w:p w14:paraId="4A098D6F"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9679FC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83C69F" w14:textId="77777777" w:rsidR="00467AE9" w:rsidRPr="005050F0" w:rsidRDefault="00467AE9" w:rsidP="00231052">
            <w:pPr>
              <w:rPr>
                <w:rFonts w:ascii="Arial" w:hAnsi="Arial" w:cs="Arial"/>
                <w:noProof/>
                <w:sz w:val="18"/>
                <w:szCs w:val="18"/>
              </w:rPr>
            </w:pPr>
            <w:r w:rsidRPr="005050F0">
              <w:rPr>
                <w:noProof/>
              </w:rPr>
              <w:t>Common</w:t>
            </w:r>
          </w:p>
        </w:tc>
      </w:tr>
      <w:tr w:rsidR="00467AE9" w:rsidRPr="005050F0" w14:paraId="65F70AE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6A2D7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E748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98AD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0BA4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794B4"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50A5D7" w14:textId="77777777" w:rsidR="00467AE9" w:rsidRPr="005050F0" w:rsidRDefault="00467AE9" w:rsidP="00231052">
            <w:pPr>
              <w:jc w:val="center"/>
              <w:rPr>
                <w:rFonts w:ascii="Arial" w:hAnsi="Arial" w:cs="Arial"/>
                <w:b/>
                <w:noProof/>
                <w:sz w:val="18"/>
                <w:szCs w:val="18"/>
              </w:rPr>
            </w:pPr>
          </w:p>
        </w:tc>
      </w:tr>
      <w:tr w:rsidR="00467AE9" w:rsidRPr="005050F0" w14:paraId="2EE01D0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981E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85F4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C8FD1"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64163"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71B3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AB6220" w14:textId="77777777" w:rsidR="00467AE9" w:rsidRPr="005050F0" w:rsidRDefault="00467AE9" w:rsidP="00231052">
            <w:pPr>
              <w:jc w:val="center"/>
              <w:rPr>
                <w:b/>
                <w:noProof/>
              </w:rPr>
            </w:pPr>
          </w:p>
        </w:tc>
      </w:tr>
      <w:tr w:rsidR="00467AE9" w:rsidRPr="005050F0" w14:paraId="681853A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C5456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03F69A"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084E021E" w14:textId="77777777" w:rsidR="0004713B" w:rsidRPr="005050F0" w:rsidRDefault="0004713B" w:rsidP="0004713B">
      <w:pPr>
        <w:rPr>
          <w:noProof/>
        </w:rPr>
      </w:pPr>
      <w:bookmarkStart w:id="3722" w:name="_Toc4577975"/>
      <w:bookmarkStart w:id="3723" w:name="_Toc27504571"/>
      <w:bookmarkStart w:id="3724" w:name="_Toc27505359"/>
      <w:bookmarkStart w:id="3725" w:name="_Toc27506143"/>
      <w:bookmarkStart w:id="3726" w:name="_Toc27506927"/>
    </w:p>
    <w:p w14:paraId="33B3E136" w14:textId="77777777" w:rsidR="00872A5E" w:rsidRPr="005050F0" w:rsidRDefault="00872A5E" w:rsidP="00872A5E">
      <w:pPr>
        <w:pStyle w:val="Heading3"/>
        <w:rPr>
          <w:noProof/>
          <w:lang w:eastAsia="ko-KR"/>
        </w:rPr>
      </w:pPr>
      <w:bookmarkStart w:id="3727" w:name="_Toc176344848"/>
      <w:r w:rsidRPr="005050F0">
        <w:rPr>
          <w:noProof/>
          <w:lang w:eastAsia="ko-KR"/>
        </w:rPr>
        <w:t>12.2</w:t>
      </w:r>
      <w:r w:rsidRPr="005050F0">
        <w:rPr>
          <w:noProof/>
        </w:rPr>
        <w:t>.5A</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bookmarkEnd w:id="3722"/>
      <w:bookmarkEnd w:id="3723"/>
      <w:bookmarkEnd w:id="3724"/>
      <w:bookmarkEnd w:id="3725"/>
      <w:bookmarkEnd w:id="3726"/>
      <w:bookmarkEnd w:id="3727"/>
    </w:p>
    <w:p w14:paraId="16D3A3D2" w14:textId="77777777" w:rsidR="00872A5E" w:rsidRPr="005050F0" w:rsidRDefault="00872A5E" w:rsidP="00872A5E">
      <w:pPr>
        <w:pStyle w:val="TH"/>
        <w:rPr>
          <w:noProof/>
          <w:lang w:eastAsia="ko-KR"/>
        </w:rPr>
      </w:pPr>
      <w:r w:rsidRPr="005050F0">
        <w:rPr>
          <w:noProof/>
        </w:rPr>
        <w:t>Table 12.2.5A.1: /</w:t>
      </w:r>
      <w:r w:rsidRPr="005050F0">
        <w:rPr>
          <w:i/>
          <w:iCs/>
          <w:noProof/>
        </w:rPr>
        <w:t>&lt;x&gt;</w:t>
      </w:r>
      <w:r w:rsidRPr="005050F0">
        <w:rPr>
          <w:noProof/>
        </w:rPr>
        <w:t>/Common</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51112B4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40628A" w14:textId="77777777" w:rsidR="00872A5E" w:rsidRPr="005050F0" w:rsidRDefault="00872A5E" w:rsidP="003D5736">
            <w:pPr>
              <w:rPr>
                <w:rFonts w:ascii="Arial" w:hAnsi="Arial" w:cs="Arial"/>
                <w:noProof/>
                <w:sz w:val="18"/>
                <w:szCs w:val="18"/>
              </w:rPr>
            </w:pPr>
            <w:r w:rsidRPr="005050F0">
              <w:rPr>
                <w:noProof/>
              </w:rPr>
              <w:t>Common/PrivateCall</w:t>
            </w:r>
          </w:p>
        </w:tc>
      </w:tr>
      <w:tr w:rsidR="00872A5E" w:rsidRPr="005050F0" w14:paraId="02F1500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B58F18"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F58D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F469C"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48BB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1ACEC"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83BCDE" w14:textId="77777777" w:rsidR="00872A5E" w:rsidRPr="005050F0" w:rsidRDefault="00872A5E" w:rsidP="003D5736">
            <w:pPr>
              <w:jc w:val="center"/>
              <w:rPr>
                <w:rFonts w:ascii="Arial" w:hAnsi="Arial" w:cs="Arial"/>
                <w:b/>
                <w:noProof/>
                <w:sz w:val="18"/>
                <w:szCs w:val="18"/>
              </w:rPr>
            </w:pPr>
          </w:p>
        </w:tc>
      </w:tr>
      <w:tr w:rsidR="00872A5E" w:rsidRPr="005050F0" w14:paraId="54002874"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985CB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A6E9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2778C"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0E8A9"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7B14"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108662" w14:textId="77777777" w:rsidR="00872A5E" w:rsidRPr="005050F0" w:rsidRDefault="00872A5E" w:rsidP="003D5736">
            <w:pPr>
              <w:jc w:val="center"/>
              <w:rPr>
                <w:b/>
                <w:noProof/>
              </w:rPr>
            </w:pPr>
          </w:p>
        </w:tc>
      </w:tr>
      <w:tr w:rsidR="00872A5E" w:rsidRPr="005050F0" w14:paraId="1002F042"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1CD59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3AC776" w14:textId="77777777" w:rsidR="00872A5E" w:rsidRPr="005050F0" w:rsidRDefault="00872A5E" w:rsidP="003D573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5BC7C727" w14:textId="77777777" w:rsidR="00872A5E" w:rsidRPr="005050F0" w:rsidRDefault="00872A5E" w:rsidP="00872A5E">
      <w:pPr>
        <w:rPr>
          <w:noProof/>
          <w:lang w:eastAsia="ko-KR"/>
        </w:rPr>
      </w:pPr>
    </w:p>
    <w:p w14:paraId="1A2FFF55" w14:textId="77777777" w:rsidR="00872A5E" w:rsidRPr="005050F0" w:rsidRDefault="00872A5E" w:rsidP="00872A5E">
      <w:pPr>
        <w:pStyle w:val="Heading3"/>
        <w:rPr>
          <w:noProof/>
          <w:lang w:eastAsia="ko-KR"/>
        </w:rPr>
      </w:pPr>
      <w:bookmarkStart w:id="3728" w:name="_Toc4577976"/>
      <w:bookmarkStart w:id="3729" w:name="_Toc27504572"/>
      <w:bookmarkStart w:id="3730" w:name="_Toc27505360"/>
      <w:bookmarkStart w:id="3731" w:name="_Toc27506144"/>
      <w:bookmarkStart w:id="3732" w:name="_Toc27506928"/>
      <w:bookmarkStart w:id="3733" w:name="_Toc176344849"/>
      <w:r w:rsidRPr="005050F0">
        <w:rPr>
          <w:noProof/>
          <w:lang w:eastAsia="ko-KR"/>
        </w:rPr>
        <w:t>12.2</w:t>
      </w:r>
      <w:r w:rsidRPr="005050F0">
        <w:rPr>
          <w:noProof/>
        </w:rPr>
        <w:t>.5B</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r w:rsidRPr="005050F0">
        <w:rPr>
          <w:noProof/>
          <w:lang w:eastAsia="ko-KR"/>
        </w:rPr>
        <w:t>MaxCallNc10</w:t>
      </w:r>
      <w:bookmarkEnd w:id="3728"/>
      <w:bookmarkEnd w:id="3729"/>
      <w:bookmarkEnd w:id="3730"/>
      <w:bookmarkEnd w:id="3731"/>
      <w:bookmarkEnd w:id="3732"/>
      <w:bookmarkEnd w:id="3733"/>
    </w:p>
    <w:p w14:paraId="3E632364" w14:textId="77777777" w:rsidR="00872A5E" w:rsidRPr="005050F0" w:rsidRDefault="00872A5E" w:rsidP="00872A5E">
      <w:pPr>
        <w:pStyle w:val="TH"/>
        <w:rPr>
          <w:noProof/>
          <w:lang w:eastAsia="ko-KR"/>
        </w:rPr>
      </w:pPr>
      <w:r w:rsidRPr="005050F0">
        <w:rPr>
          <w:noProof/>
        </w:rPr>
        <w:t>Table 12.2.5B.1: /</w:t>
      </w:r>
      <w:r w:rsidRPr="005050F0">
        <w:rPr>
          <w:i/>
          <w:iCs/>
          <w:noProof/>
        </w:rPr>
        <w:t>&lt;x&gt;</w:t>
      </w:r>
      <w:r w:rsidRPr="005050F0">
        <w:rPr>
          <w:noProof/>
        </w:rPr>
        <w:t>/Common</w:t>
      </w:r>
      <w:r w:rsidRPr="005050F0">
        <w:rPr>
          <w:noProof/>
          <w:lang w:eastAsia="ko-KR"/>
        </w:rPr>
        <w:t>/</w:t>
      </w:r>
      <w:r w:rsidRPr="005050F0">
        <w:rPr>
          <w:noProof/>
        </w:rPr>
        <w:t>PrivateCall</w:t>
      </w:r>
      <w:r w:rsidRPr="005050F0">
        <w:rPr>
          <w:noProof/>
          <w:lang w:eastAsia="ko-KR"/>
        </w:rPr>
        <w:t>/MaxCallNc10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5DAA72E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51800D" w14:textId="77777777" w:rsidR="00872A5E" w:rsidRPr="005050F0" w:rsidRDefault="00872A5E" w:rsidP="003D5736">
            <w:pPr>
              <w:rPr>
                <w:rFonts w:ascii="Arial" w:hAnsi="Arial" w:cs="Arial"/>
                <w:noProof/>
                <w:sz w:val="18"/>
                <w:szCs w:val="18"/>
                <w:lang w:eastAsia="ko-KR"/>
              </w:rPr>
            </w:pPr>
            <w:r w:rsidRPr="005050F0">
              <w:rPr>
                <w:noProof/>
              </w:rPr>
              <w:t>Common/PrivateCall/MaxCall</w:t>
            </w:r>
            <w:r w:rsidRPr="005050F0">
              <w:rPr>
                <w:noProof/>
                <w:lang w:eastAsia="ko-KR"/>
              </w:rPr>
              <w:t>N</w:t>
            </w:r>
            <w:r w:rsidR="00707A10" w:rsidRPr="005050F0">
              <w:rPr>
                <w:noProof/>
                <w:lang w:eastAsia="ko-KR"/>
              </w:rPr>
              <w:t>c</w:t>
            </w:r>
            <w:r w:rsidRPr="005050F0">
              <w:rPr>
                <w:noProof/>
                <w:lang w:eastAsia="ko-KR"/>
              </w:rPr>
              <w:t>10</w:t>
            </w:r>
          </w:p>
        </w:tc>
      </w:tr>
      <w:tr w:rsidR="00872A5E" w:rsidRPr="005050F0" w14:paraId="16392CB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7BFD8"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A1D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80C46"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B8D21"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119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F8B4B4" w14:textId="77777777" w:rsidR="00872A5E" w:rsidRPr="005050F0" w:rsidRDefault="00872A5E" w:rsidP="003D5736">
            <w:pPr>
              <w:jc w:val="center"/>
              <w:rPr>
                <w:rFonts w:ascii="Arial" w:hAnsi="Arial" w:cs="Arial"/>
                <w:b/>
                <w:noProof/>
                <w:sz w:val="18"/>
                <w:szCs w:val="18"/>
              </w:rPr>
            </w:pPr>
          </w:p>
        </w:tc>
      </w:tr>
      <w:tr w:rsidR="00872A5E" w:rsidRPr="005050F0" w14:paraId="46E0C2E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763636"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A908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68B5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D5B35"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0D3C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A2741" w14:textId="77777777" w:rsidR="00872A5E" w:rsidRPr="005050F0" w:rsidRDefault="00872A5E" w:rsidP="003D5736">
            <w:pPr>
              <w:jc w:val="center"/>
              <w:rPr>
                <w:b/>
                <w:noProof/>
              </w:rPr>
            </w:pPr>
          </w:p>
        </w:tc>
      </w:tr>
      <w:tr w:rsidR="00872A5E" w:rsidRPr="005050F0" w14:paraId="19E1891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1ED0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0F594B"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m</w:t>
            </w:r>
            <w:r w:rsidRPr="005050F0">
              <w:rPr>
                <w:noProof/>
              </w:rPr>
              <w:t>aximum number of private calls</w:t>
            </w:r>
            <w:r w:rsidRPr="005050F0">
              <w:rPr>
                <w:noProof/>
                <w:lang w:eastAsia="ko-KR"/>
              </w:rPr>
              <w:t>.</w:t>
            </w:r>
          </w:p>
        </w:tc>
      </w:tr>
    </w:tbl>
    <w:p w14:paraId="7C54C79D" w14:textId="77777777" w:rsidR="0004713B" w:rsidRPr="005050F0" w:rsidRDefault="0004713B" w:rsidP="0004713B">
      <w:pPr>
        <w:rPr>
          <w:noProof/>
        </w:rPr>
      </w:pPr>
    </w:p>
    <w:p w14:paraId="5B7ABBD5"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0-255</w:t>
      </w:r>
    </w:p>
    <w:p w14:paraId="0E84C681" w14:textId="77777777" w:rsidR="00467AE9" w:rsidRPr="005050F0" w:rsidRDefault="00467AE9" w:rsidP="00467AE9">
      <w:pPr>
        <w:pStyle w:val="Heading3"/>
        <w:rPr>
          <w:noProof/>
          <w:lang w:eastAsia="ko-KR"/>
        </w:rPr>
      </w:pPr>
      <w:bookmarkStart w:id="3734" w:name="_Toc4577977"/>
      <w:bookmarkStart w:id="3735" w:name="_Toc27504573"/>
      <w:bookmarkStart w:id="3736" w:name="_Toc27505361"/>
      <w:bookmarkStart w:id="3737" w:name="_Toc27506145"/>
      <w:bookmarkStart w:id="3738" w:name="_Toc27506929"/>
      <w:bookmarkStart w:id="3739" w:name="_Toc176344850"/>
      <w:r w:rsidRPr="005050F0">
        <w:rPr>
          <w:noProof/>
        </w:rPr>
        <w:t>12.2.6</w:t>
      </w:r>
      <w:r w:rsidRPr="005050F0">
        <w:rPr>
          <w:noProof/>
        </w:rPr>
        <w:tab/>
        <w:t>/</w:t>
      </w:r>
      <w:r w:rsidRPr="005050F0">
        <w:rPr>
          <w:i/>
          <w:iCs/>
          <w:noProof/>
        </w:rPr>
        <w:t>&lt;x&gt;</w:t>
      </w:r>
      <w:r w:rsidRPr="005050F0">
        <w:rPr>
          <w:noProof/>
        </w:rPr>
        <w:t>/Common/MCVideoGroupCall</w:t>
      </w:r>
      <w:bookmarkEnd w:id="3734"/>
      <w:bookmarkEnd w:id="3735"/>
      <w:bookmarkEnd w:id="3736"/>
      <w:bookmarkEnd w:id="3737"/>
      <w:bookmarkEnd w:id="3738"/>
      <w:bookmarkEnd w:id="3739"/>
    </w:p>
    <w:p w14:paraId="16BFFA77"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A74F22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F8522A" w14:textId="77777777" w:rsidR="00467AE9" w:rsidRPr="005050F0" w:rsidRDefault="00467AE9" w:rsidP="00231052">
            <w:pPr>
              <w:rPr>
                <w:rFonts w:ascii="Arial" w:hAnsi="Arial" w:cs="Arial"/>
                <w:noProof/>
                <w:sz w:val="18"/>
                <w:szCs w:val="18"/>
                <w:lang w:eastAsia="ko-KR"/>
              </w:rPr>
            </w:pPr>
            <w:r w:rsidRPr="005050F0">
              <w:rPr>
                <w:noProof/>
              </w:rPr>
              <w:t>Common/MCVideoGroupCall</w:t>
            </w:r>
          </w:p>
        </w:tc>
      </w:tr>
      <w:tr w:rsidR="00467AE9" w:rsidRPr="005050F0" w14:paraId="1FE5ED6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7B3E7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7B20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476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10F50"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5424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1BC1C9" w14:textId="77777777" w:rsidR="00467AE9" w:rsidRPr="005050F0" w:rsidRDefault="00467AE9" w:rsidP="00231052">
            <w:pPr>
              <w:jc w:val="center"/>
              <w:rPr>
                <w:rFonts w:ascii="Arial" w:hAnsi="Arial" w:cs="Arial"/>
                <w:b/>
                <w:noProof/>
                <w:sz w:val="18"/>
                <w:szCs w:val="18"/>
              </w:rPr>
            </w:pPr>
          </w:p>
        </w:tc>
      </w:tr>
      <w:tr w:rsidR="00467AE9" w:rsidRPr="005050F0" w14:paraId="4D7E19F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D1306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BC5A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A5B6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1600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EA032"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949753" w14:textId="77777777" w:rsidR="00467AE9" w:rsidRPr="005050F0" w:rsidRDefault="00467AE9" w:rsidP="00231052">
            <w:pPr>
              <w:jc w:val="center"/>
              <w:rPr>
                <w:b/>
                <w:noProof/>
              </w:rPr>
            </w:pPr>
          </w:p>
        </w:tc>
      </w:tr>
      <w:tr w:rsidR="00467AE9" w:rsidRPr="005050F0" w14:paraId="671256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B768F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25061"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59CC890" w14:textId="77777777" w:rsidR="00467AE9" w:rsidRPr="005050F0" w:rsidRDefault="00467AE9" w:rsidP="00467AE9">
      <w:pPr>
        <w:rPr>
          <w:noProof/>
        </w:rPr>
      </w:pPr>
    </w:p>
    <w:p w14:paraId="2AC724B0" w14:textId="77777777" w:rsidR="00467AE9" w:rsidRPr="005050F0" w:rsidRDefault="00467AE9" w:rsidP="00467AE9">
      <w:pPr>
        <w:pStyle w:val="Heading3"/>
        <w:rPr>
          <w:noProof/>
          <w:lang w:eastAsia="ko-KR"/>
        </w:rPr>
      </w:pPr>
      <w:bookmarkStart w:id="3740" w:name="_Toc4577978"/>
      <w:bookmarkStart w:id="3741" w:name="_Toc27504574"/>
      <w:bookmarkStart w:id="3742" w:name="_Toc27505362"/>
      <w:bookmarkStart w:id="3743" w:name="_Toc27506146"/>
      <w:bookmarkStart w:id="3744" w:name="_Toc27506930"/>
      <w:bookmarkStart w:id="3745" w:name="_Toc176344851"/>
      <w:r w:rsidRPr="005050F0">
        <w:rPr>
          <w:noProof/>
        </w:rPr>
        <w:t>12.2.7</w:t>
      </w:r>
      <w:r w:rsidRPr="005050F0">
        <w:rPr>
          <w:noProof/>
        </w:rPr>
        <w:tab/>
        <w:t>/</w:t>
      </w:r>
      <w:r w:rsidRPr="005050F0">
        <w:rPr>
          <w:i/>
          <w:iCs/>
          <w:noProof/>
        </w:rPr>
        <w:t>&lt;x&gt;</w:t>
      </w:r>
      <w:r w:rsidRPr="005050F0">
        <w:rPr>
          <w:noProof/>
        </w:rPr>
        <w:t>/Common/MCVideoGroupCall/MaxCall</w:t>
      </w:r>
      <w:r w:rsidRPr="005050F0">
        <w:rPr>
          <w:noProof/>
          <w:lang w:eastAsia="ko-KR"/>
        </w:rPr>
        <w:t>Nc4</w:t>
      </w:r>
      <w:bookmarkEnd w:id="3740"/>
      <w:bookmarkEnd w:id="3741"/>
      <w:bookmarkEnd w:id="3742"/>
      <w:bookmarkEnd w:id="3743"/>
      <w:bookmarkEnd w:id="3744"/>
      <w:bookmarkEnd w:id="3745"/>
    </w:p>
    <w:p w14:paraId="34D74EC0"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/MaxCallNc4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B58E9B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F4FB49" w14:textId="77777777" w:rsidR="00467AE9" w:rsidRPr="005050F0" w:rsidRDefault="00467AE9" w:rsidP="00231052">
            <w:pPr>
              <w:rPr>
                <w:rFonts w:ascii="Arial" w:hAnsi="Arial" w:cs="Arial"/>
                <w:noProof/>
                <w:sz w:val="18"/>
                <w:szCs w:val="18"/>
                <w:lang w:eastAsia="ko-KR"/>
              </w:rPr>
            </w:pPr>
            <w:r w:rsidRPr="005050F0">
              <w:rPr>
                <w:noProof/>
              </w:rPr>
              <w:t>Common/MCVideoGroupCall/MaxCall</w:t>
            </w:r>
            <w:r w:rsidRPr="005050F0">
              <w:rPr>
                <w:noProof/>
                <w:lang w:eastAsia="ko-KR"/>
              </w:rPr>
              <w:t>Nc4</w:t>
            </w:r>
          </w:p>
        </w:tc>
      </w:tr>
      <w:tr w:rsidR="00467AE9" w:rsidRPr="005050F0" w14:paraId="10F69E9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A4B2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0CEF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0800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C12C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89FA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428BB7" w14:textId="77777777" w:rsidR="00467AE9" w:rsidRPr="005050F0" w:rsidRDefault="00467AE9" w:rsidP="00231052">
            <w:pPr>
              <w:jc w:val="center"/>
              <w:rPr>
                <w:rFonts w:ascii="Arial" w:hAnsi="Arial" w:cs="Arial"/>
                <w:b/>
                <w:noProof/>
                <w:sz w:val="18"/>
                <w:szCs w:val="18"/>
              </w:rPr>
            </w:pPr>
          </w:p>
        </w:tc>
      </w:tr>
      <w:tr w:rsidR="00467AE9" w:rsidRPr="005050F0" w14:paraId="0242B40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2FFF4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05FB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55584"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E4E7D"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11B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216594" w14:textId="77777777" w:rsidR="00467AE9" w:rsidRPr="005050F0" w:rsidRDefault="00467AE9" w:rsidP="00231052">
            <w:pPr>
              <w:jc w:val="center"/>
              <w:rPr>
                <w:b/>
                <w:noProof/>
              </w:rPr>
            </w:pPr>
          </w:p>
        </w:tc>
      </w:tr>
      <w:tr w:rsidR="00467AE9" w:rsidRPr="005050F0" w14:paraId="2445E94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18BDE"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5FB23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MCVideo group calls</w:t>
            </w:r>
            <w:r w:rsidRPr="005050F0">
              <w:rPr>
                <w:noProof/>
                <w:lang w:eastAsia="ko-KR"/>
              </w:rPr>
              <w:t>.</w:t>
            </w:r>
          </w:p>
        </w:tc>
      </w:tr>
    </w:tbl>
    <w:p w14:paraId="29128908" w14:textId="77777777" w:rsidR="0004713B" w:rsidRPr="005050F0" w:rsidRDefault="0004713B" w:rsidP="0004713B">
      <w:pPr>
        <w:rPr>
          <w:noProof/>
        </w:rPr>
      </w:pPr>
    </w:p>
    <w:p w14:paraId="471FBBA4"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276E6436" w14:textId="77777777" w:rsidR="00467AE9" w:rsidRPr="005050F0" w:rsidRDefault="00467AE9" w:rsidP="00467AE9">
      <w:pPr>
        <w:pStyle w:val="Heading3"/>
        <w:rPr>
          <w:noProof/>
          <w:lang w:eastAsia="ko-KR"/>
        </w:rPr>
      </w:pPr>
      <w:bookmarkStart w:id="3746" w:name="_Toc4577979"/>
      <w:bookmarkStart w:id="3747" w:name="_Toc27504575"/>
      <w:bookmarkStart w:id="3748" w:name="_Toc27505363"/>
      <w:bookmarkStart w:id="3749" w:name="_Toc27506147"/>
      <w:bookmarkStart w:id="3750" w:name="_Toc27506931"/>
      <w:bookmarkStart w:id="3751" w:name="_Toc176344852"/>
      <w:r w:rsidRPr="005050F0">
        <w:rPr>
          <w:noProof/>
        </w:rPr>
        <w:t>12.2.8</w:t>
      </w:r>
      <w:r w:rsidRPr="005050F0">
        <w:rPr>
          <w:noProof/>
        </w:rPr>
        <w:tab/>
        <w:t>/</w:t>
      </w:r>
      <w:r w:rsidRPr="005050F0">
        <w:rPr>
          <w:i/>
          <w:iCs/>
          <w:noProof/>
        </w:rPr>
        <w:t>&lt;x&gt;</w:t>
      </w:r>
      <w:r w:rsidRPr="005050F0">
        <w:rPr>
          <w:noProof/>
        </w:rPr>
        <w:t>/Common/MCVideoGroupCall/MaxTransmission</w:t>
      </w:r>
      <w:r w:rsidRPr="005050F0">
        <w:rPr>
          <w:noProof/>
          <w:lang w:eastAsia="ko-KR"/>
        </w:rPr>
        <w:t>Nc5</w:t>
      </w:r>
      <w:bookmarkEnd w:id="3746"/>
      <w:bookmarkEnd w:id="3747"/>
      <w:bookmarkEnd w:id="3748"/>
      <w:bookmarkEnd w:id="3749"/>
      <w:bookmarkEnd w:id="3750"/>
      <w:bookmarkEnd w:id="3751"/>
    </w:p>
    <w:p w14:paraId="51073918"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MaxTransmission</w:t>
      </w:r>
      <w:r w:rsidRPr="005050F0">
        <w:rPr>
          <w:noProof/>
          <w:lang w:eastAsia="ko-KR"/>
        </w:rPr>
        <w:t>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ABA36C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262084" w14:textId="77777777" w:rsidR="00467AE9" w:rsidRPr="005050F0" w:rsidRDefault="00467AE9" w:rsidP="00231052">
            <w:pPr>
              <w:rPr>
                <w:rFonts w:ascii="Arial" w:hAnsi="Arial" w:cs="Arial"/>
                <w:noProof/>
                <w:sz w:val="18"/>
                <w:szCs w:val="18"/>
                <w:lang w:eastAsia="ko-KR"/>
              </w:rPr>
            </w:pPr>
            <w:r w:rsidRPr="005050F0">
              <w:rPr>
                <w:noProof/>
              </w:rPr>
              <w:t>Common/MCVideoGroupCall/MaxTransmission</w:t>
            </w:r>
            <w:r w:rsidRPr="005050F0">
              <w:rPr>
                <w:noProof/>
                <w:lang w:eastAsia="ko-KR"/>
              </w:rPr>
              <w:t>Nc5</w:t>
            </w:r>
          </w:p>
        </w:tc>
      </w:tr>
      <w:tr w:rsidR="00467AE9" w:rsidRPr="005050F0" w14:paraId="1407CC3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D44D6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B465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60EC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1072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86B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50E71" w14:textId="77777777" w:rsidR="00467AE9" w:rsidRPr="005050F0" w:rsidRDefault="00467AE9" w:rsidP="00231052">
            <w:pPr>
              <w:jc w:val="center"/>
              <w:rPr>
                <w:rFonts w:ascii="Arial" w:hAnsi="Arial" w:cs="Arial"/>
                <w:b/>
                <w:noProof/>
                <w:sz w:val="18"/>
                <w:szCs w:val="18"/>
              </w:rPr>
            </w:pPr>
          </w:p>
        </w:tc>
      </w:tr>
      <w:tr w:rsidR="00467AE9" w:rsidRPr="005050F0" w14:paraId="601EA04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2E2B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E31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8B39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87F5"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5AA6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6260D" w14:textId="77777777" w:rsidR="00467AE9" w:rsidRPr="005050F0" w:rsidRDefault="00467AE9" w:rsidP="00231052">
            <w:pPr>
              <w:jc w:val="center"/>
              <w:rPr>
                <w:b/>
                <w:noProof/>
              </w:rPr>
            </w:pPr>
          </w:p>
        </w:tc>
      </w:tr>
      <w:tr w:rsidR="00467AE9" w:rsidRPr="005050F0" w14:paraId="3EDE8FD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F6CE2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4FA7A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w:t>
            </w:r>
            <w:r w:rsidRPr="005050F0">
              <w:rPr>
                <w:noProof/>
              </w:rPr>
              <w:t>aximum number of video transmissions in a group</w:t>
            </w:r>
            <w:r w:rsidRPr="005050F0">
              <w:rPr>
                <w:noProof/>
                <w:lang w:eastAsia="ko-KR"/>
              </w:rPr>
              <w:t>.</w:t>
            </w:r>
          </w:p>
        </w:tc>
      </w:tr>
    </w:tbl>
    <w:p w14:paraId="7B405E4D" w14:textId="77777777" w:rsidR="0004713B" w:rsidRPr="005050F0" w:rsidRDefault="0004713B" w:rsidP="0004713B">
      <w:pPr>
        <w:rPr>
          <w:noProof/>
        </w:rPr>
      </w:pPr>
    </w:p>
    <w:p w14:paraId="6F6EA934"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035E2C33" w14:textId="77777777" w:rsidR="00467AE9" w:rsidRPr="005050F0" w:rsidRDefault="00467AE9" w:rsidP="00467AE9">
      <w:pPr>
        <w:pStyle w:val="Heading3"/>
        <w:rPr>
          <w:noProof/>
          <w:lang w:eastAsia="ko-KR"/>
        </w:rPr>
      </w:pPr>
      <w:bookmarkStart w:id="3752" w:name="_Toc4577980"/>
      <w:bookmarkStart w:id="3753" w:name="_Toc27504576"/>
      <w:bookmarkStart w:id="3754" w:name="_Toc27505364"/>
      <w:bookmarkStart w:id="3755" w:name="_Toc27506148"/>
      <w:bookmarkStart w:id="3756" w:name="_Toc27506932"/>
      <w:bookmarkStart w:id="3757" w:name="_Toc176344853"/>
      <w:r w:rsidRPr="005050F0">
        <w:rPr>
          <w:noProof/>
        </w:rPr>
        <w:t>12.2.9</w:t>
      </w:r>
      <w:r w:rsidRPr="005050F0">
        <w:rPr>
          <w:noProof/>
        </w:rPr>
        <w:tab/>
        <w:t>/</w:t>
      </w:r>
      <w:r w:rsidRPr="005050F0">
        <w:rPr>
          <w:i/>
          <w:iCs/>
          <w:noProof/>
        </w:rPr>
        <w:t>&lt;x&gt;</w:t>
      </w:r>
      <w:r w:rsidRPr="005050F0">
        <w:rPr>
          <w:noProof/>
        </w:rPr>
        <w:t>/Common/MCVideoGroupCall/PrioritizedMCVideoGroup</w:t>
      </w:r>
      <w:bookmarkEnd w:id="3752"/>
      <w:bookmarkEnd w:id="3753"/>
      <w:bookmarkEnd w:id="3754"/>
      <w:bookmarkEnd w:id="3755"/>
      <w:bookmarkEnd w:id="3756"/>
      <w:bookmarkEnd w:id="3757"/>
    </w:p>
    <w:p w14:paraId="4ED26131"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250B6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E76545" w14:textId="77777777" w:rsidR="00467AE9" w:rsidRPr="005050F0" w:rsidRDefault="00467AE9" w:rsidP="00231052">
            <w:pPr>
              <w:rPr>
                <w:rFonts w:ascii="Arial" w:hAnsi="Arial" w:cs="Arial"/>
                <w:noProof/>
                <w:sz w:val="18"/>
                <w:szCs w:val="18"/>
              </w:rPr>
            </w:pPr>
            <w:r w:rsidRPr="005050F0">
              <w:rPr>
                <w:noProof/>
              </w:rPr>
              <w:t>Common/MCVideoGroupCall/PrioritizedMCVideoGroup</w:t>
            </w:r>
          </w:p>
        </w:tc>
      </w:tr>
      <w:tr w:rsidR="00467AE9" w:rsidRPr="005050F0" w14:paraId="77908B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3CB6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E3B5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6F65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5F00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616C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53DEA0" w14:textId="77777777" w:rsidR="00467AE9" w:rsidRPr="005050F0" w:rsidRDefault="00467AE9" w:rsidP="00231052">
            <w:pPr>
              <w:jc w:val="center"/>
              <w:rPr>
                <w:rFonts w:ascii="Arial" w:hAnsi="Arial" w:cs="Arial"/>
                <w:b/>
                <w:noProof/>
                <w:sz w:val="18"/>
                <w:szCs w:val="18"/>
              </w:rPr>
            </w:pPr>
          </w:p>
        </w:tc>
      </w:tr>
      <w:tr w:rsidR="00467AE9" w:rsidRPr="005050F0" w14:paraId="53198B2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3BCC8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237A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CD43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5E25A"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95C28"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012C9F" w14:textId="77777777" w:rsidR="00467AE9" w:rsidRPr="005050F0" w:rsidRDefault="00467AE9" w:rsidP="00231052">
            <w:pPr>
              <w:jc w:val="center"/>
              <w:rPr>
                <w:b/>
                <w:noProof/>
              </w:rPr>
            </w:pPr>
          </w:p>
        </w:tc>
      </w:tr>
      <w:tr w:rsidR="00467AE9" w:rsidRPr="005050F0" w14:paraId="4914A94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FD3F2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6B792E"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prioritized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8AF2B9D" w14:textId="77777777" w:rsidR="0004713B" w:rsidRPr="005050F0" w:rsidRDefault="0004713B" w:rsidP="0004713B">
      <w:pPr>
        <w:rPr>
          <w:noProof/>
        </w:rPr>
      </w:pPr>
      <w:bookmarkStart w:id="3758" w:name="_Toc4577981"/>
      <w:bookmarkStart w:id="3759" w:name="_Toc27504577"/>
      <w:bookmarkStart w:id="3760" w:name="_Toc27505365"/>
      <w:bookmarkStart w:id="3761" w:name="_Toc27506149"/>
      <w:bookmarkStart w:id="3762" w:name="_Toc27506933"/>
    </w:p>
    <w:p w14:paraId="3328F490" w14:textId="77777777" w:rsidR="00467AE9" w:rsidRPr="005050F0" w:rsidRDefault="00467AE9" w:rsidP="00467AE9">
      <w:pPr>
        <w:pStyle w:val="Heading3"/>
        <w:rPr>
          <w:noProof/>
          <w:lang w:eastAsia="ko-KR"/>
        </w:rPr>
      </w:pPr>
      <w:bookmarkStart w:id="3763" w:name="_Toc176344854"/>
      <w:r w:rsidRPr="005050F0">
        <w:rPr>
          <w:noProof/>
        </w:rPr>
        <w:t>12.2.10</w:t>
      </w:r>
      <w:r w:rsidRPr="005050F0">
        <w:rPr>
          <w:noProof/>
        </w:rPr>
        <w:tab/>
        <w:t>/</w:t>
      </w:r>
      <w:r w:rsidRPr="005050F0">
        <w:rPr>
          <w:i/>
          <w:iCs/>
          <w:noProof/>
        </w:rPr>
        <w:t>&lt;x&gt;</w:t>
      </w:r>
      <w:r w:rsidRPr="005050F0">
        <w:rPr>
          <w:noProof/>
        </w:rPr>
        <w:t>/Common/MCVideoGroupCall/PrioritizedMCVideoGroup/&lt;x&gt;</w:t>
      </w:r>
      <w:bookmarkEnd w:id="3758"/>
      <w:bookmarkEnd w:id="3759"/>
      <w:bookmarkEnd w:id="3760"/>
      <w:bookmarkEnd w:id="3761"/>
      <w:bookmarkEnd w:id="3762"/>
      <w:bookmarkEnd w:id="3763"/>
    </w:p>
    <w:p w14:paraId="453AF993"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17DEC5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855E43" w14:textId="77777777" w:rsidR="00467AE9" w:rsidRPr="005050F0" w:rsidRDefault="00467AE9" w:rsidP="00231052">
            <w:pPr>
              <w:rPr>
                <w:rFonts w:ascii="Arial" w:hAnsi="Arial" w:cs="Arial"/>
                <w:noProof/>
                <w:sz w:val="18"/>
                <w:szCs w:val="18"/>
              </w:rPr>
            </w:pPr>
            <w:r w:rsidRPr="005050F0">
              <w:rPr>
                <w:noProof/>
              </w:rPr>
              <w:t>Common/MCVideoGroupCall/PrioritizedMCVideoGroup/&lt;x&gt;</w:t>
            </w:r>
          </w:p>
        </w:tc>
      </w:tr>
      <w:tr w:rsidR="00467AE9" w:rsidRPr="005050F0" w14:paraId="06FAEA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E14BD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7F78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261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547E6"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432F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335971" w14:textId="77777777" w:rsidR="00467AE9" w:rsidRPr="005050F0" w:rsidRDefault="00467AE9" w:rsidP="00231052">
            <w:pPr>
              <w:jc w:val="center"/>
              <w:rPr>
                <w:rFonts w:ascii="Arial" w:hAnsi="Arial" w:cs="Arial"/>
                <w:b/>
                <w:noProof/>
                <w:sz w:val="18"/>
                <w:szCs w:val="18"/>
              </w:rPr>
            </w:pPr>
          </w:p>
        </w:tc>
      </w:tr>
      <w:tr w:rsidR="00467AE9" w:rsidRPr="005050F0" w14:paraId="62ABB83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9FE9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713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931A2"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1E7D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3B1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0E965F" w14:textId="77777777" w:rsidR="00467AE9" w:rsidRPr="005050F0" w:rsidRDefault="00467AE9" w:rsidP="00231052">
            <w:pPr>
              <w:jc w:val="center"/>
              <w:rPr>
                <w:b/>
                <w:noProof/>
              </w:rPr>
            </w:pPr>
          </w:p>
        </w:tc>
      </w:tr>
      <w:tr w:rsidR="00467AE9" w:rsidRPr="005050F0" w14:paraId="55F2566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C7F49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FE5AE8"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CE9FC12" w14:textId="77777777" w:rsidR="00D076EC" w:rsidRPr="005050F0" w:rsidRDefault="00D076EC" w:rsidP="00D076EC">
      <w:pPr>
        <w:rPr>
          <w:noProof/>
        </w:rPr>
      </w:pPr>
      <w:bookmarkStart w:id="3764" w:name="_Toc4577982"/>
      <w:bookmarkStart w:id="3765" w:name="_Toc27504578"/>
      <w:bookmarkStart w:id="3766" w:name="_Toc27505366"/>
      <w:bookmarkStart w:id="3767" w:name="_Toc27506150"/>
      <w:bookmarkStart w:id="3768" w:name="_Toc27506934"/>
    </w:p>
    <w:p w14:paraId="47781707" w14:textId="77777777" w:rsidR="00467AE9" w:rsidRPr="005050F0" w:rsidRDefault="00467AE9" w:rsidP="00467AE9">
      <w:pPr>
        <w:pStyle w:val="Heading3"/>
        <w:rPr>
          <w:noProof/>
          <w:lang w:eastAsia="ko-KR"/>
        </w:rPr>
      </w:pPr>
      <w:bookmarkStart w:id="3769" w:name="_Toc176344855"/>
      <w:r w:rsidRPr="005050F0">
        <w:rPr>
          <w:noProof/>
        </w:rPr>
        <w:t>12.2.11</w:t>
      </w:r>
      <w:r w:rsidRPr="005050F0">
        <w:rPr>
          <w:noProof/>
        </w:rPr>
        <w:tab/>
        <w:t>/</w:t>
      </w:r>
      <w:r w:rsidRPr="005050F0">
        <w:rPr>
          <w:i/>
          <w:iCs/>
          <w:noProof/>
        </w:rPr>
        <w:t>&lt;x&gt;</w:t>
      </w:r>
      <w:r w:rsidRPr="005050F0">
        <w:rPr>
          <w:noProof/>
        </w:rPr>
        <w:t>/Common/MCVideoGroupCall/PrioritizedMCVideoGroup/</w:t>
      </w:r>
      <w:r w:rsidR="000E5DD8" w:rsidRPr="005050F0">
        <w:rPr>
          <w:noProof/>
        </w:rPr>
        <w:br/>
      </w:r>
      <w:r w:rsidRPr="005050F0">
        <w:rPr>
          <w:noProof/>
        </w:rPr>
        <w:t>&lt;x&gt;/MCVideoGroup</w:t>
      </w:r>
      <w:r w:rsidRPr="005050F0">
        <w:rPr>
          <w:noProof/>
          <w:lang w:eastAsia="ko-KR"/>
        </w:rPr>
        <w:t>ID</w:t>
      </w:r>
      <w:bookmarkEnd w:id="3764"/>
      <w:bookmarkEnd w:id="3765"/>
      <w:bookmarkEnd w:id="3766"/>
      <w:bookmarkEnd w:id="3767"/>
      <w:bookmarkEnd w:id="3768"/>
      <w:bookmarkEnd w:id="3769"/>
    </w:p>
    <w:p w14:paraId="6518553C"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726D9D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18ADC00" w14:textId="77777777" w:rsidR="00467AE9" w:rsidRPr="005050F0" w:rsidRDefault="00467AE9" w:rsidP="00231052">
            <w:pPr>
              <w:rPr>
                <w:rFonts w:ascii="Arial" w:hAnsi="Arial" w:cs="Arial"/>
                <w:noProof/>
                <w:sz w:val="18"/>
                <w:szCs w:val="18"/>
                <w:lang w:eastAsia="ko-KR"/>
              </w:rPr>
            </w:pPr>
            <w:r w:rsidRPr="005050F0">
              <w:rPr>
                <w:noProof/>
              </w:rPr>
              <w:t>Common/MCVideoGroupCall/PrioritizedMCVideoGroup/&lt;x&gt;/MCVideoGroup</w:t>
            </w:r>
            <w:r w:rsidRPr="005050F0">
              <w:rPr>
                <w:noProof/>
                <w:lang w:eastAsia="ko-KR"/>
              </w:rPr>
              <w:t>ID</w:t>
            </w:r>
          </w:p>
        </w:tc>
      </w:tr>
      <w:tr w:rsidR="00467AE9" w:rsidRPr="005050F0" w14:paraId="7994DEB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0186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4CE4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B6A97"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4FE0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2C802"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21FD0A9" w14:textId="77777777" w:rsidR="00467AE9" w:rsidRPr="005050F0" w:rsidRDefault="00467AE9" w:rsidP="00231052">
            <w:pPr>
              <w:jc w:val="center"/>
              <w:rPr>
                <w:rFonts w:ascii="Arial" w:hAnsi="Arial" w:cs="Arial"/>
                <w:b/>
                <w:noProof/>
                <w:sz w:val="18"/>
                <w:szCs w:val="18"/>
              </w:rPr>
            </w:pPr>
          </w:p>
        </w:tc>
      </w:tr>
      <w:tr w:rsidR="00467AE9" w:rsidRPr="005050F0" w14:paraId="3A94D4E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15EA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9523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2B84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46884"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A5901"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257F62" w14:textId="77777777" w:rsidR="00467AE9" w:rsidRPr="005050F0" w:rsidRDefault="00467AE9" w:rsidP="00231052">
            <w:pPr>
              <w:jc w:val="center"/>
              <w:rPr>
                <w:b/>
                <w:noProof/>
              </w:rPr>
            </w:pPr>
          </w:p>
        </w:tc>
      </w:tr>
      <w:tr w:rsidR="00467AE9" w:rsidRPr="005050F0" w14:paraId="722F795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B876F5"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B89B6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MCVideo group </w:t>
            </w:r>
            <w:r w:rsidRPr="005050F0">
              <w:rPr>
                <w:rFonts w:eastAsia="SimSun"/>
                <w:noProof/>
                <w:lang w:eastAsia="zh-CN"/>
              </w:rPr>
              <w:t>ID</w:t>
            </w:r>
            <w:r w:rsidRPr="005050F0">
              <w:rPr>
                <w:noProof/>
                <w:lang w:eastAsia="ko-KR"/>
              </w:rPr>
              <w:t>.</w:t>
            </w:r>
          </w:p>
        </w:tc>
      </w:tr>
    </w:tbl>
    <w:p w14:paraId="224EE928" w14:textId="77777777" w:rsidR="0004713B" w:rsidRPr="005050F0" w:rsidRDefault="0004713B" w:rsidP="0004713B">
      <w:pPr>
        <w:rPr>
          <w:noProof/>
        </w:rPr>
      </w:pPr>
    </w:p>
    <w:p w14:paraId="48536265"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41F2A5BE" w14:textId="77777777" w:rsidR="00467AE9" w:rsidRPr="005050F0" w:rsidRDefault="00467AE9" w:rsidP="00467AE9">
      <w:pPr>
        <w:pStyle w:val="Heading3"/>
        <w:rPr>
          <w:noProof/>
          <w:lang w:eastAsia="ko-KR"/>
        </w:rPr>
      </w:pPr>
      <w:bookmarkStart w:id="3770" w:name="_Toc4577983"/>
      <w:bookmarkStart w:id="3771" w:name="_Toc27504579"/>
      <w:bookmarkStart w:id="3772" w:name="_Toc27505367"/>
      <w:bookmarkStart w:id="3773" w:name="_Toc27506151"/>
      <w:bookmarkStart w:id="3774" w:name="_Toc27506935"/>
      <w:bookmarkStart w:id="3775" w:name="_Toc176344856"/>
      <w:r w:rsidRPr="005050F0">
        <w:rPr>
          <w:noProof/>
        </w:rPr>
        <w:t>12.2.12</w:t>
      </w:r>
      <w:r w:rsidRPr="005050F0">
        <w:rPr>
          <w:noProof/>
        </w:rPr>
        <w:tab/>
        <w:t>/</w:t>
      </w:r>
      <w:r w:rsidRPr="005050F0">
        <w:rPr>
          <w:i/>
          <w:iCs/>
          <w:noProof/>
        </w:rPr>
        <w:t>&lt;x&gt;</w:t>
      </w:r>
      <w:r w:rsidRPr="005050F0">
        <w:rPr>
          <w:noProof/>
        </w:rPr>
        <w:t>/Common/MCVideoGroupCall/PrioritizedMCVideoGroup/</w:t>
      </w:r>
      <w:r w:rsidR="000E5DD8" w:rsidRPr="005050F0">
        <w:rPr>
          <w:noProof/>
        </w:rPr>
        <w:br/>
      </w:r>
      <w:r w:rsidRPr="005050F0">
        <w:rPr>
          <w:noProof/>
        </w:rPr>
        <w:t>&lt;x&gt;/MCVideoGroupPriority</w:t>
      </w:r>
      <w:r w:rsidRPr="005050F0">
        <w:rPr>
          <w:noProof/>
          <w:lang w:eastAsia="ko-KR"/>
        </w:rPr>
        <w:t>Hierarchy</w:t>
      </w:r>
      <w:bookmarkEnd w:id="3770"/>
      <w:bookmarkEnd w:id="3771"/>
      <w:bookmarkEnd w:id="3772"/>
      <w:bookmarkEnd w:id="3773"/>
      <w:bookmarkEnd w:id="3774"/>
      <w:bookmarkEnd w:id="3775"/>
    </w:p>
    <w:p w14:paraId="14CD36D4"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/&lt;x&gt;/MCVideoGroupPriorityHierarchy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520056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BD1D76" w14:textId="77777777" w:rsidR="00467AE9" w:rsidRPr="005050F0" w:rsidRDefault="00467AE9" w:rsidP="00231052">
            <w:pPr>
              <w:rPr>
                <w:rFonts w:ascii="Arial" w:hAnsi="Arial" w:cs="Arial"/>
                <w:noProof/>
                <w:sz w:val="18"/>
                <w:szCs w:val="18"/>
                <w:lang w:eastAsia="ko-KR"/>
              </w:rPr>
            </w:pPr>
            <w:r w:rsidRPr="005050F0">
              <w:rPr>
                <w:noProof/>
              </w:rPr>
              <w:t>Common/MCVideoGroupCall/PrioritizedMCVideoGroup/&lt;x&gt;/MCVideoGroupPriority</w:t>
            </w:r>
            <w:r w:rsidRPr="005050F0">
              <w:rPr>
                <w:noProof/>
                <w:lang w:eastAsia="ko-KR"/>
              </w:rPr>
              <w:t>Hierarchy</w:t>
            </w:r>
          </w:p>
        </w:tc>
      </w:tr>
      <w:tr w:rsidR="00467AE9" w:rsidRPr="005050F0" w14:paraId="5C7DB4D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7CB3A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43EE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E9AE1"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89DF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068EA"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15B998" w14:textId="77777777" w:rsidR="00467AE9" w:rsidRPr="005050F0" w:rsidRDefault="00467AE9" w:rsidP="00231052">
            <w:pPr>
              <w:jc w:val="center"/>
              <w:rPr>
                <w:rFonts w:ascii="Arial" w:hAnsi="Arial" w:cs="Arial"/>
                <w:b/>
                <w:noProof/>
                <w:sz w:val="18"/>
                <w:szCs w:val="18"/>
              </w:rPr>
            </w:pPr>
          </w:p>
        </w:tc>
      </w:tr>
      <w:tr w:rsidR="00467AE9" w:rsidRPr="005050F0" w14:paraId="4864B1A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90686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81B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7808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AB194"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623E"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44B871" w14:textId="77777777" w:rsidR="00467AE9" w:rsidRPr="005050F0" w:rsidRDefault="00467AE9" w:rsidP="00231052">
            <w:pPr>
              <w:jc w:val="center"/>
              <w:rPr>
                <w:b/>
                <w:noProof/>
              </w:rPr>
            </w:pPr>
          </w:p>
        </w:tc>
      </w:tr>
      <w:tr w:rsidR="00467AE9" w:rsidRPr="005050F0" w14:paraId="0C88AD7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0FF88"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57DB65"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requested presentation priority of MCVideo group call.</w:t>
            </w:r>
          </w:p>
        </w:tc>
      </w:tr>
    </w:tbl>
    <w:p w14:paraId="7273D77E" w14:textId="77777777" w:rsidR="0004713B" w:rsidRPr="005050F0" w:rsidRDefault="0004713B" w:rsidP="0004713B">
      <w:pPr>
        <w:rPr>
          <w:noProof/>
        </w:rPr>
      </w:pPr>
    </w:p>
    <w:p w14:paraId="611EE320"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78FC2142" w14:textId="77777777" w:rsidR="00467AE9" w:rsidRPr="005050F0" w:rsidRDefault="00467AE9" w:rsidP="00467AE9">
      <w:pPr>
        <w:rPr>
          <w:noProof/>
          <w:lang w:eastAsia="ko-KR"/>
        </w:rPr>
      </w:pPr>
      <w:r w:rsidRPr="005050F0">
        <w:rPr>
          <w:noProof/>
          <w:lang w:eastAsia="ko-KR"/>
        </w:rPr>
        <w:t>The group with the lowest MCVideoGroupPriorityHierarchy value shall be considered as the group having the lowest priority among the groups.</w:t>
      </w:r>
    </w:p>
    <w:p w14:paraId="7B94CA9F" w14:textId="77777777" w:rsidR="00467AE9" w:rsidRPr="005050F0" w:rsidRDefault="00467AE9" w:rsidP="00467AE9">
      <w:pPr>
        <w:pStyle w:val="Heading3"/>
        <w:rPr>
          <w:noProof/>
          <w:lang w:eastAsia="ko-KR"/>
        </w:rPr>
      </w:pPr>
      <w:bookmarkStart w:id="3776" w:name="_Toc4577984"/>
      <w:bookmarkStart w:id="3777" w:name="_Toc27504580"/>
      <w:bookmarkStart w:id="3778" w:name="_Toc27505368"/>
      <w:bookmarkStart w:id="3779" w:name="_Toc27506152"/>
      <w:bookmarkStart w:id="3780" w:name="_Toc27506936"/>
      <w:bookmarkStart w:id="3781" w:name="_Toc176344857"/>
      <w:r w:rsidRPr="005050F0">
        <w:rPr>
          <w:noProof/>
        </w:rPr>
        <w:t>12.2.13</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3776"/>
      <w:bookmarkEnd w:id="3777"/>
      <w:bookmarkEnd w:id="3778"/>
      <w:bookmarkEnd w:id="3779"/>
      <w:bookmarkEnd w:id="3780"/>
      <w:bookmarkEnd w:id="3781"/>
    </w:p>
    <w:p w14:paraId="162E3A76"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13.</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4CC0F81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858EB9"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467AE9" w:rsidRPr="005050F0" w14:paraId="3C77289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B777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388B1"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FD46E"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5498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31B36"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57A58F" w14:textId="77777777" w:rsidR="00467AE9" w:rsidRPr="005050F0" w:rsidRDefault="00467AE9" w:rsidP="00231052">
            <w:pPr>
              <w:jc w:val="center"/>
              <w:rPr>
                <w:rFonts w:ascii="Arial" w:hAnsi="Arial" w:cs="Arial"/>
                <w:b/>
                <w:noProof/>
                <w:sz w:val="18"/>
                <w:szCs w:val="18"/>
              </w:rPr>
            </w:pPr>
          </w:p>
        </w:tc>
      </w:tr>
      <w:tr w:rsidR="00467AE9" w:rsidRPr="005050F0" w14:paraId="0404449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D8AF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9ED1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97BC0" w14:textId="77777777" w:rsidR="00467AE9" w:rsidRPr="005050F0" w:rsidRDefault="00467AE9" w:rsidP="00231052">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D39E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36C39"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10B929D" w14:textId="77777777" w:rsidR="00467AE9" w:rsidRPr="005050F0" w:rsidRDefault="00467AE9" w:rsidP="00231052">
            <w:pPr>
              <w:jc w:val="center"/>
              <w:rPr>
                <w:b/>
                <w:noProof/>
              </w:rPr>
            </w:pPr>
          </w:p>
        </w:tc>
      </w:tr>
      <w:tr w:rsidR="00467AE9" w:rsidRPr="005050F0" w14:paraId="5F0E3A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8072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C6789F" w14:textId="77777777" w:rsidR="00467AE9" w:rsidRPr="005050F0" w:rsidRDefault="00467AE9" w:rsidP="00231052">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3FE1CA04" w14:textId="77777777" w:rsidR="0004713B" w:rsidRPr="005050F0" w:rsidRDefault="0004713B" w:rsidP="0004713B">
      <w:pPr>
        <w:rPr>
          <w:noProof/>
        </w:rPr>
      </w:pPr>
      <w:bookmarkStart w:id="3782" w:name="_Toc4577985"/>
      <w:bookmarkStart w:id="3783" w:name="_Toc27504581"/>
      <w:bookmarkStart w:id="3784" w:name="_Toc27505369"/>
      <w:bookmarkStart w:id="3785" w:name="_Toc27506153"/>
      <w:bookmarkStart w:id="3786" w:name="_Toc27506937"/>
    </w:p>
    <w:p w14:paraId="540FD930" w14:textId="77777777" w:rsidR="00467AE9" w:rsidRPr="005050F0" w:rsidRDefault="00467AE9" w:rsidP="00467AE9">
      <w:pPr>
        <w:pStyle w:val="Heading3"/>
        <w:rPr>
          <w:noProof/>
          <w:lang w:eastAsia="ko-KR"/>
        </w:rPr>
      </w:pPr>
      <w:bookmarkStart w:id="3787" w:name="_Toc176344858"/>
      <w:r w:rsidRPr="005050F0">
        <w:rPr>
          <w:noProof/>
        </w:rPr>
        <w:t>12.2.14</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bookmarkEnd w:id="3782"/>
      <w:bookmarkEnd w:id="3783"/>
      <w:bookmarkEnd w:id="3784"/>
      <w:bookmarkEnd w:id="3785"/>
      <w:bookmarkEnd w:id="3786"/>
      <w:bookmarkEnd w:id="3787"/>
    </w:p>
    <w:p w14:paraId="7F0BE931"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14</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557048AF"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FDE614" w14:textId="77777777" w:rsidR="00467AE9" w:rsidRPr="005050F0" w:rsidRDefault="00467AE9" w:rsidP="00231052">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Pr="005050F0">
              <w:rPr>
                <w:noProof/>
                <w:lang w:eastAsia="ko-KR"/>
              </w:rPr>
              <w:t>RelayService</w:t>
            </w:r>
          </w:p>
        </w:tc>
      </w:tr>
      <w:tr w:rsidR="00467AE9" w:rsidRPr="005050F0" w14:paraId="6836593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3C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D807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624CE"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EC91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4E0BB"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63E1EF5" w14:textId="77777777" w:rsidR="00467AE9" w:rsidRPr="005050F0" w:rsidRDefault="00467AE9" w:rsidP="00231052">
            <w:pPr>
              <w:jc w:val="center"/>
              <w:rPr>
                <w:rFonts w:ascii="Arial" w:hAnsi="Arial" w:cs="Arial"/>
                <w:b/>
                <w:noProof/>
                <w:sz w:val="18"/>
                <w:szCs w:val="18"/>
              </w:rPr>
            </w:pPr>
          </w:p>
        </w:tc>
      </w:tr>
      <w:tr w:rsidR="00467AE9" w:rsidRPr="005050F0" w14:paraId="67E7A45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0AA13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F1A9"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E8DB9"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FEE49"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55EEE"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E7A668" w14:textId="77777777" w:rsidR="00467AE9" w:rsidRPr="005050F0" w:rsidRDefault="00467AE9" w:rsidP="00231052">
            <w:pPr>
              <w:jc w:val="center"/>
              <w:rPr>
                <w:b/>
                <w:noProof/>
              </w:rPr>
            </w:pPr>
          </w:p>
        </w:tc>
      </w:tr>
      <w:tr w:rsidR="00467AE9" w:rsidRPr="005050F0" w14:paraId="506F93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999A04"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B66C8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p>
        </w:tc>
      </w:tr>
    </w:tbl>
    <w:p w14:paraId="6375933A" w14:textId="77777777" w:rsidR="0004713B" w:rsidRPr="005050F0" w:rsidRDefault="0004713B" w:rsidP="0004713B">
      <w:pPr>
        <w:rPr>
          <w:noProof/>
        </w:rPr>
      </w:pPr>
    </w:p>
    <w:p w14:paraId="309E119B"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group is allowed to use a relay service.</w:t>
      </w:r>
    </w:p>
    <w:p w14:paraId="3B16329D"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group is not allowed to use a relay service.</w:t>
      </w:r>
    </w:p>
    <w:p w14:paraId="5DA07990" w14:textId="77777777" w:rsidR="00467AE9" w:rsidRPr="005050F0" w:rsidRDefault="00467AE9" w:rsidP="00467AE9">
      <w:pPr>
        <w:pStyle w:val="Heading3"/>
        <w:rPr>
          <w:noProof/>
          <w:lang w:eastAsia="ko-KR"/>
        </w:rPr>
      </w:pPr>
      <w:bookmarkStart w:id="3788" w:name="_Toc4577986"/>
      <w:bookmarkStart w:id="3789" w:name="_Toc27504582"/>
      <w:bookmarkStart w:id="3790" w:name="_Toc27505370"/>
      <w:bookmarkStart w:id="3791" w:name="_Toc27506154"/>
      <w:bookmarkStart w:id="3792" w:name="_Toc27506938"/>
      <w:bookmarkStart w:id="3793" w:name="_Toc176344859"/>
      <w:r w:rsidRPr="005050F0">
        <w:rPr>
          <w:noProof/>
        </w:rPr>
        <w:t>12.2.15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3788"/>
      <w:bookmarkEnd w:id="3789"/>
      <w:bookmarkEnd w:id="3790"/>
      <w:bookmarkEnd w:id="3791"/>
      <w:bookmarkEnd w:id="3792"/>
      <w:bookmarkEnd w:id="3793"/>
    </w:p>
    <w:p w14:paraId="706482EB"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2.15.1: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1392934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FF6A01"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467AE9" w:rsidRPr="005050F0" w14:paraId="79B9C18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29391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F7AC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5D4EB"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6372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EAFB5"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B772BE" w14:textId="77777777" w:rsidR="00467AE9" w:rsidRPr="005050F0" w:rsidRDefault="00467AE9" w:rsidP="00231052">
            <w:pPr>
              <w:jc w:val="center"/>
              <w:rPr>
                <w:rFonts w:ascii="Arial" w:hAnsi="Arial" w:cs="Arial"/>
                <w:b/>
                <w:noProof/>
                <w:sz w:val="18"/>
                <w:szCs w:val="18"/>
              </w:rPr>
            </w:pPr>
          </w:p>
        </w:tc>
      </w:tr>
      <w:tr w:rsidR="00467AE9" w:rsidRPr="005050F0" w14:paraId="2F59604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4173F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9A49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D007D"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89327"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20D8A"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CE672F" w14:textId="77777777" w:rsidR="00467AE9" w:rsidRPr="005050F0" w:rsidRDefault="00467AE9" w:rsidP="00231052">
            <w:pPr>
              <w:jc w:val="center"/>
              <w:rPr>
                <w:b/>
                <w:noProof/>
              </w:rPr>
            </w:pPr>
          </w:p>
        </w:tc>
      </w:tr>
      <w:tr w:rsidR="00467AE9" w:rsidRPr="005050F0" w14:paraId="2E34E76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CE397D"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8039C5"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IPv6 is preferred over IPv4 for on-network operation when the MCVideo UE has both IPv4 and IPv6 host configuration.</w:t>
            </w:r>
          </w:p>
        </w:tc>
      </w:tr>
    </w:tbl>
    <w:p w14:paraId="3E9D192E" w14:textId="77777777" w:rsidR="0004713B" w:rsidRPr="005050F0" w:rsidRDefault="0004713B" w:rsidP="0004713B">
      <w:pPr>
        <w:rPr>
          <w:noProof/>
        </w:rPr>
      </w:pPr>
    </w:p>
    <w:p w14:paraId="2BDBC23E" w14:textId="77777777" w:rsidR="00467AE9" w:rsidRPr="005050F0" w:rsidRDefault="00467AE9" w:rsidP="00467AE9">
      <w:pPr>
        <w:rPr>
          <w:noProof/>
          <w:lang w:eastAsia="ko-KR"/>
        </w:rPr>
      </w:pPr>
      <w:r w:rsidRPr="005050F0">
        <w:rPr>
          <w:noProof/>
          <w:lang w:eastAsia="ko-KR"/>
        </w:rPr>
        <w:t xml:space="preserve">If the MCVideo UE has </w:t>
      </w:r>
      <w:r w:rsidRPr="005050F0">
        <w:rPr>
          <w:noProof/>
        </w:rPr>
        <w:t>both IPv4 and IPv6 host configuration and:</w:t>
      </w:r>
    </w:p>
    <w:p w14:paraId="28B797C5" w14:textId="77777777" w:rsidR="00467AE9" w:rsidRPr="005050F0" w:rsidRDefault="00467AE9" w:rsidP="00467AE9">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264632D7" w14:textId="77777777" w:rsidR="00467AE9" w:rsidRPr="005050F0" w:rsidRDefault="00467AE9" w:rsidP="00467AE9">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6E192683" w14:textId="77777777" w:rsidR="00467AE9" w:rsidRPr="005050F0" w:rsidRDefault="00467AE9" w:rsidP="00467AE9">
      <w:pPr>
        <w:pStyle w:val="Heading3"/>
        <w:rPr>
          <w:noProof/>
          <w:lang w:eastAsia="ko-KR"/>
        </w:rPr>
      </w:pPr>
      <w:bookmarkStart w:id="3794" w:name="_Toc4577987"/>
      <w:bookmarkStart w:id="3795" w:name="_Toc27504583"/>
      <w:bookmarkStart w:id="3796" w:name="_Toc27505371"/>
      <w:bookmarkStart w:id="3797" w:name="_Toc27506155"/>
      <w:bookmarkStart w:id="3798" w:name="_Toc27506939"/>
      <w:bookmarkStart w:id="3799" w:name="_Toc176344860"/>
      <w:r w:rsidRPr="005050F0">
        <w:rPr>
          <w:noProof/>
        </w:rPr>
        <w:t>12.2.16</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w:t>
      </w:r>
      <w:bookmarkEnd w:id="3794"/>
      <w:bookmarkEnd w:id="3795"/>
      <w:bookmarkEnd w:id="3796"/>
      <w:bookmarkEnd w:id="3797"/>
      <w:bookmarkEnd w:id="3798"/>
      <w:bookmarkEnd w:id="3799"/>
    </w:p>
    <w:p w14:paraId="55E76992"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16</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44B4DD56"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C9FB27"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w:t>
            </w:r>
          </w:p>
        </w:tc>
      </w:tr>
      <w:tr w:rsidR="00467AE9" w:rsidRPr="005050F0" w14:paraId="4336275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9C01B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B6CC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9D6B4"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E964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6ED7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75FD9DF" w14:textId="77777777" w:rsidR="00467AE9" w:rsidRPr="005050F0" w:rsidRDefault="00467AE9" w:rsidP="00231052">
            <w:pPr>
              <w:jc w:val="center"/>
              <w:rPr>
                <w:rFonts w:ascii="Arial" w:hAnsi="Arial" w:cs="Arial"/>
                <w:b/>
                <w:noProof/>
                <w:sz w:val="18"/>
                <w:szCs w:val="18"/>
              </w:rPr>
            </w:pPr>
          </w:p>
        </w:tc>
      </w:tr>
      <w:tr w:rsidR="00467AE9" w:rsidRPr="005050F0" w14:paraId="2D60287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8FFA97"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3F5C" w14:textId="77777777" w:rsidR="00467AE9" w:rsidRPr="005050F0" w:rsidRDefault="00467AE9" w:rsidP="00231052">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4715B" w14:textId="77777777" w:rsidR="00467AE9" w:rsidRPr="005050F0" w:rsidRDefault="00AA4847" w:rsidP="00231052">
            <w:pPr>
              <w:pStyle w:val="TAC"/>
              <w:rPr>
                <w:noProof/>
              </w:rPr>
            </w:pPr>
            <w:r w:rsidRPr="005050F0">
              <w:rPr>
                <w:noProof/>
              </w:rPr>
              <w:t>ZeroOr</w:t>
            </w:r>
            <w:r w:rsidR="00467AE9"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D8E19" w14:textId="77777777" w:rsidR="00467AE9" w:rsidRPr="005050F0" w:rsidRDefault="00467AE9"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106FC"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1F5CA56" w14:textId="77777777" w:rsidR="00467AE9" w:rsidRPr="005050F0" w:rsidRDefault="00467AE9" w:rsidP="00231052">
            <w:pPr>
              <w:jc w:val="center"/>
              <w:rPr>
                <w:b/>
                <w:noProof/>
              </w:rPr>
            </w:pPr>
          </w:p>
        </w:tc>
      </w:tr>
      <w:tr w:rsidR="00467AE9" w:rsidRPr="005050F0" w14:paraId="07E868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FC8A2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4C29B2" w14:textId="77777777" w:rsidR="00467AE9" w:rsidRPr="005050F0" w:rsidRDefault="00467AE9" w:rsidP="0023105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MCVideo groups.</w:t>
            </w:r>
          </w:p>
        </w:tc>
      </w:tr>
    </w:tbl>
    <w:p w14:paraId="79F84AF7" w14:textId="77777777" w:rsidR="00467AE9" w:rsidRPr="005050F0" w:rsidRDefault="00467AE9" w:rsidP="00467AE9">
      <w:pPr>
        <w:rPr>
          <w:noProof/>
          <w:lang w:eastAsia="ko-KR"/>
        </w:rPr>
      </w:pPr>
    </w:p>
    <w:p w14:paraId="4560D2C0" w14:textId="77777777" w:rsidR="00467AE9" w:rsidRPr="005050F0" w:rsidRDefault="00467AE9" w:rsidP="00467AE9">
      <w:pPr>
        <w:pStyle w:val="Heading3"/>
        <w:rPr>
          <w:noProof/>
          <w:lang w:eastAsia="ko-KR"/>
        </w:rPr>
      </w:pPr>
      <w:bookmarkStart w:id="3800" w:name="_Toc4577988"/>
      <w:bookmarkStart w:id="3801" w:name="_Toc27504584"/>
      <w:bookmarkStart w:id="3802" w:name="_Toc27505372"/>
      <w:bookmarkStart w:id="3803" w:name="_Toc27506156"/>
      <w:bookmarkStart w:id="3804" w:name="_Toc27506940"/>
      <w:bookmarkStart w:id="3805" w:name="_Toc176344861"/>
      <w:r w:rsidRPr="005050F0">
        <w:rPr>
          <w:noProof/>
        </w:rPr>
        <w:t>12.2.</w:t>
      </w:r>
      <w:r w:rsidRPr="005050F0">
        <w:rPr>
          <w:noProof/>
          <w:lang w:eastAsia="ko-KR"/>
        </w:rPr>
        <w:t>17</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w:t>
      </w:r>
      <w:bookmarkEnd w:id="3800"/>
      <w:bookmarkEnd w:id="3801"/>
      <w:bookmarkEnd w:id="3802"/>
      <w:bookmarkEnd w:id="3803"/>
      <w:bookmarkEnd w:id="3804"/>
      <w:bookmarkEnd w:id="3805"/>
    </w:p>
    <w:p w14:paraId="2E81F4AE"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17</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EA7A74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948463"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w:t>
            </w:r>
          </w:p>
        </w:tc>
      </w:tr>
      <w:tr w:rsidR="00467AE9" w:rsidRPr="005050F0" w14:paraId="1B0E41C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C8218F"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C469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C7F3"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F9ED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DE86A"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F09EE77" w14:textId="77777777" w:rsidR="00467AE9" w:rsidRPr="005050F0" w:rsidRDefault="00467AE9" w:rsidP="00231052">
            <w:pPr>
              <w:jc w:val="center"/>
              <w:rPr>
                <w:rFonts w:ascii="Arial" w:hAnsi="Arial" w:cs="Arial"/>
                <w:b/>
                <w:noProof/>
                <w:sz w:val="18"/>
                <w:szCs w:val="18"/>
              </w:rPr>
            </w:pPr>
          </w:p>
        </w:tc>
      </w:tr>
      <w:tr w:rsidR="00467AE9" w:rsidRPr="005050F0" w14:paraId="656E77D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FDE3AF"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45E22"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C029D" w14:textId="77777777" w:rsidR="00467AE9" w:rsidRPr="005050F0" w:rsidRDefault="00467AE9" w:rsidP="00231052">
            <w:pPr>
              <w:pStyle w:val="TAC"/>
              <w:rPr>
                <w:noProof/>
                <w:lang w:eastAsia="ko-KR"/>
              </w:rPr>
            </w:pPr>
            <w:r w:rsidRPr="005050F0">
              <w:rPr>
                <w:noProof/>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D06B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7AED6"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2B3A76" w14:textId="77777777" w:rsidR="00467AE9" w:rsidRPr="005050F0" w:rsidRDefault="00467AE9" w:rsidP="00231052">
            <w:pPr>
              <w:jc w:val="center"/>
              <w:rPr>
                <w:b/>
                <w:noProof/>
              </w:rPr>
            </w:pPr>
          </w:p>
        </w:tc>
      </w:tr>
      <w:tr w:rsidR="00467AE9" w:rsidRPr="005050F0" w14:paraId="3BC4FAD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F93F90"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084ED4" w14:textId="77777777" w:rsidR="00467AE9" w:rsidRPr="005050F0" w:rsidRDefault="00467AE9" w:rsidP="0023105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MCVideo groups.</w:t>
            </w:r>
          </w:p>
        </w:tc>
      </w:tr>
    </w:tbl>
    <w:p w14:paraId="0ED83CE3" w14:textId="77777777" w:rsidR="00467AE9" w:rsidRPr="005050F0" w:rsidRDefault="00467AE9" w:rsidP="00467AE9">
      <w:pPr>
        <w:rPr>
          <w:noProof/>
          <w:lang w:eastAsia="ko-KR"/>
        </w:rPr>
      </w:pPr>
    </w:p>
    <w:p w14:paraId="18A49314" w14:textId="77777777" w:rsidR="00467AE9" w:rsidRPr="005050F0" w:rsidRDefault="00467AE9" w:rsidP="00467AE9">
      <w:pPr>
        <w:pStyle w:val="Heading3"/>
        <w:rPr>
          <w:noProof/>
          <w:lang w:eastAsia="ko-KR"/>
        </w:rPr>
      </w:pPr>
      <w:bookmarkStart w:id="3806" w:name="_Toc4577989"/>
      <w:bookmarkStart w:id="3807" w:name="_Toc27504585"/>
      <w:bookmarkStart w:id="3808" w:name="_Toc27505373"/>
      <w:bookmarkStart w:id="3809" w:name="_Toc27506157"/>
      <w:bookmarkStart w:id="3810" w:name="_Toc27506941"/>
      <w:bookmarkStart w:id="3811" w:name="_Toc176344862"/>
      <w:r w:rsidRPr="005050F0">
        <w:rPr>
          <w:noProof/>
        </w:rPr>
        <w:t>12.2.</w:t>
      </w:r>
      <w:r w:rsidRPr="005050F0">
        <w:rPr>
          <w:noProof/>
          <w:lang w:eastAsia="ko-KR"/>
        </w:rPr>
        <w:t>18</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RelayedMCVideoGroup/&lt;x&gt;/MCVideoGroupID</w:t>
      </w:r>
      <w:bookmarkEnd w:id="3806"/>
      <w:bookmarkEnd w:id="3807"/>
      <w:bookmarkEnd w:id="3808"/>
      <w:bookmarkEnd w:id="3809"/>
      <w:bookmarkEnd w:id="3810"/>
      <w:bookmarkEnd w:id="3811"/>
    </w:p>
    <w:p w14:paraId="7CAB2C18"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18</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E52605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C7A003"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RelayedMCVideoGroup/&lt;x&gt;/MCVideoGroupID</w:t>
            </w:r>
          </w:p>
        </w:tc>
      </w:tr>
      <w:tr w:rsidR="00467AE9" w:rsidRPr="005050F0" w14:paraId="7EB2A3F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46CDD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44C4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69E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27CF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00D4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3A53ED" w14:textId="77777777" w:rsidR="00467AE9" w:rsidRPr="005050F0" w:rsidRDefault="00467AE9" w:rsidP="00231052">
            <w:pPr>
              <w:jc w:val="center"/>
              <w:rPr>
                <w:rFonts w:ascii="Arial" w:hAnsi="Arial" w:cs="Arial"/>
                <w:b/>
                <w:noProof/>
                <w:sz w:val="18"/>
                <w:szCs w:val="18"/>
              </w:rPr>
            </w:pPr>
          </w:p>
        </w:tc>
      </w:tr>
      <w:tr w:rsidR="00467AE9" w:rsidRPr="005050F0" w14:paraId="0F3B352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48C75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35C0C"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F083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B167" w14:textId="77777777" w:rsidR="00467AE9" w:rsidRPr="005050F0" w:rsidRDefault="00467AE9" w:rsidP="00231052">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7A8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86A37F" w14:textId="77777777" w:rsidR="00467AE9" w:rsidRPr="005050F0" w:rsidRDefault="00467AE9" w:rsidP="00231052">
            <w:pPr>
              <w:jc w:val="center"/>
              <w:rPr>
                <w:b/>
                <w:noProof/>
              </w:rPr>
            </w:pPr>
          </w:p>
        </w:tc>
      </w:tr>
      <w:tr w:rsidR="00467AE9" w:rsidRPr="005050F0" w14:paraId="62423EC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2CFF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A021E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MCVideo group </w:t>
            </w:r>
            <w:r w:rsidRPr="005050F0">
              <w:rPr>
                <w:rFonts w:eastAsia="SimSun"/>
                <w:noProof/>
                <w:lang w:eastAsia="zh-CN"/>
              </w:rPr>
              <w:t>ID</w:t>
            </w:r>
            <w:r w:rsidRPr="005050F0">
              <w:rPr>
                <w:noProof/>
                <w:lang w:eastAsia="ko-KR"/>
              </w:rPr>
              <w:t>.</w:t>
            </w:r>
          </w:p>
        </w:tc>
      </w:tr>
    </w:tbl>
    <w:p w14:paraId="226EAB7D" w14:textId="77777777" w:rsidR="0004713B" w:rsidRPr="005050F0" w:rsidRDefault="0004713B" w:rsidP="0004713B">
      <w:pPr>
        <w:rPr>
          <w:noProof/>
        </w:rPr>
      </w:pPr>
    </w:p>
    <w:p w14:paraId="0AB59C6D"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43EB60B" w14:textId="77777777" w:rsidR="00467AE9" w:rsidRPr="005050F0" w:rsidRDefault="00467AE9" w:rsidP="00467AE9">
      <w:pPr>
        <w:pStyle w:val="Heading3"/>
        <w:rPr>
          <w:noProof/>
          <w:lang w:eastAsia="ko-KR"/>
        </w:rPr>
      </w:pPr>
      <w:bookmarkStart w:id="3812" w:name="_Toc4577990"/>
      <w:bookmarkStart w:id="3813" w:name="_Toc27504586"/>
      <w:bookmarkStart w:id="3814" w:name="_Toc27505374"/>
      <w:bookmarkStart w:id="3815" w:name="_Toc27506158"/>
      <w:bookmarkStart w:id="3816" w:name="_Toc27506942"/>
      <w:bookmarkStart w:id="3817" w:name="_Toc176344863"/>
      <w:r w:rsidRPr="005050F0">
        <w:rPr>
          <w:noProof/>
        </w:rPr>
        <w:t>12.2.</w:t>
      </w:r>
      <w:r w:rsidRPr="005050F0">
        <w:rPr>
          <w:noProof/>
          <w:lang w:eastAsia="ko-KR"/>
        </w:rPr>
        <w:t>19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bookmarkEnd w:id="3812"/>
      <w:bookmarkEnd w:id="3813"/>
      <w:bookmarkEnd w:id="3814"/>
      <w:bookmarkEnd w:id="3815"/>
      <w:bookmarkEnd w:id="3816"/>
      <w:bookmarkEnd w:id="3817"/>
    </w:p>
    <w:p w14:paraId="24DAC9E5"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66698F7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802071"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p>
        </w:tc>
      </w:tr>
      <w:tr w:rsidR="00467AE9" w:rsidRPr="005050F0" w14:paraId="41EB126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2220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1015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9469"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6500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9B6B"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EF3C5A" w14:textId="77777777" w:rsidR="00467AE9" w:rsidRPr="005050F0" w:rsidRDefault="00467AE9" w:rsidP="00231052">
            <w:pPr>
              <w:jc w:val="center"/>
              <w:rPr>
                <w:rFonts w:ascii="Arial" w:hAnsi="Arial" w:cs="Arial"/>
                <w:b/>
                <w:noProof/>
                <w:sz w:val="18"/>
                <w:szCs w:val="18"/>
              </w:rPr>
            </w:pPr>
          </w:p>
        </w:tc>
      </w:tr>
      <w:tr w:rsidR="00467AE9" w:rsidRPr="005050F0" w14:paraId="670691B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2EAF3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5E0F4"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394D4"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17EF3"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02CE2"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D36B690" w14:textId="77777777" w:rsidR="00467AE9" w:rsidRPr="005050F0" w:rsidRDefault="00467AE9" w:rsidP="00231052">
            <w:pPr>
              <w:jc w:val="center"/>
              <w:rPr>
                <w:b/>
                <w:noProof/>
              </w:rPr>
            </w:pPr>
          </w:p>
        </w:tc>
      </w:tr>
      <w:tr w:rsidR="00467AE9" w:rsidRPr="005050F0" w14:paraId="3147094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103C59"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E7DE46" w14:textId="77777777" w:rsidR="00467AE9" w:rsidRPr="005050F0" w:rsidRDefault="00467AE9" w:rsidP="00231052">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0D3B140D" w14:textId="77777777" w:rsidR="004414F8" w:rsidRPr="005050F0" w:rsidRDefault="004414F8" w:rsidP="004414F8">
      <w:pPr>
        <w:rPr>
          <w:noProof/>
          <w:lang w:eastAsia="ko-KR"/>
        </w:rPr>
      </w:pPr>
    </w:p>
    <w:p w14:paraId="2E7CFFDB" w14:textId="77777777" w:rsidR="00467AE9" w:rsidRPr="005050F0" w:rsidRDefault="00467AE9" w:rsidP="00467AE9">
      <w:pPr>
        <w:pStyle w:val="Heading1"/>
        <w:tabs>
          <w:tab w:val="right" w:pos="9630"/>
        </w:tabs>
        <w:rPr>
          <w:noProof/>
          <w:lang w:eastAsia="ko-KR"/>
        </w:rPr>
      </w:pPr>
      <w:bookmarkStart w:id="3818" w:name="_Toc4577991"/>
      <w:bookmarkStart w:id="3819" w:name="_Toc27504587"/>
      <w:bookmarkStart w:id="3820" w:name="_Toc27505375"/>
      <w:bookmarkStart w:id="3821" w:name="_Toc27506159"/>
      <w:bookmarkStart w:id="3822" w:name="_Toc27506943"/>
      <w:bookmarkStart w:id="3823" w:name="_Toc176344864"/>
      <w:bookmarkStart w:id="3824" w:name="_Hlk105412764"/>
      <w:r w:rsidRPr="005050F0">
        <w:rPr>
          <w:noProof/>
          <w:lang w:eastAsia="ko-KR"/>
        </w:rPr>
        <w:t>13</w:t>
      </w:r>
      <w:r w:rsidRPr="005050F0">
        <w:rPr>
          <w:noProof/>
        </w:rPr>
        <w:tab/>
        <w:t xml:space="preserve">MCVideo </w:t>
      </w:r>
      <w:r w:rsidRPr="005050F0">
        <w:rPr>
          <w:noProof/>
          <w:lang w:eastAsia="ko-KR"/>
        </w:rPr>
        <w:t xml:space="preserve">user profile </w:t>
      </w:r>
      <w:r w:rsidRPr="005050F0">
        <w:rPr>
          <w:noProof/>
        </w:rPr>
        <w:t>MO</w:t>
      </w:r>
      <w:bookmarkEnd w:id="3818"/>
      <w:bookmarkEnd w:id="3819"/>
      <w:bookmarkEnd w:id="3820"/>
      <w:bookmarkEnd w:id="3821"/>
      <w:bookmarkEnd w:id="3822"/>
      <w:bookmarkEnd w:id="3823"/>
    </w:p>
    <w:p w14:paraId="0C7032D4" w14:textId="77777777" w:rsidR="00467AE9" w:rsidRPr="005050F0" w:rsidRDefault="00467AE9" w:rsidP="00467AE9">
      <w:pPr>
        <w:pStyle w:val="Heading2"/>
        <w:rPr>
          <w:noProof/>
        </w:rPr>
      </w:pPr>
      <w:bookmarkStart w:id="3825" w:name="_Toc4577992"/>
      <w:bookmarkStart w:id="3826" w:name="_Toc27504588"/>
      <w:bookmarkStart w:id="3827" w:name="_Toc27505376"/>
      <w:bookmarkStart w:id="3828" w:name="_Toc27506160"/>
      <w:bookmarkStart w:id="3829" w:name="_Toc27506944"/>
      <w:bookmarkStart w:id="3830" w:name="_Toc176344865"/>
      <w:r w:rsidRPr="005050F0">
        <w:rPr>
          <w:noProof/>
          <w:lang w:eastAsia="ko-KR"/>
        </w:rPr>
        <w:t>13.</w:t>
      </w:r>
      <w:r w:rsidRPr="005050F0">
        <w:rPr>
          <w:noProof/>
        </w:rPr>
        <w:t>1</w:t>
      </w:r>
      <w:r w:rsidRPr="005050F0">
        <w:rPr>
          <w:noProof/>
        </w:rPr>
        <w:tab/>
        <w:t>General</w:t>
      </w:r>
      <w:bookmarkEnd w:id="3825"/>
      <w:bookmarkEnd w:id="3826"/>
      <w:bookmarkEnd w:id="3827"/>
      <w:bookmarkEnd w:id="3828"/>
      <w:bookmarkEnd w:id="3829"/>
      <w:bookmarkEnd w:id="3830"/>
    </w:p>
    <w:p w14:paraId="475AA051" w14:textId="77777777" w:rsidR="00467AE9" w:rsidRPr="005050F0" w:rsidRDefault="00467AE9" w:rsidP="00467AE9">
      <w:pPr>
        <w:rPr>
          <w:noProof/>
          <w:lang w:eastAsia="ko-KR"/>
        </w:rPr>
      </w:pPr>
      <w:r w:rsidRPr="005050F0">
        <w:rPr>
          <w:noProof/>
        </w:rPr>
        <w:t xml:space="preserve">The MCVideo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user profile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7AC53131" w14:textId="77777777" w:rsidR="00467AE9" w:rsidRPr="005050F0" w:rsidRDefault="00467AE9" w:rsidP="00467AE9">
      <w:pPr>
        <w:rPr>
          <w:noProof/>
        </w:rPr>
      </w:pPr>
      <w:r w:rsidRPr="005050F0">
        <w:rPr>
          <w:noProof/>
        </w:rPr>
        <w:t>The Management Object Identifier is: urn:oma:mo:ext-3gpp-MCVideo</w:t>
      </w:r>
      <w:r w:rsidRPr="005050F0">
        <w:rPr>
          <w:noProof/>
          <w:lang w:eastAsia="ko-KR"/>
        </w:rPr>
        <w:t>-user-profile</w:t>
      </w:r>
      <w:r w:rsidRPr="005050F0">
        <w:rPr>
          <w:noProof/>
        </w:rPr>
        <w:t>:1.0.</w:t>
      </w:r>
    </w:p>
    <w:p w14:paraId="79FD28F9" w14:textId="77777777" w:rsidR="00467AE9" w:rsidRPr="005050F0" w:rsidRDefault="00467AE9" w:rsidP="00467AE9">
      <w:pPr>
        <w:rPr>
          <w:noProof/>
        </w:rPr>
      </w:pPr>
      <w:r w:rsidRPr="005050F0">
        <w:rPr>
          <w:noProof/>
        </w:rPr>
        <w:t>Protocol compatibility: This MO is compatible with OMA OMA DM 1.2 [</w:t>
      </w:r>
      <w:r w:rsidRPr="005050F0">
        <w:rPr>
          <w:noProof/>
          <w:lang w:eastAsia="ko-KR"/>
        </w:rPr>
        <w:t>3</w:t>
      </w:r>
      <w:r w:rsidRPr="005050F0">
        <w:rPr>
          <w:noProof/>
        </w:rPr>
        <w:t>].</w:t>
      </w:r>
    </w:p>
    <w:p w14:paraId="0019C22F" w14:textId="77777777" w:rsidR="00467AE9" w:rsidRPr="005050F0" w:rsidRDefault="00467AE9" w:rsidP="00467AE9">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user profile </w:t>
      </w:r>
      <w:r w:rsidRPr="005050F0">
        <w:rPr>
          <w:noProof/>
        </w:rPr>
        <w:t>MO.</w:t>
      </w:r>
    </w:p>
    <w:p w14:paraId="773B43F0" w14:textId="77777777" w:rsidR="00467AE9" w:rsidRPr="005050F0" w:rsidRDefault="00467AE9" w:rsidP="00467AE9">
      <w:pPr>
        <w:rPr>
          <w:noProof/>
        </w:rPr>
      </w:pPr>
      <w:r w:rsidRPr="005050F0">
        <w:rPr>
          <w:noProof/>
        </w:rPr>
        <w:t xml:space="preserve">The following nodes and leaf objects are possible under the MCVideo </w:t>
      </w:r>
      <w:r w:rsidRPr="005050F0">
        <w:rPr>
          <w:noProof/>
          <w:lang w:eastAsia="ko-KR"/>
        </w:rPr>
        <w:t xml:space="preserve">user profile </w:t>
      </w:r>
      <w:r w:rsidRPr="005050F0">
        <w:rPr>
          <w:noProof/>
        </w:rPr>
        <w:t>node as described in figure </w:t>
      </w:r>
      <w:r w:rsidRPr="005050F0">
        <w:rPr>
          <w:noProof/>
          <w:lang w:eastAsia="ko-KR"/>
        </w:rPr>
        <w:t>13.1.</w:t>
      </w:r>
      <w:r w:rsidRPr="005050F0">
        <w:rPr>
          <w:noProof/>
        </w:rPr>
        <w:t>1</w:t>
      </w:r>
      <w:r w:rsidRPr="005050F0">
        <w:rPr>
          <w:noProof/>
          <w:lang w:eastAsia="ko-KR"/>
        </w:rPr>
        <w:t xml:space="preserve">, </w:t>
      </w:r>
      <w:r w:rsidRPr="005050F0">
        <w:rPr>
          <w:noProof/>
        </w:rPr>
        <w:t>figure </w:t>
      </w:r>
      <w:r w:rsidRPr="005050F0">
        <w:rPr>
          <w:noProof/>
          <w:lang w:eastAsia="ko-KR"/>
        </w:rPr>
        <w:t>13.1.2</w:t>
      </w:r>
      <w:r w:rsidRPr="005050F0">
        <w:rPr>
          <w:noProof/>
        </w:rPr>
        <w:t xml:space="preserve"> and figure 13.1.3</w:t>
      </w:r>
      <w:r w:rsidR="0064331D">
        <w:rPr>
          <w:noProof/>
        </w:rPr>
        <w:t>.</w:t>
      </w:r>
    </w:p>
    <w:p w14:paraId="37AA373D" w14:textId="77777777" w:rsidR="00467AE9" w:rsidRPr="005050F0" w:rsidRDefault="0064331D" w:rsidP="00467AE9">
      <w:pPr>
        <w:pStyle w:val="TH"/>
        <w:rPr>
          <w:noProof/>
        </w:rPr>
      </w:pPr>
      <w:r>
        <w:rPr>
          <w:noProof/>
        </w:rPr>
        <w:object w:dxaOrig="11611" w:dyaOrig="13891" w14:anchorId="47F329D7">
          <v:shape id="_x0000_i1048" type="#_x0000_t75" style="width:475.85pt;height:569.75pt" o:ole="">
            <v:imagedata r:id="rId51" o:title=""/>
          </v:shape>
          <o:OLEObject Type="Embed" ProgID="Visio.Drawing.15" ShapeID="_x0000_i1048" DrawAspect="Content" ObjectID="_1786972229" r:id="rId52"/>
        </w:object>
      </w:r>
    </w:p>
    <w:p w14:paraId="1815F9C0" w14:textId="77777777" w:rsidR="00467AE9" w:rsidRPr="005050F0" w:rsidRDefault="00467AE9" w:rsidP="00467AE9">
      <w:pPr>
        <w:pStyle w:val="TF"/>
        <w:rPr>
          <w:noProof/>
        </w:rPr>
      </w:pPr>
      <w:r w:rsidRPr="005050F0">
        <w:rPr>
          <w:noProof/>
        </w:rPr>
        <w:t>Figure </w:t>
      </w:r>
      <w:r w:rsidRPr="005050F0">
        <w:rPr>
          <w:noProof/>
          <w:lang w:eastAsia="ko-KR"/>
        </w:rPr>
        <w:t>13.</w:t>
      </w:r>
      <w:r w:rsidRPr="005050F0">
        <w:rPr>
          <w:noProof/>
        </w:rPr>
        <w:t>1</w:t>
      </w:r>
      <w:r w:rsidRPr="005050F0">
        <w:rPr>
          <w:noProof/>
          <w:lang w:eastAsia="ko-KR"/>
        </w:rPr>
        <w:t>.1</w:t>
      </w:r>
      <w:r w:rsidRPr="005050F0">
        <w:rPr>
          <w:noProof/>
        </w:rPr>
        <w:t xml:space="preserve">: The MCVideo </w:t>
      </w:r>
      <w:r w:rsidRPr="005050F0">
        <w:rPr>
          <w:noProof/>
          <w:lang w:eastAsia="ko-KR"/>
        </w:rPr>
        <w:t>user profile MO (1 of 3)</w:t>
      </w:r>
    </w:p>
    <w:p w14:paraId="1E1B0562" w14:textId="77777777" w:rsidR="00467AE9" w:rsidRPr="005050F0" w:rsidRDefault="00A376FB" w:rsidP="00467AE9">
      <w:pPr>
        <w:pStyle w:val="TH"/>
        <w:rPr>
          <w:noProof/>
        </w:rPr>
      </w:pPr>
      <w:r>
        <w:rPr>
          <w:noProof/>
        </w:rPr>
        <w:object w:dxaOrig="7371" w:dyaOrig="8221" w14:anchorId="5698F452">
          <v:shape id="_x0000_i1049" type="#_x0000_t75" style="width:368.15pt;height:411.35pt" o:ole="">
            <v:imagedata r:id="rId53" o:title=""/>
          </v:shape>
          <o:OLEObject Type="Embed" ProgID="Visio.Drawing.15" ShapeID="_x0000_i1049" DrawAspect="Content" ObjectID="_1786972230" r:id="rId54"/>
        </w:object>
      </w:r>
    </w:p>
    <w:p w14:paraId="0DAA30C9" w14:textId="77777777" w:rsidR="00467AE9" w:rsidRPr="005050F0" w:rsidRDefault="00467AE9" w:rsidP="00467AE9">
      <w:pPr>
        <w:pStyle w:val="TF"/>
        <w:rPr>
          <w:noProof/>
          <w:lang w:eastAsia="ko-KR"/>
        </w:rPr>
      </w:pPr>
      <w:r w:rsidRPr="005050F0">
        <w:rPr>
          <w:noProof/>
        </w:rPr>
        <w:t>Figure </w:t>
      </w:r>
      <w:r w:rsidRPr="005050F0">
        <w:rPr>
          <w:noProof/>
          <w:lang w:eastAsia="ko-KR"/>
        </w:rPr>
        <w:t>13.1.2</w:t>
      </w:r>
      <w:r w:rsidRPr="005050F0">
        <w:rPr>
          <w:noProof/>
        </w:rPr>
        <w:t xml:space="preserve">: The MCVideo </w:t>
      </w:r>
      <w:r w:rsidRPr="005050F0">
        <w:rPr>
          <w:noProof/>
          <w:lang w:eastAsia="ko-KR"/>
        </w:rPr>
        <w:t>user profile MO (2 of 3)</w:t>
      </w:r>
    </w:p>
    <w:p w14:paraId="551E3AA0" w14:textId="77777777" w:rsidR="00467AE9" w:rsidRPr="005050F0" w:rsidRDefault="00A376FB" w:rsidP="00A42984">
      <w:pPr>
        <w:pStyle w:val="TH"/>
        <w:rPr>
          <w:noProof/>
          <w:lang w:eastAsia="ko-KR"/>
        </w:rPr>
      </w:pPr>
      <w:r>
        <w:rPr>
          <w:noProof/>
        </w:rPr>
        <w:object w:dxaOrig="7531" w:dyaOrig="4011" w14:anchorId="44E1D81D">
          <v:shape id="_x0000_i1050" type="#_x0000_t75" style="width:376.3pt;height:200.35pt" o:ole="">
            <v:imagedata r:id="rId55" o:title=""/>
          </v:shape>
          <o:OLEObject Type="Embed" ProgID="Visio.Drawing.15" ShapeID="_x0000_i1050" DrawAspect="Content" ObjectID="_1786972231" r:id="rId56"/>
        </w:object>
      </w:r>
    </w:p>
    <w:p w14:paraId="03BC0164" w14:textId="77777777" w:rsidR="00467AE9" w:rsidRPr="005050F0" w:rsidRDefault="00467AE9" w:rsidP="00467AE9">
      <w:pPr>
        <w:pStyle w:val="TF"/>
        <w:rPr>
          <w:noProof/>
        </w:rPr>
      </w:pPr>
      <w:r w:rsidRPr="005050F0">
        <w:rPr>
          <w:noProof/>
        </w:rPr>
        <w:t>Figure </w:t>
      </w:r>
      <w:r w:rsidRPr="005050F0">
        <w:rPr>
          <w:noProof/>
          <w:lang w:eastAsia="ko-KR"/>
        </w:rPr>
        <w:t>13.1.3</w:t>
      </w:r>
      <w:r w:rsidRPr="005050F0">
        <w:rPr>
          <w:noProof/>
        </w:rPr>
        <w:t xml:space="preserve">: The MCVideo </w:t>
      </w:r>
      <w:r w:rsidRPr="005050F0">
        <w:rPr>
          <w:noProof/>
          <w:lang w:eastAsia="ko-KR"/>
        </w:rPr>
        <w:t>user profile MO (3 of 3)</w:t>
      </w:r>
    </w:p>
    <w:p w14:paraId="5E8E1711" w14:textId="77777777" w:rsidR="00467AE9" w:rsidRPr="005050F0" w:rsidRDefault="00467AE9" w:rsidP="00467AE9">
      <w:pPr>
        <w:pStyle w:val="Heading2"/>
        <w:rPr>
          <w:noProof/>
        </w:rPr>
      </w:pPr>
      <w:bookmarkStart w:id="3831" w:name="_Toc4577993"/>
      <w:bookmarkStart w:id="3832" w:name="_Toc27504589"/>
      <w:bookmarkStart w:id="3833" w:name="_Toc27505377"/>
      <w:bookmarkStart w:id="3834" w:name="_Toc27506161"/>
      <w:bookmarkStart w:id="3835" w:name="_Toc27506945"/>
      <w:bookmarkStart w:id="3836" w:name="_Toc176344866"/>
      <w:r w:rsidRPr="005050F0">
        <w:rPr>
          <w:noProof/>
          <w:lang w:eastAsia="ko-KR"/>
        </w:rPr>
        <w:t>13.2</w:t>
      </w:r>
      <w:r w:rsidRPr="005050F0">
        <w:rPr>
          <w:noProof/>
        </w:rPr>
        <w:tab/>
      </w:r>
      <w:r w:rsidRPr="005050F0">
        <w:rPr>
          <w:noProof/>
          <w:lang w:eastAsia="ko-KR"/>
        </w:rPr>
        <w:t>MCVideo user profile MO parameters</w:t>
      </w:r>
      <w:bookmarkEnd w:id="3831"/>
      <w:bookmarkEnd w:id="3832"/>
      <w:bookmarkEnd w:id="3833"/>
      <w:bookmarkEnd w:id="3834"/>
      <w:bookmarkEnd w:id="3835"/>
      <w:bookmarkEnd w:id="3836"/>
    </w:p>
    <w:p w14:paraId="0C17DACB" w14:textId="77777777" w:rsidR="00467AE9" w:rsidRPr="005050F0" w:rsidRDefault="00467AE9" w:rsidP="00467AE9">
      <w:pPr>
        <w:pStyle w:val="Heading3"/>
        <w:rPr>
          <w:noProof/>
        </w:rPr>
      </w:pPr>
      <w:bookmarkStart w:id="3837" w:name="_Toc4577994"/>
      <w:bookmarkStart w:id="3838" w:name="_Toc27504590"/>
      <w:bookmarkStart w:id="3839" w:name="_Toc27505378"/>
      <w:bookmarkStart w:id="3840" w:name="_Toc27506162"/>
      <w:bookmarkStart w:id="3841" w:name="_Toc27506946"/>
      <w:bookmarkStart w:id="3842" w:name="_Toc176344867"/>
      <w:r w:rsidRPr="005050F0">
        <w:rPr>
          <w:noProof/>
          <w:lang w:eastAsia="ko-KR"/>
        </w:rPr>
        <w:t>13.2.</w:t>
      </w:r>
      <w:r w:rsidRPr="005050F0">
        <w:rPr>
          <w:noProof/>
        </w:rPr>
        <w:t>1</w:t>
      </w:r>
      <w:r w:rsidRPr="005050F0">
        <w:rPr>
          <w:noProof/>
        </w:rPr>
        <w:tab/>
        <w:t>General</w:t>
      </w:r>
      <w:bookmarkEnd w:id="3837"/>
      <w:bookmarkEnd w:id="3838"/>
      <w:bookmarkEnd w:id="3839"/>
      <w:bookmarkEnd w:id="3840"/>
      <w:bookmarkEnd w:id="3841"/>
      <w:bookmarkEnd w:id="3842"/>
    </w:p>
    <w:p w14:paraId="0A315BA4" w14:textId="77777777" w:rsidR="00467AE9" w:rsidRPr="005050F0" w:rsidRDefault="00467AE9" w:rsidP="00467AE9">
      <w:pPr>
        <w:rPr>
          <w:noProof/>
          <w:lang w:eastAsia="ko-KR"/>
        </w:rPr>
      </w:pPr>
      <w:r w:rsidRPr="005050F0">
        <w:rPr>
          <w:noProof/>
        </w:rPr>
        <w:t xml:space="preserve">This clause describes the parameters for the MCVideo </w:t>
      </w:r>
      <w:r w:rsidRPr="005050F0">
        <w:rPr>
          <w:noProof/>
          <w:lang w:eastAsia="ko-KR"/>
        </w:rPr>
        <w:t xml:space="preserve">user profile </w:t>
      </w:r>
      <w:r w:rsidRPr="005050F0">
        <w:rPr>
          <w:noProof/>
        </w:rPr>
        <w:t>Management Object (MO).</w:t>
      </w:r>
    </w:p>
    <w:p w14:paraId="22955768" w14:textId="77777777" w:rsidR="00467AE9" w:rsidRPr="005050F0" w:rsidRDefault="00467AE9" w:rsidP="00467AE9">
      <w:pPr>
        <w:pStyle w:val="Heading3"/>
        <w:rPr>
          <w:i/>
          <w:iCs/>
          <w:noProof/>
          <w:lang w:eastAsia="ko-KR"/>
        </w:rPr>
      </w:pPr>
      <w:bookmarkStart w:id="3843" w:name="_Toc4577995"/>
      <w:bookmarkStart w:id="3844" w:name="_Toc27504591"/>
      <w:bookmarkStart w:id="3845" w:name="_Toc27505379"/>
      <w:bookmarkStart w:id="3846" w:name="_Toc27506163"/>
      <w:bookmarkStart w:id="3847" w:name="_Toc27506947"/>
      <w:bookmarkStart w:id="3848" w:name="_Toc176344868"/>
      <w:r w:rsidRPr="005050F0">
        <w:rPr>
          <w:noProof/>
          <w:lang w:eastAsia="ko-KR"/>
        </w:rPr>
        <w:t>13.2.2</w:t>
      </w:r>
      <w:r w:rsidRPr="005050F0">
        <w:rPr>
          <w:noProof/>
        </w:rPr>
        <w:tab/>
        <w:t xml:space="preserve">Node: </w:t>
      </w:r>
      <w:r w:rsidRPr="005050F0">
        <w:rPr>
          <w:i/>
          <w:iCs/>
          <w:noProof/>
        </w:rPr>
        <w:t>&lt;x&gt;</w:t>
      </w:r>
      <w:bookmarkEnd w:id="3843"/>
      <w:bookmarkEnd w:id="3844"/>
      <w:bookmarkEnd w:id="3845"/>
      <w:bookmarkEnd w:id="3846"/>
      <w:bookmarkEnd w:id="3847"/>
      <w:bookmarkEnd w:id="3848"/>
    </w:p>
    <w:p w14:paraId="5646E66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5050F0" w14:paraId="7F3A7D8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902E5E5" w14:textId="77777777" w:rsidR="00467AE9" w:rsidRPr="005050F0" w:rsidRDefault="00467AE9" w:rsidP="00231052">
            <w:pPr>
              <w:rPr>
                <w:rFonts w:ascii="Arial" w:hAnsi="Arial" w:cs="Arial"/>
                <w:noProof/>
                <w:sz w:val="18"/>
                <w:szCs w:val="18"/>
              </w:rPr>
            </w:pPr>
            <w:r w:rsidRPr="005050F0">
              <w:rPr>
                <w:noProof/>
              </w:rPr>
              <w:t>&lt;x&gt;</w:t>
            </w:r>
          </w:p>
        </w:tc>
      </w:tr>
      <w:tr w:rsidR="00467AE9" w:rsidRPr="005050F0" w14:paraId="5B931427"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1EE56EC" w14:textId="77777777" w:rsidR="00467AE9" w:rsidRPr="005050F0"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5C19"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F060C"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7D878"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52D5"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28E63AF" w14:textId="77777777" w:rsidR="00467AE9" w:rsidRPr="005050F0" w:rsidRDefault="00467AE9" w:rsidP="00231052">
            <w:pPr>
              <w:jc w:val="center"/>
              <w:rPr>
                <w:rFonts w:ascii="Arial" w:hAnsi="Arial" w:cs="Arial"/>
                <w:b/>
                <w:noProof/>
                <w:sz w:val="18"/>
                <w:szCs w:val="18"/>
              </w:rPr>
            </w:pPr>
          </w:p>
        </w:tc>
      </w:tr>
      <w:tr w:rsidR="00467AE9" w:rsidRPr="005050F0" w14:paraId="05414E43"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4790571" w14:textId="77777777" w:rsidR="00467AE9" w:rsidRPr="005050F0"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2A1C2"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463EC" w14:textId="77777777" w:rsidR="00467AE9" w:rsidRPr="005050F0" w:rsidRDefault="00467AE9" w:rsidP="00231052">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A2368" w14:textId="77777777" w:rsidR="00467AE9" w:rsidRPr="005050F0" w:rsidRDefault="00467AE9" w:rsidP="00231052">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D4257"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A70395" w14:textId="77777777" w:rsidR="00467AE9" w:rsidRPr="005050F0" w:rsidRDefault="00467AE9" w:rsidP="00231052">
            <w:pPr>
              <w:jc w:val="center"/>
              <w:rPr>
                <w:b/>
                <w:noProof/>
              </w:rPr>
            </w:pPr>
          </w:p>
        </w:tc>
      </w:tr>
      <w:tr w:rsidR="00467AE9" w:rsidRPr="005050F0" w14:paraId="3E45B6EC"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5641FBB" w14:textId="77777777" w:rsidR="00467AE9" w:rsidRPr="005050F0"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221609" w14:textId="77777777" w:rsidR="00467AE9" w:rsidRPr="005050F0" w:rsidRDefault="00467AE9" w:rsidP="00231052">
            <w:pPr>
              <w:rPr>
                <w:noProof/>
              </w:rPr>
            </w:pPr>
            <w:r w:rsidRPr="005050F0">
              <w:rPr>
                <w:noProof/>
              </w:rPr>
              <w:t xml:space="preserve">This interior node acts as a placeholder for the MCVideo </w:t>
            </w:r>
            <w:r w:rsidRPr="005050F0">
              <w:rPr>
                <w:noProof/>
                <w:lang w:eastAsia="ko-KR"/>
              </w:rPr>
              <w:t xml:space="preserve">user profile </w:t>
            </w:r>
            <w:r w:rsidRPr="005050F0">
              <w:rPr>
                <w:noProof/>
              </w:rPr>
              <w:t>Management Object (MO).</w:t>
            </w:r>
          </w:p>
          <w:p w14:paraId="7FB42D95" w14:textId="77777777" w:rsidR="00467AE9" w:rsidRPr="005050F0" w:rsidRDefault="00467AE9" w:rsidP="00231052">
            <w:pPr>
              <w:rPr>
                <w:noProof/>
              </w:rPr>
            </w:pPr>
            <w:r w:rsidRPr="005050F0">
              <w:rPr>
                <w:noProof/>
              </w:rPr>
              <w:t xml:space="preserve">For the MCVideo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"urn:oma:mo:oma-dm-mcvideo</w:t>
            </w:r>
            <w:r w:rsidRPr="005050F0">
              <w:rPr>
                <w:noProof/>
                <w:lang w:eastAsia="ko-KR"/>
              </w:rPr>
              <w:t>-user-profile</w:t>
            </w:r>
            <w:r w:rsidRPr="005050F0">
              <w:rPr>
                <w:noProof/>
              </w:rPr>
              <w:t>:1.0"</w:t>
            </w:r>
          </w:p>
        </w:tc>
      </w:tr>
    </w:tbl>
    <w:p w14:paraId="13875713" w14:textId="77777777" w:rsidR="001A1197" w:rsidRPr="005050F0" w:rsidRDefault="001A1197" w:rsidP="001A1197">
      <w:pPr>
        <w:rPr>
          <w:noProof/>
        </w:rPr>
      </w:pPr>
    </w:p>
    <w:p w14:paraId="4A24377D" w14:textId="77777777" w:rsidR="00467AE9" w:rsidRPr="005050F0" w:rsidRDefault="00467AE9" w:rsidP="00467AE9">
      <w:pPr>
        <w:pStyle w:val="B1"/>
        <w:rPr>
          <w:noProof/>
        </w:rPr>
      </w:pPr>
      <w:r w:rsidRPr="005050F0">
        <w:rPr>
          <w:noProof/>
        </w:rPr>
        <w:t>-</w:t>
      </w:r>
      <w:r w:rsidRPr="005050F0">
        <w:rPr>
          <w:noProof/>
        </w:rPr>
        <w:tab/>
        <w:t>Values: N/A</w:t>
      </w:r>
    </w:p>
    <w:p w14:paraId="6A718A1A" w14:textId="77777777" w:rsidR="00467AE9" w:rsidRPr="005050F0" w:rsidRDefault="00467AE9" w:rsidP="00467AE9">
      <w:pPr>
        <w:pStyle w:val="Heading3"/>
        <w:rPr>
          <w:noProof/>
          <w:lang w:eastAsia="ko-KR"/>
        </w:rPr>
      </w:pPr>
      <w:bookmarkStart w:id="3849" w:name="_Toc4577996"/>
      <w:bookmarkStart w:id="3850" w:name="_Toc27504592"/>
      <w:bookmarkStart w:id="3851" w:name="_Toc27505380"/>
      <w:bookmarkStart w:id="3852" w:name="_Toc27506164"/>
      <w:bookmarkStart w:id="3853" w:name="_Toc27506948"/>
      <w:bookmarkStart w:id="3854" w:name="_Toc176344869"/>
      <w:r w:rsidRPr="005050F0">
        <w:rPr>
          <w:noProof/>
          <w:lang w:eastAsia="ko-KR"/>
        </w:rPr>
        <w:t>13.2.</w:t>
      </w:r>
      <w:r w:rsidRPr="005050F0">
        <w:rPr>
          <w:noProof/>
        </w:rPr>
        <w:t>3</w:t>
      </w:r>
      <w:r w:rsidRPr="005050F0">
        <w:rPr>
          <w:noProof/>
        </w:rPr>
        <w:tab/>
        <w:t>/</w:t>
      </w:r>
      <w:r w:rsidRPr="005050F0">
        <w:rPr>
          <w:i/>
          <w:iCs/>
          <w:noProof/>
        </w:rPr>
        <w:t>&lt;x&gt;</w:t>
      </w:r>
      <w:r w:rsidRPr="005050F0">
        <w:rPr>
          <w:noProof/>
        </w:rPr>
        <w:t>/Name</w:t>
      </w:r>
      <w:bookmarkEnd w:id="3849"/>
      <w:bookmarkEnd w:id="3850"/>
      <w:bookmarkEnd w:id="3851"/>
      <w:bookmarkEnd w:id="3852"/>
      <w:bookmarkEnd w:id="3853"/>
      <w:bookmarkEnd w:id="3854"/>
    </w:p>
    <w:p w14:paraId="20CC038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5050F0" w14:paraId="79655C3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DB02417" w14:textId="77777777" w:rsidR="00467AE9" w:rsidRPr="005050F0" w:rsidRDefault="00467AE9" w:rsidP="00231052">
            <w:pPr>
              <w:rPr>
                <w:rFonts w:ascii="Arial" w:hAnsi="Arial" w:cs="Arial"/>
                <w:noProof/>
                <w:sz w:val="18"/>
                <w:szCs w:val="18"/>
              </w:rPr>
            </w:pPr>
            <w:r w:rsidRPr="005050F0">
              <w:rPr>
                <w:noProof/>
              </w:rPr>
              <w:t>Name</w:t>
            </w:r>
          </w:p>
        </w:tc>
      </w:tr>
      <w:tr w:rsidR="00467AE9" w:rsidRPr="005050F0" w14:paraId="7117F57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FD6B1"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C1200"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B71B3"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5C8DA"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73174"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2311C50" w14:textId="77777777" w:rsidR="00467AE9" w:rsidRPr="005050F0" w:rsidRDefault="00467AE9" w:rsidP="00231052">
            <w:pPr>
              <w:jc w:val="center"/>
              <w:rPr>
                <w:rFonts w:ascii="Arial" w:hAnsi="Arial" w:cs="Arial"/>
                <w:b/>
                <w:noProof/>
                <w:sz w:val="18"/>
                <w:szCs w:val="18"/>
              </w:rPr>
            </w:pPr>
          </w:p>
        </w:tc>
      </w:tr>
      <w:tr w:rsidR="00467AE9" w:rsidRPr="005050F0" w14:paraId="4F56AD6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1A0B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054E3"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58DB0" w14:textId="77777777" w:rsidR="00467AE9" w:rsidRPr="005050F0" w:rsidRDefault="00467AE9"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97147" w14:textId="77777777" w:rsidR="00467AE9" w:rsidRPr="005050F0" w:rsidRDefault="00467AE9"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B908D"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335504F" w14:textId="77777777" w:rsidR="00467AE9" w:rsidRPr="005050F0" w:rsidRDefault="00467AE9" w:rsidP="00231052">
            <w:pPr>
              <w:jc w:val="center"/>
              <w:rPr>
                <w:b/>
                <w:noProof/>
              </w:rPr>
            </w:pPr>
          </w:p>
        </w:tc>
      </w:tr>
      <w:tr w:rsidR="00467AE9" w:rsidRPr="005050F0" w14:paraId="0A04EA9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4840C8"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A211C" w14:textId="77777777" w:rsidR="00467AE9" w:rsidRPr="005050F0" w:rsidRDefault="00467AE9" w:rsidP="00231052">
            <w:pPr>
              <w:rPr>
                <w:noProof/>
              </w:rPr>
            </w:pPr>
            <w:r w:rsidRPr="005050F0">
              <w:rPr>
                <w:noProof/>
              </w:rPr>
              <w:t>The Name leaf is a name for the MCVideo user profile settings.</w:t>
            </w:r>
          </w:p>
        </w:tc>
      </w:tr>
    </w:tbl>
    <w:p w14:paraId="79A87E44" w14:textId="77777777" w:rsidR="001A1197" w:rsidRPr="005050F0" w:rsidRDefault="001A1197" w:rsidP="001A1197">
      <w:pPr>
        <w:rPr>
          <w:noProof/>
        </w:rPr>
      </w:pPr>
    </w:p>
    <w:p w14:paraId="5000E79F" w14:textId="77777777" w:rsidR="00467AE9" w:rsidRPr="005050F0" w:rsidRDefault="00467AE9" w:rsidP="00467AE9">
      <w:pPr>
        <w:pStyle w:val="B1"/>
        <w:rPr>
          <w:noProof/>
        </w:rPr>
      </w:pPr>
      <w:r w:rsidRPr="005050F0">
        <w:rPr>
          <w:noProof/>
        </w:rPr>
        <w:t>-</w:t>
      </w:r>
      <w:r w:rsidRPr="005050F0">
        <w:rPr>
          <w:noProof/>
        </w:rPr>
        <w:tab/>
        <w:t>Values: &lt;User displayable name&gt;</w:t>
      </w:r>
    </w:p>
    <w:p w14:paraId="4DC28E69" w14:textId="77777777" w:rsidR="00467AE9" w:rsidRPr="005050F0" w:rsidRDefault="00467AE9" w:rsidP="00467AE9">
      <w:pPr>
        <w:pStyle w:val="Heading3"/>
        <w:rPr>
          <w:noProof/>
          <w:lang w:eastAsia="ko-KR"/>
        </w:rPr>
      </w:pPr>
      <w:bookmarkStart w:id="3855" w:name="_Toc4577997"/>
      <w:bookmarkStart w:id="3856" w:name="_Toc27504593"/>
      <w:bookmarkStart w:id="3857" w:name="_Toc27505381"/>
      <w:bookmarkStart w:id="3858" w:name="_Toc27506165"/>
      <w:bookmarkStart w:id="3859" w:name="_Toc27506949"/>
      <w:bookmarkStart w:id="3860" w:name="_Toc176344870"/>
      <w:r w:rsidRPr="005050F0">
        <w:rPr>
          <w:noProof/>
          <w:lang w:eastAsia="ko-KR"/>
        </w:rPr>
        <w:t>13.2</w:t>
      </w:r>
      <w:r w:rsidRPr="005050F0">
        <w:rPr>
          <w:noProof/>
        </w:rPr>
        <w:t>.4</w:t>
      </w:r>
      <w:r w:rsidRPr="005050F0">
        <w:rPr>
          <w:noProof/>
        </w:rPr>
        <w:tab/>
        <w:t>/</w:t>
      </w:r>
      <w:r w:rsidRPr="005050F0">
        <w:rPr>
          <w:i/>
          <w:iCs/>
          <w:noProof/>
        </w:rPr>
        <w:t>&lt;x&gt;</w:t>
      </w:r>
      <w:r w:rsidRPr="005050F0">
        <w:rPr>
          <w:noProof/>
        </w:rPr>
        <w:t>/Ext/</w:t>
      </w:r>
      <w:bookmarkEnd w:id="3855"/>
      <w:bookmarkEnd w:id="3856"/>
      <w:bookmarkEnd w:id="3857"/>
      <w:bookmarkEnd w:id="3858"/>
      <w:bookmarkEnd w:id="3859"/>
      <w:bookmarkEnd w:id="3860"/>
    </w:p>
    <w:p w14:paraId="3BDE2F3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5050F0" w14:paraId="2095EB0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C5CEA8" w14:textId="77777777" w:rsidR="00467AE9" w:rsidRPr="005050F0" w:rsidRDefault="00467AE9" w:rsidP="00231052">
            <w:pPr>
              <w:rPr>
                <w:rFonts w:ascii="Arial" w:hAnsi="Arial" w:cs="Arial"/>
                <w:noProof/>
                <w:sz w:val="18"/>
                <w:szCs w:val="18"/>
              </w:rPr>
            </w:pPr>
            <w:r w:rsidRPr="005050F0">
              <w:rPr>
                <w:noProof/>
              </w:rPr>
              <w:t>Ext</w:t>
            </w:r>
          </w:p>
        </w:tc>
      </w:tr>
      <w:tr w:rsidR="00467AE9" w:rsidRPr="005050F0" w14:paraId="5676C72A"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266703E" w14:textId="77777777" w:rsidR="00467AE9" w:rsidRPr="005050F0"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CC84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CFA4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A5A7F" w14:textId="77777777" w:rsidR="00467AE9" w:rsidRPr="005050F0" w:rsidRDefault="00467AE9"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E98C5" w14:textId="77777777" w:rsidR="00467AE9" w:rsidRPr="005050F0" w:rsidRDefault="00467AE9"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017A736" w14:textId="77777777" w:rsidR="00467AE9" w:rsidRPr="005050F0" w:rsidRDefault="00467AE9" w:rsidP="00231052">
            <w:pPr>
              <w:jc w:val="center"/>
              <w:rPr>
                <w:rFonts w:ascii="Arial" w:hAnsi="Arial" w:cs="Arial"/>
                <w:b/>
                <w:noProof/>
                <w:sz w:val="18"/>
                <w:szCs w:val="18"/>
              </w:rPr>
            </w:pPr>
          </w:p>
        </w:tc>
      </w:tr>
      <w:tr w:rsidR="00467AE9" w:rsidRPr="005050F0" w14:paraId="1F71C433"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5C37C89" w14:textId="77777777" w:rsidR="00467AE9" w:rsidRPr="005050F0"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D6B49"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9AF5A"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8F5BF" w14:textId="77777777" w:rsidR="00467AE9" w:rsidRPr="005050F0" w:rsidRDefault="00467AE9"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8895C" w14:textId="77777777" w:rsidR="00467AE9" w:rsidRPr="005050F0" w:rsidRDefault="00467AE9"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5EA7AB1" w14:textId="77777777" w:rsidR="00467AE9" w:rsidRPr="005050F0" w:rsidRDefault="00467AE9" w:rsidP="00231052">
            <w:pPr>
              <w:jc w:val="center"/>
              <w:rPr>
                <w:b/>
                <w:noProof/>
              </w:rPr>
            </w:pPr>
          </w:p>
        </w:tc>
      </w:tr>
      <w:tr w:rsidR="00467AE9" w:rsidRPr="005050F0" w14:paraId="6515572B"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A80A195" w14:textId="77777777" w:rsidR="00467AE9" w:rsidRPr="005050F0"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C3AECA" w14:textId="77777777" w:rsidR="00467AE9" w:rsidRPr="005050F0" w:rsidRDefault="00467AE9" w:rsidP="00231052">
            <w:pPr>
              <w:rPr>
                <w:noProof/>
              </w:rPr>
            </w:pPr>
            <w:r w:rsidRPr="005050F0">
              <w:rPr>
                <w:noProof/>
              </w:rPr>
              <w:t>The Ext is an interior node for where the vendor specific information about the MCVideo user profile MO is being placed.</w:t>
            </w:r>
          </w:p>
        </w:tc>
      </w:tr>
    </w:tbl>
    <w:p w14:paraId="7EBDFA03" w14:textId="77777777" w:rsidR="001A1197" w:rsidRPr="005050F0" w:rsidRDefault="001A1197" w:rsidP="001A1197">
      <w:pPr>
        <w:rPr>
          <w:noProof/>
        </w:rPr>
      </w:pPr>
    </w:p>
    <w:p w14:paraId="592D4CC9" w14:textId="77777777" w:rsidR="00467AE9" w:rsidRPr="005050F0" w:rsidRDefault="00467AE9" w:rsidP="00467AE9">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9E79310" w14:textId="77777777" w:rsidR="00467AE9" w:rsidRPr="005050F0" w:rsidRDefault="00467AE9" w:rsidP="00467AE9">
      <w:pPr>
        <w:pStyle w:val="B1"/>
        <w:rPr>
          <w:noProof/>
        </w:rPr>
      </w:pPr>
      <w:r w:rsidRPr="005050F0">
        <w:rPr>
          <w:noProof/>
        </w:rPr>
        <w:t>-</w:t>
      </w:r>
      <w:r w:rsidRPr="005050F0">
        <w:rPr>
          <w:noProof/>
        </w:rPr>
        <w:tab/>
        <w:t>Values: N/A</w:t>
      </w:r>
    </w:p>
    <w:p w14:paraId="040190B4" w14:textId="77777777" w:rsidR="00467AE9" w:rsidRPr="005050F0" w:rsidRDefault="00467AE9" w:rsidP="00467AE9">
      <w:pPr>
        <w:pStyle w:val="Heading3"/>
        <w:rPr>
          <w:noProof/>
          <w:lang w:eastAsia="ko-KR"/>
        </w:rPr>
      </w:pPr>
      <w:bookmarkStart w:id="3861" w:name="_Toc4577998"/>
      <w:bookmarkStart w:id="3862" w:name="_Toc27504594"/>
      <w:bookmarkStart w:id="3863" w:name="_Toc27505382"/>
      <w:bookmarkStart w:id="3864" w:name="_Toc27506166"/>
      <w:bookmarkStart w:id="3865" w:name="_Toc27506950"/>
      <w:bookmarkStart w:id="3866" w:name="_Toc176344871"/>
      <w:r w:rsidRPr="005050F0">
        <w:rPr>
          <w:noProof/>
          <w:lang w:eastAsia="ko-KR"/>
        </w:rPr>
        <w:t>13.2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3861"/>
      <w:bookmarkEnd w:id="3862"/>
      <w:bookmarkEnd w:id="3863"/>
      <w:bookmarkEnd w:id="3864"/>
      <w:bookmarkEnd w:id="3865"/>
      <w:bookmarkEnd w:id="3866"/>
    </w:p>
    <w:p w14:paraId="4B18EC3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198"/>
        <w:gridCol w:w="1537"/>
        <w:gridCol w:w="2152"/>
        <w:gridCol w:w="1948"/>
        <w:gridCol w:w="2352"/>
      </w:tblGrid>
      <w:tr w:rsidR="00467AE9" w:rsidRPr="005050F0" w14:paraId="1DB52974" w14:textId="77777777" w:rsidTr="00B32FA8">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62B7F09" w14:textId="77777777" w:rsidR="00467AE9" w:rsidRPr="005050F0" w:rsidRDefault="00467AE9" w:rsidP="00231052">
            <w:pPr>
              <w:rPr>
                <w:rFonts w:ascii="Arial" w:hAnsi="Arial" w:cs="Arial"/>
                <w:noProof/>
                <w:sz w:val="18"/>
                <w:szCs w:val="18"/>
              </w:rPr>
            </w:pPr>
            <w:r w:rsidRPr="005050F0">
              <w:rPr>
                <w:noProof/>
              </w:rPr>
              <w:t>&lt;x&gt;</w:t>
            </w:r>
          </w:p>
        </w:tc>
      </w:tr>
      <w:tr w:rsidR="00467AE9" w:rsidRPr="005050F0" w14:paraId="08E44B89" w14:textId="77777777" w:rsidTr="00B32FA8">
        <w:trPr>
          <w:cantSplit/>
          <w:trHeight w:hRule="exact" w:val="24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A040EEC" w14:textId="77777777" w:rsidR="00467AE9" w:rsidRPr="005050F0" w:rsidRDefault="00467AE9" w:rsidP="00231052">
            <w:pPr>
              <w:jc w:val="center"/>
              <w:rPr>
                <w:rFonts w:ascii="Arial" w:hAnsi="Arial" w:cs="Arial"/>
                <w:b/>
                <w:noProof/>
                <w:sz w:val="18"/>
                <w:szCs w:val="18"/>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4E07" w14:textId="77777777" w:rsidR="00467AE9" w:rsidRPr="005050F0" w:rsidRDefault="00467AE9" w:rsidP="00231052">
            <w:pPr>
              <w:pStyle w:val="TAC"/>
              <w:rPr>
                <w:noProof/>
              </w:rPr>
            </w:pPr>
            <w:r w:rsidRPr="005050F0">
              <w:rPr>
                <w:noProof/>
              </w:rPr>
              <w:t>Status</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7114D" w14:textId="77777777" w:rsidR="00467AE9" w:rsidRPr="005050F0" w:rsidRDefault="00467AE9" w:rsidP="00231052">
            <w:pPr>
              <w:pStyle w:val="TAC"/>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F77A2" w14:textId="77777777" w:rsidR="00467AE9" w:rsidRPr="005050F0" w:rsidRDefault="00467AE9" w:rsidP="00231052">
            <w:pPr>
              <w:pStyle w:val="TAC"/>
              <w:rPr>
                <w:noProof/>
              </w:rPr>
            </w:pPr>
            <w:r w:rsidRPr="005050F0">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D78B1" w14:textId="77777777" w:rsidR="00467AE9" w:rsidRPr="005050F0" w:rsidRDefault="00467AE9" w:rsidP="00231052">
            <w:pPr>
              <w:pStyle w:val="TAC"/>
              <w:rPr>
                <w:noProof/>
              </w:rPr>
            </w:pPr>
            <w:r w:rsidRPr="005050F0">
              <w:rPr>
                <w:noProof/>
              </w:rPr>
              <w:t>Min. Access Types</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68BBD4EC" w14:textId="77777777" w:rsidR="00467AE9" w:rsidRPr="005050F0" w:rsidRDefault="00467AE9" w:rsidP="00231052">
            <w:pPr>
              <w:jc w:val="center"/>
              <w:rPr>
                <w:rFonts w:ascii="Arial" w:hAnsi="Arial" w:cs="Arial"/>
                <w:b/>
                <w:noProof/>
                <w:sz w:val="18"/>
                <w:szCs w:val="18"/>
              </w:rPr>
            </w:pPr>
          </w:p>
        </w:tc>
      </w:tr>
      <w:tr w:rsidR="00467AE9" w:rsidRPr="005050F0" w14:paraId="4B964E16" w14:textId="77777777" w:rsidTr="00B32FA8">
        <w:trPr>
          <w:cantSplit/>
          <w:trHeight w:hRule="exact" w:val="28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39328C87" w14:textId="77777777" w:rsidR="00467AE9" w:rsidRPr="005050F0" w:rsidRDefault="00467AE9" w:rsidP="00231052">
            <w:pPr>
              <w:jc w:val="center"/>
              <w:rPr>
                <w:b/>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5F500" w14:textId="77777777" w:rsidR="00467AE9" w:rsidRPr="005050F0" w:rsidRDefault="00467AE9" w:rsidP="00231052">
            <w:pPr>
              <w:pStyle w:val="TAC"/>
              <w:rPr>
                <w:noProof/>
              </w:rPr>
            </w:pPr>
            <w:r w:rsidRPr="005050F0">
              <w:rPr>
                <w:noProof/>
              </w:rPr>
              <w:t>Required</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F8AA" w14:textId="77777777" w:rsidR="00467AE9" w:rsidRPr="005050F0" w:rsidRDefault="007529E5" w:rsidP="00231052">
            <w:pPr>
              <w:pStyle w:val="TAC"/>
              <w:rPr>
                <w:noProof/>
              </w:rPr>
            </w:pPr>
            <w:r w:rsidRPr="005050F0">
              <w:rPr>
                <w:noProof/>
              </w:rPr>
              <w:t>One</w:t>
            </w:r>
            <w:r w:rsidR="00467AE9" w:rsidRPr="005050F0">
              <w:rPr>
                <w:noProof/>
              </w:rPr>
              <w:t>OrMore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4484E" w14:textId="77777777" w:rsidR="00467AE9" w:rsidRPr="005050F0" w:rsidRDefault="00467AE9" w:rsidP="00231052">
            <w:pPr>
              <w:pStyle w:val="TAC"/>
              <w:rPr>
                <w:noProof/>
              </w:rPr>
            </w:pPr>
            <w:r w:rsidRPr="005050F0">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6BB2B" w14:textId="77777777" w:rsidR="00467AE9" w:rsidRPr="005050F0" w:rsidRDefault="00467AE9" w:rsidP="00231052">
            <w:pPr>
              <w:pStyle w:val="TAC"/>
              <w:rPr>
                <w:noProof/>
              </w:rPr>
            </w:pPr>
            <w:r w:rsidRPr="005050F0">
              <w:rPr>
                <w:noProof/>
              </w:rPr>
              <w:t>Get, Replace</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7A272A7F" w14:textId="77777777" w:rsidR="00467AE9" w:rsidRPr="005050F0" w:rsidRDefault="00467AE9" w:rsidP="00231052">
            <w:pPr>
              <w:jc w:val="center"/>
              <w:rPr>
                <w:b/>
                <w:noProof/>
              </w:rPr>
            </w:pPr>
          </w:p>
        </w:tc>
      </w:tr>
      <w:tr w:rsidR="00467AE9" w:rsidRPr="005050F0" w14:paraId="2713BB55" w14:textId="77777777" w:rsidTr="00B32FA8">
        <w:trPr>
          <w:cantSplit/>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603E76E2" w14:textId="77777777" w:rsidR="00467AE9" w:rsidRPr="005050F0" w:rsidRDefault="00467AE9" w:rsidP="00231052">
            <w:pPr>
              <w:jc w:val="center"/>
              <w:rPr>
                <w:b/>
                <w:noProof/>
              </w:rPr>
            </w:pPr>
          </w:p>
        </w:tc>
        <w:tc>
          <w:tcPr>
            <w:tcW w:w="918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63B496"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3B066161" w14:textId="77777777" w:rsidR="00B32FA8" w:rsidRPr="005050F0" w:rsidRDefault="00B32FA8" w:rsidP="00B32FA8">
      <w:pPr>
        <w:rPr>
          <w:noProof/>
          <w:lang w:eastAsia="ko-KR"/>
        </w:rPr>
      </w:pPr>
      <w:bookmarkStart w:id="3867" w:name="_Toc4577999"/>
      <w:bookmarkStart w:id="3868" w:name="_Toc27504595"/>
      <w:bookmarkStart w:id="3869" w:name="_Toc27505383"/>
      <w:bookmarkStart w:id="3870" w:name="_Toc27506167"/>
      <w:bookmarkStart w:id="3871" w:name="_Toc27506951"/>
    </w:p>
    <w:p w14:paraId="7ED2943C" w14:textId="77777777" w:rsidR="00467AE9" w:rsidRPr="005050F0" w:rsidRDefault="00467AE9" w:rsidP="00467AE9">
      <w:pPr>
        <w:pStyle w:val="Heading3"/>
        <w:rPr>
          <w:noProof/>
          <w:lang w:eastAsia="ko-KR"/>
        </w:rPr>
      </w:pPr>
      <w:bookmarkStart w:id="3872" w:name="_Toc176344872"/>
      <w:r w:rsidRPr="005050F0">
        <w:rPr>
          <w:noProof/>
        </w:rPr>
        <w:t>13.2.6</w:t>
      </w:r>
      <w:r w:rsidRPr="005050F0">
        <w:rPr>
          <w:noProof/>
        </w:rPr>
        <w:tab/>
        <w:t>/</w:t>
      </w:r>
      <w:r w:rsidRPr="005050F0">
        <w:rPr>
          <w:i/>
          <w:iCs/>
          <w:noProof/>
        </w:rPr>
        <w:t>&lt;x&gt;</w:t>
      </w:r>
      <w:r w:rsidRPr="005050F0">
        <w:rPr>
          <w:noProof/>
        </w:rPr>
        <w:t>/&lt;x&gt;/Common</w:t>
      </w:r>
      <w:bookmarkEnd w:id="3867"/>
      <w:bookmarkEnd w:id="3868"/>
      <w:bookmarkEnd w:id="3869"/>
      <w:bookmarkEnd w:id="3870"/>
      <w:bookmarkEnd w:id="3871"/>
      <w:bookmarkEnd w:id="3872"/>
    </w:p>
    <w:p w14:paraId="6F8DC55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4BC7C0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D9A5DB" w14:textId="77777777" w:rsidR="00467AE9" w:rsidRPr="005050F0" w:rsidRDefault="00467AE9" w:rsidP="00231052">
            <w:pPr>
              <w:rPr>
                <w:rFonts w:ascii="Arial" w:hAnsi="Arial" w:cs="Arial"/>
                <w:noProof/>
                <w:sz w:val="18"/>
                <w:szCs w:val="18"/>
              </w:rPr>
            </w:pPr>
            <w:r w:rsidRPr="005050F0">
              <w:rPr>
                <w:noProof/>
              </w:rPr>
              <w:t>&lt;x&gt;/Common</w:t>
            </w:r>
          </w:p>
        </w:tc>
      </w:tr>
      <w:tr w:rsidR="00467AE9" w:rsidRPr="005050F0" w14:paraId="4038ACF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EFE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9F63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A1F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1989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BFD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4AEB7B" w14:textId="77777777" w:rsidR="00467AE9" w:rsidRPr="005050F0" w:rsidRDefault="00467AE9" w:rsidP="00231052">
            <w:pPr>
              <w:jc w:val="center"/>
              <w:rPr>
                <w:rFonts w:ascii="Arial" w:hAnsi="Arial" w:cs="Arial"/>
                <w:b/>
                <w:noProof/>
                <w:sz w:val="18"/>
                <w:szCs w:val="18"/>
              </w:rPr>
            </w:pPr>
          </w:p>
        </w:tc>
      </w:tr>
      <w:tr w:rsidR="00467AE9" w:rsidRPr="005050F0" w14:paraId="3AC0A05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167E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C351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E100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9670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2883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010F9B" w14:textId="77777777" w:rsidR="00467AE9" w:rsidRPr="005050F0" w:rsidRDefault="00467AE9" w:rsidP="00231052">
            <w:pPr>
              <w:jc w:val="center"/>
              <w:rPr>
                <w:b/>
                <w:noProof/>
              </w:rPr>
            </w:pPr>
          </w:p>
        </w:tc>
      </w:tr>
      <w:tr w:rsidR="00467AE9" w:rsidRPr="005050F0" w14:paraId="6600D37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D3630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8AB2F8"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48BD9AB4" w14:textId="77777777" w:rsidR="001A1197" w:rsidRPr="005050F0" w:rsidRDefault="001A1197" w:rsidP="001A1197">
      <w:pPr>
        <w:rPr>
          <w:noProof/>
        </w:rPr>
      </w:pPr>
      <w:bookmarkStart w:id="3873" w:name="_Toc4578000"/>
      <w:bookmarkStart w:id="3874" w:name="_Toc27504596"/>
      <w:bookmarkStart w:id="3875" w:name="_Toc27505384"/>
      <w:bookmarkStart w:id="3876" w:name="_Toc27506168"/>
      <w:bookmarkStart w:id="3877" w:name="_Toc27506952"/>
    </w:p>
    <w:p w14:paraId="2CE4CBC0" w14:textId="77777777" w:rsidR="00467AE9" w:rsidRPr="005050F0" w:rsidRDefault="00467AE9" w:rsidP="00467AE9">
      <w:pPr>
        <w:pStyle w:val="Heading3"/>
        <w:rPr>
          <w:noProof/>
          <w:lang w:eastAsia="ko-KR"/>
        </w:rPr>
      </w:pPr>
      <w:bookmarkStart w:id="3878" w:name="_Toc176344873"/>
      <w:r w:rsidRPr="005050F0">
        <w:rPr>
          <w:noProof/>
        </w:rPr>
        <w:t>13.2.7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MCVideoUserID</w:t>
      </w:r>
      <w:bookmarkEnd w:id="3873"/>
      <w:bookmarkEnd w:id="3874"/>
      <w:bookmarkEnd w:id="3875"/>
      <w:bookmarkEnd w:id="3876"/>
      <w:bookmarkEnd w:id="3877"/>
      <w:bookmarkEnd w:id="3878"/>
    </w:p>
    <w:p w14:paraId="60694ED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34B6F6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02F3B0"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MCVideoUserID</w:t>
            </w:r>
          </w:p>
        </w:tc>
      </w:tr>
      <w:tr w:rsidR="00467AE9" w:rsidRPr="005050F0" w14:paraId="082A709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D41F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89D7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E887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5548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AEF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927D9" w14:textId="77777777" w:rsidR="00467AE9" w:rsidRPr="005050F0" w:rsidRDefault="00467AE9" w:rsidP="00231052">
            <w:pPr>
              <w:jc w:val="center"/>
              <w:rPr>
                <w:rFonts w:ascii="Arial" w:hAnsi="Arial" w:cs="Arial"/>
                <w:b/>
                <w:noProof/>
                <w:sz w:val="18"/>
                <w:szCs w:val="18"/>
              </w:rPr>
            </w:pPr>
          </w:p>
        </w:tc>
      </w:tr>
      <w:tr w:rsidR="00467AE9" w:rsidRPr="005050F0" w14:paraId="3FF8FD5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2D687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E0F8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7580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91394"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10B8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54100F" w14:textId="77777777" w:rsidR="00467AE9" w:rsidRPr="005050F0" w:rsidRDefault="00467AE9" w:rsidP="00231052">
            <w:pPr>
              <w:jc w:val="center"/>
              <w:rPr>
                <w:b/>
                <w:noProof/>
              </w:rPr>
            </w:pPr>
          </w:p>
        </w:tc>
      </w:tr>
      <w:tr w:rsidR="00467AE9" w:rsidRPr="005050F0" w14:paraId="2E73FA4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1CEAF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6F148B"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an </w:t>
            </w:r>
            <w:r w:rsidRPr="005050F0">
              <w:rPr>
                <w:noProof/>
              </w:rPr>
              <w:t>MCVideo user identity (MCVideo ID)</w:t>
            </w:r>
            <w:r w:rsidRPr="005050F0">
              <w:rPr>
                <w:noProof/>
                <w:lang w:eastAsia="ko-KR"/>
              </w:rPr>
              <w:t xml:space="preserve"> which is </w:t>
            </w:r>
            <w:r w:rsidRPr="005050F0">
              <w:rPr>
                <w:noProof/>
              </w:rPr>
              <w:t>a globally unique identifier within the MCVideo service that represents the MCVideo user</w:t>
            </w:r>
            <w:r w:rsidRPr="005050F0">
              <w:rPr>
                <w:noProof/>
                <w:lang w:eastAsia="ko-KR"/>
              </w:rPr>
              <w:t>.</w:t>
            </w:r>
          </w:p>
        </w:tc>
      </w:tr>
    </w:tbl>
    <w:p w14:paraId="32555135" w14:textId="77777777" w:rsidR="001A1197" w:rsidRPr="005050F0" w:rsidRDefault="001A1197" w:rsidP="001A1197">
      <w:pPr>
        <w:rPr>
          <w:noProof/>
        </w:rPr>
      </w:pPr>
      <w:bookmarkStart w:id="3879" w:name="_Toc4578001"/>
      <w:bookmarkStart w:id="3880" w:name="_Toc27504597"/>
      <w:bookmarkStart w:id="3881" w:name="_Toc27505385"/>
      <w:bookmarkStart w:id="3882" w:name="_Toc27506169"/>
      <w:bookmarkStart w:id="3883" w:name="_Toc27506953"/>
    </w:p>
    <w:p w14:paraId="0E1928D0" w14:textId="77777777" w:rsidR="00467AE9" w:rsidRPr="005050F0" w:rsidRDefault="00467AE9" w:rsidP="00467AE9">
      <w:pPr>
        <w:pStyle w:val="Heading3"/>
        <w:rPr>
          <w:noProof/>
          <w:lang w:eastAsia="ko-KR"/>
        </w:rPr>
      </w:pPr>
      <w:bookmarkStart w:id="3884" w:name="_Toc176344874"/>
      <w:r w:rsidRPr="005050F0">
        <w:rPr>
          <w:noProof/>
        </w:rPr>
        <w:t>13.2.8</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MCVideoUserProfileIndex</w:t>
      </w:r>
      <w:bookmarkEnd w:id="3879"/>
      <w:bookmarkEnd w:id="3880"/>
      <w:bookmarkEnd w:id="3881"/>
      <w:bookmarkEnd w:id="3882"/>
      <w:bookmarkEnd w:id="3883"/>
      <w:bookmarkEnd w:id="3884"/>
    </w:p>
    <w:p w14:paraId="763F5CC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B762A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D6EE05"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MCVideoUserProfileIndex</w:t>
            </w:r>
          </w:p>
        </w:tc>
      </w:tr>
      <w:tr w:rsidR="00467AE9" w:rsidRPr="005050F0" w14:paraId="14B3948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5402F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27C1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E9D2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08AA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3470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190A7A" w14:textId="77777777" w:rsidR="00467AE9" w:rsidRPr="005050F0" w:rsidRDefault="00467AE9" w:rsidP="00231052">
            <w:pPr>
              <w:jc w:val="center"/>
              <w:rPr>
                <w:rFonts w:ascii="Arial" w:hAnsi="Arial" w:cs="Arial"/>
                <w:b/>
                <w:noProof/>
                <w:sz w:val="18"/>
                <w:szCs w:val="18"/>
              </w:rPr>
            </w:pPr>
          </w:p>
        </w:tc>
      </w:tr>
      <w:tr w:rsidR="00467AE9" w:rsidRPr="005050F0" w14:paraId="30C650A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54FCD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C39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3D77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CE47D" w14:textId="77777777" w:rsidR="00467AE9" w:rsidRPr="005050F0" w:rsidRDefault="00467AE9" w:rsidP="00231052">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6727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821E05" w14:textId="77777777" w:rsidR="00467AE9" w:rsidRPr="005050F0" w:rsidRDefault="00467AE9" w:rsidP="00231052">
            <w:pPr>
              <w:jc w:val="center"/>
              <w:rPr>
                <w:b/>
                <w:noProof/>
              </w:rPr>
            </w:pPr>
          </w:p>
        </w:tc>
      </w:tr>
      <w:tr w:rsidR="00467AE9" w:rsidRPr="005050F0" w14:paraId="61588A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11D2C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D07656" w14:textId="77777777" w:rsidR="00467AE9" w:rsidRPr="005050F0" w:rsidRDefault="00467AE9" w:rsidP="00231052">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MCVideo </w:t>
            </w:r>
            <w:r w:rsidRPr="005050F0">
              <w:rPr>
                <w:noProof/>
              </w:rPr>
              <w:t>user profile</w:t>
            </w:r>
            <w:r w:rsidRPr="005050F0">
              <w:rPr>
                <w:noProof/>
                <w:lang w:eastAsia="ko-KR"/>
              </w:rPr>
              <w:t>.</w:t>
            </w:r>
          </w:p>
        </w:tc>
      </w:tr>
    </w:tbl>
    <w:p w14:paraId="1CCFA27F" w14:textId="77777777" w:rsidR="001A1197" w:rsidRPr="005050F0" w:rsidRDefault="001A1197" w:rsidP="001A1197">
      <w:pPr>
        <w:rPr>
          <w:noProof/>
        </w:rPr>
      </w:pPr>
    </w:p>
    <w:p w14:paraId="6499A532"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75635ECE" w14:textId="77777777" w:rsidR="00467AE9" w:rsidRPr="005050F0" w:rsidRDefault="00467AE9" w:rsidP="00467AE9">
      <w:pPr>
        <w:pStyle w:val="Heading3"/>
        <w:rPr>
          <w:noProof/>
          <w:lang w:eastAsia="ko-KR"/>
        </w:rPr>
      </w:pPr>
      <w:bookmarkStart w:id="3885" w:name="_Toc4578002"/>
      <w:bookmarkStart w:id="3886" w:name="_Toc27504598"/>
      <w:bookmarkStart w:id="3887" w:name="_Toc27505386"/>
      <w:bookmarkStart w:id="3888" w:name="_Toc27506170"/>
      <w:bookmarkStart w:id="3889" w:name="_Toc27506954"/>
      <w:bookmarkStart w:id="3890" w:name="_Toc176344875"/>
      <w:r w:rsidRPr="005050F0">
        <w:rPr>
          <w:noProof/>
        </w:rPr>
        <w:t>13.2.9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MCVideoUserProfileName</w:t>
      </w:r>
      <w:bookmarkEnd w:id="3885"/>
      <w:bookmarkEnd w:id="3886"/>
      <w:bookmarkEnd w:id="3887"/>
      <w:bookmarkEnd w:id="3888"/>
      <w:bookmarkEnd w:id="3889"/>
      <w:bookmarkEnd w:id="3890"/>
    </w:p>
    <w:p w14:paraId="0038F76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9BB7B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77F9EB"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MCVideoUserProfileName</w:t>
            </w:r>
          </w:p>
        </w:tc>
      </w:tr>
      <w:tr w:rsidR="00467AE9" w:rsidRPr="005050F0" w14:paraId="478B5F7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D982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38C1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1A8A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073F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D043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57DB77" w14:textId="77777777" w:rsidR="00467AE9" w:rsidRPr="005050F0" w:rsidRDefault="00467AE9" w:rsidP="00231052">
            <w:pPr>
              <w:jc w:val="center"/>
              <w:rPr>
                <w:rFonts w:ascii="Arial" w:hAnsi="Arial" w:cs="Arial"/>
                <w:b/>
                <w:noProof/>
                <w:sz w:val="18"/>
                <w:szCs w:val="18"/>
              </w:rPr>
            </w:pPr>
          </w:p>
        </w:tc>
      </w:tr>
      <w:tr w:rsidR="00467AE9" w:rsidRPr="005050F0" w14:paraId="60D3169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DB108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0E3F" w14:textId="77777777" w:rsidR="00467AE9" w:rsidRPr="005050F0" w:rsidRDefault="00467AE9" w:rsidP="00231052">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3C63"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26FF8"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E33F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B7CE4" w14:textId="77777777" w:rsidR="00467AE9" w:rsidRPr="005050F0" w:rsidRDefault="00467AE9" w:rsidP="00231052">
            <w:pPr>
              <w:jc w:val="center"/>
              <w:rPr>
                <w:b/>
                <w:noProof/>
              </w:rPr>
            </w:pPr>
          </w:p>
        </w:tc>
      </w:tr>
      <w:tr w:rsidR="00467AE9" w:rsidRPr="005050F0" w14:paraId="64CFE6F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16579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2A8F7F" w14:textId="77777777" w:rsidR="00467AE9" w:rsidRPr="005050F0" w:rsidRDefault="00467AE9" w:rsidP="00231052">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MCVideo </w:t>
            </w:r>
            <w:r w:rsidRPr="005050F0">
              <w:rPr>
                <w:noProof/>
              </w:rPr>
              <w:t>user profile</w:t>
            </w:r>
            <w:r w:rsidRPr="005050F0">
              <w:rPr>
                <w:noProof/>
                <w:lang w:eastAsia="ko-KR"/>
              </w:rPr>
              <w:t>.</w:t>
            </w:r>
          </w:p>
        </w:tc>
      </w:tr>
    </w:tbl>
    <w:p w14:paraId="16DC2D88" w14:textId="77777777" w:rsidR="001A1197" w:rsidRPr="005050F0" w:rsidRDefault="001A1197" w:rsidP="001A1197">
      <w:pPr>
        <w:rPr>
          <w:noProof/>
        </w:rPr>
      </w:pPr>
      <w:bookmarkStart w:id="3891" w:name="_Toc4578003"/>
      <w:bookmarkStart w:id="3892" w:name="_Toc27504599"/>
      <w:bookmarkStart w:id="3893" w:name="_Toc27505387"/>
      <w:bookmarkStart w:id="3894" w:name="_Toc27506171"/>
      <w:bookmarkStart w:id="3895" w:name="_Toc27506955"/>
    </w:p>
    <w:p w14:paraId="17CB7CCC" w14:textId="77777777" w:rsidR="00467AE9" w:rsidRPr="005050F0" w:rsidRDefault="00467AE9" w:rsidP="00467AE9">
      <w:pPr>
        <w:pStyle w:val="Heading3"/>
        <w:rPr>
          <w:noProof/>
          <w:lang w:eastAsia="ko-KR"/>
        </w:rPr>
      </w:pPr>
      <w:bookmarkStart w:id="3896" w:name="_Toc176344876"/>
      <w:r w:rsidRPr="005050F0">
        <w:rPr>
          <w:noProof/>
        </w:rPr>
        <w:t>13.2.10</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3891"/>
      <w:bookmarkEnd w:id="3892"/>
      <w:bookmarkEnd w:id="3893"/>
      <w:bookmarkEnd w:id="3894"/>
      <w:bookmarkEnd w:id="3895"/>
      <w:bookmarkEnd w:id="3896"/>
    </w:p>
    <w:p w14:paraId="747F4F09" w14:textId="77777777" w:rsidR="00467AE9" w:rsidRPr="005050F0" w:rsidRDefault="00467AE9" w:rsidP="00467AE9">
      <w:pPr>
        <w:pStyle w:val="TH"/>
        <w:rPr>
          <w:noProof/>
          <w:lang w:eastAsia="ko-KR"/>
        </w:rPr>
      </w:pPr>
      <w:r w:rsidRPr="005050F0">
        <w:rPr>
          <w:noProof/>
        </w:rPr>
        <w:t>Table </w:t>
      </w:r>
      <w:r w:rsidRPr="005050F0">
        <w:rPr>
          <w:noProof/>
          <w:lang w:eastAsia="ko-KR"/>
        </w:rPr>
        <w:t>13.2.10.1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497495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07FD8F"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467AE9" w:rsidRPr="005050F0" w14:paraId="14EB4FD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65CA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CA9C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981DF"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80E4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93BA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511DA6" w14:textId="77777777" w:rsidR="00467AE9" w:rsidRPr="005050F0" w:rsidRDefault="00467AE9" w:rsidP="00231052">
            <w:pPr>
              <w:jc w:val="center"/>
              <w:rPr>
                <w:rFonts w:ascii="Arial" w:hAnsi="Arial" w:cs="Arial"/>
                <w:b/>
                <w:noProof/>
                <w:sz w:val="18"/>
                <w:szCs w:val="18"/>
              </w:rPr>
            </w:pPr>
          </w:p>
        </w:tc>
      </w:tr>
      <w:tr w:rsidR="00467AE9" w:rsidRPr="005050F0" w14:paraId="09179C3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618CA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D649F"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9D09A" w14:textId="77777777" w:rsidR="00467AE9" w:rsidRPr="005050F0" w:rsidRDefault="00467AE9" w:rsidP="00231052">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45733" w14:textId="77777777" w:rsidR="00467AE9" w:rsidRPr="005050F0" w:rsidRDefault="00467AE9" w:rsidP="00231052">
            <w:pPr>
              <w:pStyle w:val="TAC"/>
              <w:rPr>
                <w:noProof/>
              </w:rPr>
            </w:pPr>
            <w:r w:rsidRPr="005050F0">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1FC4B"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F8BA80" w14:textId="77777777" w:rsidR="00467AE9" w:rsidRPr="005050F0" w:rsidRDefault="00467AE9" w:rsidP="00231052">
            <w:pPr>
              <w:jc w:val="center"/>
              <w:rPr>
                <w:b/>
                <w:noProof/>
              </w:rPr>
            </w:pPr>
          </w:p>
        </w:tc>
      </w:tr>
      <w:tr w:rsidR="00467AE9" w:rsidRPr="005050F0" w14:paraId="10600C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D0AA0B"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84D74"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that this MCVideo user profile </w:t>
            </w:r>
            <w:r w:rsidRPr="005050F0">
              <w:rPr>
                <w:noProof/>
              </w:rPr>
              <w:t xml:space="preserve">MO </w:t>
            </w:r>
            <w:r w:rsidRPr="005050F0">
              <w:rPr>
                <w:noProof/>
                <w:lang w:eastAsia="ko-KR"/>
              </w:rPr>
              <w:t>is designated to be the pre-selected MCVideo user profile as defined by 3GPP</w:t>
            </w:r>
            <w:r w:rsidRPr="005050F0">
              <w:rPr>
                <w:noProof/>
              </w:rPr>
              <w:t> TS 23.179 [15]</w:t>
            </w:r>
          </w:p>
        </w:tc>
      </w:tr>
    </w:tbl>
    <w:p w14:paraId="4FC758F3" w14:textId="77777777" w:rsidR="001A1197" w:rsidRPr="005050F0" w:rsidRDefault="001A1197" w:rsidP="001A1197">
      <w:pPr>
        <w:rPr>
          <w:noProof/>
        </w:rPr>
      </w:pPr>
    </w:p>
    <w:p w14:paraId="2DAC4436"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null</w:t>
      </w:r>
    </w:p>
    <w:p w14:paraId="44C18E9A" w14:textId="77777777" w:rsidR="00467AE9" w:rsidRPr="005050F0" w:rsidRDefault="00467AE9" w:rsidP="00467AE9">
      <w:pPr>
        <w:rPr>
          <w:noProof/>
          <w:lang w:eastAsia="ko-KR"/>
        </w:rPr>
      </w:pPr>
      <w:r w:rsidRPr="005050F0">
        <w:rPr>
          <w:noProof/>
        </w:rPr>
        <w:t xml:space="preserve">When this leaf node is present, </w:t>
      </w:r>
      <w:r w:rsidRPr="005050F0">
        <w:rPr>
          <w:noProof/>
          <w:lang w:eastAsia="ko-KR"/>
        </w:rPr>
        <w:t>this MCVideo user profile MO is designated as the pre-selected MCVideo user profile.</w:t>
      </w:r>
    </w:p>
    <w:p w14:paraId="5088929F" w14:textId="77777777" w:rsidR="00467AE9" w:rsidRPr="005050F0" w:rsidRDefault="00467AE9" w:rsidP="00467AE9">
      <w:pPr>
        <w:rPr>
          <w:noProof/>
          <w:lang w:eastAsia="ko-KR"/>
        </w:rPr>
      </w:pPr>
      <w:r w:rsidRPr="005050F0">
        <w:rPr>
          <w:noProof/>
        </w:rPr>
        <w:t xml:space="preserve">When this leaf node is absent, </w:t>
      </w:r>
      <w:r w:rsidRPr="005050F0">
        <w:rPr>
          <w:noProof/>
          <w:lang w:eastAsia="ko-KR"/>
        </w:rPr>
        <w:t>this MCVideo user profile MO is not designated as the pre-selected MCVideo user profile.</w:t>
      </w:r>
    </w:p>
    <w:p w14:paraId="226DAE16" w14:textId="77777777" w:rsidR="00467AE9" w:rsidRPr="005050F0" w:rsidRDefault="00467AE9" w:rsidP="00467AE9">
      <w:pPr>
        <w:rPr>
          <w:noProof/>
        </w:rPr>
      </w:pPr>
      <w:r w:rsidRPr="005050F0">
        <w:rPr>
          <w:noProof/>
        </w:rPr>
        <w:t xml:space="preserve">If more than one MCVideo </w:t>
      </w:r>
      <w:r w:rsidRPr="005050F0">
        <w:rPr>
          <w:noProof/>
          <w:lang w:eastAsia="ko-KR"/>
        </w:rPr>
        <w:t xml:space="preserve">user profile </w:t>
      </w:r>
      <w:r w:rsidRPr="005050F0">
        <w:rPr>
          <w:noProof/>
        </w:rPr>
        <w:t xml:space="preserve">MO is specified for the MCVideo user, then only one MCVideo </w:t>
      </w:r>
      <w:r w:rsidRPr="005050F0">
        <w:rPr>
          <w:noProof/>
          <w:lang w:eastAsia="ko-KR"/>
        </w:rPr>
        <w:t xml:space="preserve">user profile </w:t>
      </w:r>
      <w:r w:rsidRPr="005050F0">
        <w:rPr>
          <w:noProof/>
        </w:rPr>
        <w:t>MO for the MCVideo user shall contain the &lt;x&gt;/Common/</w:t>
      </w:r>
      <w:r w:rsidRPr="005050F0">
        <w:rPr>
          <w:noProof/>
          <w:lang w:eastAsia="ko-KR"/>
        </w:rPr>
        <w:t>PreSelectedIndication leaf node.</w:t>
      </w:r>
    </w:p>
    <w:p w14:paraId="64BC510A" w14:textId="77777777" w:rsidR="00467AE9" w:rsidRPr="005050F0" w:rsidRDefault="00467AE9" w:rsidP="00467AE9">
      <w:pPr>
        <w:rPr>
          <w:noProof/>
          <w:lang w:eastAsia="ko-KR"/>
        </w:rPr>
      </w:pPr>
      <w:r w:rsidRPr="005050F0">
        <w:rPr>
          <w:noProof/>
        </w:rPr>
        <w:t xml:space="preserve">If there is only one MCVideo </w:t>
      </w:r>
      <w:r w:rsidRPr="005050F0">
        <w:rPr>
          <w:noProof/>
          <w:lang w:eastAsia="ko-KR"/>
        </w:rPr>
        <w:t xml:space="preserve">user profile </w:t>
      </w:r>
      <w:r w:rsidRPr="005050F0">
        <w:rPr>
          <w:noProof/>
        </w:rPr>
        <w:t>MO specified for the MCVideo user, then it is optional to include the &lt;x&gt;/Common/</w:t>
      </w:r>
      <w:r w:rsidRPr="005050F0">
        <w:rPr>
          <w:noProof/>
          <w:lang w:eastAsia="ko-KR"/>
        </w:rPr>
        <w:t>PreSelectedIndication leaf node.</w:t>
      </w:r>
    </w:p>
    <w:p w14:paraId="277DDEAD" w14:textId="77777777" w:rsidR="00467AE9" w:rsidRPr="005050F0" w:rsidRDefault="00467AE9" w:rsidP="00467AE9">
      <w:pPr>
        <w:pStyle w:val="Heading3"/>
        <w:rPr>
          <w:noProof/>
          <w:lang w:eastAsia="ko-KR"/>
        </w:rPr>
      </w:pPr>
      <w:bookmarkStart w:id="3897" w:name="_Toc4578004"/>
      <w:bookmarkStart w:id="3898" w:name="_Toc27504600"/>
      <w:bookmarkStart w:id="3899" w:name="_Toc27505388"/>
      <w:bookmarkStart w:id="3900" w:name="_Toc27506172"/>
      <w:bookmarkStart w:id="3901" w:name="_Toc27506956"/>
      <w:bookmarkStart w:id="3902" w:name="_Toc176344877"/>
      <w:r w:rsidRPr="005050F0">
        <w:rPr>
          <w:noProof/>
        </w:rPr>
        <w:t>13.2.11</w:t>
      </w:r>
      <w:r w:rsidRPr="005050F0">
        <w:rPr>
          <w:noProof/>
        </w:rPr>
        <w:tab/>
        <w:t>/</w:t>
      </w:r>
      <w:r w:rsidRPr="005050F0">
        <w:rPr>
          <w:i/>
          <w:iCs/>
          <w:noProof/>
        </w:rPr>
        <w:t>&lt;x&gt;</w:t>
      </w:r>
      <w:r w:rsidRPr="005050F0">
        <w:rPr>
          <w:noProof/>
        </w:rPr>
        <w:t>/&lt;x&gt;/Common/UserAliases</w:t>
      </w:r>
      <w:bookmarkEnd w:id="3897"/>
      <w:bookmarkEnd w:id="3898"/>
      <w:bookmarkEnd w:id="3899"/>
      <w:bookmarkEnd w:id="3900"/>
      <w:bookmarkEnd w:id="3901"/>
      <w:bookmarkEnd w:id="3902"/>
    </w:p>
    <w:p w14:paraId="22D457DC"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2.11</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9B4D57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3B5190" w14:textId="77777777" w:rsidR="00467AE9" w:rsidRPr="005050F0" w:rsidRDefault="00467AE9" w:rsidP="00231052">
            <w:pPr>
              <w:rPr>
                <w:rFonts w:ascii="Arial" w:hAnsi="Arial" w:cs="Arial"/>
                <w:noProof/>
                <w:sz w:val="18"/>
                <w:szCs w:val="18"/>
              </w:rPr>
            </w:pPr>
            <w:r w:rsidRPr="005050F0">
              <w:rPr>
                <w:noProof/>
              </w:rPr>
              <w:t>&lt;x&gt;/Common/UserAliases</w:t>
            </w:r>
          </w:p>
        </w:tc>
      </w:tr>
      <w:tr w:rsidR="00467AE9" w:rsidRPr="005050F0" w14:paraId="3F3FDA7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DC2A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1F9C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2BF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7FA7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19F3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A61351" w14:textId="77777777" w:rsidR="00467AE9" w:rsidRPr="005050F0" w:rsidRDefault="00467AE9" w:rsidP="00231052">
            <w:pPr>
              <w:jc w:val="center"/>
              <w:rPr>
                <w:rFonts w:ascii="Arial" w:hAnsi="Arial" w:cs="Arial"/>
                <w:b/>
                <w:noProof/>
                <w:sz w:val="18"/>
                <w:szCs w:val="18"/>
              </w:rPr>
            </w:pPr>
          </w:p>
        </w:tc>
      </w:tr>
      <w:tr w:rsidR="00467AE9" w:rsidRPr="005050F0" w14:paraId="5E9966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AC475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CA9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0C65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D0E1"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7FB3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3D3EA8" w14:textId="77777777" w:rsidR="00467AE9" w:rsidRPr="005050F0" w:rsidRDefault="00467AE9" w:rsidP="00231052">
            <w:pPr>
              <w:jc w:val="center"/>
              <w:rPr>
                <w:b/>
                <w:noProof/>
              </w:rPr>
            </w:pPr>
          </w:p>
        </w:tc>
      </w:tr>
      <w:tr w:rsidR="00467AE9" w:rsidRPr="005050F0" w14:paraId="089DEAE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ED1BA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4B879A"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a list of aliases of an MCVideo user.</w:t>
            </w:r>
          </w:p>
        </w:tc>
      </w:tr>
    </w:tbl>
    <w:p w14:paraId="2D4A409E" w14:textId="77777777" w:rsidR="001A1197" w:rsidRPr="005050F0" w:rsidRDefault="001A1197" w:rsidP="001A1197">
      <w:pPr>
        <w:rPr>
          <w:noProof/>
        </w:rPr>
      </w:pPr>
      <w:bookmarkStart w:id="3903" w:name="_Toc4578005"/>
      <w:bookmarkStart w:id="3904" w:name="_Toc27504601"/>
      <w:bookmarkStart w:id="3905" w:name="_Toc27505389"/>
      <w:bookmarkStart w:id="3906" w:name="_Toc27506173"/>
      <w:bookmarkStart w:id="3907" w:name="_Toc27506957"/>
    </w:p>
    <w:p w14:paraId="149DC1EC" w14:textId="77777777" w:rsidR="00467AE9" w:rsidRPr="005050F0" w:rsidRDefault="00467AE9" w:rsidP="00467AE9">
      <w:pPr>
        <w:pStyle w:val="Heading3"/>
        <w:rPr>
          <w:noProof/>
          <w:lang w:eastAsia="ko-KR"/>
        </w:rPr>
      </w:pPr>
      <w:bookmarkStart w:id="3908" w:name="_Toc176344878"/>
      <w:r w:rsidRPr="005050F0">
        <w:rPr>
          <w:noProof/>
        </w:rPr>
        <w:t>13.2.12</w:t>
      </w:r>
      <w:r w:rsidRPr="005050F0">
        <w:rPr>
          <w:noProof/>
          <w:lang w:eastAsia="ko-KR"/>
        </w:rPr>
        <w:tab/>
      </w:r>
      <w:r w:rsidRPr="005050F0">
        <w:rPr>
          <w:noProof/>
        </w:rPr>
        <w:t>/</w:t>
      </w:r>
      <w:r w:rsidRPr="005050F0">
        <w:rPr>
          <w:i/>
          <w:iCs/>
          <w:noProof/>
        </w:rPr>
        <w:t>&lt;x&gt;</w:t>
      </w:r>
      <w:r w:rsidRPr="005050F0">
        <w:rPr>
          <w:noProof/>
        </w:rPr>
        <w:t>/&lt;x&gt;/Common/UserAliases/&lt;x&gt;</w:t>
      </w:r>
      <w:bookmarkEnd w:id="3903"/>
      <w:bookmarkEnd w:id="3904"/>
      <w:bookmarkEnd w:id="3905"/>
      <w:bookmarkEnd w:id="3906"/>
      <w:bookmarkEnd w:id="3907"/>
      <w:bookmarkEnd w:id="3908"/>
    </w:p>
    <w:p w14:paraId="03252A0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2.12.1: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A06896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C9A688" w14:textId="77777777" w:rsidR="00467AE9" w:rsidRPr="005050F0" w:rsidRDefault="00467AE9" w:rsidP="00231052">
            <w:pPr>
              <w:rPr>
                <w:rFonts w:ascii="Arial" w:hAnsi="Arial" w:cs="Arial"/>
                <w:noProof/>
                <w:sz w:val="18"/>
                <w:szCs w:val="18"/>
              </w:rPr>
            </w:pPr>
            <w:r w:rsidRPr="005050F0">
              <w:rPr>
                <w:noProof/>
              </w:rPr>
              <w:t>&lt;x&gt;/Common/UserAliases/&lt;x&gt;</w:t>
            </w:r>
          </w:p>
        </w:tc>
      </w:tr>
      <w:tr w:rsidR="00467AE9" w:rsidRPr="005050F0" w14:paraId="3755A9D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D1DE4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1E6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BEA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8911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4146C"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05BFC" w14:textId="77777777" w:rsidR="00467AE9" w:rsidRPr="005050F0" w:rsidRDefault="00467AE9" w:rsidP="00231052">
            <w:pPr>
              <w:jc w:val="center"/>
              <w:rPr>
                <w:rFonts w:ascii="Arial" w:hAnsi="Arial" w:cs="Arial"/>
                <w:b/>
                <w:noProof/>
                <w:sz w:val="18"/>
                <w:szCs w:val="18"/>
              </w:rPr>
            </w:pPr>
          </w:p>
        </w:tc>
      </w:tr>
      <w:tr w:rsidR="00467AE9" w:rsidRPr="005050F0" w14:paraId="72820EB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1680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0ED52"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D4AB7"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25EB"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3A79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8182C2" w14:textId="77777777" w:rsidR="00467AE9" w:rsidRPr="005050F0" w:rsidRDefault="00467AE9" w:rsidP="00231052">
            <w:pPr>
              <w:jc w:val="center"/>
              <w:rPr>
                <w:b/>
                <w:noProof/>
              </w:rPr>
            </w:pPr>
          </w:p>
        </w:tc>
      </w:tr>
      <w:tr w:rsidR="00467AE9" w:rsidRPr="005050F0" w14:paraId="1286733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7B4BD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1923F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aliases of an MCVideo user.</w:t>
            </w:r>
          </w:p>
        </w:tc>
      </w:tr>
    </w:tbl>
    <w:p w14:paraId="4AFDAD7D" w14:textId="77777777" w:rsidR="001A1197" w:rsidRPr="005050F0" w:rsidRDefault="001A1197" w:rsidP="001A1197">
      <w:pPr>
        <w:rPr>
          <w:noProof/>
        </w:rPr>
      </w:pPr>
      <w:bookmarkStart w:id="3909" w:name="_Toc4578006"/>
      <w:bookmarkStart w:id="3910" w:name="_Toc27504602"/>
      <w:bookmarkStart w:id="3911" w:name="_Toc27505390"/>
      <w:bookmarkStart w:id="3912" w:name="_Toc27506174"/>
      <w:bookmarkStart w:id="3913" w:name="_Toc27506958"/>
    </w:p>
    <w:p w14:paraId="00F55EF8" w14:textId="77777777" w:rsidR="00467AE9" w:rsidRPr="005050F0" w:rsidRDefault="00467AE9" w:rsidP="00467AE9">
      <w:pPr>
        <w:pStyle w:val="Heading3"/>
        <w:rPr>
          <w:noProof/>
          <w:lang w:eastAsia="ko-KR"/>
        </w:rPr>
      </w:pPr>
      <w:bookmarkStart w:id="3914" w:name="_Toc176344879"/>
      <w:r w:rsidRPr="005050F0">
        <w:rPr>
          <w:noProof/>
        </w:rPr>
        <w:t>13.2.13</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3909"/>
      <w:bookmarkEnd w:id="3910"/>
      <w:bookmarkEnd w:id="3911"/>
      <w:bookmarkEnd w:id="3912"/>
      <w:bookmarkEnd w:id="3913"/>
      <w:bookmarkEnd w:id="3914"/>
    </w:p>
    <w:p w14:paraId="6048F94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70A84F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0FB6D" w14:textId="77777777" w:rsidR="00467AE9" w:rsidRPr="005050F0" w:rsidRDefault="00467AE9" w:rsidP="00231052">
            <w:pPr>
              <w:rPr>
                <w:rFonts w:ascii="Arial" w:hAnsi="Arial" w:cs="Arial"/>
                <w:noProof/>
                <w:sz w:val="18"/>
                <w:szCs w:val="18"/>
              </w:rPr>
            </w:pPr>
            <w:r w:rsidRPr="005050F0">
              <w:rPr>
                <w:noProof/>
              </w:rPr>
              <w:t>&lt;x&gt;/Common/UserAliases/&lt;x&gt;/UserAlias</w:t>
            </w:r>
          </w:p>
        </w:tc>
      </w:tr>
      <w:tr w:rsidR="00467AE9" w:rsidRPr="005050F0" w14:paraId="0E67AF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9B3DE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1FE9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19C0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AE3C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1F89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B1094" w14:textId="77777777" w:rsidR="00467AE9" w:rsidRPr="005050F0" w:rsidRDefault="00467AE9" w:rsidP="00231052">
            <w:pPr>
              <w:jc w:val="center"/>
              <w:rPr>
                <w:rFonts w:ascii="Arial" w:hAnsi="Arial" w:cs="Arial"/>
                <w:b/>
                <w:noProof/>
                <w:sz w:val="18"/>
                <w:szCs w:val="18"/>
              </w:rPr>
            </w:pPr>
          </w:p>
        </w:tc>
      </w:tr>
      <w:tr w:rsidR="00467AE9" w:rsidRPr="005050F0" w14:paraId="1460229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40CF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7DB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10BE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38E9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2FF1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1F2E5" w14:textId="77777777" w:rsidR="00467AE9" w:rsidRPr="005050F0" w:rsidRDefault="00467AE9" w:rsidP="00231052">
            <w:pPr>
              <w:jc w:val="center"/>
              <w:rPr>
                <w:b/>
                <w:noProof/>
              </w:rPr>
            </w:pPr>
          </w:p>
        </w:tc>
      </w:tr>
      <w:tr w:rsidR="00467AE9" w:rsidRPr="005050F0" w14:paraId="5708997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1BEE2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8CD65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MCVideo </w:t>
            </w:r>
            <w:r w:rsidRPr="005050F0">
              <w:rPr>
                <w:noProof/>
              </w:rPr>
              <w:t>user</w:t>
            </w:r>
            <w:r w:rsidRPr="005050F0">
              <w:rPr>
                <w:noProof/>
                <w:lang w:eastAsia="ko-KR"/>
              </w:rPr>
              <w:t>.</w:t>
            </w:r>
          </w:p>
        </w:tc>
      </w:tr>
    </w:tbl>
    <w:p w14:paraId="7FF3F804" w14:textId="77777777" w:rsidR="001A1197" w:rsidRPr="005050F0" w:rsidRDefault="001A1197" w:rsidP="001A1197">
      <w:pPr>
        <w:rPr>
          <w:noProof/>
        </w:rPr>
      </w:pPr>
      <w:bookmarkStart w:id="3915" w:name="_Toc4578007"/>
      <w:bookmarkStart w:id="3916" w:name="_Toc27504603"/>
      <w:bookmarkStart w:id="3917" w:name="_Toc27505391"/>
      <w:bookmarkStart w:id="3918" w:name="_Toc27506175"/>
      <w:bookmarkStart w:id="3919" w:name="_Toc27506959"/>
    </w:p>
    <w:p w14:paraId="4D7E9B7A" w14:textId="77777777" w:rsidR="00467AE9" w:rsidRPr="005050F0" w:rsidRDefault="00467AE9" w:rsidP="00467AE9">
      <w:pPr>
        <w:pStyle w:val="Heading3"/>
        <w:rPr>
          <w:noProof/>
          <w:lang w:eastAsia="ko-KR"/>
        </w:rPr>
      </w:pPr>
      <w:bookmarkStart w:id="3920" w:name="_Toc176344880"/>
      <w:r w:rsidRPr="005050F0">
        <w:rPr>
          <w:noProof/>
        </w:rPr>
        <w:t>13.2.14</w:t>
      </w:r>
      <w:r w:rsidRPr="005050F0">
        <w:rPr>
          <w:noProof/>
        </w:rPr>
        <w:tab/>
      </w:r>
      <w:r w:rsidR="00BD0FAF" w:rsidRPr="005050F0">
        <w:rPr>
          <w:noProof/>
        </w:rPr>
        <w:t>Void</w:t>
      </w:r>
      <w:bookmarkEnd w:id="3915"/>
      <w:bookmarkEnd w:id="3916"/>
      <w:bookmarkEnd w:id="3917"/>
      <w:bookmarkEnd w:id="3918"/>
      <w:bookmarkEnd w:id="3919"/>
      <w:bookmarkEnd w:id="3920"/>
    </w:p>
    <w:p w14:paraId="0D1F7210" w14:textId="77777777" w:rsidR="00467AE9" w:rsidRPr="005050F0" w:rsidRDefault="00467AE9" w:rsidP="00467AE9">
      <w:pPr>
        <w:pStyle w:val="Heading3"/>
        <w:rPr>
          <w:noProof/>
          <w:lang w:eastAsia="ko-KR"/>
        </w:rPr>
      </w:pPr>
      <w:bookmarkStart w:id="3921" w:name="_Toc4578008"/>
      <w:bookmarkStart w:id="3922" w:name="_Toc27504604"/>
      <w:bookmarkStart w:id="3923" w:name="_Toc27505392"/>
      <w:bookmarkStart w:id="3924" w:name="_Toc27506176"/>
      <w:bookmarkStart w:id="3925" w:name="_Toc27506960"/>
      <w:bookmarkStart w:id="3926" w:name="_Toc176344881"/>
      <w:r w:rsidRPr="005050F0">
        <w:rPr>
          <w:noProof/>
          <w:lang w:eastAsia="ko-KR"/>
        </w:rPr>
        <w:t>13.2</w:t>
      </w:r>
      <w:r w:rsidRPr="005050F0">
        <w:rPr>
          <w:noProof/>
        </w:rPr>
        <w:t>.</w:t>
      </w:r>
      <w:r w:rsidRPr="005050F0">
        <w:rPr>
          <w:noProof/>
          <w:lang w:eastAsia="ko-KR"/>
        </w:rPr>
        <w:t>15</w:t>
      </w:r>
      <w:r w:rsidRPr="005050F0">
        <w:rPr>
          <w:noProof/>
        </w:rPr>
        <w:tab/>
        <w:t>/</w:t>
      </w:r>
      <w:r w:rsidRPr="005050F0">
        <w:rPr>
          <w:i/>
          <w:iCs/>
          <w:noProof/>
        </w:rPr>
        <w:t>&lt;x&gt;</w:t>
      </w:r>
      <w:r w:rsidRPr="005050F0">
        <w:rPr>
          <w:noProof/>
        </w:rPr>
        <w:t>/</w:t>
      </w:r>
      <w:r w:rsidRPr="005050F0">
        <w:rPr>
          <w:noProof/>
          <w:lang w:eastAsia="ko-KR"/>
        </w:rPr>
        <w:t>&lt;x&gt;/Common/ParticipantType</w:t>
      </w:r>
      <w:bookmarkEnd w:id="3921"/>
      <w:bookmarkEnd w:id="3922"/>
      <w:bookmarkEnd w:id="3923"/>
      <w:bookmarkEnd w:id="3924"/>
      <w:bookmarkEnd w:id="3925"/>
      <w:bookmarkEnd w:id="3926"/>
    </w:p>
    <w:p w14:paraId="0A67820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0913BD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F3A1C1" w14:textId="77777777" w:rsidR="00467AE9" w:rsidRPr="005050F0" w:rsidRDefault="00467AE9" w:rsidP="00231052">
            <w:pPr>
              <w:rPr>
                <w:rFonts w:ascii="Arial" w:hAnsi="Arial" w:cs="Arial"/>
                <w:noProof/>
                <w:sz w:val="18"/>
                <w:szCs w:val="18"/>
              </w:rPr>
            </w:pPr>
            <w:r w:rsidRPr="005050F0">
              <w:rPr>
                <w:i/>
                <w:iCs/>
                <w:noProof/>
              </w:rPr>
              <w:t>&lt;x&gt;</w:t>
            </w:r>
            <w:r w:rsidRPr="005050F0">
              <w:rPr>
                <w:noProof/>
              </w:rPr>
              <w:t>/Common/ParticipantType</w:t>
            </w:r>
          </w:p>
        </w:tc>
      </w:tr>
      <w:tr w:rsidR="00467AE9" w:rsidRPr="005050F0" w14:paraId="62D3832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B148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AF6D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729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4040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C960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15726C" w14:textId="77777777" w:rsidR="00467AE9" w:rsidRPr="005050F0" w:rsidRDefault="00467AE9" w:rsidP="00231052">
            <w:pPr>
              <w:jc w:val="center"/>
              <w:rPr>
                <w:rFonts w:ascii="Arial" w:hAnsi="Arial" w:cs="Arial"/>
                <w:b/>
                <w:noProof/>
                <w:sz w:val="18"/>
                <w:szCs w:val="18"/>
              </w:rPr>
            </w:pPr>
          </w:p>
        </w:tc>
      </w:tr>
      <w:tr w:rsidR="00467AE9" w:rsidRPr="005050F0" w14:paraId="3102895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C75C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EDC4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5AE9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6C68C"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BA2A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4AD60C" w14:textId="77777777" w:rsidR="00467AE9" w:rsidRPr="005050F0" w:rsidRDefault="00467AE9" w:rsidP="00231052">
            <w:pPr>
              <w:jc w:val="center"/>
              <w:rPr>
                <w:b/>
                <w:noProof/>
              </w:rPr>
            </w:pPr>
          </w:p>
        </w:tc>
      </w:tr>
      <w:tr w:rsidR="00467AE9" w:rsidRPr="005050F0" w14:paraId="75ABD7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5C8A2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2BE98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participant type of the MCVideo user.</w:t>
            </w:r>
          </w:p>
        </w:tc>
      </w:tr>
    </w:tbl>
    <w:p w14:paraId="5C6638A2" w14:textId="77777777" w:rsidR="001A1197" w:rsidRPr="005050F0" w:rsidRDefault="001A1197" w:rsidP="001A1197">
      <w:pPr>
        <w:rPr>
          <w:noProof/>
        </w:rPr>
      </w:pPr>
    </w:p>
    <w:p w14:paraId="58978521" w14:textId="77777777" w:rsidR="00467AE9" w:rsidRPr="005050F0" w:rsidRDefault="00467AE9" w:rsidP="00467AE9">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MCVideo </w:t>
      </w:r>
      <w:r w:rsidRPr="005050F0">
        <w:rPr>
          <w:noProof/>
          <w:lang w:eastAsia="ko-KR"/>
        </w:rPr>
        <w:t>a</w:t>
      </w:r>
      <w:r w:rsidRPr="005050F0">
        <w:rPr>
          <w:noProof/>
        </w:rPr>
        <w:t>dministrators</w:t>
      </w:r>
      <w:r w:rsidRPr="005050F0">
        <w:rPr>
          <w:noProof/>
          <w:lang w:eastAsia="ko-KR"/>
        </w:rPr>
        <w:t>.</w:t>
      </w:r>
    </w:p>
    <w:p w14:paraId="47DB1A81" w14:textId="77777777" w:rsidR="00467AE9" w:rsidRPr="005050F0" w:rsidRDefault="00467AE9" w:rsidP="00467AE9">
      <w:pPr>
        <w:pStyle w:val="Heading3"/>
        <w:rPr>
          <w:noProof/>
          <w:lang w:eastAsia="ko-KR"/>
        </w:rPr>
      </w:pPr>
      <w:bookmarkStart w:id="3927" w:name="_Toc4578009"/>
      <w:bookmarkStart w:id="3928" w:name="_Toc27504605"/>
      <w:bookmarkStart w:id="3929" w:name="_Toc27505393"/>
      <w:bookmarkStart w:id="3930" w:name="_Toc27506177"/>
      <w:bookmarkStart w:id="3931" w:name="_Toc27506961"/>
      <w:bookmarkStart w:id="3932" w:name="_Toc176344882"/>
      <w:r w:rsidRPr="005050F0">
        <w:rPr>
          <w:noProof/>
          <w:lang w:eastAsia="ko-KR"/>
        </w:rPr>
        <w:t>13.2</w:t>
      </w:r>
      <w:r w:rsidRPr="005050F0">
        <w:rPr>
          <w:noProof/>
        </w:rPr>
        <w:t>.</w:t>
      </w:r>
      <w:r w:rsidRPr="005050F0">
        <w:rPr>
          <w:noProof/>
          <w:lang w:eastAsia="ko-KR"/>
        </w:rPr>
        <w:t>16</w:t>
      </w:r>
      <w:r w:rsidRPr="005050F0">
        <w:rPr>
          <w:noProof/>
        </w:rPr>
        <w:tab/>
        <w:t>/</w:t>
      </w:r>
      <w:r w:rsidRPr="005050F0">
        <w:rPr>
          <w:i/>
          <w:iCs/>
          <w:noProof/>
        </w:rPr>
        <w:t>&lt;x&gt;</w:t>
      </w:r>
      <w:r w:rsidRPr="005050F0">
        <w:rPr>
          <w:noProof/>
        </w:rPr>
        <w:t>/</w:t>
      </w:r>
      <w:r w:rsidRPr="005050F0">
        <w:rPr>
          <w:noProof/>
          <w:lang w:eastAsia="ko-KR"/>
        </w:rPr>
        <w:t>&lt;x&gt;/Common/Organization</w:t>
      </w:r>
      <w:bookmarkEnd w:id="3927"/>
      <w:bookmarkEnd w:id="3928"/>
      <w:bookmarkEnd w:id="3929"/>
      <w:bookmarkEnd w:id="3930"/>
      <w:bookmarkEnd w:id="3931"/>
      <w:bookmarkEnd w:id="3932"/>
    </w:p>
    <w:p w14:paraId="3B94A6B2"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878B57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CBE0B7" w14:textId="77777777" w:rsidR="00467AE9" w:rsidRPr="005050F0" w:rsidRDefault="00467AE9" w:rsidP="00231052">
            <w:pPr>
              <w:rPr>
                <w:rFonts w:ascii="Arial" w:hAnsi="Arial" w:cs="Arial"/>
                <w:noProof/>
                <w:sz w:val="18"/>
                <w:szCs w:val="18"/>
              </w:rPr>
            </w:pPr>
            <w:r w:rsidRPr="005050F0">
              <w:rPr>
                <w:noProof/>
                <w:lang w:eastAsia="ko-KR"/>
              </w:rPr>
              <w:t>&lt;x&gt;/</w:t>
            </w:r>
            <w:r w:rsidRPr="005050F0">
              <w:rPr>
                <w:noProof/>
              </w:rPr>
              <w:t>Common/Organization</w:t>
            </w:r>
          </w:p>
        </w:tc>
      </w:tr>
      <w:tr w:rsidR="00467AE9" w:rsidRPr="005050F0" w14:paraId="4320330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60F57" w14:textId="77777777" w:rsidR="00467AE9" w:rsidRPr="005050F0"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73B2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5D42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065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4B1C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44593B" w14:textId="77777777" w:rsidR="00467AE9" w:rsidRPr="005050F0" w:rsidRDefault="00467AE9" w:rsidP="00231052">
            <w:pPr>
              <w:rPr>
                <w:noProof/>
              </w:rPr>
            </w:pPr>
          </w:p>
        </w:tc>
      </w:tr>
      <w:tr w:rsidR="00467AE9" w:rsidRPr="005050F0" w14:paraId="220E8E3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18FE5" w14:textId="77777777" w:rsidR="00467AE9" w:rsidRPr="005050F0"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188F"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D140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5D723"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B32F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CEA14B" w14:textId="77777777" w:rsidR="00467AE9" w:rsidRPr="005050F0" w:rsidRDefault="00467AE9" w:rsidP="00231052">
            <w:pPr>
              <w:rPr>
                <w:noProof/>
              </w:rPr>
            </w:pPr>
          </w:p>
        </w:tc>
      </w:tr>
      <w:tr w:rsidR="00467AE9" w:rsidRPr="005050F0" w14:paraId="7908E03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73ABC1" w14:textId="77777777" w:rsidR="00467AE9" w:rsidRPr="005050F0" w:rsidRDefault="00467AE9" w:rsidP="00231052">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90CCAD"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MCVideo </w:t>
            </w:r>
            <w:r w:rsidRPr="005050F0">
              <w:rPr>
                <w:noProof/>
              </w:rPr>
              <w:t>user belongs to</w:t>
            </w:r>
            <w:r w:rsidRPr="005050F0">
              <w:rPr>
                <w:noProof/>
                <w:lang w:eastAsia="ko-KR"/>
              </w:rPr>
              <w:t>.</w:t>
            </w:r>
          </w:p>
        </w:tc>
      </w:tr>
    </w:tbl>
    <w:p w14:paraId="648E6FE0" w14:textId="77777777" w:rsidR="001A1197" w:rsidRPr="005050F0" w:rsidRDefault="001A1197" w:rsidP="001A1197">
      <w:pPr>
        <w:rPr>
          <w:noProof/>
        </w:rPr>
      </w:pPr>
      <w:bookmarkStart w:id="3933" w:name="_Toc4578010"/>
      <w:bookmarkStart w:id="3934" w:name="_Toc27504606"/>
      <w:bookmarkStart w:id="3935" w:name="_Toc27505394"/>
      <w:bookmarkStart w:id="3936" w:name="_Toc27506178"/>
      <w:bookmarkStart w:id="3937" w:name="_Toc27506962"/>
    </w:p>
    <w:p w14:paraId="4766D2BF" w14:textId="77777777" w:rsidR="00467AE9" w:rsidRPr="005050F0" w:rsidRDefault="00467AE9" w:rsidP="00467AE9">
      <w:pPr>
        <w:pStyle w:val="Heading3"/>
        <w:rPr>
          <w:noProof/>
          <w:lang w:eastAsia="ko-KR"/>
        </w:rPr>
      </w:pPr>
      <w:bookmarkStart w:id="3938" w:name="_Toc176344883"/>
      <w:r w:rsidRPr="005050F0">
        <w:rPr>
          <w:noProof/>
        </w:rPr>
        <w:t>13.2.</w:t>
      </w:r>
      <w:r w:rsidRPr="005050F0">
        <w:rPr>
          <w:noProof/>
          <w:lang w:eastAsia="ko-KR"/>
        </w:rPr>
        <w:t>17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/Common/MCVideoGroupBroadcast</w:t>
      </w:r>
      <w:bookmarkEnd w:id="3933"/>
      <w:bookmarkEnd w:id="3934"/>
      <w:bookmarkEnd w:id="3935"/>
      <w:bookmarkEnd w:id="3936"/>
      <w:bookmarkEnd w:id="3937"/>
      <w:bookmarkEnd w:id="3938"/>
    </w:p>
    <w:p w14:paraId="4EAFB23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2CCC23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54D719" w14:textId="77777777" w:rsidR="00467AE9" w:rsidRPr="005050F0" w:rsidRDefault="00467AE9" w:rsidP="00231052">
            <w:pPr>
              <w:rPr>
                <w:rFonts w:ascii="Arial" w:hAnsi="Arial" w:cs="Arial"/>
                <w:noProof/>
                <w:sz w:val="18"/>
                <w:szCs w:val="18"/>
              </w:rPr>
            </w:pPr>
            <w:r w:rsidRPr="005050F0">
              <w:rPr>
                <w:noProof/>
              </w:rPr>
              <w:t>&lt;x&gt;/Common/MCVideoGroupBroadcast</w:t>
            </w:r>
          </w:p>
        </w:tc>
      </w:tr>
      <w:tr w:rsidR="00467AE9" w:rsidRPr="005050F0" w14:paraId="6665405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43DB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00E4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0F5F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D5D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3C19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17CECD" w14:textId="77777777" w:rsidR="00467AE9" w:rsidRPr="005050F0" w:rsidRDefault="00467AE9" w:rsidP="00231052">
            <w:pPr>
              <w:jc w:val="center"/>
              <w:rPr>
                <w:rFonts w:ascii="Arial" w:hAnsi="Arial" w:cs="Arial"/>
                <w:b/>
                <w:noProof/>
                <w:sz w:val="18"/>
                <w:szCs w:val="18"/>
              </w:rPr>
            </w:pPr>
          </w:p>
        </w:tc>
      </w:tr>
      <w:tr w:rsidR="00467AE9" w:rsidRPr="005050F0" w14:paraId="7CB80A1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637BA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C22F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6416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73CC5"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3284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BC4BE3" w14:textId="77777777" w:rsidR="00467AE9" w:rsidRPr="005050F0" w:rsidRDefault="00467AE9" w:rsidP="00231052">
            <w:pPr>
              <w:jc w:val="center"/>
              <w:rPr>
                <w:b/>
                <w:noProof/>
              </w:rPr>
            </w:pPr>
          </w:p>
        </w:tc>
      </w:tr>
      <w:tr w:rsidR="00467AE9" w:rsidRPr="005050F0" w14:paraId="1FAA49F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692C1E"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CE4141"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62E412B2" w14:textId="77777777" w:rsidR="001A1197" w:rsidRPr="005050F0" w:rsidRDefault="001A1197" w:rsidP="001A1197">
      <w:pPr>
        <w:rPr>
          <w:noProof/>
        </w:rPr>
      </w:pPr>
      <w:bookmarkStart w:id="3939" w:name="_Toc4578011"/>
      <w:bookmarkStart w:id="3940" w:name="_Toc27504607"/>
      <w:bookmarkStart w:id="3941" w:name="_Toc27505395"/>
      <w:bookmarkStart w:id="3942" w:name="_Toc27506179"/>
      <w:bookmarkStart w:id="3943" w:name="_Toc27506963"/>
    </w:p>
    <w:p w14:paraId="62AE1692" w14:textId="77777777" w:rsidR="00467AE9" w:rsidRPr="005050F0" w:rsidRDefault="00467AE9" w:rsidP="00467AE9">
      <w:pPr>
        <w:pStyle w:val="Heading3"/>
        <w:rPr>
          <w:noProof/>
          <w:lang w:eastAsia="ko-KR"/>
        </w:rPr>
      </w:pPr>
      <w:bookmarkStart w:id="3944" w:name="_Toc176344884"/>
      <w:r w:rsidRPr="005050F0">
        <w:rPr>
          <w:noProof/>
        </w:rPr>
        <w:t>13.2.</w:t>
      </w:r>
      <w:r w:rsidRPr="005050F0">
        <w:rPr>
          <w:noProof/>
          <w:lang w:eastAsia="ko-KR"/>
        </w:rPr>
        <w:t>18</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/Common/MCVideoGroupBroadcast/Authorised</w:t>
      </w:r>
      <w:bookmarkEnd w:id="3939"/>
      <w:bookmarkEnd w:id="3940"/>
      <w:bookmarkEnd w:id="3941"/>
      <w:bookmarkEnd w:id="3942"/>
      <w:bookmarkEnd w:id="3943"/>
      <w:bookmarkEnd w:id="3944"/>
    </w:p>
    <w:p w14:paraId="4BA4CC0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1F0B68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5404E" w14:textId="77777777" w:rsidR="00467AE9" w:rsidRPr="005050F0" w:rsidRDefault="00467AE9" w:rsidP="00231052">
            <w:pPr>
              <w:rPr>
                <w:rFonts w:ascii="Arial" w:hAnsi="Arial" w:cs="Arial"/>
                <w:noProof/>
                <w:sz w:val="18"/>
                <w:szCs w:val="18"/>
              </w:rPr>
            </w:pPr>
            <w:r w:rsidRPr="005050F0">
              <w:rPr>
                <w:noProof/>
              </w:rPr>
              <w:t>&lt;x&gt;/Common/MCVideoGroupBroadcast/Authorised</w:t>
            </w:r>
          </w:p>
        </w:tc>
      </w:tr>
      <w:tr w:rsidR="00467AE9" w:rsidRPr="005050F0" w14:paraId="01224CB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97D3E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923D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1415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50DE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372E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4C81F4" w14:textId="77777777" w:rsidR="00467AE9" w:rsidRPr="005050F0" w:rsidRDefault="00467AE9" w:rsidP="00231052">
            <w:pPr>
              <w:jc w:val="center"/>
              <w:rPr>
                <w:rFonts w:ascii="Arial" w:hAnsi="Arial" w:cs="Arial"/>
                <w:b/>
                <w:noProof/>
                <w:sz w:val="18"/>
                <w:szCs w:val="18"/>
              </w:rPr>
            </w:pPr>
          </w:p>
        </w:tc>
      </w:tr>
      <w:tr w:rsidR="00467AE9" w:rsidRPr="005050F0" w14:paraId="37AF935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E6424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6FC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FB2B3"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4721"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0AF7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38CA23" w14:textId="77777777" w:rsidR="00467AE9" w:rsidRPr="005050F0" w:rsidRDefault="00467AE9" w:rsidP="00231052">
            <w:pPr>
              <w:jc w:val="center"/>
              <w:rPr>
                <w:b/>
                <w:noProof/>
              </w:rPr>
            </w:pPr>
          </w:p>
        </w:tc>
      </w:tr>
      <w:tr w:rsidR="00467AE9" w:rsidRPr="005050F0" w14:paraId="730F43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B4E07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3862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B9CF5C4" w14:textId="77777777" w:rsidR="001A1197" w:rsidRPr="005050F0" w:rsidRDefault="001A1197" w:rsidP="001A1197">
      <w:pPr>
        <w:rPr>
          <w:noProof/>
        </w:rPr>
      </w:pPr>
    </w:p>
    <w:p w14:paraId="3F8D34A6" w14:textId="77777777" w:rsidR="00467AE9" w:rsidRPr="005050F0" w:rsidRDefault="00467AE9" w:rsidP="00467AE9">
      <w:pPr>
        <w:rPr>
          <w:rFonts w:cs="Arial"/>
          <w:noProof/>
          <w:szCs w:val="18"/>
          <w:lang w:eastAsia="ko-KR"/>
        </w:rPr>
      </w:pPr>
      <w:r w:rsidRPr="005050F0">
        <w:rPr>
          <w:noProof/>
        </w:rPr>
        <w:t xml:space="preserve">When set to "true" </w:t>
      </w:r>
      <w:r w:rsidRPr="005050F0">
        <w:rPr>
          <w:noProof/>
          <w:lang w:eastAsia="ko-KR"/>
        </w:rPr>
        <w:t xml:space="preserve">the MCVideo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272992F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00F87663" w14:textId="77777777" w:rsidR="00467AE9" w:rsidRPr="005050F0" w:rsidRDefault="00467AE9" w:rsidP="00467AE9">
      <w:pPr>
        <w:pStyle w:val="Heading3"/>
        <w:rPr>
          <w:noProof/>
          <w:lang w:eastAsia="ko-KR"/>
        </w:rPr>
      </w:pPr>
      <w:bookmarkStart w:id="3945" w:name="_Toc4578012"/>
      <w:bookmarkStart w:id="3946" w:name="_Toc27504608"/>
      <w:bookmarkStart w:id="3947" w:name="_Toc27505396"/>
      <w:bookmarkStart w:id="3948" w:name="_Toc27506180"/>
      <w:bookmarkStart w:id="3949" w:name="_Toc27506964"/>
      <w:bookmarkStart w:id="3950" w:name="_Toc176344885"/>
      <w:r w:rsidRPr="005050F0">
        <w:rPr>
          <w:noProof/>
        </w:rPr>
        <w:t>13.2.</w:t>
      </w:r>
      <w:r w:rsidRPr="005050F0">
        <w:rPr>
          <w:noProof/>
          <w:lang w:eastAsia="ko-KR"/>
        </w:rPr>
        <w:t>19</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3945"/>
      <w:bookmarkEnd w:id="3946"/>
      <w:bookmarkEnd w:id="3947"/>
      <w:bookmarkEnd w:id="3948"/>
      <w:bookmarkEnd w:id="3949"/>
      <w:bookmarkEnd w:id="3950"/>
    </w:p>
    <w:p w14:paraId="56E2673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B71FF6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9E8C1D" w14:textId="77777777" w:rsidR="00467AE9" w:rsidRPr="005050F0" w:rsidRDefault="00467AE9" w:rsidP="00231052">
            <w:pPr>
              <w:rPr>
                <w:rFonts w:ascii="Arial" w:hAnsi="Arial" w:cs="Arial"/>
                <w:noProof/>
                <w:sz w:val="18"/>
                <w:szCs w:val="18"/>
              </w:rPr>
            </w:pPr>
            <w:r w:rsidRPr="005050F0">
              <w:rPr>
                <w:noProof/>
              </w:rPr>
              <w:t>&lt;x&gt;/Common/UserBroadcast</w:t>
            </w:r>
          </w:p>
        </w:tc>
      </w:tr>
      <w:tr w:rsidR="00467AE9" w:rsidRPr="005050F0" w14:paraId="2F1CBA2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F646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BFC1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3DB00"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5492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3E87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9AA0F0" w14:textId="77777777" w:rsidR="00467AE9" w:rsidRPr="005050F0" w:rsidRDefault="00467AE9" w:rsidP="00231052">
            <w:pPr>
              <w:jc w:val="center"/>
              <w:rPr>
                <w:rFonts w:ascii="Arial" w:hAnsi="Arial" w:cs="Arial"/>
                <w:b/>
                <w:noProof/>
                <w:sz w:val="18"/>
                <w:szCs w:val="18"/>
              </w:rPr>
            </w:pPr>
          </w:p>
        </w:tc>
      </w:tr>
      <w:tr w:rsidR="00467AE9" w:rsidRPr="005050F0" w14:paraId="2DFF7FA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1F49E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22E6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146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9F42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956D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162112" w14:textId="77777777" w:rsidR="00467AE9" w:rsidRPr="005050F0" w:rsidRDefault="00467AE9" w:rsidP="00231052">
            <w:pPr>
              <w:jc w:val="center"/>
              <w:rPr>
                <w:b/>
                <w:noProof/>
              </w:rPr>
            </w:pPr>
          </w:p>
        </w:tc>
      </w:tr>
      <w:tr w:rsidR="00467AE9" w:rsidRPr="005050F0" w14:paraId="79B0F82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D070B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14141"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152C1FED" w14:textId="77777777" w:rsidR="001A1197" w:rsidRPr="005050F0" w:rsidRDefault="001A1197" w:rsidP="001A1197">
      <w:pPr>
        <w:rPr>
          <w:noProof/>
        </w:rPr>
      </w:pPr>
      <w:bookmarkStart w:id="3951" w:name="_Toc4578013"/>
      <w:bookmarkStart w:id="3952" w:name="_Toc27504609"/>
      <w:bookmarkStart w:id="3953" w:name="_Toc27505397"/>
      <w:bookmarkStart w:id="3954" w:name="_Toc27506181"/>
      <w:bookmarkStart w:id="3955" w:name="_Toc27506965"/>
    </w:p>
    <w:p w14:paraId="58D17195" w14:textId="77777777" w:rsidR="00467AE9" w:rsidRPr="005050F0" w:rsidRDefault="00467AE9" w:rsidP="00467AE9">
      <w:pPr>
        <w:pStyle w:val="Heading3"/>
        <w:rPr>
          <w:noProof/>
          <w:lang w:eastAsia="ko-KR"/>
        </w:rPr>
      </w:pPr>
      <w:bookmarkStart w:id="3956" w:name="_Toc176344886"/>
      <w:r w:rsidRPr="005050F0">
        <w:rPr>
          <w:noProof/>
        </w:rPr>
        <w:t>13.2.20</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3951"/>
      <w:bookmarkEnd w:id="3952"/>
      <w:bookmarkEnd w:id="3953"/>
      <w:bookmarkEnd w:id="3954"/>
      <w:bookmarkEnd w:id="3955"/>
      <w:bookmarkEnd w:id="3956"/>
    </w:p>
    <w:p w14:paraId="75FF3A9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96AE03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77AE69" w14:textId="77777777" w:rsidR="00467AE9" w:rsidRPr="005050F0" w:rsidRDefault="00467AE9" w:rsidP="00231052">
            <w:pPr>
              <w:rPr>
                <w:rFonts w:ascii="Arial" w:hAnsi="Arial" w:cs="Arial"/>
                <w:noProof/>
                <w:sz w:val="18"/>
                <w:szCs w:val="18"/>
              </w:rPr>
            </w:pPr>
            <w:r w:rsidRPr="005050F0">
              <w:rPr>
                <w:iCs/>
                <w:noProof/>
              </w:rPr>
              <w:t>&lt;</w:t>
            </w:r>
            <w:r w:rsidRPr="005050F0">
              <w:rPr>
                <w:noProof/>
              </w:rPr>
              <w:t>x&gt;/Common/UserBroadcast/Authorised</w:t>
            </w:r>
          </w:p>
        </w:tc>
      </w:tr>
      <w:tr w:rsidR="00467AE9" w:rsidRPr="005050F0" w14:paraId="692E0E5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8714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F703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0AE4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A610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A6E0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CC5D90" w14:textId="77777777" w:rsidR="00467AE9" w:rsidRPr="005050F0" w:rsidRDefault="00467AE9" w:rsidP="00231052">
            <w:pPr>
              <w:jc w:val="center"/>
              <w:rPr>
                <w:rFonts w:ascii="Arial" w:hAnsi="Arial" w:cs="Arial"/>
                <w:b/>
                <w:noProof/>
                <w:sz w:val="18"/>
                <w:szCs w:val="18"/>
              </w:rPr>
            </w:pPr>
          </w:p>
        </w:tc>
      </w:tr>
      <w:tr w:rsidR="00467AE9" w:rsidRPr="005050F0" w14:paraId="43E0998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E80B53"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7371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908D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58670"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3381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3C06E0" w14:textId="77777777" w:rsidR="00467AE9" w:rsidRPr="005050F0" w:rsidRDefault="00467AE9" w:rsidP="00231052">
            <w:pPr>
              <w:jc w:val="center"/>
              <w:rPr>
                <w:b/>
                <w:noProof/>
              </w:rPr>
            </w:pPr>
          </w:p>
        </w:tc>
      </w:tr>
      <w:tr w:rsidR="00467AE9" w:rsidRPr="005050F0" w14:paraId="0AC972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6E242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6D1BA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6D39E313" w14:textId="77777777" w:rsidR="001A1197" w:rsidRPr="005050F0" w:rsidRDefault="001A1197" w:rsidP="001A1197">
      <w:pPr>
        <w:rPr>
          <w:noProof/>
        </w:rPr>
      </w:pPr>
    </w:p>
    <w:p w14:paraId="60C93C8C" w14:textId="77777777" w:rsidR="00467AE9" w:rsidRPr="005050F0" w:rsidRDefault="00467AE9" w:rsidP="00467AE9">
      <w:pPr>
        <w:rPr>
          <w:noProof/>
          <w:lang w:eastAsia="ko-KR"/>
        </w:rPr>
      </w:pPr>
      <w:r w:rsidRPr="005050F0">
        <w:rPr>
          <w:noProof/>
        </w:rPr>
        <w:t xml:space="preserve">When set to "true" </w:t>
      </w:r>
      <w:r w:rsidRPr="005050F0">
        <w:rPr>
          <w:noProof/>
          <w:lang w:eastAsia="ko-KR"/>
        </w:rPr>
        <w:t xml:space="preserve">the MCVideo user is authorised to </w:t>
      </w:r>
      <w:r w:rsidRPr="005050F0">
        <w:rPr>
          <w:rFonts w:cs="Arial"/>
          <w:noProof/>
          <w:szCs w:val="18"/>
        </w:rPr>
        <w:t>create a user-broadcast group</w:t>
      </w:r>
      <w:r w:rsidRPr="005050F0">
        <w:rPr>
          <w:noProof/>
          <w:lang w:eastAsia="ko-KR"/>
        </w:rPr>
        <w:t>.</w:t>
      </w:r>
    </w:p>
    <w:p w14:paraId="2324AF63"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rFonts w:cs="Arial"/>
          <w:noProof/>
          <w:szCs w:val="18"/>
        </w:rPr>
        <w:t>create a user-broadcast group</w:t>
      </w:r>
      <w:r w:rsidRPr="005050F0">
        <w:rPr>
          <w:rFonts w:cs="Arial"/>
          <w:noProof/>
          <w:szCs w:val="18"/>
          <w:lang w:eastAsia="ko-KR"/>
        </w:rPr>
        <w:t>.</w:t>
      </w:r>
    </w:p>
    <w:p w14:paraId="51692B5A" w14:textId="77777777" w:rsidR="00467AE9" w:rsidRPr="005050F0" w:rsidRDefault="00467AE9" w:rsidP="00467AE9">
      <w:pPr>
        <w:pStyle w:val="Heading3"/>
        <w:rPr>
          <w:noProof/>
          <w:lang w:eastAsia="ko-KR"/>
        </w:rPr>
      </w:pPr>
      <w:bookmarkStart w:id="3957" w:name="_Toc4578014"/>
      <w:bookmarkStart w:id="3958" w:name="_Toc27504610"/>
      <w:bookmarkStart w:id="3959" w:name="_Toc27505398"/>
      <w:bookmarkStart w:id="3960" w:name="_Toc27506182"/>
      <w:bookmarkStart w:id="3961" w:name="_Toc27506966"/>
      <w:bookmarkStart w:id="3962" w:name="_Toc176344887"/>
      <w:r w:rsidRPr="005050F0">
        <w:rPr>
          <w:noProof/>
        </w:rPr>
        <w:t>13.2.21</w:t>
      </w:r>
      <w:r w:rsidRPr="005050F0">
        <w:rPr>
          <w:noProof/>
        </w:rPr>
        <w:tab/>
      </w:r>
      <w:r w:rsidR="00D4008F" w:rsidRPr="005050F0">
        <w:rPr>
          <w:noProof/>
        </w:rPr>
        <w:t>Void</w:t>
      </w:r>
      <w:bookmarkEnd w:id="3957"/>
      <w:bookmarkEnd w:id="3958"/>
      <w:bookmarkEnd w:id="3959"/>
      <w:bookmarkEnd w:id="3960"/>
      <w:bookmarkEnd w:id="3961"/>
      <w:bookmarkEnd w:id="3962"/>
    </w:p>
    <w:p w14:paraId="4AB0F2FD" w14:textId="77777777" w:rsidR="00467AE9" w:rsidRPr="005050F0" w:rsidRDefault="00467AE9" w:rsidP="00467AE9">
      <w:pPr>
        <w:pStyle w:val="Heading3"/>
        <w:rPr>
          <w:noProof/>
          <w:lang w:eastAsia="ko-KR"/>
        </w:rPr>
      </w:pPr>
      <w:bookmarkStart w:id="3963" w:name="_Toc4578015"/>
      <w:bookmarkStart w:id="3964" w:name="_Toc27504611"/>
      <w:bookmarkStart w:id="3965" w:name="_Toc27505399"/>
      <w:bookmarkStart w:id="3966" w:name="_Toc27506183"/>
      <w:bookmarkStart w:id="3967" w:name="_Toc27506967"/>
      <w:bookmarkStart w:id="3968" w:name="_Toc176344888"/>
      <w:r w:rsidRPr="005050F0">
        <w:rPr>
          <w:noProof/>
        </w:rPr>
        <w:t>13.2.22</w:t>
      </w:r>
      <w:r w:rsidRPr="005050F0">
        <w:rPr>
          <w:noProof/>
        </w:rPr>
        <w:tab/>
      </w:r>
      <w:r w:rsidR="00D4008F" w:rsidRPr="005050F0">
        <w:rPr>
          <w:noProof/>
        </w:rPr>
        <w:t>Void</w:t>
      </w:r>
      <w:bookmarkEnd w:id="3963"/>
      <w:bookmarkEnd w:id="3964"/>
      <w:bookmarkEnd w:id="3965"/>
      <w:bookmarkEnd w:id="3966"/>
      <w:bookmarkEnd w:id="3967"/>
      <w:bookmarkEnd w:id="3968"/>
    </w:p>
    <w:p w14:paraId="01669ED8" w14:textId="77777777" w:rsidR="00467AE9" w:rsidRPr="005050F0" w:rsidRDefault="00467AE9" w:rsidP="00467AE9">
      <w:pPr>
        <w:pStyle w:val="Heading3"/>
        <w:rPr>
          <w:noProof/>
          <w:lang w:eastAsia="ko-KR"/>
        </w:rPr>
      </w:pPr>
      <w:bookmarkStart w:id="3969" w:name="_Toc4578016"/>
      <w:bookmarkStart w:id="3970" w:name="_Toc27504612"/>
      <w:bookmarkStart w:id="3971" w:name="_Toc27505400"/>
      <w:bookmarkStart w:id="3972" w:name="_Toc27506184"/>
      <w:bookmarkStart w:id="3973" w:name="_Toc27506968"/>
      <w:bookmarkStart w:id="3974" w:name="_Toc176344889"/>
      <w:r w:rsidRPr="005050F0">
        <w:rPr>
          <w:noProof/>
        </w:rPr>
        <w:t>13.2.23</w:t>
      </w:r>
      <w:r w:rsidRPr="005050F0">
        <w:rPr>
          <w:noProof/>
        </w:rPr>
        <w:tab/>
      </w:r>
      <w:r w:rsidR="00D4008F" w:rsidRPr="005050F0">
        <w:rPr>
          <w:noProof/>
        </w:rPr>
        <w:t>Void</w:t>
      </w:r>
      <w:bookmarkEnd w:id="3969"/>
      <w:bookmarkEnd w:id="3970"/>
      <w:bookmarkEnd w:id="3971"/>
      <w:bookmarkEnd w:id="3972"/>
      <w:bookmarkEnd w:id="3973"/>
      <w:bookmarkEnd w:id="3974"/>
    </w:p>
    <w:p w14:paraId="58E86A28" w14:textId="77777777" w:rsidR="00467AE9" w:rsidRPr="005050F0" w:rsidRDefault="00467AE9" w:rsidP="00467AE9">
      <w:pPr>
        <w:pStyle w:val="Heading3"/>
        <w:rPr>
          <w:noProof/>
          <w:lang w:eastAsia="ko-KR"/>
        </w:rPr>
      </w:pPr>
      <w:bookmarkStart w:id="3975" w:name="_Toc4578017"/>
      <w:bookmarkStart w:id="3976" w:name="_Toc27504613"/>
      <w:bookmarkStart w:id="3977" w:name="_Toc27505401"/>
      <w:bookmarkStart w:id="3978" w:name="_Toc27506185"/>
      <w:bookmarkStart w:id="3979" w:name="_Toc27506969"/>
      <w:bookmarkStart w:id="3980" w:name="_Toc176344890"/>
      <w:r w:rsidRPr="005050F0">
        <w:rPr>
          <w:noProof/>
        </w:rPr>
        <w:t>13.2.24</w:t>
      </w:r>
      <w:r w:rsidRPr="005050F0">
        <w:rPr>
          <w:noProof/>
        </w:rPr>
        <w:tab/>
      </w:r>
      <w:r w:rsidR="00D4008F" w:rsidRPr="005050F0">
        <w:rPr>
          <w:noProof/>
        </w:rPr>
        <w:t>Void</w:t>
      </w:r>
      <w:bookmarkEnd w:id="3975"/>
      <w:bookmarkEnd w:id="3976"/>
      <w:bookmarkEnd w:id="3977"/>
      <w:bookmarkEnd w:id="3978"/>
      <w:bookmarkEnd w:id="3979"/>
      <w:bookmarkEnd w:id="3980"/>
    </w:p>
    <w:p w14:paraId="673D6862" w14:textId="77777777" w:rsidR="00467AE9" w:rsidRPr="005050F0" w:rsidRDefault="00467AE9" w:rsidP="00467AE9">
      <w:pPr>
        <w:pStyle w:val="Heading3"/>
        <w:rPr>
          <w:noProof/>
          <w:lang w:eastAsia="ko-KR"/>
        </w:rPr>
      </w:pPr>
      <w:bookmarkStart w:id="3981" w:name="_Toc4578018"/>
      <w:bookmarkStart w:id="3982" w:name="_Toc27504614"/>
      <w:bookmarkStart w:id="3983" w:name="_Toc27505402"/>
      <w:bookmarkStart w:id="3984" w:name="_Toc27506186"/>
      <w:bookmarkStart w:id="3985" w:name="_Toc27506970"/>
      <w:bookmarkStart w:id="3986" w:name="_Toc176344891"/>
      <w:r w:rsidRPr="005050F0">
        <w:rPr>
          <w:noProof/>
        </w:rPr>
        <w:t>13.2.25</w:t>
      </w:r>
      <w:r w:rsidRPr="005050F0">
        <w:rPr>
          <w:noProof/>
        </w:rPr>
        <w:tab/>
      </w:r>
      <w:r w:rsidR="00D4008F" w:rsidRPr="005050F0">
        <w:rPr>
          <w:noProof/>
        </w:rPr>
        <w:t>Void</w:t>
      </w:r>
      <w:bookmarkEnd w:id="3981"/>
      <w:bookmarkEnd w:id="3982"/>
      <w:bookmarkEnd w:id="3983"/>
      <w:bookmarkEnd w:id="3984"/>
      <w:bookmarkEnd w:id="3985"/>
      <w:bookmarkEnd w:id="3986"/>
    </w:p>
    <w:p w14:paraId="39DA5377" w14:textId="77777777" w:rsidR="00467AE9" w:rsidRPr="005050F0" w:rsidRDefault="00467AE9" w:rsidP="00467AE9">
      <w:pPr>
        <w:pStyle w:val="Heading3"/>
        <w:rPr>
          <w:noProof/>
          <w:lang w:eastAsia="ko-KR"/>
        </w:rPr>
      </w:pPr>
      <w:bookmarkStart w:id="3987" w:name="_Toc4578019"/>
      <w:bookmarkStart w:id="3988" w:name="_Toc27504615"/>
      <w:bookmarkStart w:id="3989" w:name="_Toc27505403"/>
      <w:bookmarkStart w:id="3990" w:name="_Toc27506187"/>
      <w:bookmarkStart w:id="3991" w:name="_Toc27506971"/>
      <w:bookmarkStart w:id="3992" w:name="_Toc176344892"/>
      <w:r w:rsidRPr="005050F0">
        <w:rPr>
          <w:noProof/>
        </w:rPr>
        <w:t>13.2.26</w:t>
      </w:r>
      <w:r w:rsidRPr="005050F0">
        <w:rPr>
          <w:noProof/>
        </w:rPr>
        <w:tab/>
      </w:r>
      <w:r w:rsidR="00D4008F" w:rsidRPr="005050F0">
        <w:rPr>
          <w:noProof/>
        </w:rPr>
        <w:t>Void</w:t>
      </w:r>
      <w:bookmarkEnd w:id="3987"/>
      <w:bookmarkEnd w:id="3988"/>
      <w:bookmarkEnd w:id="3989"/>
      <w:bookmarkEnd w:id="3990"/>
      <w:bookmarkEnd w:id="3991"/>
      <w:bookmarkEnd w:id="3992"/>
    </w:p>
    <w:p w14:paraId="07C0CA3C" w14:textId="77777777" w:rsidR="00467AE9" w:rsidRPr="005050F0" w:rsidRDefault="00467AE9" w:rsidP="00467AE9">
      <w:pPr>
        <w:pStyle w:val="Heading3"/>
        <w:rPr>
          <w:noProof/>
          <w:lang w:eastAsia="ko-KR"/>
        </w:rPr>
      </w:pPr>
      <w:bookmarkStart w:id="3993" w:name="_Toc4578020"/>
      <w:bookmarkStart w:id="3994" w:name="_Toc27504616"/>
      <w:bookmarkStart w:id="3995" w:name="_Toc27505404"/>
      <w:bookmarkStart w:id="3996" w:name="_Toc27506188"/>
      <w:bookmarkStart w:id="3997" w:name="_Toc27506972"/>
      <w:bookmarkStart w:id="3998" w:name="_Toc176344893"/>
      <w:r w:rsidRPr="005050F0">
        <w:rPr>
          <w:noProof/>
        </w:rPr>
        <w:t>13.2.27</w:t>
      </w:r>
      <w:r w:rsidRPr="005050F0">
        <w:rPr>
          <w:noProof/>
        </w:rPr>
        <w:tab/>
      </w:r>
      <w:r w:rsidR="00D4008F" w:rsidRPr="005050F0">
        <w:rPr>
          <w:noProof/>
        </w:rPr>
        <w:t>Void</w:t>
      </w:r>
      <w:bookmarkEnd w:id="3993"/>
      <w:bookmarkEnd w:id="3994"/>
      <w:bookmarkEnd w:id="3995"/>
      <w:bookmarkEnd w:id="3996"/>
      <w:bookmarkEnd w:id="3997"/>
      <w:bookmarkEnd w:id="3998"/>
    </w:p>
    <w:p w14:paraId="0A1B16A6" w14:textId="77777777" w:rsidR="00467AE9" w:rsidRPr="005050F0" w:rsidRDefault="00467AE9" w:rsidP="00467AE9">
      <w:pPr>
        <w:pStyle w:val="Heading3"/>
        <w:rPr>
          <w:noProof/>
          <w:lang w:eastAsia="ko-KR"/>
        </w:rPr>
      </w:pPr>
      <w:bookmarkStart w:id="3999" w:name="_Toc4578021"/>
      <w:bookmarkStart w:id="4000" w:name="_Toc27504617"/>
      <w:bookmarkStart w:id="4001" w:name="_Toc27505405"/>
      <w:bookmarkStart w:id="4002" w:name="_Toc27506189"/>
      <w:bookmarkStart w:id="4003" w:name="_Toc27506973"/>
      <w:bookmarkStart w:id="4004" w:name="_Toc176344894"/>
      <w:r w:rsidRPr="005050F0">
        <w:rPr>
          <w:noProof/>
        </w:rPr>
        <w:t>13.2.28</w:t>
      </w:r>
      <w:r w:rsidRPr="005050F0">
        <w:rPr>
          <w:noProof/>
        </w:rPr>
        <w:tab/>
      </w:r>
      <w:r w:rsidR="00D4008F" w:rsidRPr="005050F0">
        <w:rPr>
          <w:noProof/>
        </w:rPr>
        <w:t>Void</w:t>
      </w:r>
      <w:bookmarkEnd w:id="3999"/>
      <w:bookmarkEnd w:id="4000"/>
      <w:bookmarkEnd w:id="4001"/>
      <w:bookmarkEnd w:id="4002"/>
      <w:bookmarkEnd w:id="4003"/>
      <w:bookmarkEnd w:id="4004"/>
    </w:p>
    <w:p w14:paraId="4C409048" w14:textId="77777777" w:rsidR="00467AE9" w:rsidRPr="005050F0" w:rsidRDefault="00467AE9" w:rsidP="00467AE9">
      <w:pPr>
        <w:pStyle w:val="Heading3"/>
        <w:rPr>
          <w:noProof/>
          <w:lang w:eastAsia="ko-KR"/>
        </w:rPr>
      </w:pPr>
      <w:bookmarkStart w:id="4005" w:name="_Toc4578022"/>
      <w:bookmarkStart w:id="4006" w:name="_Toc27504618"/>
      <w:bookmarkStart w:id="4007" w:name="_Toc27505406"/>
      <w:bookmarkStart w:id="4008" w:name="_Toc27506190"/>
      <w:bookmarkStart w:id="4009" w:name="_Toc27506974"/>
      <w:bookmarkStart w:id="4010" w:name="_Toc176344895"/>
      <w:r w:rsidRPr="005050F0">
        <w:rPr>
          <w:noProof/>
        </w:rPr>
        <w:t>13.2.29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AllowedActivateAlert</w:t>
      </w:r>
      <w:bookmarkEnd w:id="4005"/>
      <w:bookmarkEnd w:id="4006"/>
      <w:bookmarkEnd w:id="4007"/>
      <w:bookmarkEnd w:id="4008"/>
      <w:bookmarkEnd w:id="4009"/>
      <w:bookmarkEnd w:id="4010"/>
    </w:p>
    <w:p w14:paraId="63EBF9EA" w14:textId="77777777" w:rsidR="00467AE9" w:rsidRPr="005050F0" w:rsidRDefault="00467AE9" w:rsidP="00467AE9">
      <w:pPr>
        <w:pStyle w:val="TH"/>
        <w:rPr>
          <w:noProof/>
          <w:lang w:eastAsia="ko-KR"/>
        </w:rPr>
      </w:pPr>
      <w:r w:rsidRPr="005050F0">
        <w:rPr>
          <w:noProof/>
        </w:rPr>
        <w:t>Table 13.2.29.1: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B36107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DF6517"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AllowedActivateAlert</w:t>
            </w:r>
          </w:p>
        </w:tc>
      </w:tr>
      <w:tr w:rsidR="00467AE9" w:rsidRPr="005050F0" w14:paraId="643CF9B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1F79A"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4910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CC1B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F585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D3F3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A049D4" w14:textId="77777777" w:rsidR="00467AE9" w:rsidRPr="005050F0" w:rsidRDefault="00467AE9" w:rsidP="00231052">
            <w:pPr>
              <w:jc w:val="center"/>
              <w:rPr>
                <w:rFonts w:ascii="Arial" w:hAnsi="Arial" w:cs="Arial"/>
                <w:b/>
                <w:noProof/>
                <w:sz w:val="18"/>
                <w:szCs w:val="18"/>
              </w:rPr>
            </w:pPr>
          </w:p>
        </w:tc>
      </w:tr>
      <w:tr w:rsidR="00467AE9" w:rsidRPr="005050F0" w14:paraId="291B149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5E2E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EEC4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AF4ED"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2E41D"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6195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26A1D5" w14:textId="77777777" w:rsidR="00467AE9" w:rsidRPr="005050F0" w:rsidRDefault="00467AE9" w:rsidP="00231052">
            <w:pPr>
              <w:jc w:val="center"/>
              <w:rPr>
                <w:b/>
                <w:noProof/>
              </w:rPr>
            </w:pPr>
          </w:p>
        </w:tc>
      </w:tr>
      <w:tr w:rsidR="00467AE9" w:rsidRPr="005050F0" w14:paraId="4B0E7B3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F19EC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64FB6D"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activate an emergency alert.</w:t>
            </w:r>
          </w:p>
        </w:tc>
      </w:tr>
    </w:tbl>
    <w:p w14:paraId="05998EB4" w14:textId="77777777" w:rsidR="001A1197" w:rsidRPr="005050F0" w:rsidRDefault="001A1197" w:rsidP="001A1197">
      <w:pPr>
        <w:rPr>
          <w:noProof/>
        </w:rPr>
      </w:pPr>
    </w:p>
    <w:p w14:paraId="6F0438D3"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activate an emergency alert.</w:t>
      </w:r>
    </w:p>
    <w:p w14:paraId="1004E1A7"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activate an emergency alert.</w:t>
      </w:r>
    </w:p>
    <w:p w14:paraId="265185D5" w14:textId="77777777" w:rsidR="00467AE9" w:rsidRPr="005050F0" w:rsidRDefault="00467AE9" w:rsidP="00467AE9">
      <w:pPr>
        <w:pStyle w:val="Heading3"/>
        <w:rPr>
          <w:noProof/>
          <w:lang w:eastAsia="ko-KR"/>
        </w:rPr>
      </w:pPr>
      <w:bookmarkStart w:id="4011" w:name="_Toc4578023"/>
      <w:bookmarkStart w:id="4012" w:name="_Toc27504619"/>
      <w:bookmarkStart w:id="4013" w:name="_Toc27505407"/>
      <w:bookmarkStart w:id="4014" w:name="_Toc27506191"/>
      <w:bookmarkStart w:id="4015" w:name="_Toc27506975"/>
      <w:bookmarkStart w:id="4016" w:name="_Toc176344896"/>
      <w:r w:rsidRPr="005050F0">
        <w:rPr>
          <w:noProof/>
        </w:rPr>
        <w:t>13.2.30</w:t>
      </w:r>
      <w:r w:rsidRPr="005050F0">
        <w:rPr>
          <w:noProof/>
        </w:rPr>
        <w:tab/>
        <w:t>/</w:t>
      </w:r>
      <w:r w:rsidRPr="005050F0">
        <w:rPr>
          <w:i/>
          <w:iCs/>
          <w:noProof/>
        </w:rPr>
        <w:t>&lt;x&gt;</w:t>
      </w:r>
      <w:r w:rsidRPr="005050F0">
        <w:rPr>
          <w:noProof/>
        </w:rPr>
        <w:t>/</w:t>
      </w:r>
      <w:r w:rsidRPr="005050F0">
        <w:rPr>
          <w:i/>
          <w:iCs/>
          <w:noProof/>
        </w:rPr>
        <w:t>&lt;x&gt;</w:t>
      </w:r>
      <w:r w:rsidRPr="005050F0">
        <w:rPr>
          <w:noProof/>
        </w:rPr>
        <w:t>/Common/AllowedCancelAlert</w:t>
      </w:r>
      <w:bookmarkEnd w:id="4011"/>
      <w:bookmarkEnd w:id="4012"/>
      <w:bookmarkEnd w:id="4013"/>
      <w:bookmarkEnd w:id="4014"/>
      <w:bookmarkEnd w:id="4015"/>
      <w:bookmarkEnd w:id="4016"/>
    </w:p>
    <w:p w14:paraId="2087FEC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2.30.1: /</w:t>
      </w:r>
      <w:r w:rsidRPr="005050F0">
        <w:rPr>
          <w:i/>
          <w:iCs/>
          <w:noProof/>
        </w:rPr>
        <w:t>&lt;x&gt;</w:t>
      </w:r>
      <w:r w:rsidRPr="005050F0">
        <w:rPr>
          <w:noProof/>
        </w:rPr>
        <w:t>/</w:t>
      </w:r>
      <w:r w:rsidRPr="005050F0">
        <w:rPr>
          <w:noProof/>
          <w:lang w:eastAsia="ko-KR"/>
        </w:rPr>
        <w:t>&lt;x&gt;</w:t>
      </w:r>
      <w:r w:rsidRPr="005050F0">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0C5DF11"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457C7F"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AllowedCancelAlert</w:t>
            </w:r>
          </w:p>
        </w:tc>
      </w:tr>
      <w:tr w:rsidR="00467AE9" w:rsidRPr="005050F0" w14:paraId="1FB9BD6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0B5B3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A7E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1D922"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3C37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DBAF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8970D0" w14:textId="77777777" w:rsidR="00467AE9" w:rsidRPr="005050F0" w:rsidRDefault="00467AE9" w:rsidP="00231052">
            <w:pPr>
              <w:jc w:val="center"/>
              <w:rPr>
                <w:rFonts w:ascii="Arial" w:hAnsi="Arial" w:cs="Arial"/>
                <w:b/>
                <w:noProof/>
                <w:sz w:val="18"/>
                <w:szCs w:val="18"/>
              </w:rPr>
            </w:pPr>
          </w:p>
        </w:tc>
      </w:tr>
      <w:tr w:rsidR="00467AE9" w:rsidRPr="005050F0" w14:paraId="55341EA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4944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8480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C44F"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7DD46"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8059"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C88BFD4" w14:textId="77777777" w:rsidR="00467AE9" w:rsidRPr="005050F0" w:rsidRDefault="00467AE9" w:rsidP="00231052">
            <w:pPr>
              <w:jc w:val="center"/>
              <w:rPr>
                <w:b/>
                <w:noProof/>
              </w:rPr>
            </w:pPr>
          </w:p>
        </w:tc>
      </w:tr>
      <w:tr w:rsidR="00467AE9" w:rsidRPr="005050F0" w14:paraId="4DE414A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7CEA5"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0F66B6" w14:textId="77777777" w:rsidR="00467AE9" w:rsidRPr="005050F0" w:rsidRDefault="00467AE9" w:rsidP="00231052">
            <w:pPr>
              <w:rPr>
                <w:noProof/>
                <w:lang w:eastAsia="ko-KR"/>
              </w:rPr>
            </w:pPr>
            <w:r w:rsidRPr="005050F0">
              <w:rPr>
                <w:noProof/>
              </w:rPr>
              <w:t xml:space="preserve">This leaf node indicates whether </w:t>
            </w:r>
            <w:r w:rsidRPr="005050F0">
              <w:rPr>
                <w:noProof/>
                <w:lang w:eastAsia="ko-KR"/>
              </w:rPr>
              <w:t>the MCVideo user is allowed to cancel an emergency alert.</w:t>
            </w:r>
          </w:p>
        </w:tc>
      </w:tr>
    </w:tbl>
    <w:p w14:paraId="41F84D63" w14:textId="77777777" w:rsidR="001A1197" w:rsidRPr="005050F0" w:rsidRDefault="001A1197" w:rsidP="001A1197">
      <w:pPr>
        <w:rPr>
          <w:noProof/>
        </w:rPr>
      </w:pPr>
    </w:p>
    <w:p w14:paraId="6DBDB431"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cancel an emergency alert.</w:t>
      </w:r>
    </w:p>
    <w:p w14:paraId="21B6A4DA"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cancel an emergency alert.</w:t>
      </w:r>
    </w:p>
    <w:p w14:paraId="76DF0C25" w14:textId="77777777" w:rsidR="00467AE9" w:rsidRPr="005050F0" w:rsidRDefault="00467AE9" w:rsidP="00467AE9">
      <w:pPr>
        <w:pStyle w:val="Heading3"/>
        <w:rPr>
          <w:noProof/>
          <w:lang w:eastAsia="ko-KR"/>
        </w:rPr>
      </w:pPr>
      <w:bookmarkStart w:id="4017" w:name="_Toc4578024"/>
      <w:bookmarkStart w:id="4018" w:name="_Toc27504620"/>
      <w:bookmarkStart w:id="4019" w:name="_Toc27505408"/>
      <w:bookmarkStart w:id="4020" w:name="_Toc27506192"/>
      <w:bookmarkStart w:id="4021" w:name="_Toc27506976"/>
      <w:bookmarkStart w:id="4022" w:name="_Toc176344897"/>
      <w:r w:rsidRPr="005050F0">
        <w:rPr>
          <w:noProof/>
          <w:lang w:eastAsia="ko-KR"/>
        </w:rPr>
        <w:t>13.</w:t>
      </w:r>
      <w:r w:rsidRPr="005050F0">
        <w:rPr>
          <w:noProof/>
        </w:rPr>
        <w:t>2.</w:t>
      </w:r>
      <w:r w:rsidRPr="005050F0">
        <w:rPr>
          <w:noProof/>
          <w:lang w:eastAsia="ko-KR"/>
        </w:rPr>
        <w:t>31</w:t>
      </w:r>
      <w:r w:rsidRPr="005050F0">
        <w:rPr>
          <w:noProof/>
        </w:rPr>
        <w:tab/>
      </w:r>
      <w:r w:rsidR="00D0243D" w:rsidRPr="005050F0">
        <w:rPr>
          <w:noProof/>
        </w:rPr>
        <w:t>Void</w:t>
      </w:r>
      <w:bookmarkEnd w:id="4017"/>
      <w:bookmarkEnd w:id="4018"/>
      <w:bookmarkEnd w:id="4019"/>
      <w:bookmarkEnd w:id="4020"/>
      <w:bookmarkEnd w:id="4021"/>
      <w:bookmarkEnd w:id="4022"/>
    </w:p>
    <w:p w14:paraId="65E1D62F" w14:textId="77777777" w:rsidR="00467AE9" w:rsidRPr="005050F0" w:rsidRDefault="00467AE9" w:rsidP="00467AE9">
      <w:pPr>
        <w:pStyle w:val="Heading3"/>
        <w:rPr>
          <w:noProof/>
          <w:lang w:eastAsia="ko-KR"/>
        </w:rPr>
      </w:pPr>
      <w:bookmarkStart w:id="4023" w:name="_Toc4578025"/>
      <w:bookmarkStart w:id="4024" w:name="_Toc27504621"/>
      <w:bookmarkStart w:id="4025" w:name="_Toc27505409"/>
      <w:bookmarkStart w:id="4026" w:name="_Toc27506193"/>
      <w:bookmarkStart w:id="4027" w:name="_Toc27506977"/>
      <w:bookmarkStart w:id="4028" w:name="_Toc176344898"/>
      <w:r w:rsidRPr="005050F0">
        <w:rPr>
          <w:noProof/>
          <w:lang w:eastAsia="ko-KR"/>
        </w:rPr>
        <w:t>13.</w:t>
      </w:r>
      <w:r w:rsidRPr="005050F0">
        <w:rPr>
          <w:noProof/>
        </w:rPr>
        <w:t>2.32</w:t>
      </w:r>
      <w:r w:rsidRPr="005050F0">
        <w:rPr>
          <w:noProof/>
        </w:rPr>
        <w:tab/>
      </w:r>
      <w:r w:rsidR="00D0243D" w:rsidRPr="005050F0">
        <w:rPr>
          <w:noProof/>
        </w:rPr>
        <w:t>Void</w:t>
      </w:r>
      <w:bookmarkEnd w:id="4023"/>
      <w:bookmarkEnd w:id="4024"/>
      <w:bookmarkEnd w:id="4025"/>
      <w:bookmarkEnd w:id="4026"/>
      <w:bookmarkEnd w:id="4027"/>
      <w:bookmarkEnd w:id="4028"/>
    </w:p>
    <w:p w14:paraId="23E2B4E6" w14:textId="77777777" w:rsidR="00467AE9" w:rsidRPr="005050F0" w:rsidRDefault="00467AE9" w:rsidP="00467AE9">
      <w:pPr>
        <w:pStyle w:val="Heading3"/>
        <w:rPr>
          <w:noProof/>
          <w:lang w:eastAsia="ko-KR"/>
        </w:rPr>
      </w:pPr>
      <w:bookmarkStart w:id="4029" w:name="_Toc4578026"/>
      <w:bookmarkStart w:id="4030" w:name="_Toc27504622"/>
      <w:bookmarkStart w:id="4031" w:name="_Toc27505410"/>
      <w:bookmarkStart w:id="4032" w:name="_Toc27506194"/>
      <w:bookmarkStart w:id="4033" w:name="_Toc27506978"/>
      <w:bookmarkStart w:id="4034" w:name="_Toc176344899"/>
      <w:r w:rsidRPr="005050F0">
        <w:rPr>
          <w:noProof/>
          <w:lang w:eastAsia="ko-KR"/>
        </w:rPr>
        <w:t>13.</w:t>
      </w:r>
      <w:r w:rsidRPr="005050F0">
        <w:rPr>
          <w:noProof/>
        </w:rPr>
        <w:t>2.33</w:t>
      </w:r>
      <w:r w:rsidRPr="005050F0">
        <w:rPr>
          <w:noProof/>
        </w:rPr>
        <w:tab/>
      </w:r>
      <w:r w:rsidR="00D0243D" w:rsidRPr="005050F0">
        <w:rPr>
          <w:noProof/>
        </w:rPr>
        <w:t>Void</w:t>
      </w:r>
      <w:bookmarkEnd w:id="4029"/>
      <w:bookmarkEnd w:id="4030"/>
      <w:bookmarkEnd w:id="4031"/>
      <w:bookmarkEnd w:id="4032"/>
      <w:bookmarkEnd w:id="4033"/>
      <w:bookmarkEnd w:id="4034"/>
    </w:p>
    <w:p w14:paraId="4B429DA4" w14:textId="77777777" w:rsidR="00467AE9" w:rsidRPr="005050F0" w:rsidRDefault="00467AE9" w:rsidP="00467AE9">
      <w:pPr>
        <w:pStyle w:val="Heading3"/>
        <w:rPr>
          <w:noProof/>
          <w:lang w:eastAsia="ko-KR"/>
        </w:rPr>
      </w:pPr>
      <w:bookmarkStart w:id="4035" w:name="_Toc4578027"/>
      <w:bookmarkStart w:id="4036" w:name="_Toc27504623"/>
      <w:bookmarkStart w:id="4037" w:name="_Toc27505411"/>
      <w:bookmarkStart w:id="4038" w:name="_Toc27506195"/>
      <w:bookmarkStart w:id="4039" w:name="_Toc27506979"/>
      <w:bookmarkStart w:id="4040" w:name="_Toc176344900"/>
      <w:r w:rsidRPr="005050F0">
        <w:rPr>
          <w:noProof/>
          <w:lang w:eastAsia="ko-KR"/>
        </w:rPr>
        <w:t>13.</w:t>
      </w:r>
      <w:r w:rsidRPr="005050F0">
        <w:rPr>
          <w:noProof/>
        </w:rPr>
        <w:t>2.34</w:t>
      </w:r>
      <w:r w:rsidRPr="005050F0">
        <w:rPr>
          <w:noProof/>
        </w:rPr>
        <w:tab/>
      </w:r>
      <w:r w:rsidR="00D0243D" w:rsidRPr="005050F0">
        <w:rPr>
          <w:noProof/>
        </w:rPr>
        <w:t>Void</w:t>
      </w:r>
      <w:bookmarkEnd w:id="4035"/>
      <w:bookmarkEnd w:id="4036"/>
      <w:bookmarkEnd w:id="4037"/>
      <w:bookmarkEnd w:id="4038"/>
      <w:bookmarkEnd w:id="4039"/>
      <w:bookmarkEnd w:id="4040"/>
    </w:p>
    <w:p w14:paraId="55A67E5C" w14:textId="77777777" w:rsidR="00467AE9" w:rsidRPr="005050F0" w:rsidRDefault="00467AE9" w:rsidP="00467AE9">
      <w:pPr>
        <w:pStyle w:val="Heading3"/>
        <w:rPr>
          <w:noProof/>
          <w:lang w:eastAsia="ko-KR"/>
        </w:rPr>
      </w:pPr>
      <w:bookmarkStart w:id="4041" w:name="_Toc4578028"/>
      <w:bookmarkStart w:id="4042" w:name="_Toc27504624"/>
      <w:bookmarkStart w:id="4043" w:name="_Toc27505412"/>
      <w:bookmarkStart w:id="4044" w:name="_Toc27506196"/>
      <w:bookmarkStart w:id="4045" w:name="_Toc27506980"/>
      <w:bookmarkStart w:id="4046" w:name="_Toc176344901"/>
      <w:r w:rsidRPr="005050F0">
        <w:rPr>
          <w:noProof/>
          <w:lang w:eastAsia="ko-KR"/>
        </w:rPr>
        <w:t>13.</w:t>
      </w:r>
      <w:r w:rsidRPr="005050F0">
        <w:rPr>
          <w:noProof/>
        </w:rPr>
        <w:t>2.</w:t>
      </w:r>
      <w:r w:rsidRPr="005050F0">
        <w:rPr>
          <w:noProof/>
          <w:lang w:eastAsia="ko-KR"/>
        </w:rPr>
        <w:t>35</w:t>
      </w:r>
      <w:r w:rsidRPr="005050F0">
        <w:rPr>
          <w:noProof/>
        </w:rPr>
        <w:tab/>
      </w:r>
      <w:r w:rsidR="00D0243D" w:rsidRPr="005050F0">
        <w:rPr>
          <w:noProof/>
        </w:rPr>
        <w:t>Void</w:t>
      </w:r>
      <w:bookmarkEnd w:id="4041"/>
      <w:bookmarkEnd w:id="4042"/>
      <w:bookmarkEnd w:id="4043"/>
      <w:bookmarkEnd w:id="4044"/>
      <w:bookmarkEnd w:id="4045"/>
      <w:bookmarkEnd w:id="4046"/>
    </w:p>
    <w:p w14:paraId="6F4A6AD5" w14:textId="77777777" w:rsidR="00467AE9" w:rsidRPr="005050F0" w:rsidRDefault="00467AE9" w:rsidP="00467AE9">
      <w:pPr>
        <w:pStyle w:val="Heading3"/>
        <w:rPr>
          <w:noProof/>
          <w:lang w:eastAsia="ko-KR"/>
        </w:rPr>
      </w:pPr>
      <w:bookmarkStart w:id="4047" w:name="_Toc4578029"/>
      <w:bookmarkStart w:id="4048" w:name="_Toc27504625"/>
      <w:bookmarkStart w:id="4049" w:name="_Toc27505413"/>
      <w:bookmarkStart w:id="4050" w:name="_Toc27506197"/>
      <w:bookmarkStart w:id="4051" w:name="_Toc27506981"/>
      <w:bookmarkStart w:id="4052" w:name="_Toc176344902"/>
      <w:r w:rsidRPr="005050F0">
        <w:rPr>
          <w:noProof/>
        </w:rPr>
        <w:t>13.2.</w:t>
      </w:r>
      <w:r w:rsidRPr="005050F0">
        <w:rPr>
          <w:noProof/>
          <w:lang w:eastAsia="ko-KR"/>
        </w:rPr>
        <w:t>36</w:t>
      </w:r>
      <w:r w:rsidRPr="005050F0">
        <w:rPr>
          <w:noProof/>
        </w:rPr>
        <w:tab/>
      </w:r>
      <w:r w:rsidR="00D0243D" w:rsidRPr="005050F0">
        <w:rPr>
          <w:noProof/>
        </w:rPr>
        <w:t>Void</w:t>
      </w:r>
      <w:bookmarkEnd w:id="4047"/>
      <w:bookmarkEnd w:id="4048"/>
      <w:bookmarkEnd w:id="4049"/>
      <w:bookmarkEnd w:id="4050"/>
      <w:bookmarkEnd w:id="4051"/>
      <w:bookmarkEnd w:id="4052"/>
    </w:p>
    <w:p w14:paraId="14F15E4C" w14:textId="77777777" w:rsidR="00467AE9" w:rsidRPr="005050F0" w:rsidRDefault="00467AE9" w:rsidP="00467AE9">
      <w:pPr>
        <w:pStyle w:val="Heading3"/>
        <w:rPr>
          <w:noProof/>
          <w:lang w:eastAsia="ko-KR"/>
        </w:rPr>
      </w:pPr>
      <w:bookmarkStart w:id="4053" w:name="_Toc4578030"/>
      <w:bookmarkStart w:id="4054" w:name="_Toc27504626"/>
      <w:bookmarkStart w:id="4055" w:name="_Toc27505414"/>
      <w:bookmarkStart w:id="4056" w:name="_Toc27506198"/>
      <w:bookmarkStart w:id="4057" w:name="_Toc27506982"/>
      <w:bookmarkStart w:id="4058" w:name="_Toc176344903"/>
      <w:r w:rsidRPr="005050F0">
        <w:rPr>
          <w:noProof/>
        </w:rPr>
        <w:t>13.2.</w:t>
      </w:r>
      <w:r w:rsidRPr="005050F0">
        <w:rPr>
          <w:noProof/>
          <w:lang w:eastAsia="ko-KR"/>
        </w:rPr>
        <w:t>37</w:t>
      </w:r>
      <w:r w:rsidRPr="005050F0">
        <w:rPr>
          <w:noProof/>
          <w:lang w:eastAsia="ko-KR"/>
        </w:rPr>
        <w:tab/>
      </w:r>
      <w:r w:rsidR="00D0243D" w:rsidRPr="005050F0">
        <w:rPr>
          <w:noProof/>
        </w:rPr>
        <w:t>Void</w:t>
      </w:r>
      <w:bookmarkEnd w:id="4053"/>
      <w:bookmarkEnd w:id="4054"/>
      <w:bookmarkEnd w:id="4055"/>
      <w:bookmarkEnd w:id="4056"/>
      <w:bookmarkEnd w:id="4057"/>
      <w:bookmarkEnd w:id="4058"/>
    </w:p>
    <w:p w14:paraId="0ABB5943" w14:textId="77777777" w:rsidR="00467AE9" w:rsidRPr="005050F0" w:rsidRDefault="00467AE9" w:rsidP="00467AE9">
      <w:pPr>
        <w:pStyle w:val="Heading3"/>
        <w:rPr>
          <w:noProof/>
          <w:lang w:eastAsia="ko-KR"/>
        </w:rPr>
      </w:pPr>
      <w:bookmarkStart w:id="4059" w:name="_Toc4578031"/>
      <w:bookmarkStart w:id="4060" w:name="_Toc27504627"/>
      <w:bookmarkStart w:id="4061" w:name="_Toc27505415"/>
      <w:bookmarkStart w:id="4062" w:name="_Toc27506199"/>
      <w:bookmarkStart w:id="4063" w:name="_Toc27506983"/>
      <w:bookmarkStart w:id="4064" w:name="_Toc176344904"/>
      <w:r w:rsidRPr="005050F0">
        <w:rPr>
          <w:noProof/>
        </w:rPr>
        <w:t>13.2.38</w:t>
      </w:r>
      <w:r w:rsidRPr="005050F0">
        <w:rPr>
          <w:noProof/>
        </w:rPr>
        <w:tab/>
      </w:r>
      <w:r w:rsidR="00D0243D" w:rsidRPr="005050F0">
        <w:rPr>
          <w:noProof/>
        </w:rPr>
        <w:t>Void</w:t>
      </w:r>
      <w:bookmarkEnd w:id="4059"/>
      <w:bookmarkEnd w:id="4060"/>
      <w:bookmarkEnd w:id="4061"/>
      <w:bookmarkEnd w:id="4062"/>
      <w:bookmarkEnd w:id="4063"/>
      <w:bookmarkEnd w:id="4064"/>
    </w:p>
    <w:p w14:paraId="505C1609" w14:textId="77777777" w:rsidR="00872A5E" w:rsidRPr="005050F0" w:rsidRDefault="00872A5E" w:rsidP="00872A5E">
      <w:pPr>
        <w:pStyle w:val="Heading3"/>
        <w:rPr>
          <w:noProof/>
          <w:lang w:eastAsia="ko-KR"/>
        </w:rPr>
      </w:pPr>
      <w:bookmarkStart w:id="4065" w:name="_Toc4578032"/>
      <w:bookmarkStart w:id="4066" w:name="_Toc27504628"/>
      <w:bookmarkStart w:id="4067" w:name="_Toc27505416"/>
      <w:bookmarkStart w:id="4068" w:name="_Toc27506200"/>
      <w:bookmarkStart w:id="4069" w:name="_Toc27506984"/>
      <w:bookmarkStart w:id="4070" w:name="_Toc176344905"/>
      <w:r w:rsidRPr="005050F0">
        <w:rPr>
          <w:noProof/>
        </w:rPr>
        <w:t>13.2.</w:t>
      </w:r>
      <w:r w:rsidRPr="005050F0">
        <w:rPr>
          <w:noProof/>
          <w:lang w:eastAsia="ko-KR"/>
        </w:rPr>
        <w:t>38A</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w:t>
      </w:r>
      <w:bookmarkEnd w:id="4065"/>
      <w:bookmarkEnd w:id="4066"/>
      <w:bookmarkEnd w:id="4067"/>
      <w:bookmarkEnd w:id="4068"/>
      <w:bookmarkEnd w:id="4069"/>
      <w:bookmarkEnd w:id="4070"/>
    </w:p>
    <w:p w14:paraId="77C64809" w14:textId="77777777" w:rsidR="00872A5E" w:rsidRPr="005050F0" w:rsidRDefault="00872A5E" w:rsidP="00872A5E">
      <w:pPr>
        <w:pStyle w:val="TH"/>
        <w:rPr>
          <w:noProof/>
          <w:lang w:eastAsia="ko-KR"/>
        </w:rPr>
      </w:pPr>
      <w:r w:rsidRPr="005050F0">
        <w:rPr>
          <w:noProof/>
        </w:rPr>
        <w:t>Table 13.2.</w:t>
      </w:r>
      <w:r w:rsidRPr="005050F0">
        <w:rPr>
          <w:noProof/>
          <w:lang w:eastAsia="ko-KR"/>
        </w:rPr>
        <w:t>38A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2C15A6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C66946" w14:textId="77777777" w:rsidR="00872A5E" w:rsidRPr="005050F0" w:rsidRDefault="00872A5E" w:rsidP="003D5736">
            <w:pPr>
              <w:rPr>
                <w:rFonts w:ascii="Arial" w:hAnsi="Arial" w:cs="Arial"/>
                <w:noProof/>
                <w:sz w:val="18"/>
                <w:szCs w:val="18"/>
              </w:rPr>
            </w:pPr>
            <w:r w:rsidRPr="005050F0">
              <w:rPr>
                <w:noProof/>
              </w:rPr>
              <w:t>&lt;x&gt;/Common/MCVideoGroupCall</w:t>
            </w:r>
          </w:p>
        </w:tc>
      </w:tr>
      <w:tr w:rsidR="00872A5E" w:rsidRPr="005050F0" w14:paraId="60FB58D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B5EF3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1978"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BF54C"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E433E"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68B2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5F52C" w14:textId="77777777" w:rsidR="00872A5E" w:rsidRPr="005050F0" w:rsidRDefault="00872A5E" w:rsidP="003D5736">
            <w:pPr>
              <w:jc w:val="center"/>
              <w:rPr>
                <w:rFonts w:ascii="Arial" w:hAnsi="Arial" w:cs="Arial"/>
                <w:b/>
                <w:noProof/>
                <w:sz w:val="18"/>
                <w:szCs w:val="18"/>
              </w:rPr>
            </w:pPr>
          </w:p>
        </w:tc>
      </w:tr>
      <w:tr w:rsidR="00872A5E" w:rsidRPr="005050F0" w14:paraId="608CA19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B6734"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2F37B"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39B5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C04FF"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865AE"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71A325" w14:textId="77777777" w:rsidR="00872A5E" w:rsidRPr="005050F0" w:rsidRDefault="00872A5E" w:rsidP="003D5736">
            <w:pPr>
              <w:jc w:val="center"/>
              <w:rPr>
                <w:b/>
                <w:noProof/>
              </w:rPr>
            </w:pPr>
          </w:p>
        </w:tc>
      </w:tr>
      <w:tr w:rsidR="00872A5E" w:rsidRPr="005050F0" w14:paraId="2C86C768"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205EA6"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BC7A5" w14:textId="77777777" w:rsidR="00872A5E" w:rsidRPr="005050F0" w:rsidRDefault="00872A5E" w:rsidP="003D573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MCVideo group call configuration.</w:t>
            </w:r>
          </w:p>
        </w:tc>
      </w:tr>
    </w:tbl>
    <w:p w14:paraId="499C98AD" w14:textId="77777777" w:rsidR="00872A5E" w:rsidRPr="005050F0" w:rsidRDefault="00872A5E" w:rsidP="00872A5E">
      <w:pPr>
        <w:rPr>
          <w:noProof/>
        </w:rPr>
      </w:pPr>
    </w:p>
    <w:p w14:paraId="179A1205" w14:textId="77777777" w:rsidR="00816F67" w:rsidRPr="005050F0" w:rsidRDefault="00816F67" w:rsidP="00816F67">
      <w:pPr>
        <w:pStyle w:val="Heading3"/>
        <w:rPr>
          <w:noProof/>
          <w:lang w:eastAsia="ko-KR"/>
        </w:rPr>
      </w:pPr>
      <w:bookmarkStart w:id="4071" w:name="_Toc176344906"/>
      <w:bookmarkStart w:id="4072" w:name="_Toc4578033"/>
      <w:bookmarkStart w:id="4073" w:name="_Toc27504629"/>
      <w:bookmarkStart w:id="4074" w:name="_Toc27505417"/>
      <w:bookmarkStart w:id="4075" w:name="_Toc27506201"/>
      <w:bookmarkStart w:id="4076" w:name="_Toc27506985"/>
      <w:r w:rsidRPr="005050F0">
        <w:rPr>
          <w:noProof/>
        </w:rPr>
        <w:t>13.2.</w:t>
      </w:r>
      <w:r w:rsidRPr="005050F0">
        <w:rPr>
          <w:noProof/>
          <w:lang w:eastAsia="ko-KR"/>
        </w:rPr>
        <w:t>38A1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bookmarkEnd w:id="4071"/>
    </w:p>
    <w:p w14:paraId="0CB2163F" w14:textId="77777777" w:rsidR="00816F67" w:rsidRPr="005050F0" w:rsidRDefault="00816F67" w:rsidP="00816F67">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7"/>
        <w:gridCol w:w="2153"/>
        <w:gridCol w:w="1949"/>
        <w:gridCol w:w="2350"/>
      </w:tblGrid>
      <w:tr w:rsidR="00816F67" w:rsidRPr="005050F0" w14:paraId="1921895B"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70C2CDB" w14:textId="77777777" w:rsidR="00816F67" w:rsidRPr="005050F0" w:rsidRDefault="00816F67" w:rsidP="00585C04">
            <w:pPr>
              <w:rPr>
                <w:rFonts w:ascii="Arial" w:hAnsi="Arial" w:cs="Arial"/>
                <w:noProof/>
                <w:sz w:val="18"/>
                <w:szCs w:val="18"/>
              </w:rPr>
            </w:pPr>
            <w:r w:rsidRPr="005050F0">
              <w:rPr>
                <w:noProof/>
              </w:rPr>
              <w:t>&lt;x&gt;/Common/MCVideoGroupCall/EmergencyAlert</w:t>
            </w:r>
          </w:p>
        </w:tc>
      </w:tr>
      <w:tr w:rsidR="00816F67" w:rsidRPr="005050F0" w14:paraId="41D0647B"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369F1996" w14:textId="77777777" w:rsidR="00816F67" w:rsidRPr="005050F0" w:rsidRDefault="00816F67"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56BCF" w14:textId="77777777" w:rsidR="00816F67" w:rsidRPr="005050F0" w:rsidRDefault="00816F67"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58F49" w14:textId="77777777" w:rsidR="00816F67" w:rsidRPr="005050F0" w:rsidRDefault="00816F67"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6A800" w14:textId="77777777" w:rsidR="00816F67" w:rsidRPr="005050F0" w:rsidRDefault="00816F67"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808F4" w14:textId="77777777" w:rsidR="00816F67" w:rsidRPr="005050F0" w:rsidRDefault="00816F67" w:rsidP="00585C04">
            <w:pPr>
              <w:pStyle w:val="TAL"/>
              <w:rPr>
                <w:noProof/>
              </w:rPr>
            </w:pPr>
            <w:r w:rsidRPr="005050F0">
              <w:rPr>
                <w:noProof/>
              </w:rPr>
              <w:t>Min. Access Types</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6C9C4357" w14:textId="77777777" w:rsidR="00816F67" w:rsidRPr="005050F0" w:rsidRDefault="00816F67" w:rsidP="00585C04">
            <w:pPr>
              <w:pStyle w:val="TAL"/>
              <w:rPr>
                <w:noProof/>
              </w:rPr>
            </w:pPr>
          </w:p>
        </w:tc>
      </w:tr>
      <w:tr w:rsidR="00816F67" w:rsidRPr="005050F0" w14:paraId="07A9C75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2AB9088" w14:textId="77777777" w:rsidR="00816F67" w:rsidRPr="005050F0" w:rsidRDefault="00816F67"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4A70B" w14:textId="77777777" w:rsidR="00816F67" w:rsidRPr="005050F0" w:rsidRDefault="00816F67" w:rsidP="00585C04">
            <w:pPr>
              <w:pStyle w:val="TAL"/>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931BB" w14:textId="77777777" w:rsidR="00816F67" w:rsidRPr="005050F0" w:rsidRDefault="00816F67"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59984" w14:textId="77777777" w:rsidR="00816F67" w:rsidRPr="005050F0" w:rsidRDefault="00816F67"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F3AD6" w14:textId="77777777" w:rsidR="00816F67" w:rsidRPr="005050F0" w:rsidRDefault="00816F67" w:rsidP="00585C04">
            <w:pPr>
              <w:pStyle w:val="TAL"/>
              <w:rPr>
                <w:noProof/>
              </w:rPr>
            </w:pPr>
            <w:r w:rsidRPr="005050F0">
              <w:rPr>
                <w:noProof/>
              </w:rPr>
              <w:t>Get, Replace</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3CF1146F" w14:textId="77777777" w:rsidR="00816F67" w:rsidRPr="005050F0" w:rsidRDefault="00816F67" w:rsidP="00585C04">
            <w:pPr>
              <w:pStyle w:val="TAL"/>
              <w:rPr>
                <w:noProof/>
              </w:rPr>
            </w:pPr>
          </w:p>
        </w:tc>
      </w:tr>
      <w:tr w:rsidR="00816F67" w:rsidRPr="005050F0" w14:paraId="31DADFE3"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1751D084" w14:textId="77777777" w:rsidR="00816F67" w:rsidRPr="005050F0" w:rsidRDefault="00816F67"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B9255B" w14:textId="77777777" w:rsidR="00816F67" w:rsidRPr="005050F0" w:rsidRDefault="00816F67" w:rsidP="00585C04">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 xml:space="preserve">emergency </w:t>
            </w:r>
            <w:r w:rsidRPr="005050F0">
              <w:rPr>
                <w:noProof/>
                <w:lang w:eastAsia="ko-KR"/>
              </w:rPr>
              <w:t xml:space="preserve">alert </w:t>
            </w:r>
            <w:r w:rsidRPr="005050F0">
              <w:rPr>
                <w:noProof/>
              </w:rPr>
              <w:t>policy</w:t>
            </w:r>
            <w:r w:rsidRPr="005050F0">
              <w:rPr>
                <w:noProof/>
                <w:lang w:eastAsia="ko-KR"/>
              </w:rPr>
              <w:t>.</w:t>
            </w:r>
          </w:p>
        </w:tc>
      </w:tr>
    </w:tbl>
    <w:p w14:paraId="34CBDA69" w14:textId="77777777" w:rsidR="00816F67" w:rsidRPr="005050F0" w:rsidRDefault="00816F67" w:rsidP="00816F67">
      <w:pPr>
        <w:rPr>
          <w:noProof/>
          <w:lang w:eastAsia="ko-KR"/>
        </w:rPr>
      </w:pPr>
    </w:p>
    <w:p w14:paraId="0B86CAE9" w14:textId="77777777" w:rsidR="001A21A0" w:rsidRPr="005050F0" w:rsidRDefault="001A21A0" w:rsidP="001A21A0">
      <w:pPr>
        <w:pStyle w:val="Heading3"/>
        <w:rPr>
          <w:noProof/>
          <w:lang w:eastAsia="ko-KR"/>
        </w:rPr>
      </w:pPr>
      <w:bookmarkStart w:id="4077" w:name="_Toc176344907"/>
      <w:r w:rsidRPr="005050F0">
        <w:rPr>
          <w:noProof/>
        </w:rPr>
        <w:t>13.2.</w:t>
      </w:r>
      <w:r w:rsidRPr="005050F0">
        <w:rPr>
          <w:noProof/>
          <w:lang w:eastAsia="ko-KR"/>
        </w:rPr>
        <w:t>38A2</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Authorised</w:t>
      </w:r>
      <w:bookmarkEnd w:id="4077"/>
    </w:p>
    <w:p w14:paraId="4D22FB2D" w14:textId="77777777" w:rsidR="001A21A0" w:rsidRPr="005050F0" w:rsidRDefault="001A21A0" w:rsidP="001A21A0">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8"/>
        <w:gridCol w:w="1322"/>
        <w:gridCol w:w="2151"/>
        <w:gridCol w:w="1948"/>
        <w:gridCol w:w="2338"/>
      </w:tblGrid>
      <w:tr w:rsidR="001A21A0" w:rsidRPr="005050F0" w14:paraId="01603B6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20ABF78" w14:textId="77777777" w:rsidR="001A21A0" w:rsidRPr="005050F0" w:rsidRDefault="001A21A0" w:rsidP="00585C04">
            <w:pPr>
              <w:rPr>
                <w:rFonts w:ascii="Arial" w:hAnsi="Arial" w:cs="Arial"/>
                <w:noProof/>
                <w:sz w:val="18"/>
                <w:szCs w:val="18"/>
              </w:rPr>
            </w:pPr>
            <w:r w:rsidRPr="005050F0">
              <w:rPr>
                <w:noProof/>
              </w:rPr>
              <w:t>&lt;x&gt;/Common/MCVideoGroupCall/EmergencyAlert/Authorised</w:t>
            </w:r>
          </w:p>
        </w:tc>
      </w:tr>
      <w:tr w:rsidR="001A21A0" w:rsidRPr="005050F0" w14:paraId="5A9F1C18"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3D4C6D2" w14:textId="77777777" w:rsidR="001A21A0" w:rsidRPr="005050F0" w:rsidRDefault="001A21A0" w:rsidP="00585C0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C5AA7" w14:textId="77777777" w:rsidR="001A21A0" w:rsidRPr="005050F0" w:rsidRDefault="001A21A0"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EA158" w14:textId="77777777" w:rsidR="001A21A0" w:rsidRPr="005050F0" w:rsidRDefault="001A21A0"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07D5E" w14:textId="77777777" w:rsidR="001A21A0" w:rsidRPr="005050F0" w:rsidRDefault="001A21A0"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6552B" w14:textId="77777777" w:rsidR="001A21A0" w:rsidRPr="005050F0" w:rsidRDefault="001A21A0" w:rsidP="00585C04">
            <w:pPr>
              <w:pStyle w:val="TAL"/>
              <w:rPr>
                <w:noProof/>
              </w:rPr>
            </w:pPr>
            <w:r w:rsidRPr="005050F0">
              <w:rPr>
                <w:noProof/>
              </w:rPr>
              <w:t>Min. Access Types</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63DE1A2D" w14:textId="77777777" w:rsidR="001A21A0" w:rsidRPr="005050F0" w:rsidRDefault="001A21A0" w:rsidP="00585C04">
            <w:pPr>
              <w:pStyle w:val="TAL"/>
              <w:rPr>
                <w:noProof/>
              </w:rPr>
            </w:pPr>
          </w:p>
        </w:tc>
      </w:tr>
      <w:tr w:rsidR="001A21A0" w:rsidRPr="005050F0" w14:paraId="38C343F7"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505A634" w14:textId="77777777" w:rsidR="001A21A0" w:rsidRPr="005050F0" w:rsidRDefault="001A21A0" w:rsidP="00585C0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5D86E" w14:textId="77777777" w:rsidR="001A21A0" w:rsidRPr="005050F0" w:rsidRDefault="001A21A0"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CCF00" w14:textId="77777777" w:rsidR="001A21A0" w:rsidRPr="005050F0" w:rsidRDefault="001A21A0"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E0114" w14:textId="77777777" w:rsidR="001A21A0" w:rsidRPr="005050F0" w:rsidRDefault="001A21A0"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C1A15" w14:textId="77777777" w:rsidR="001A21A0" w:rsidRPr="005050F0" w:rsidRDefault="001A21A0" w:rsidP="00585C04">
            <w:pPr>
              <w:pStyle w:val="TAL"/>
              <w:rPr>
                <w:noProof/>
              </w:rPr>
            </w:pPr>
            <w:r w:rsidRPr="005050F0">
              <w:rPr>
                <w:noProof/>
              </w:rPr>
              <w:t>Get, Replace</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30F16BD9" w14:textId="77777777" w:rsidR="001A21A0" w:rsidRPr="005050F0" w:rsidRDefault="001A21A0" w:rsidP="00585C04">
            <w:pPr>
              <w:pStyle w:val="TAL"/>
              <w:rPr>
                <w:noProof/>
              </w:rPr>
            </w:pPr>
          </w:p>
        </w:tc>
      </w:tr>
      <w:tr w:rsidR="001A21A0" w:rsidRPr="005050F0" w14:paraId="73FA20FD"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3613364B" w14:textId="77777777" w:rsidR="001A21A0" w:rsidRPr="005050F0" w:rsidRDefault="001A21A0"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16B3BD" w14:textId="77777777" w:rsidR="001A21A0" w:rsidRPr="005050F0" w:rsidRDefault="001A21A0" w:rsidP="00585C04">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to activate </w:t>
            </w:r>
            <w:r w:rsidRPr="005050F0">
              <w:rPr>
                <w:noProof/>
                <w:lang w:eastAsia="ko-KR"/>
              </w:rPr>
              <w:t xml:space="preserve">an MCVideo </w:t>
            </w:r>
            <w:r w:rsidRPr="005050F0">
              <w:rPr>
                <w:noProof/>
              </w:rPr>
              <w:t>emergency alert</w:t>
            </w:r>
            <w:r w:rsidRPr="005050F0">
              <w:rPr>
                <w:noProof/>
                <w:lang w:eastAsia="ko-KR"/>
              </w:rPr>
              <w:t>.</w:t>
            </w:r>
          </w:p>
        </w:tc>
      </w:tr>
    </w:tbl>
    <w:p w14:paraId="5DD0871D" w14:textId="77777777" w:rsidR="001A21A0" w:rsidRPr="005050F0" w:rsidRDefault="001A21A0" w:rsidP="001A21A0">
      <w:pPr>
        <w:rPr>
          <w:noProof/>
          <w:lang w:eastAsia="ko-KR"/>
        </w:rPr>
      </w:pPr>
    </w:p>
    <w:p w14:paraId="23DC5175" w14:textId="77777777" w:rsidR="001A21A0" w:rsidRPr="005050F0" w:rsidRDefault="001A21A0" w:rsidP="001A21A0">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make </w:t>
      </w:r>
      <w:r w:rsidRPr="005050F0">
        <w:rPr>
          <w:noProof/>
        </w:rPr>
        <w:t>an MCVideo emergency alert</w:t>
      </w:r>
      <w:r w:rsidRPr="005050F0">
        <w:rPr>
          <w:noProof/>
          <w:lang w:eastAsia="ko-KR"/>
        </w:rPr>
        <w:t>.</w:t>
      </w:r>
    </w:p>
    <w:p w14:paraId="562DBAE3" w14:textId="77777777" w:rsidR="001A21A0" w:rsidRPr="005050F0" w:rsidRDefault="001A21A0" w:rsidP="001A21A0">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make </w:t>
      </w:r>
      <w:r w:rsidRPr="005050F0">
        <w:rPr>
          <w:noProof/>
        </w:rPr>
        <w:t>an MCVideo emergency alert</w:t>
      </w:r>
      <w:r w:rsidRPr="005050F0">
        <w:rPr>
          <w:noProof/>
          <w:lang w:eastAsia="ko-KR"/>
        </w:rPr>
        <w:t>.</w:t>
      </w:r>
    </w:p>
    <w:p w14:paraId="336777F3" w14:textId="77777777" w:rsidR="001A21A0" w:rsidRPr="005050F0" w:rsidRDefault="001A21A0" w:rsidP="001A21A0">
      <w:pPr>
        <w:pStyle w:val="Heading3"/>
        <w:rPr>
          <w:noProof/>
          <w:lang w:eastAsia="ko-KR"/>
        </w:rPr>
      </w:pPr>
      <w:bookmarkStart w:id="4078" w:name="_Toc176344908"/>
      <w:r w:rsidRPr="005050F0">
        <w:rPr>
          <w:noProof/>
        </w:rPr>
        <w:t>13.2.</w:t>
      </w:r>
      <w:r w:rsidRPr="005050F0">
        <w:rPr>
          <w:noProof/>
          <w:lang w:eastAsia="ko-KR"/>
        </w:rPr>
        <w:t>38A3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/Common/MCVideoGroupCall/EmergencyAlert/Cancel</w:t>
      </w:r>
      <w:bookmarkEnd w:id="4078"/>
    </w:p>
    <w:p w14:paraId="237164D2" w14:textId="77777777" w:rsidR="001A21A0" w:rsidRPr="005050F0" w:rsidRDefault="001A21A0" w:rsidP="001A21A0">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EmergencyAlert/Cancel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4"/>
        <w:gridCol w:w="1321"/>
        <w:gridCol w:w="2151"/>
        <w:gridCol w:w="1948"/>
        <w:gridCol w:w="2342"/>
      </w:tblGrid>
      <w:tr w:rsidR="001A21A0" w:rsidRPr="005050F0" w14:paraId="2FA151C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03580F7" w14:textId="77777777" w:rsidR="001A21A0" w:rsidRPr="005050F0" w:rsidRDefault="001A21A0" w:rsidP="00585C04">
            <w:pPr>
              <w:rPr>
                <w:rFonts w:ascii="Arial" w:hAnsi="Arial" w:cs="Arial"/>
                <w:noProof/>
                <w:sz w:val="18"/>
                <w:szCs w:val="18"/>
              </w:rPr>
            </w:pPr>
            <w:r w:rsidRPr="005050F0">
              <w:rPr>
                <w:noProof/>
              </w:rPr>
              <w:t>&lt;x&gt;/Common/MCVideoGroupCall/EmergencyAlert/Cancel</w:t>
            </w:r>
          </w:p>
        </w:tc>
      </w:tr>
      <w:tr w:rsidR="001A21A0" w:rsidRPr="005050F0" w14:paraId="306FDB75"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ACC3004" w14:textId="77777777" w:rsidR="001A21A0" w:rsidRPr="005050F0" w:rsidRDefault="001A21A0"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ADDAC" w14:textId="77777777" w:rsidR="001A21A0" w:rsidRPr="005050F0" w:rsidRDefault="001A21A0" w:rsidP="00585C04">
            <w:pPr>
              <w:pStyle w:val="TAL"/>
              <w:rPr>
                <w:noProof/>
              </w:rPr>
            </w:pPr>
            <w:r w:rsidRPr="005050F0">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EF9E" w14:textId="77777777" w:rsidR="001A21A0" w:rsidRPr="005050F0" w:rsidRDefault="001A21A0"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35BF7" w14:textId="77777777" w:rsidR="001A21A0" w:rsidRPr="005050F0" w:rsidRDefault="001A21A0"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BC4DC" w14:textId="77777777" w:rsidR="001A21A0" w:rsidRPr="005050F0" w:rsidRDefault="001A21A0" w:rsidP="00585C04">
            <w:pPr>
              <w:pStyle w:val="TAL"/>
              <w:rPr>
                <w:noProof/>
              </w:rPr>
            </w:pPr>
            <w:r w:rsidRPr="005050F0">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7BBF340" w14:textId="77777777" w:rsidR="001A21A0" w:rsidRPr="005050F0" w:rsidRDefault="001A21A0" w:rsidP="00585C04">
            <w:pPr>
              <w:pStyle w:val="TAL"/>
              <w:rPr>
                <w:noProof/>
              </w:rPr>
            </w:pPr>
          </w:p>
        </w:tc>
      </w:tr>
      <w:tr w:rsidR="001A21A0" w:rsidRPr="005050F0" w14:paraId="5A969DE3"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E42DEFC" w14:textId="77777777" w:rsidR="001A21A0" w:rsidRPr="005050F0" w:rsidRDefault="001A21A0"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14E53" w14:textId="77777777" w:rsidR="001A21A0" w:rsidRPr="005050F0" w:rsidRDefault="001A21A0" w:rsidP="00585C04">
            <w:pPr>
              <w:pStyle w:val="TAL"/>
              <w:rPr>
                <w:noProof/>
              </w:rPr>
            </w:pPr>
            <w:r w:rsidRPr="005050F0">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6ABC1" w14:textId="77777777" w:rsidR="001A21A0" w:rsidRPr="005050F0" w:rsidRDefault="001A21A0"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7F0A5" w14:textId="77777777" w:rsidR="001A21A0" w:rsidRPr="005050F0" w:rsidRDefault="001A21A0"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7A237" w14:textId="77777777" w:rsidR="001A21A0" w:rsidRPr="005050F0" w:rsidRDefault="001A21A0" w:rsidP="00585C04">
            <w:pPr>
              <w:pStyle w:val="TAL"/>
              <w:rPr>
                <w:noProof/>
              </w:rPr>
            </w:pPr>
            <w:r w:rsidRPr="005050F0">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1286DB45" w14:textId="77777777" w:rsidR="001A21A0" w:rsidRPr="005050F0" w:rsidRDefault="001A21A0" w:rsidP="00585C04">
            <w:pPr>
              <w:pStyle w:val="TAL"/>
              <w:rPr>
                <w:noProof/>
              </w:rPr>
            </w:pPr>
          </w:p>
        </w:tc>
      </w:tr>
      <w:tr w:rsidR="001A21A0" w:rsidRPr="005050F0" w14:paraId="13EDFF14"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5F33F3AA" w14:textId="77777777" w:rsidR="001A21A0" w:rsidRPr="005050F0" w:rsidRDefault="001A21A0" w:rsidP="00585C0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7B7AB" w14:textId="77777777" w:rsidR="001A21A0" w:rsidRPr="005050F0" w:rsidRDefault="001A21A0" w:rsidP="00585C04">
            <w:pPr>
              <w:rPr>
                <w:noProof/>
                <w:lang w:eastAsia="ko-KR"/>
              </w:rPr>
            </w:pPr>
            <w:r w:rsidRPr="005050F0">
              <w:rPr>
                <w:noProof/>
              </w:rPr>
              <w:t xml:space="preserve">This leaf node indicates </w:t>
            </w:r>
            <w:r w:rsidRPr="005050F0">
              <w:rPr>
                <w:noProof/>
                <w:lang w:eastAsia="ko-KR"/>
              </w:rPr>
              <w:t xml:space="preserve">the authorisation to cancel </w:t>
            </w:r>
            <w:r w:rsidRPr="005050F0">
              <w:rPr>
                <w:noProof/>
              </w:rPr>
              <w:t>an MCVideo emergency alert</w:t>
            </w:r>
            <w:r w:rsidRPr="005050F0">
              <w:rPr>
                <w:noProof/>
                <w:lang w:eastAsia="ko-KR"/>
              </w:rPr>
              <w:t>.</w:t>
            </w:r>
          </w:p>
        </w:tc>
      </w:tr>
    </w:tbl>
    <w:p w14:paraId="2C5F6195" w14:textId="77777777" w:rsidR="001A21A0" w:rsidRPr="005050F0" w:rsidRDefault="001A21A0" w:rsidP="001A21A0">
      <w:pPr>
        <w:rPr>
          <w:noProof/>
          <w:lang w:eastAsia="ko-KR"/>
        </w:rPr>
      </w:pPr>
    </w:p>
    <w:p w14:paraId="622F5743" w14:textId="77777777" w:rsidR="001A21A0" w:rsidRPr="005050F0" w:rsidRDefault="001A21A0" w:rsidP="001A21A0">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cancel </w:t>
      </w:r>
      <w:r w:rsidRPr="005050F0">
        <w:rPr>
          <w:noProof/>
        </w:rPr>
        <w:t>an MCVideo emergency alert</w:t>
      </w:r>
      <w:r w:rsidRPr="005050F0">
        <w:rPr>
          <w:noProof/>
          <w:lang w:eastAsia="ko-KR"/>
        </w:rPr>
        <w:t>.</w:t>
      </w:r>
    </w:p>
    <w:p w14:paraId="4D337FC7" w14:textId="77777777" w:rsidR="001A21A0" w:rsidRPr="005050F0" w:rsidRDefault="001A21A0" w:rsidP="001A21A0">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an MCVideo emergency alert</w:t>
      </w:r>
      <w:r w:rsidRPr="005050F0">
        <w:rPr>
          <w:noProof/>
          <w:lang w:eastAsia="ko-KR"/>
        </w:rPr>
        <w:t>.</w:t>
      </w:r>
    </w:p>
    <w:p w14:paraId="4BB9D859" w14:textId="77777777" w:rsidR="00953648" w:rsidRPr="005050F0" w:rsidRDefault="00953648" w:rsidP="00953648">
      <w:pPr>
        <w:pStyle w:val="Heading3"/>
        <w:rPr>
          <w:noProof/>
          <w:lang w:eastAsia="ko-KR"/>
        </w:rPr>
      </w:pPr>
      <w:bookmarkStart w:id="4079" w:name="_Toc176344909"/>
      <w:r w:rsidRPr="005050F0">
        <w:rPr>
          <w:noProof/>
          <w:lang w:eastAsia="ko-KR"/>
        </w:rPr>
        <w:t>13.</w:t>
      </w:r>
      <w:r w:rsidRPr="005050F0">
        <w:rPr>
          <w:noProof/>
        </w:rPr>
        <w:t>2.38A4</w:t>
      </w:r>
      <w:r w:rsidRPr="005050F0">
        <w:rPr>
          <w:noProof/>
        </w:rPr>
        <w:tab/>
        <w:t>/</w:t>
      </w:r>
      <w:r w:rsidRPr="005050F0">
        <w:rPr>
          <w:i/>
          <w:iCs/>
          <w:noProof/>
        </w:rPr>
        <w:t>&lt;x&gt;</w:t>
      </w:r>
      <w:r w:rsidRPr="005050F0">
        <w:rPr>
          <w:noProof/>
        </w:rPr>
        <w:t>/&lt;x&gt;/Common/MCVideoGroupCall</w:t>
      </w:r>
      <w:r w:rsidRPr="005050F0">
        <w:rPr>
          <w:noProof/>
          <w:lang w:eastAsia="ko-KR"/>
        </w:rPr>
        <w:t>/</w:t>
      </w:r>
      <w:r w:rsidRPr="005050F0">
        <w:rPr>
          <w:noProof/>
        </w:rPr>
        <w:t>EmergencyAlert/Entry</w:t>
      </w:r>
      <w:bookmarkEnd w:id="4079"/>
    </w:p>
    <w:p w14:paraId="33ADAD1E" w14:textId="77777777" w:rsidR="00953648" w:rsidRPr="005050F0" w:rsidRDefault="00953648" w:rsidP="0095364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338A4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4"/>
        <w:gridCol w:w="1320"/>
        <w:gridCol w:w="2151"/>
        <w:gridCol w:w="1948"/>
        <w:gridCol w:w="2344"/>
      </w:tblGrid>
      <w:tr w:rsidR="00953648" w:rsidRPr="005050F0" w14:paraId="61516034"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8D7291F" w14:textId="77777777" w:rsidR="00953648" w:rsidRPr="005050F0" w:rsidRDefault="00953648" w:rsidP="00585C04">
            <w:pPr>
              <w:rPr>
                <w:rFonts w:ascii="Arial" w:hAnsi="Arial" w:cs="Arial"/>
                <w:noProof/>
                <w:sz w:val="18"/>
                <w:szCs w:val="18"/>
              </w:rPr>
            </w:pPr>
            <w:r w:rsidRPr="005050F0">
              <w:rPr>
                <w:noProof/>
              </w:rPr>
              <w:t>&lt;x&gt;/Common/MCVideoGroupCall/EmergencyAlert/Entry</w:t>
            </w:r>
          </w:p>
        </w:tc>
      </w:tr>
      <w:tr w:rsidR="00953648" w:rsidRPr="005050F0" w14:paraId="6B580947"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9E491D9" w14:textId="77777777" w:rsidR="00953648" w:rsidRPr="005050F0" w:rsidRDefault="00953648"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BD4FA" w14:textId="77777777" w:rsidR="00953648" w:rsidRPr="005050F0" w:rsidRDefault="00953648" w:rsidP="00585C04">
            <w:pPr>
              <w:pStyle w:val="TAL"/>
              <w:rPr>
                <w:noProof/>
              </w:rPr>
            </w:pPr>
            <w:r w:rsidRPr="005050F0">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63590" w14:textId="77777777" w:rsidR="00953648" w:rsidRPr="005050F0" w:rsidRDefault="00953648"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1BEBC" w14:textId="77777777" w:rsidR="00953648" w:rsidRPr="005050F0" w:rsidRDefault="00953648"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F21F1" w14:textId="77777777" w:rsidR="00953648" w:rsidRPr="005050F0" w:rsidRDefault="00953648" w:rsidP="00585C04">
            <w:pPr>
              <w:pStyle w:val="TAL"/>
              <w:rPr>
                <w:noProof/>
              </w:rPr>
            </w:pPr>
            <w:r w:rsidRPr="005050F0">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0765E6E8" w14:textId="77777777" w:rsidR="00953648" w:rsidRPr="005050F0" w:rsidRDefault="00953648" w:rsidP="00585C04">
            <w:pPr>
              <w:pStyle w:val="TAL"/>
              <w:rPr>
                <w:noProof/>
              </w:rPr>
            </w:pPr>
          </w:p>
        </w:tc>
      </w:tr>
      <w:tr w:rsidR="00953648" w:rsidRPr="005050F0" w14:paraId="5536869C"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B68CF12" w14:textId="77777777" w:rsidR="00953648" w:rsidRPr="005050F0" w:rsidRDefault="00953648"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CBD21" w14:textId="77777777" w:rsidR="00953648" w:rsidRPr="005050F0" w:rsidRDefault="00953648" w:rsidP="00585C04">
            <w:pPr>
              <w:pStyle w:val="TAL"/>
              <w:rPr>
                <w:noProof/>
              </w:rPr>
            </w:pPr>
            <w:r w:rsidRPr="005050F0">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081CB" w14:textId="77777777" w:rsidR="00953648" w:rsidRPr="005050F0" w:rsidRDefault="00953648"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0451" w14:textId="77777777" w:rsidR="00953648" w:rsidRPr="005050F0" w:rsidRDefault="00953648" w:rsidP="00585C04">
            <w:pPr>
              <w:pStyle w:val="TAL"/>
              <w:rPr>
                <w:noProof/>
              </w:rPr>
            </w:pPr>
            <w:r w:rsidRPr="005050F0">
              <w:rPr>
                <w:noProof/>
              </w:rPr>
              <w:t>node</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25A69" w14:textId="77777777" w:rsidR="00953648" w:rsidRPr="005050F0" w:rsidRDefault="00953648" w:rsidP="00585C04">
            <w:pPr>
              <w:pStyle w:val="TAL"/>
              <w:rPr>
                <w:noProof/>
              </w:rPr>
            </w:pPr>
            <w:r w:rsidRPr="005050F0">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615356D1" w14:textId="77777777" w:rsidR="00953648" w:rsidRPr="005050F0" w:rsidRDefault="00953648" w:rsidP="00585C04">
            <w:pPr>
              <w:pStyle w:val="TAL"/>
              <w:rPr>
                <w:noProof/>
              </w:rPr>
            </w:pPr>
          </w:p>
        </w:tc>
      </w:tr>
      <w:tr w:rsidR="00953648" w:rsidRPr="005050F0" w14:paraId="552F0A7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27D70416" w14:textId="77777777" w:rsidR="00953648" w:rsidRPr="005050F0" w:rsidRDefault="00953648"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C48BAB" w14:textId="77777777" w:rsidR="00953648" w:rsidRPr="005050F0" w:rsidRDefault="00953648" w:rsidP="00585C04">
            <w:pPr>
              <w:rPr>
                <w:noProof/>
                <w:lang w:eastAsia="ko-KR"/>
              </w:rPr>
            </w:pPr>
            <w:r w:rsidRPr="005050F0">
              <w:rPr>
                <w:noProof/>
              </w:rPr>
              <w:t xml:space="preserve">This interior node </w:t>
            </w:r>
            <w:r w:rsidRPr="005050F0">
              <w:rPr>
                <w:noProof/>
                <w:lang w:eastAsia="ko-KR"/>
              </w:rPr>
              <w:t>is a placeholder for the details of the MCVideo g</w:t>
            </w:r>
            <w:r w:rsidRPr="005050F0">
              <w:rPr>
                <w:noProof/>
              </w:rPr>
              <w:t xml:space="preserve">roup of an </w:t>
            </w:r>
            <w:r w:rsidRPr="005050F0">
              <w:rPr>
                <w:noProof/>
                <w:lang w:eastAsia="ko-KR"/>
              </w:rPr>
              <w:t xml:space="preserve">MCVideo </w:t>
            </w:r>
            <w:r w:rsidRPr="005050F0">
              <w:rPr>
                <w:noProof/>
              </w:rPr>
              <w:t>emergency alert</w:t>
            </w:r>
            <w:r w:rsidRPr="005050F0">
              <w:rPr>
                <w:noProof/>
                <w:lang w:eastAsia="ko-KR"/>
              </w:rPr>
              <w:t>.</w:t>
            </w:r>
          </w:p>
        </w:tc>
      </w:tr>
    </w:tbl>
    <w:p w14:paraId="08B268DB" w14:textId="77777777" w:rsidR="00953648" w:rsidRPr="005050F0" w:rsidRDefault="00953648" w:rsidP="00953648">
      <w:pPr>
        <w:rPr>
          <w:noProof/>
          <w:lang w:eastAsia="ko-KR"/>
        </w:rPr>
      </w:pPr>
    </w:p>
    <w:p w14:paraId="3F6D4E4F" w14:textId="77777777" w:rsidR="00C9724D" w:rsidRPr="005050F0" w:rsidRDefault="00C9724D" w:rsidP="00C9724D">
      <w:pPr>
        <w:pStyle w:val="Heading3"/>
        <w:rPr>
          <w:noProof/>
          <w:lang w:eastAsia="ko-KR"/>
        </w:rPr>
      </w:pPr>
      <w:bookmarkStart w:id="4080" w:name="_Toc176344910"/>
      <w:r w:rsidRPr="005050F0">
        <w:rPr>
          <w:noProof/>
        </w:rPr>
        <w:t>13.2.</w:t>
      </w:r>
      <w:r w:rsidRPr="005050F0">
        <w:rPr>
          <w:noProof/>
          <w:lang w:eastAsia="ko-KR"/>
        </w:rPr>
        <w:t>38A5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/Common/MCVideoGroupCall/EmergencyAlert/Entry/ID</w:t>
      </w:r>
      <w:bookmarkEnd w:id="4080"/>
    </w:p>
    <w:p w14:paraId="5F6201BE" w14:textId="77777777" w:rsidR="00C9724D" w:rsidRPr="005050F0" w:rsidRDefault="00C9724D" w:rsidP="00C9724D">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C9724D" w:rsidRPr="005050F0" w14:paraId="19FB183A" w14:textId="77777777" w:rsidTr="00585C04">
        <w:trPr>
          <w:cantSplit/>
          <w:trHeight w:hRule="exact" w:val="320"/>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DE9B615" w14:textId="77777777" w:rsidR="00C9724D" w:rsidRPr="005050F0" w:rsidRDefault="00C9724D" w:rsidP="00585C04">
            <w:pPr>
              <w:rPr>
                <w:rFonts w:ascii="Arial" w:hAnsi="Arial" w:cs="Arial"/>
                <w:noProof/>
                <w:sz w:val="18"/>
                <w:szCs w:val="18"/>
              </w:rPr>
            </w:pPr>
            <w:r w:rsidRPr="005050F0">
              <w:rPr>
                <w:noProof/>
              </w:rPr>
              <w:t>&lt;x&gt;/Common/MCVideoGroupCall/EmergencyAlert/Entry/ID</w:t>
            </w:r>
          </w:p>
        </w:tc>
      </w:tr>
      <w:tr w:rsidR="00C9724D" w:rsidRPr="005050F0" w14:paraId="675857A1" w14:textId="77777777" w:rsidTr="00585C04">
        <w:trPr>
          <w:cantSplit/>
          <w:trHeight w:hRule="exact" w:val="24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0DD1F51" w14:textId="77777777" w:rsidR="00C9724D" w:rsidRPr="005050F0" w:rsidRDefault="00C9724D"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753BF" w14:textId="77777777" w:rsidR="00C9724D" w:rsidRPr="005050F0" w:rsidRDefault="00C9724D"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4A0C1" w14:textId="77777777" w:rsidR="00C9724D" w:rsidRPr="005050F0" w:rsidRDefault="00C9724D"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7C1D6" w14:textId="77777777" w:rsidR="00C9724D" w:rsidRPr="005050F0" w:rsidRDefault="00C9724D"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411A7" w14:textId="77777777" w:rsidR="00C9724D" w:rsidRPr="005050F0" w:rsidRDefault="00C9724D" w:rsidP="00585C04">
            <w:pPr>
              <w:pStyle w:val="TAL"/>
              <w:rPr>
                <w:noProof/>
              </w:rPr>
            </w:pPr>
            <w:r w:rsidRPr="005050F0">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04F5DE28" w14:textId="77777777" w:rsidR="00C9724D" w:rsidRPr="005050F0" w:rsidRDefault="00C9724D" w:rsidP="00585C04">
            <w:pPr>
              <w:pStyle w:val="TAL"/>
              <w:rPr>
                <w:noProof/>
              </w:rPr>
            </w:pPr>
          </w:p>
        </w:tc>
      </w:tr>
      <w:tr w:rsidR="00C9724D" w:rsidRPr="005050F0" w14:paraId="4F9676BC" w14:textId="77777777" w:rsidTr="00585C04">
        <w:trPr>
          <w:cantSplit/>
          <w:trHeight w:hRule="exact" w:val="28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326B70C" w14:textId="77777777" w:rsidR="00C9724D" w:rsidRPr="005050F0" w:rsidRDefault="00C9724D"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0EFE" w14:textId="77777777" w:rsidR="00C9724D" w:rsidRPr="005050F0" w:rsidRDefault="00C9724D"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0F29F" w14:textId="77777777" w:rsidR="00C9724D" w:rsidRPr="005050F0" w:rsidRDefault="00C9724D"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8C17D" w14:textId="77777777" w:rsidR="00C9724D" w:rsidRPr="005050F0" w:rsidRDefault="00C9724D"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39879" w14:textId="77777777" w:rsidR="00C9724D" w:rsidRPr="005050F0" w:rsidRDefault="00C9724D" w:rsidP="00585C04">
            <w:pPr>
              <w:pStyle w:val="TAL"/>
              <w:rPr>
                <w:noProof/>
              </w:rPr>
            </w:pPr>
            <w:r w:rsidRPr="005050F0">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49D3F68" w14:textId="77777777" w:rsidR="00C9724D" w:rsidRPr="005050F0" w:rsidRDefault="00C9724D" w:rsidP="00585C04">
            <w:pPr>
              <w:pStyle w:val="TAL"/>
              <w:rPr>
                <w:noProof/>
              </w:rPr>
            </w:pPr>
          </w:p>
        </w:tc>
      </w:tr>
      <w:tr w:rsidR="00C9724D" w:rsidRPr="005050F0" w14:paraId="05AB7C55" w14:textId="77777777" w:rsidTr="00585C04">
        <w:trPr>
          <w:cantSplit/>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A55F12C" w14:textId="77777777" w:rsidR="00C9724D" w:rsidRPr="005050F0" w:rsidRDefault="00C9724D"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120DE3" w14:textId="77777777" w:rsidR="00C9724D" w:rsidRPr="005050F0" w:rsidRDefault="00C9724D" w:rsidP="00585C04">
            <w:pPr>
              <w:rPr>
                <w:noProof/>
                <w:lang w:eastAsia="ko-KR"/>
              </w:rPr>
            </w:pPr>
            <w:r w:rsidRPr="005050F0">
              <w:rPr>
                <w:noProof/>
              </w:rPr>
              <w:t xml:space="preserve">This leaf node </w:t>
            </w:r>
            <w:r w:rsidRPr="005050F0">
              <w:rPr>
                <w:noProof/>
                <w:lang w:eastAsia="ko-KR"/>
              </w:rPr>
              <w:t>indicates the MCVideo g</w:t>
            </w:r>
            <w:r w:rsidRPr="005050F0">
              <w:rPr>
                <w:noProof/>
              </w:rPr>
              <w:t>roup used upon certain criteria on initiation of an MCVideo emergency alert</w:t>
            </w:r>
            <w:r w:rsidRPr="005050F0">
              <w:rPr>
                <w:noProof/>
                <w:lang w:eastAsia="ko-KR"/>
              </w:rPr>
              <w:t>.</w:t>
            </w:r>
          </w:p>
        </w:tc>
      </w:tr>
    </w:tbl>
    <w:p w14:paraId="1ECD8B91" w14:textId="77777777" w:rsidR="00C9724D" w:rsidRPr="005050F0" w:rsidRDefault="00C9724D" w:rsidP="00C9724D">
      <w:pPr>
        <w:rPr>
          <w:noProof/>
          <w:lang w:eastAsia="ko-KR"/>
        </w:rPr>
      </w:pPr>
    </w:p>
    <w:p w14:paraId="4E70067A" w14:textId="77777777" w:rsidR="00834F23" w:rsidRPr="005050F0" w:rsidRDefault="00834F23" w:rsidP="00834F23">
      <w:pPr>
        <w:pStyle w:val="Heading3"/>
        <w:rPr>
          <w:noProof/>
          <w:lang w:eastAsia="ko-KR"/>
        </w:rPr>
      </w:pPr>
      <w:bookmarkStart w:id="4081" w:name="_Toc176344911"/>
      <w:r w:rsidRPr="005050F0">
        <w:rPr>
          <w:noProof/>
        </w:rPr>
        <w:t>13.2.</w:t>
      </w:r>
      <w:r w:rsidRPr="005050F0">
        <w:rPr>
          <w:noProof/>
          <w:lang w:eastAsia="ko-KR"/>
        </w:rPr>
        <w:t>38A6</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Entry/DisplayName</w:t>
      </w:r>
      <w:bookmarkEnd w:id="4081"/>
    </w:p>
    <w:p w14:paraId="3AB55721" w14:textId="77777777" w:rsidR="00834F23" w:rsidRPr="005050F0" w:rsidRDefault="00834F23" w:rsidP="00834F23">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834F23" w:rsidRPr="005050F0" w14:paraId="758A39E5"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DC5A8A" w14:textId="77777777" w:rsidR="00834F23" w:rsidRPr="005050F0" w:rsidRDefault="00834F23" w:rsidP="00585C04">
            <w:pPr>
              <w:rPr>
                <w:rFonts w:ascii="Arial" w:hAnsi="Arial" w:cs="Arial"/>
                <w:noProof/>
                <w:sz w:val="18"/>
                <w:szCs w:val="18"/>
              </w:rPr>
            </w:pPr>
            <w:r w:rsidRPr="005050F0">
              <w:rPr>
                <w:noProof/>
              </w:rPr>
              <w:t>&lt;x&gt;/Common/MCVideoGroupCall/EmergencyAlert/Entry/DisplayName</w:t>
            </w:r>
          </w:p>
        </w:tc>
      </w:tr>
      <w:tr w:rsidR="00834F23" w:rsidRPr="005050F0" w14:paraId="01015BD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DBF742"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97C90" w14:textId="77777777" w:rsidR="00834F23" w:rsidRPr="005050F0" w:rsidRDefault="00834F23"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C7522" w14:textId="77777777" w:rsidR="00834F23" w:rsidRPr="005050F0" w:rsidRDefault="00834F23"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66482" w14:textId="77777777" w:rsidR="00834F23" w:rsidRPr="005050F0" w:rsidRDefault="00834F23"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A89D3" w14:textId="77777777" w:rsidR="00834F23" w:rsidRPr="005050F0" w:rsidRDefault="00834F23"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618C8" w14:textId="77777777" w:rsidR="00834F23" w:rsidRPr="005050F0" w:rsidRDefault="00834F23" w:rsidP="00585C04">
            <w:pPr>
              <w:pStyle w:val="TAL"/>
              <w:rPr>
                <w:noProof/>
              </w:rPr>
            </w:pPr>
          </w:p>
        </w:tc>
      </w:tr>
      <w:tr w:rsidR="00834F23" w:rsidRPr="005050F0" w14:paraId="0F3F32F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C2C61"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F5BB5" w14:textId="77777777" w:rsidR="00834F23" w:rsidRPr="005050F0" w:rsidRDefault="00834F23"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E0543" w14:textId="77777777" w:rsidR="00834F23" w:rsidRPr="005050F0" w:rsidRDefault="00834F23"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C96AE" w14:textId="77777777" w:rsidR="00834F23" w:rsidRPr="005050F0" w:rsidRDefault="00834F23"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D8C05" w14:textId="77777777" w:rsidR="00834F23" w:rsidRPr="005050F0" w:rsidRDefault="00834F23"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616A7E" w14:textId="77777777" w:rsidR="00834F23" w:rsidRPr="005050F0" w:rsidRDefault="00834F23" w:rsidP="00585C04">
            <w:pPr>
              <w:pStyle w:val="TAL"/>
              <w:rPr>
                <w:noProof/>
              </w:rPr>
            </w:pPr>
          </w:p>
        </w:tc>
      </w:tr>
      <w:tr w:rsidR="00834F23" w:rsidRPr="005050F0" w14:paraId="5A9E9AD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935413" w14:textId="77777777" w:rsidR="00834F23" w:rsidRPr="005050F0" w:rsidRDefault="00834F23"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0D19AB" w14:textId="77777777" w:rsidR="00834F23" w:rsidRPr="005050F0" w:rsidRDefault="00834F23"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1A8507B" w14:textId="77777777" w:rsidR="00834F23" w:rsidRPr="005050F0" w:rsidRDefault="00834F23" w:rsidP="00834F23">
      <w:pPr>
        <w:rPr>
          <w:noProof/>
          <w:lang w:eastAsia="ko-KR"/>
        </w:rPr>
      </w:pPr>
    </w:p>
    <w:p w14:paraId="01242EA4" w14:textId="77777777" w:rsidR="00834F23" w:rsidRPr="005050F0" w:rsidRDefault="00834F23" w:rsidP="00834F23">
      <w:pPr>
        <w:pStyle w:val="Heading3"/>
        <w:rPr>
          <w:noProof/>
          <w:lang w:eastAsia="ko-KR"/>
        </w:rPr>
      </w:pPr>
      <w:bookmarkStart w:id="4082" w:name="_Toc176344912"/>
      <w:r w:rsidRPr="005050F0">
        <w:rPr>
          <w:noProof/>
        </w:rPr>
        <w:t>13.2.</w:t>
      </w:r>
      <w:r w:rsidRPr="005050F0">
        <w:rPr>
          <w:noProof/>
          <w:lang w:eastAsia="ko-KR"/>
        </w:rPr>
        <w:t>38A7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Entry/Usage</w:t>
      </w:r>
      <w:bookmarkEnd w:id="4082"/>
    </w:p>
    <w:p w14:paraId="641E06A5" w14:textId="77777777" w:rsidR="00834F23" w:rsidRPr="005050F0" w:rsidRDefault="00834F23" w:rsidP="00834F23">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9"/>
        <w:gridCol w:w="1322"/>
        <w:gridCol w:w="2151"/>
        <w:gridCol w:w="1948"/>
        <w:gridCol w:w="2336"/>
      </w:tblGrid>
      <w:tr w:rsidR="00834F23" w:rsidRPr="005050F0" w14:paraId="4BDA9056"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EF1C334" w14:textId="77777777" w:rsidR="00834F23" w:rsidRPr="005050F0" w:rsidRDefault="00834F23" w:rsidP="00585C04">
            <w:pPr>
              <w:rPr>
                <w:rFonts w:ascii="Arial" w:hAnsi="Arial" w:cs="Arial"/>
                <w:noProof/>
                <w:sz w:val="18"/>
                <w:szCs w:val="18"/>
              </w:rPr>
            </w:pPr>
            <w:r w:rsidRPr="005050F0">
              <w:rPr>
                <w:noProof/>
              </w:rPr>
              <w:t>&lt;x&gt;/Common/MCVideoGroupCall/EmergencyAlert/Entry/Usage</w:t>
            </w:r>
          </w:p>
        </w:tc>
      </w:tr>
      <w:tr w:rsidR="00834F23" w:rsidRPr="005050F0" w14:paraId="678E2ADA"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AE00331"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74160" w14:textId="77777777" w:rsidR="00834F23" w:rsidRPr="005050F0" w:rsidRDefault="00834F23"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3B9CC" w14:textId="77777777" w:rsidR="00834F23" w:rsidRPr="005050F0" w:rsidRDefault="00834F23"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B8A3E" w14:textId="77777777" w:rsidR="00834F23" w:rsidRPr="005050F0" w:rsidRDefault="00834F23"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36322" w14:textId="77777777" w:rsidR="00834F23" w:rsidRPr="005050F0" w:rsidRDefault="00834F23"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CEEFDDF" w14:textId="77777777" w:rsidR="00834F23" w:rsidRPr="005050F0" w:rsidRDefault="00834F23" w:rsidP="00585C04">
            <w:pPr>
              <w:pStyle w:val="TAL"/>
              <w:rPr>
                <w:noProof/>
              </w:rPr>
            </w:pPr>
          </w:p>
        </w:tc>
      </w:tr>
      <w:tr w:rsidR="00834F23" w:rsidRPr="005050F0" w14:paraId="43967B20"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40EDB0A"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5F369" w14:textId="77777777" w:rsidR="00834F23" w:rsidRPr="005050F0" w:rsidRDefault="00834F23"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7E8BF" w14:textId="77777777" w:rsidR="00834F23" w:rsidRPr="005050F0" w:rsidRDefault="00834F23"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8CCE9" w14:textId="77777777" w:rsidR="00834F23" w:rsidRPr="005050F0" w:rsidRDefault="00834F23"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A0BA4" w14:textId="77777777" w:rsidR="00834F23" w:rsidRPr="005050F0" w:rsidRDefault="00834F23"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1CFD7C4E" w14:textId="77777777" w:rsidR="00834F23" w:rsidRPr="005050F0" w:rsidRDefault="00834F23" w:rsidP="00585C04">
            <w:pPr>
              <w:pStyle w:val="TAL"/>
              <w:rPr>
                <w:noProof/>
              </w:rPr>
            </w:pPr>
          </w:p>
        </w:tc>
      </w:tr>
      <w:tr w:rsidR="00834F23" w:rsidRPr="005050F0" w14:paraId="09EB3949"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EFE5CB4" w14:textId="77777777" w:rsidR="00834F23" w:rsidRPr="005050F0" w:rsidRDefault="00834F23" w:rsidP="00585C0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375CAC" w14:textId="77777777" w:rsidR="00834F23" w:rsidRPr="005050F0" w:rsidRDefault="00834F23"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emergency alert uses the ID</w:t>
            </w:r>
            <w:r w:rsidRPr="005050F0">
              <w:rPr>
                <w:noProof/>
                <w:lang w:eastAsia="ko-KR"/>
              </w:rPr>
              <w:t>.</w:t>
            </w:r>
          </w:p>
        </w:tc>
      </w:tr>
    </w:tbl>
    <w:p w14:paraId="2001504E" w14:textId="77777777" w:rsidR="00834F23" w:rsidRPr="005050F0" w:rsidRDefault="00834F23" w:rsidP="00834F23">
      <w:pPr>
        <w:rPr>
          <w:noProof/>
          <w:lang w:eastAsia="ko-KR"/>
        </w:rPr>
      </w:pPr>
    </w:p>
    <w:p w14:paraId="6D728F4F" w14:textId="77777777" w:rsidR="00834F23" w:rsidRPr="005050F0" w:rsidRDefault="00834F23" w:rsidP="00834F23">
      <w:pPr>
        <w:rPr>
          <w:noProof/>
        </w:rPr>
      </w:pPr>
      <w:r w:rsidRPr="005050F0">
        <w:rPr>
          <w:noProof/>
        </w:rPr>
        <w:t>The valid values are 'LocallyDetermined', 'UseCurrentlySelectedGroup', 'UsePreConfigured' and 'DedicatedGroup'.</w:t>
      </w:r>
    </w:p>
    <w:p w14:paraId="5EF0B4C5" w14:textId="77777777" w:rsidR="00834F23" w:rsidRPr="005050F0" w:rsidRDefault="00834F23" w:rsidP="00834F23">
      <w:pPr>
        <w:rPr>
          <w:noProof/>
        </w:rPr>
      </w:pPr>
      <w:r w:rsidRPr="005050F0">
        <w:rPr>
          <w:noProof/>
        </w:rPr>
        <w:t xml:space="preserve">When set to 'LocallyDetermined' then if the MCVideo user selects an MCVideo ID then use that MCVideo ID for an on-network MCVideo emergency alert, if the MCVideo user does not select a MCVideo ID then use the MCVideo ID identified by the ID in </w:t>
      </w:r>
      <w:r w:rsidR="00CD22F8" w:rsidRPr="005050F0">
        <w:rPr>
          <w:noProof/>
        </w:rPr>
        <w:t>clause</w:t>
      </w:r>
      <w:r w:rsidRPr="005050F0">
        <w:rPr>
          <w:noProof/>
        </w:rPr>
        <w:t> 13.2.38A5 for an on-network MCVideo emergency alert.</w:t>
      </w:r>
    </w:p>
    <w:p w14:paraId="5353D922" w14:textId="77777777" w:rsidR="00834F23" w:rsidRPr="005050F0" w:rsidRDefault="00834F23" w:rsidP="00834F23">
      <w:pPr>
        <w:rPr>
          <w:noProof/>
        </w:rPr>
      </w:pPr>
      <w:r w:rsidRPr="005050F0">
        <w:rPr>
          <w:noProof/>
        </w:rPr>
        <w:t xml:space="preserve">When set to 'UseCurrentlySelectedGroup' then if the MCVideo user has currently selected an MCVideo group then use that MCVideo group for an on-network MCVideo emergency alert, if the MCVideo user does not have a currently selected MCVideo group then use the MCVideo group identified by the ID in </w:t>
      </w:r>
      <w:r w:rsidR="00CD22F8" w:rsidRPr="005050F0">
        <w:rPr>
          <w:noProof/>
        </w:rPr>
        <w:t>clause</w:t>
      </w:r>
      <w:r w:rsidRPr="005050F0">
        <w:rPr>
          <w:noProof/>
        </w:rPr>
        <w:t> 13.2.38A5 for an MCVideo emergency alert.</w:t>
      </w:r>
    </w:p>
    <w:p w14:paraId="52BDD8F3" w14:textId="77777777" w:rsidR="00834F23" w:rsidRPr="005050F0" w:rsidRDefault="00834F23" w:rsidP="00834F23">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13.2.38A5 for an on-network MCVideo emergency alert.</w:t>
      </w:r>
    </w:p>
    <w:p w14:paraId="5838B5D2" w14:textId="77777777" w:rsidR="00834F23" w:rsidRPr="005050F0" w:rsidRDefault="00834F23" w:rsidP="00834F23">
      <w:pPr>
        <w:rPr>
          <w:noProof/>
          <w:lang w:eastAsia="ko-KR"/>
        </w:rPr>
      </w:pPr>
      <w:r w:rsidRPr="005050F0">
        <w:rPr>
          <w:noProof/>
        </w:rPr>
        <w:t xml:space="preserve">When set to 'DedicatedGroup' then use the MCVideo group identified by the ID in </w:t>
      </w:r>
      <w:r w:rsidR="00CD22F8" w:rsidRPr="005050F0">
        <w:rPr>
          <w:noProof/>
        </w:rPr>
        <w:t>clause</w:t>
      </w:r>
      <w:r w:rsidRPr="005050F0">
        <w:rPr>
          <w:noProof/>
        </w:rPr>
        <w:t> 13.2.38A5 for an MCVideo emergency alert.</w:t>
      </w:r>
    </w:p>
    <w:p w14:paraId="12A42770" w14:textId="77777777" w:rsidR="00872A5E" w:rsidRPr="005050F0" w:rsidRDefault="00872A5E" w:rsidP="00872A5E">
      <w:pPr>
        <w:pStyle w:val="Heading3"/>
        <w:rPr>
          <w:noProof/>
          <w:lang w:eastAsia="ko-KR"/>
        </w:rPr>
      </w:pPr>
      <w:bookmarkStart w:id="4083" w:name="_Toc176344913"/>
      <w:r w:rsidRPr="005050F0">
        <w:rPr>
          <w:noProof/>
        </w:rPr>
        <w:t>13.2.</w:t>
      </w:r>
      <w:r w:rsidRPr="005050F0">
        <w:rPr>
          <w:noProof/>
          <w:lang w:eastAsia="ko-KR"/>
        </w:rPr>
        <w:t>38B</w:t>
      </w:r>
      <w:r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/Common/MCVideoGroupCall/EmergencyCall</w:t>
      </w:r>
      <w:bookmarkEnd w:id="4072"/>
      <w:bookmarkEnd w:id="4073"/>
      <w:bookmarkEnd w:id="4074"/>
      <w:bookmarkEnd w:id="4075"/>
      <w:bookmarkEnd w:id="4076"/>
      <w:bookmarkEnd w:id="4083"/>
    </w:p>
    <w:p w14:paraId="3E89A79D"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 xml:space="preserve"> 38B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04F4A32"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F00727" w14:textId="77777777" w:rsidR="00872A5E" w:rsidRPr="005050F0" w:rsidRDefault="00872A5E" w:rsidP="003D5736">
            <w:pPr>
              <w:rPr>
                <w:rFonts w:ascii="Arial" w:hAnsi="Arial" w:cs="Arial"/>
                <w:noProof/>
                <w:sz w:val="18"/>
                <w:szCs w:val="18"/>
              </w:rPr>
            </w:pPr>
            <w:r w:rsidRPr="005050F0">
              <w:rPr>
                <w:noProof/>
              </w:rPr>
              <w:t>&lt;x&gt;/Common/MCVideoGroupCall/EmergencyCall</w:t>
            </w:r>
          </w:p>
        </w:tc>
      </w:tr>
      <w:tr w:rsidR="00872A5E" w:rsidRPr="005050F0" w14:paraId="38AB868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DE30A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CBA3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02066"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7DC2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55147"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BC08D4" w14:textId="77777777" w:rsidR="00872A5E" w:rsidRPr="005050F0" w:rsidRDefault="00872A5E" w:rsidP="003D5736">
            <w:pPr>
              <w:jc w:val="center"/>
              <w:rPr>
                <w:rFonts w:ascii="Arial" w:hAnsi="Arial" w:cs="Arial"/>
                <w:b/>
                <w:noProof/>
                <w:sz w:val="18"/>
                <w:szCs w:val="18"/>
              </w:rPr>
            </w:pPr>
          </w:p>
        </w:tc>
      </w:tr>
      <w:tr w:rsidR="00872A5E" w:rsidRPr="005050F0" w14:paraId="42E11EC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5D1C0"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C7643"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1B511"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2704"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1961F"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992304" w14:textId="77777777" w:rsidR="00872A5E" w:rsidRPr="005050F0" w:rsidRDefault="00872A5E" w:rsidP="003D5736">
            <w:pPr>
              <w:jc w:val="center"/>
              <w:rPr>
                <w:b/>
                <w:noProof/>
              </w:rPr>
            </w:pPr>
          </w:p>
        </w:tc>
      </w:tr>
      <w:tr w:rsidR="00872A5E" w:rsidRPr="005050F0" w14:paraId="718667D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65A4D5"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716D99" w14:textId="77777777" w:rsidR="00872A5E" w:rsidRPr="005050F0" w:rsidRDefault="00872A5E" w:rsidP="003D5736">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emergency call policy</w:t>
            </w:r>
            <w:r w:rsidRPr="005050F0">
              <w:rPr>
                <w:noProof/>
                <w:lang w:eastAsia="ko-KR"/>
              </w:rPr>
              <w:t>.</w:t>
            </w:r>
          </w:p>
        </w:tc>
      </w:tr>
    </w:tbl>
    <w:p w14:paraId="4C4A741A" w14:textId="77777777" w:rsidR="001A1197" w:rsidRPr="005050F0" w:rsidRDefault="001A1197" w:rsidP="001A1197">
      <w:pPr>
        <w:rPr>
          <w:noProof/>
        </w:rPr>
      </w:pPr>
      <w:bookmarkStart w:id="4084" w:name="_Toc4578034"/>
      <w:bookmarkStart w:id="4085" w:name="_Toc27504630"/>
      <w:bookmarkStart w:id="4086" w:name="_Toc27505418"/>
      <w:bookmarkStart w:id="4087" w:name="_Toc27506202"/>
      <w:bookmarkStart w:id="4088" w:name="_Toc27506986"/>
    </w:p>
    <w:p w14:paraId="5F54F0EB" w14:textId="77777777" w:rsidR="00872A5E" w:rsidRPr="005050F0" w:rsidRDefault="00872A5E" w:rsidP="00872A5E">
      <w:pPr>
        <w:pStyle w:val="Heading3"/>
        <w:rPr>
          <w:noProof/>
          <w:lang w:eastAsia="ko-KR"/>
        </w:rPr>
      </w:pPr>
      <w:bookmarkStart w:id="4089" w:name="_Toc176344914"/>
      <w:r w:rsidRPr="005050F0">
        <w:rPr>
          <w:noProof/>
        </w:rPr>
        <w:t>13.2.</w:t>
      </w:r>
      <w:r w:rsidRPr="005050F0">
        <w:rPr>
          <w:noProof/>
          <w:lang w:eastAsia="ko-KR"/>
        </w:rPr>
        <w:t>38C</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/Common/MCVideoGroupCall/EmergencyCall/Enabled</w:t>
      </w:r>
      <w:bookmarkEnd w:id="4084"/>
      <w:bookmarkEnd w:id="4085"/>
      <w:bookmarkEnd w:id="4086"/>
      <w:bookmarkEnd w:id="4087"/>
      <w:bookmarkEnd w:id="4088"/>
      <w:bookmarkEnd w:id="4089"/>
    </w:p>
    <w:p w14:paraId="58AB61A7"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DD2B8E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CE2E4B" w14:textId="77777777" w:rsidR="00872A5E" w:rsidRPr="005050F0" w:rsidRDefault="00872A5E" w:rsidP="003D5736">
            <w:pPr>
              <w:rPr>
                <w:rFonts w:ascii="Arial" w:hAnsi="Arial" w:cs="Arial"/>
                <w:noProof/>
                <w:sz w:val="18"/>
                <w:szCs w:val="18"/>
              </w:rPr>
            </w:pPr>
            <w:r w:rsidRPr="005050F0">
              <w:rPr>
                <w:noProof/>
              </w:rPr>
              <w:t>&lt;x&gt;/Common/MCVideoGroupCall/EmergencyCall/Enabled</w:t>
            </w:r>
          </w:p>
        </w:tc>
      </w:tr>
      <w:tr w:rsidR="00872A5E" w:rsidRPr="005050F0" w14:paraId="0E58661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0D597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8C8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6267D"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497A"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28C69"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F16FBD" w14:textId="77777777" w:rsidR="00872A5E" w:rsidRPr="005050F0" w:rsidRDefault="00872A5E" w:rsidP="003D5736">
            <w:pPr>
              <w:jc w:val="center"/>
              <w:rPr>
                <w:rFonts w:ascii="Arial" w:hAnsi="Arial" w:cs="Arial"/>
                <w:b/>
                <w:noProof/>
                <w:sz w:val="18"/>
                <w:szCs w:val="18"/>
              </w:rPr>
            </w:pPr>
          </w:p>
        </w:tc>
      </w:tr>
      <w:tr w:rsidR="00872A5E" w:rsidRPr="005050F0" w14:paraId="1A97A87F"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1AF03"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3EF71" w14:textId="77777777" w:rsidR="00872A5E" w:rsidRPr="005050F0" w:rsidRDefault="00872A5E" w:rsidP="003D5736">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8482"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973D9"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E3927"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B36788" w14:textId="77777777" w:rsidR="00872A5E" w:rsidRPr="005050F0" w:rsidRDefault="00872A5E" w:rsidP="003D5736">
            <w:pPr>
              <w:jc w:val="center"/>
              <w:rPr>
                <w:b/>
                <w:noProof/>
              </w:rPr>
            </w:pPr>
          </w:p>
        </w:tc>
      </w:tr>
      <w:tr w:rsidR="00872A5E" w:rsidRPr="005050F0" w14:paraId="31E318E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27CCA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E4000F"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MCVideo emergency group call functionality enabled for </w:t>
            </w:r>
            <w:r w:rsidRPr="005050F0">
              <w:rPr>
                <w:noProof/>
                <w:lang w:eastAsia="ko-KR"/>
              </w:rPr>
              <w:t xml:space="preserve">MCVideo </w:t>
            </w:r>
            <w:r w:rsidRPr="005050F0">
              <w:rPr>
                <w:noProof/>
              </w:rPr>
              <w:t>user</w:t>
            </w:r>
            <w:r w:rsidRPr="005050F0">
              <w:rPr>
                <w:noProof/>
                <w:lang w:eastAsia="ko-KR"/>
              </w:rPr>
              <w:t>.</w:t>
            </w:r>
          </w:p>
        </w:tc>
      </w:tr>
    </w:tbl>
    <w:p w14:paraId="703F9E33" w14:textId="77777777" w:rsidR="001A1197" w:rsidRPr="005050F0" w:rsidRDefault="001A1197" w:rsidP="001A1197">
      <w:pPr>
        <w:rPr>
          <w:noProof/>
        </w:rPr>
      </w:pPr>
    </w:p>
    <w:p w14:paraId="53A4F885" w14:textId="77777777" w:rsidR="00872A5E" w:rsidRPr="005050F0" w:rsidRDefault="00872A5E" w:rsidP="00872A5E">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make an MCVideo emergency group call functionality enabled</w:t>
      </w:r>
      <w:r w:rsidRPr="005050F0">
        <w:rPr>
          <w:noProof/>
          <w:lang w:eastAsia="ko-KR"/>
        </w:rPr>
        <w:t>.</w:t>
      </w:r>
    </w:p>
    <w:p w14:paraId="7ADEF907"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make an MCVideo emergency group call functionality enabled</w:t>
      </w:r>
      <w:r w:rsidRPr="005050F0">
        <w:rPr>
          <w:noProof/>
          <w:lang w:eastAsia="ko-KR"/>
        </w:rPr>
        <w:t>.</w:t>
      </w:r>
    </w:p>
    <w:p w14:paraId="57048544" w14:textId="77777777" w:rsidR="00872A5E" w:rsidRPr="005050F0" w:rsidRDefault="00872A5E" w:rsidP="00872A5E">
      <w:pPr>
        <w:pStyle w:val="Heading3"/>
        <w:rPr>
          <w:noProof/>
          <w:lang w:eastAsia="ko-KR"/>
        </w:rPr>
      </w:pPr>
      <w:bookmarkStart w:id="4090" w:name="_Toc4578035"/>
      <w:bookmarkStart w:id="4091" w:name="_Toc27504631"/>
      <w:bookmarkStart w:id="4092" w:name="_Toc27505419"/>
      <w:bookmarkStart w:id="4093" w:name="_Toc27506203"/>
      <w:bookmarkStart w:id="4094" w:name="_Toc27506987"/>
      <w:bookmarkStart w:id="4095" w:name="_Toc176344915"/>
      <w:r w:rsidRPr="005050F0">
        <w:rPr>
          <w:noProof/>
        </w:rPr>
        <w:t>13.2.</w:t>
      </w:r>
      <w:r w:rsidRPr="005050F0">
        <w:rPr>
          <w:noProof/>
          <w:lang w:eastAsia="ko-KR"/>
        </w:rPr>
        <w:t>38D</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CancelMCVideoGroup</w:t>
      </w:r>
      <w:bookmarkEnd w:id="4090"/>
      <w:bookmarkEnd w:id="4091"/>
      <w:bookmarkEnd w:id="4092"/>
      <w:bookmarkEnd w:id="4093"/>
      <w:bookmarkEnd w:id="4094"/>
      <w:bookmarkEnd w:id="4095"/>
    </w:p>
    <w:p w14:paraId="63796821"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EmergencyCall/CancelMCVideoGroup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6A9D89A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9C9F71" w14:textId="77777777" w:rsidR="00872A5E" w:rsidRPr="005050F0" w:rsidRDefault="00872A5E" w:rsidP="003D5736">
            <w:pPr>
              <w:rPr>
                <w:rFonts w:ascii="Arial" w:hAnsi="Arial" w:cs="Arial"/>
                <w:noProof/>
                <w:sz w:val="18"/>
                <w:szCs w:val="18"/>
              </w:rPr>
            </w:pPr>
            <w:r w:rsidRPr="005050F0">
              <w:rPr>
                <w:noProof/>
              </w:rPr>
              <w:t>&lt;x&gt;/Common/MCVideoGroupCall/EmergencyCall/CancelMCVideoGroup</w:t>
            </w:r>
          </w:p>
        </w:tc>
      </w:tr>
      <w:tr w:rsidR="00872A5E" w:rsidRPr="005050F0" w14:paraId="6131BF6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B63F61"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A4E2B"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5B0F9"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02C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E0FE4"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E46CE2" w14:textId="77777777" w:rsidR="00872A5E" w:rsidRPr="005050F0" w:rsidRDefault="00872A5E" w:rsidP="003D5736">
            <w:pPr>
              <w:jc w:val="center"/>
              <w:rPr>
                <w:rFonts w:ascii="Arial" w:hAnsi="Arial" w:cs="Arial"/>
                <w:b/>
                <w:noProof/>
                <w:sz w:val="18"/>
                <w:szCs w:val="18"/>
              </w:rPr>
            </w:pPr>
          </w:p>
        </w:tc>
      </w:tr>
      <w:tr w:rsidR="00872A5E" w:rsidRPr="005050F0" w14:paraId="44E6EBF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8930E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50CB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6A92C"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4AFC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891B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4A7E96" w14:textId="77777777" w:rsidR="00872A5E" w:rsidRPr="005050F0" w:rsidRDefault="00872A5E" w:rsidP="003D5736">
            <w:pPr>
              <w:jc w:val="center"/>
              <w:rPr>
                <w:b/>
                <w:noProof/>
              </w:rPr>
            </w:pPr>
          </w:p>
        </w:tc>
      </w:tr>
      <w:tr w:rsidR="00872A5E" w:rsidRPr="005050F0" w14:paraId="73F420E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F6B09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E1FEA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cancel an in progress </w:t>
            </w:r>
            <w:r w:rsidRPr="005050F0">
              <w:rPr>
                <w:noProof/>
                <w:lang w:eastAsia="ko-KR"/>
              </w:rPr>
              <w:t xml:space="preserve">MCVideo </w:t>
            </w:r>
            <w:r w:rsidRPr="005050F0">
              <w:rPr>
                <w:noProof/>
              </w:rPr>
              <w:t>emergency</w:t>
            </w:r>
            <w:r w:rsidRPr="005050F0">
              <w:rPr>
                <w:noProof/>
                <w:lang w:eastAsia="ko-KR"/>
              </w:rPr>
              <w:t xml:space="preserve"> group call</w:t>
            </w:r>
            <w:r w:rsidRPr="005050F0">
              <w:rPr>
                <w:noProof/>
              </w:rPr>
              <w:t xml:space="preserve"> associated with a group</w:t>
            </w:r>
            <w:r w:rsidRPr="005050F0">
              <w:rPr>
                <w:noProof/>
                <w:lang w:eastAsia="ko-KR"/>
              </w:rPr>
              <w:t>.</w:t>
            </w:r>
          </w:p>
        </w:tc>
      </w:tr>
    </w:tbl>
    <w:p w14:paraId="779FAAB0" w14:textId="77777777" w:rsidR="001A1197" w:rsidRPr="005050F0" w:rsidRDefault="001A1197" w:rsidP="001A1197">
      <w:pPr>
        <w:rPr>
          <w:noProof/>
        </w:rPr>
      </w:pPr>
    </w:p>
    <w:p w14:paraId="4364218A"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cancel a </w:t>
      </w:r>
      <w:r w:rsidRPr="005050F0">
        <w:rPr>
          <w:noProof/>
          <w:lang w:eastAsia="ko-KR"/>
        </w:rPr>
        <w:t xml:space="preserve">MCVideo </w:t>
      </w:r>
      <w:r w:rsidRPr="005050F0">
        <w:rPr>
          <w:noProof/>
        </w:rPr>
        <w:t>emergency</w:t>
      </w:r>
      <w:r w:rsidRPr="005050F0">
        <w:rPr>
          <w:noProof/>
          <w:lang w:eastAsia="ko-KR"/>
        </w:rPr>
        <w:t xml:space="preserve"> group call.</w:t>
      </w:r>
    </w:p>
    <w:p w14:paraId="736791DB"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cancel a </w:t>
      </w:r>
      <w:r w:rsidRPr="005050F0">
        <w:rPr>
          <w:noProof/>
          <w:lang w:eastAsia="ko-KR"/>
        </w:rPr>
        <w:t xml:space="preserve">MCTT </w:t>
      </w:r>
      <w:r w:rsidRPr="005050F0">
        <w:rPr>
          <w:noProof/>
        </w:rPr>
        <w:t>emergency</w:t>
      </w:r>
      <w:r w:rsidRPr="005050F0">
        <w:rPr>
          <w:noProof/>
          <w:lang w:eastAsia="ko-KR"/>
        </w:rPr>
        <w:t xml:space="preserve"> group call.</w:t>
      </w:r>
    </w:p>
    <w:p w14:paraId="67537FE2" w14:textId="77777777" w:rsidR="00F7188F" w:rsidRPr="005050F0" w:rsidRDefault="00F7188F" w:rsidP="00F7188F">
      <w:pPr>
        <w:pStyle w:val="Heading3"/>
        <w:rPr>
          <w:noProof/>
          <w:lang w:eastAsia="ko-KR"/>
        </w:rPr>
      </w:pPr>
      <w:bookmarkStart w:id="4096" w:name="_Toc176344916"/>
      <w:bookmarkStart w:id="4097" w:name="_Toc4578036"/>
      <w:bookmarkStart w:id="4098" w:name="_Toc27504632"/>
      <w:bookmarkStart w:id="4099" w:name="_Toc27505420"/>
      <w:bookmarkStart w:id="4100" w:name="_Toc27506204"/>
      <w:bookmarkStart w:id="4101" w:name="_Toc27506988"/>
      <w:r w:rsidRPr="005050F0">
        <w:rPr>
          <w:noProof/>
        </w:rPr>
        <w:t>13.2.</w:t>
      </w:r>
      <w:r w:rsidRPr="005050F0">
        <w:rPr>
          <w:noProof/>
          <w:lang w:eastAsia="ko-KR"/>
        </w:rPr>
        <w:t>38D1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w:t>
      </w:r>
      <w:bookmarkEnd w:id="4096"/>
    </w:p>
    <w:p w14:paraId="095DEEBA"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6"/>
        <w:gridCol w:w="1952"/>
        <w:gridCol w:w="2320"/>
      </w:tblGrid>
      <w:tr w:rsidR="00F7188F" w:rsidRPr="005050F0" w14:paraId="4295943B"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39BFF14"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w:t>
            </w:r>
          </w:p>
        </w:tc>
      </w:tr>
      <w:tr w:rsidR="00F7188F" w:rsidRPr="005050F0" w14:paraId="36CBF204"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7F647FE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BFDBD"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20B50" w14:textId="77777777" w:rsidR="00F7188F" w:rsidRPr="005050F0" w:rsidRDefault="00F7188F" w:rsidP="00585C04">
            <w:pPr>
              <w:pStyle w:val="TAL"/>
              <w:rPr>
                <w:noProof/>
              </w:rPr>
            </w:pPr>
            <w:r w:rsidRPr="005050F0">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8B2C3" w14:textId="77777777" w:rsidR="00F7188F" w:rsidRPr="005050F0" w:rsidRDefault="00F7188F"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AD3F" w14:textId="77777777" w:rsidR="00F7188F" w:rsidRPr="005050F0" w:rsidRDefault="00F7188F" w:rsidP="00585C04">
            <w:pPr>
              <w:pStyle w:val="TAL"/>
              <w:rPr>
                <w:noProof/>
              </w:rPr>
            </w:pPr>
            <w:r w:rsidRPr="005050F0">
              <w:rPr>
                <w:noProof/>
              </w:rPr>
              <w:t>Min. Access Types</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37C90B86" w14:textId="77777777" w:rsidR="00F7188F" w:rsidRPr="005050F0" w:rsidRDefault="00F7188F" w:rsidP="00585C04">
            <w:pPr>
              <w:pStyle w:val="TAL"/>
              <w:rPr>
                <w:noProof/>
              </w:rPr>
            </w:pPr>
          </w:p>
        </w:tc>
      </w:tr>
      <w:tr w:rsidR="00F7188F" w:rsidRPr="005050F0" w14:paraId="704B22DE"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910513A"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90CBE"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A935E" w14:textId="77777777" w:rsidR="00F7188F" w:rsidRPr="005050F0" w:rsidRDefault="00F7188F" w:rsidP="00585C04">
            <w:pPr>
              <w:pStyle w:val="TAL"/>
              <w:rPr>
                <w:noProof/>
              </w:rPr>
            </w:pPr>
            <w:r w:rsidRPr="005050F0">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4356B" w14:textId="77777777" w:rsidR="00F7188F" w:rsidRPr="005050F0" w:rsidRDefault="00F7188F" w:rsidP="00585C04">
            <w:pPr>
              <w:pStyle w:val="TAL"/>
              <w:rPr>
                <w:noProof/>
              </w:rPr>
            </w:pPr>
            <w:r w:rsidRPr="005050F0">
              <w:rPr>
                <w:noProof/>
              </w:rPr>
              <w:t>node</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23386" w14:textId="77777777" w:rsidR="00F7188F" w:rsidRPr="005050F0" w:rsidRDefault="00F7188F" w:rsidP="00585C04">
            <w:pPr>
              <w:pStyle w:val="TAL"/>
              <w:rPr>
                <w:noProof/>
              </w:rPr>
            </w:pPr>
            <w:r w:rsidRPr="005050F0">
              <w:rPr>
                <w:noProof/>
              </w:rPr>
              <w:t>Get, Replace</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71AF61E3" w14:textId="77777777" w:rsidR="00F7188F" w:rsidRPr="005050F0" w:rsidRDefault="00F7188F" w:rsidP="00585C04">
            <w:pPr>
              <w:pStyle w:val="TAL"/>
              <w:rPr>
                <w:noProof/>
              </w:rPr>
            </w:pPr>
          </w:p>
        </w:tc>
      </w:tr>
      <w:tr w:rsidR="00F7188F" w:rsidRPr="005050F0" w14:paraId="2B62387A"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0D85A3F3" w14:textId="77777777" w:rsidR="00F7188F" w:rsidRPr="005050F0" w:rsidRDefault="00F7188F"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EF5A26" w14:textId="77777777" w:rsidR="00F7188F" w:rsidRPr="005050F0" w:rsidRDefault="00F7188F" w:rsidP="00585C04">
            <w:pPr>
              <w:rPr>
                <w:noProof/>
                <w:lang w:eastAsia="ko-KR"/>
              </w:rPr>
            </w:pPr>
            <w:r w:rsidRPr="005050F0">
              <w:rPr>
                <w:noProof/>
              </w:rPr>
              <w:t>This interior node is a placeholder for</w:t>
            </w:r>
            <w:r w:rsidRPr="005050F0">
              <w:rPr>
                <w:noProof/>
                <w:lang w:eastAsia="ko-KR"/>
              </w:rPr>
              <w:t xml:space="preserve"> the g</w:t>
            </w:r>
            <w:r w:rsidRPr="005050F0">
              <w:rPr>
                <w:noProof/>
              </w:rPr>
              <w:t>roup used on initiation of an MCVideo emergency group call</w:t>
            </w:r>
            <w:r w:rsidRPr="005050F0">
              <w:rPr>
                <w:noProof/>
                <w:lang w:eastAsia="ko-KR"/>
              </w:rPr>
              <w:t>.</w:t>
            </w:r>
          </w:p>
        </w:tc>
      </w:tr>
    </w:tbl>
    <w:p w14:paraId="721D5D89" w14:textId="77777777" w:rsidR="00F7188F" w:rsidRPr="005050F0" w:rsidRDefault="00F7188F" w:rsidP="00F7188F">
      <w:pPr>
        <w:rPr>
          <w:noProof/>
          <w:lang w:eastAsia="ko-KR"/>
        </w:rPr>
      </w:pPr>
    </w:p>
    <w:p w14:paraId="6B9A39F7" w14:textId="77777777" w:rsidR="00F7188F" w:rsidRPr="005050F0" w:rsidRDefault="00F7188F" w:rsidP="00F7188F">
      <w:pPr>
        <w:pStyle w:val="Heading3"/>
        <w:rPr>
          <w:noProof/>
          <w:lang w:eastAsia="ko-KR"/>
        </w:rPr>
      </w:pPr>
      <w:bookmarkStart w:id="4102" w:name="_Toc176344917"/>
      <w:r w:rsidRPr="005050F0">
        <w:rPr>
          <w:noProof/>
          <w:lang w:eastAsia="ko-KR"/>
        </w:rPr>
        <w:t>13.</w:t>
      </w:r>
      <w:r w:rsidRPr="005050F0">
        <w:rPr>
          <w:noProof/>
        </w:rPr>
        <w:t>2.38D2</w:t>
      </w:r>
      <w:r w:rsidRPr="005050F0">
        <w:rPr>
          <w:noProof/>
        </w:rPr>
        <w:tab/>
        <w:t>/</w:t>
      </w:r>
      <w:r w:rsidRPr="005050F0">
        <w:rPr>
          <w:i/>
          <w:iCs/>
          <w:noProof/>
        </w:rPr>
        <w:t>&lt;x&gt;</w:t>
      </w:r>
      <w:r w:rsidRPr="005050F0">
        <w:rPr>
          <w:noProof/>
        </w:rPr>
        <w:t>/&lt;x&gt;/Common/MCVideoGroupCall</w:t>
      </w:r>
      <w:r w:rsidRPr="005050F0">
        <w:rPr>
          <w:noProof/>
          <w:lang w:eastAsia="ko-KR"/>
        </w:rPr>
        <w:t>/EmergencyCall/</w:t>
      </w:r>
      <w:r w:rsidR="00740C98" w:rsidRPr="005050F0">
        <w:rPr>
          <w:noProof/>
          <w:lang w:eastAsia="ko-KR"/>
        </w:rPr>
        <w:br/>
      </w:r>
      <w:r w:rsidRPr="005050F0">
        <w:rPr>
          <w:noProof/>
        </w:rPr>
        <w:t>MCVideoGroupInitiation/Entry</w:t>
      </w:r>
      <w:bookmarkEnd w:id="4102"/>
    </w:p>
    <w:p w14:paraId="16AEB9D6"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/Common/MCVideoGroupCall/EmergencyCall/MCVideoGroupInitiation/Entry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
        <w:gridCol w:w="1209"/>
        <w:gridCol w:w="1322"/>
        <w:gridCol w:w="2160"/>
        <w:gridCol w:w="1955"/>
        <w:gridCol w:w="2307"/>
      </w:tblGrid>
      <w:tr w:rsidR="00F7188F" w:rsidRPr="005050F0" w14:paraId="742D0A1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81BF905" w14:textId="77777777" w:rsidR="00F7188F" w:rsidRPr="005050F0" w:rsidRDefault="00F7188F" w:rsidP="00585C04">
            <w:pPr>
              <w:rPr>
                <w:rFonts w:ascii="Arial" w:hAnsi="Arial" w:cs="Arial"/>
                <w:noProof/>
                <w:sz w:val="18"/>
                <w:szCs w:val="18"/>
              </w:rPr>
            </w:pPr>
            <w:r w:rsidRPr="005050F0">
              <w:rPr>
                <w:noProof/>
              </w:rPr>
              <w:t>&lt;x&gt;/Common/MCVideoGroupCall</w:t>
            </w:r>
            <w:r w:rsidRPr="005050F0">
              <w:rPr>
                <w:noProof/>
                <w:lang w:eastAsia="ko-KR"/>
              </w:rPr>
              <w:t>/</w:t>
            </w:r>
            <w:r w:rsidRPr="005050F0">
              <w:rPr>
                <w:noProof/>
              </w:rPr>
              <w:t>EmergencyCall/MCVideoGroupInitiation/Entry</w:t>
            </w:r>
          </w:p>
        </w:tc>
      </w:tr>
      <w:tr w:rsidR="00F7188F" w:rsidRPr="005050F0" w14:paraId="71731F27"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7EE8BC97"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DB86"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D8874" w14:textId="77777777" w:rsidR="00F7188F" w:rsidRPr="005050F0" w:rsidRDefault="00F7188F" w:rsidP="00585C04">
            <w:pPr>
              <w:pStyle w:val="TAL"/>
              <w:rPr>
                <w:noProof/>
              </w:rPr>
            </w:pPr>
            <w:r w:rsidRPr="005050F0">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D61B" w14:textId="77777777" w:rsidR="00F7188F" w:rsidRPr="005050F0" w:rsidRDefault="00F7188F" w:rsidP="00585C04">
            <w:pPr>
              <w:pStyle w:val="TAL"/>
              <w:rPr>
                <w:noProof/>
              </w:rPr>
            </w:pPr>
            <w:r w:rsidRPr="005050F0">
              <w:rPr>
                <w:noProof/>
              </w:rPr>
              <w:t>Format</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AAF56" w14:textId="77777777" w:rsidR="00F7188F" w:rsidRPr="005050F0" w:rsidRDefault="00F7188F" w:rsidP="00585C04">
            <w:pPr>
              <w:pStyle w:val="TAL"/>
              <w:rPr>
                <w:noProof/>
              </w:rPr>
            </w:pPr>
            <w:r w:rsidRPr="005050F0">
              <w:rPr>
                <w:noProof/>
              </w:rPr>
              <w:t>Min. Access Types</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36554CD" w14:textId="77777777" w:rsidR="00F7188F" w:rsidRPr="005050F0" w:rsidRDefault="00F7188F" w:rsidP="00585C04">
            <w:pPr>
              <w:pStyle w:val="TAL"/>
              <w:rPr>
                <w:noProof/>
              </w:rPr>
            </w:pPr>
          </w:p>
        </w:tc>
      </w:tr>
      <w:tr w:rsidR="00F7188F" w:rsidRPr="005050F0" w14:paraId="4416074D"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687EFD7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EF0C8"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82317" w14:textId="77777777" w:rsidR="00F7188F" w:rsidRPr="005050F0" w:rsidRDefault="00F7188F" w:rsidP="00585C04">
            <w:pPr>
              <w:pStyle w:val="TAL"/>
              <w:rPr>
                <w:noProof/>
              </w:rPr>
            </w:pPr>
            <w:r w:rsidRPr="005050F0">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6FBB4" w14:textId="77777777" w:rsidR="00F7188F" w:rsidRPr="005050F0" w:rsidRDefault="00F7188F" w:rsidP="00585C04">
            <w:pPr>
              <w:pStyle w:val="TAL"/>
              <w:rPr>
                <w:noProof/>
              </w:rPr>
            </w:pPr>
            <w:r w:rsidRPr="005050F0">
              <w:rPr>
                <w:noProof/>
              </w:rPr>
              <w:t>node</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2F3C5" w14:textId="77777777" w:rsidR="00F7188F" w:rsidRPr="005050F0" w:rsidRDefault="00F7188F" w:rsidP="00585C04">
            <w:pPr>
              <w:pStyle w:val="TAL"/>
              <w:rPr>
                <w:noProof/>
              </w:rPr>
            </w:pPr>
            <w:r w:rsidRPr="005050F0">
              <w:rPr>
                <w:noProof/>
              </w:rPr>
              <w:t>Get, Replace</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31DE9C11" w14:textId="77777777" w:rsidR="00F7188F" w:rsidRPr="005050F0" w:rsidRDefault="00F7188F" w:rsidP="00585C04">
            <w:pPr>
              <w:pStyle w:val="TAL"/>
              <w:rPr>
                <w:noProof/>
              </w:rPr>
            </w:pPr>
          </w:p>
        </w:tc>
      </w:tr>
      <w:tr w:rsidR="00F7188F" w:rsidRPr="005050F0" w14:paraId="1A59E8AF"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FFFFFF"/>
            </w:tcBorders>
            <w:shd w:val="clear" w:color="auto" w:fill="auto"/>
          </w:tcPr>
          <w:p w14:paraId="1C22E79F" w14:textId="77777777" w:rsidR="00F7188F" w:rsidRPr="005050F0" w:rsidRDefault="00F7188F" w:rsidP="00585C04">
            <w:pPr>
              <w:jc w:val="center"/>
              <w:rPr>
                <w:b/>
                <w:noProof/>
              </w:rPr>
            </w:pPr>
          </w:p>
        </w:tc>
        <w:tc>
          <w:tcPr>
            <w:tcW w:w="894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C7FA7" w14:textId="77777777" w:rsidR="00F7188F" w:rsidRPr="005050F0" w:rsidRDefault="00F7188F" w:rsidP="00585C04">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MCVideo emergency group call</w:t>
            </w:r>
            <w:r w:rsidRPr="005050F0">
              <w:rPr>
                <w:noProof/>
                <w:lang w:eastAsia="ko-KR"/>
              </w:rPr>
              <w:t>.</w:t>
            </w:r>
          </w:p>
        </w:tc>
      </w:tr>
    </w:tbl>
    <w:p w14:paraId="06405234" w14:textId="77777777" w:rsidR="00F7188F" w:rsidRPr="005050F0" w:rsidRDefault="00F7188F" w:rsidP="00F7188F">
      <w:pPr>
        <w:rPr>
          <w:noProof/>
          <w:lang w:eastAsia="ko-KR"/>
        </w:rPr>
      </w:pPr>
    </w:p>
    <w:p w14:paraId="6C9E4A16" w14:textId="77777777" w:rsidR="00F7188F" w:rsidRPr="005050F0" w:rsidRDefault="00F7188F" w:rsidP="00F7188F">
      <w:pPr>
        <w:pStyle w:val="Heading3"/>
        <w:rPr>
          <w:noProof/>
          <w:lang w:eastAsia="ko-KR"/>
        </w:rPr>
      </w:pPr>
      <w:bookmarkStart w:id="4103" w:name="_Toc176344918"/>
      <w:r w:rsidRPr="005050F0">
        <w:rPr>
          <w:noProof/>
        </w:rPr>
        <w:t>13.2.</w:t>
      </w:r>
      <w:r w:rsidRPr="005050F0">
        <w:rPr>
          <w:noProof/>
          <w:lang w:eastAsia="ko-KR"/>
        </w:rPr>
        <w:t>38D3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MCVideoGroupInitiation/Entry/GroupID</w:t>
      </w:r>
      <w:bookmarkEnd w:id="4103"/>
    </w:p>
    <w:p w14:paraId="0F8D2CD9"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5"/>
        <w:gridCol w:w="1966"/>
        <w:gridCol w:w="2278"/>
      </w:tblGrid>
      <w:tr w:rsidR="00F7188F" w:rsidRPr="005050F0" w14:paraId="772629F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5FE483D"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&lt;x&gt;/Common/MCVideoGroupCall/EmergencyCall/MCVideoGroupInitiation/Entry/GroupID</w:t>
            </w:r>
          </w:p>
        </w:tc>
      </w:tr>
      <w:tr w:rsidR="00F7188F" w:rsidRPr="005050F0" w14:paraId="26B6C521"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4F8D2"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A4F28"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B7437" w14:textId="77777777" w:rsidR="00F7188F" w:rsidRPr="005050F0" w:rsidRDefault="00F7188F" w:rsidP="00585C04">
            <w:pPr>
              <w:pStyle w:val="TAL"/>
              <w:rPr>
                <w:noProof/>
              </w:rPr>
            </w:pPr>
            <w:r w:rsidRPr="005050F0">
              <w:rPr>
                <w:noProof/>
              </w:rPr>
              <w:t>Occurrence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65525" w14:textId="77777777" w:rsidR="00F7188F" w:rsidRPr="005050F0" w:rsidRDefault="00F7188F" w:rsidP="00585C04">
            <w:pPr>
              <w:pStyle w:val="TAL"/>
              <w:rPr>
                <w:noProof/>
              </w:rPr>
            </w:pPr>
            <w:r w:rsidRPr="005050F0">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4D54" w14:textId="77777777" w:rsidR="00F7188F" w:rsidRPr="005050F0" w:rsidRDefault="00F7188F" w:rsidP="00585C04">
            <w:pPr>
              <w:pStyle w:val="TAL"/>
              <w:rPr>
                <w:noProof/>
              </w:rPr>
            </w:pPr>
            <w:r w:rsidRPr="005050F0">
              <w:rPr>
                <w:noProof/>
              </w:rPr>
              <w:t>Min. Access Types</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0D5C3DAD" w14:textId="77777777" w:rsidR="00F7188F" w:rsidRPr="005050F0" w:rsidRDefault="00F7188F" w:rsidP="00585C04">
            <w:pPr>
              <w:pStyle w:val="TAL"/>
              <w:rPr>
                <w:noProof/>
              </w:rPr>
            </w:pPr>
          </w:p>
        </w:tc>
      </w:tr>
      <w:tr w:rsidR="00F7188F" w:rsidRPr="005050F0" w14:paraId="666AC44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54E11"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0BC2A" w14:textId="77777777" w:rsidR="00F7188F" w:rsidRPr="005050F0" w:rsidRDefault="00F7188F"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F76DD" w14:textId="77777777" w:rsidR="00F7188F" w:rsidRPr="005050F0" w:rsidRDefault="00F7188F" w:rsidP="00585C04">
            <w:pPr>
              <w:pStyle w:val="TAL"/>
              <w:rPr>
                <w:noProof/>
              </w:rPr>
            </w:pPr>
            <w:r w:rsidRPr="005050F0">
              <w:rPr>
                <w:noProof/>
              </w:rPr>
              <w:t>One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FF3CB" w14:textId="77777777" w:rsidR="00F7188F" w:rsidRPr="005050F0" w:rsidRDefault="00F7188F" w:rsidP="00585C04">
            <w:pPr>
              <w:pStyle w:val="TAL"/>
              <w:rPr>
                <w:noProof/>
              </w:rPr>
            </w:pPr>
            <w:r w:rsidRPr="005050F0">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8A82A" w14:textId="77777777" w:rsidR="00F7188F" w:rsidRPr="005050F0" w:rsidRDefault="00F7188F" w:rsidP="00585C04">
            <w:pPr>
              <w:pStyle w:val="TAL"/>
              <w:rPr>
                <w:noProof/>
              </w:rPr>
            </w:pPr>
            <w:r w:rsidRPr="005050F0">
              <w:rPr>
                <w:noProof/>
              </w:rPr>
              <w:t>Get, Replace</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46D7F8A6" w14:textId="77777777" w:rsidR="00F7188F" w:rsidRPr="005050F0" w:rsidRDefault="00F7188F" w:rsidP="00585C04">
            <w:pPr>
              <w:pStyle w:val="TAL"/>
              <w:rPr>
                <w:noProof/>
              </w:rPr>
            </w:pPr>
          </w:p>
        </w:tc>
      </w:tr>
      <w:tr w:rsidR="00F7188F" w:rsidRPr="005050F0" w14:paraId="58C948C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F8DF0A" w14:textId="77777777" w:rsidR="00F7188F" w:rsidRPr="005050F0" w:rsidRDefault="00F7188F"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915726" w14:textId="77777777" w:rsidR="00F7188F" w:rsidRPr="005050F0" w:rsidRDefault="00F7188F" w:rsidP="00585C04">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MCVideo emergency group call</w:t>
            </w:r>
            <w:r w:rsidRPr="005050F0">
              <w:rPr>
                <w:noProof/>
                <w:lang w:eastAsia="ko-KR"/>
              </w:rPr>
              <w:t>.</w:t>
            </w:r>
          </w:p>
        </w:tc>
      </w:tr>
    </w:tbl>
    <w:p w14:paraId="3CFB1EB7" w14:textId="77777777" w:rsidR="00F7188F" w:rsidRPr="005050F0" w:rsidRDefault="00F7188F" w:rsidP="00F7188F">
      <w:pPr>
        <w:rPr>
          <w:noProof/>
          <w:lang w:eastAsia="ko-KR"/>
        </w:rPr>
      </w:pPr>
    </w:p>
    <w:p w14:paraId="08D63371" w14:textId="77777777" w:rsidR="00F7188F" w:rsidRPr="005050F0" w:rsidRDefault="00F7188F" w:rsidP="00F7188F">
      <w:pPr>
        <w:pStyle w:val="Heading3"/>
        <w:rPr>
          <w:noProof/>
          <w:lang w:eastAsia="ko-KR"/>
        </w:rPr>
      </w:pPr>
      <w:bookmarkStart w:id="4104" w:name="_Toc176344919"/>
      <w:r w:rsidRPr="005050F0">
        <w:rPr>
          <w:noProof/>
          <w:lang w:eastAsia="ko-KR"/>
        </w:rPr>
        <w:t>13.</w:t>
      </w:r>
      <w:r w:rsidRPr="005050F0">
        <w:rPr>
          <w:noProof/>
        </w:rPr>
        <w:t>2.</w:t>
      </w:r>
      <w:r w:rsidRPr="005050F0">
        <w:rPr>
          <w:noProof/>
          <w:lang w:eastAsia="ko-KR"/>
        </w:rPr>
        <w:t>38D4</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Pr="005050F0">
        <w:rPr>
          <w:noProof/>
        </w:rPr>
        <w:br/>
        <w:t>MCVideoGroupInitiation/Entry/DisplayName</w:t>
      </w:r>
      <w:bookmarkEnd w:id="4104"/>
    </w:p>
    <w:p w14:paraId="1C802B2D"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F7188F" w:rsidRPr="005050F0" w14:paraId="6DE3EC76"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52EDE"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&lt;x&gt;/Common/MCVideoGroupCall/EmergencyCall/MCVideoGroupInitiation/Entry/DisplayName</w:t>
            </w:r>
          </w:p>
        </w:tc>
      </w:tr>
      <w:tr w:rsidR="00F7188F" w:rsidRPr="005050F0" w14:paraId="06C6591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F367C5"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0E8FA"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694B1" w14:textId="77777777" w:rsidR="00F7188F" w:rsidRPr="005050F0" w:rsidRDefault="00F7188F"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303EC" w14:textId="77777777" w:rsidR="00F7188F" w:rsidRPr="005050F0" w:rsidRDefault="00F7188F"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A425D" w14:textId="77777777" w:rsidR="00F7188F" w:rsidRPr="005050F0" w:rsidRDefault="00F7188F"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A0A428" w14:textId="77777777" w:rsidR="00F7188F" w:rsidRPr="005050F0" w:rsidRDefault="00F7188F" w:rsidP="00585C04">
            <w:pPr>
              <w:pStyle w:val="TAL"/>
              <w:rPr>
                <w:noProof/>
              </w:rPr>
            </w:pPr>
          </w:p>
        </w:tc>
      </w:tr>
      <w:tr w:rsidR="00F7188F" w:rsidRPr="005050F0" w14:paraId="1239410D"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558B6D"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27891" w14:textId="77777777" w:rsidR="00F7188F" w:rsidRPr="005050F0" w:rsidRDefault="00F7188F"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80D58" w14:textId="77777777" w:rsidR="00F7188F" w:rsidRPr="005050F0" w:rsidRDefault="00F7188F"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4E26D" w14:textId="77777777" w:rsidR="00F7188F" w:rsidRPr="005050F0" w:rsidRDefault="00F7188F"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F5A5E" w14:textId="77777777" w:rsidR="00F7188F" w:rsidRPr="005050F0" w:rsidRDefault="00F7188F"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3AC235" w14:textId="77777777" w:rsidR="00F7188F" w:rsidRPr="005050F0" w:rsidRDefault="00F7188F" w:rsidP="00585C04">
            <w:pPr>
              <w:pStyle w:val="TAL"/>
              <w:rPr>
                <w:noProof/>
              </w:rPr>
            </w:pPr>
          </w:p>
        </w:tc>
      </w:tr>
      <w:tr w:rsidR="00F7188F" w:rsidRPr="005050F0" w14:paraId="4FF56A1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814260" w14:textId="77777777" w:rsidR="00F7188F" w:rsidRPr="005050F0" w:rsidRDefault="00F7188F"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DC2EA0" w14:textId="77777777" w:rsidR="00F7188F" w:rsidRPr="005050F0" w:rsidRDefault="00F7188F"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14F4F15E" w14:textId="77777777" w:rsidR="00F7188F" w:rsidRPr="005050F0" w:rsidRDefault="00F7188F" w:rsidP="00F7188F">
      <w:pPr>
        <w:rPr>
          <w:noProof/>
          <w:lang w:eastAsia="ko-KR"/>
        </w:rPr>
      </w:pPr>
    </w:p>
    <w:p w14:paraId="13DC6F47" w14:textId="77777777" w:rsidR="00F7188F" w:rsidRPr="005050F0" w:rsidRDefault="00F7188F" w:rsidP="00F7188F">
      <w:pPr>
        <w:pStyle w:val="Heading3"/>
        <w:rPr>
          <w:noProof/>
          <w:lang w:eastAsia="ko-KR"/>
        </w:rPr>
      </w:pPr>
      <w:bookmarkStart w:id="4105" w:name="_Toc176344920"/>
      <w:r w:rsidRPr="005050F0">
        <w:rPr>
          <w:noProof/>
        </w:rPr>
        <w:t>13.2.</w:t>
      </w:r>
      <w:r w:rsidRPr="005050F0">
        <w:rPr>
          <w:noProof/>
          <w:lang w:eastAsia="ko-KR"/>
        </w:rPr>
        <w:t>38D5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MCVideoGroupInitiation/Entry/Usage</w:t>
      </w:r>
      <w:bookmarkEnd w:id="4105"/>
    </w:p>
    <w:p w14:paraId="0AA5BF41"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69"/>
        <w:gridCol w:w="1962"/>
        <w:gridCol w:w="2288"/>
      </w:tblGrid>
      <w:tr w:rsidR="00F7188F" w:rsidRPr="005050F0" w14:paraId="001AFF7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A6C688"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&lt;x&gt;/Common/MCVideoGroupCall/EmergencyCall/MCVideoGroupInitiation/Entry/Usage</w:t>
            </w:r>
          </w:p>
        </w:tc>
      </w:tr>
      <w:tr w:rsidR="00F7188F" w:rsidRPr="005050F0" w14:paraId="50DB9C5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62FB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1A35A"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47F13" w14:textId="77777777" w:rsidR="00F7188F" w:rsidRPr="005050F0" w:rsidRDefault="00F7188F" w:rsidP="00585C04">
            <w:pPr>
              <w:pStyle w:val="TAL"/>
              <w:rPr>
                <w:noProof/>
              </w:rPr>
            </w:pPr>
            <w:r w:rsidRPr="005050F0">
              <w:rPr>
                <w:noProof/>
              </w:rPr>
              <w:t>Occurrence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CB66" w14:textId="77777777" w:rsidR="00F7188F" w:rsidRPr="005050F0" w:rsidRDefault="00F7188F" w:rsidP="00585C04">
            <w:pPr>
              <w:pStyle w:val="TAL"/>
              <w:rPr>
                <w:noProof/>
              </w:rPr>
            </w:pPr>
            <w:r w:rsidRPr="005050F0">
              <w:rPr>
                <w:noProof/>
              </w:rPr>
              <w:t>Format</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6FD8B" w14:textId="77777777" w:rsidR="00F7188F" w:rsidRPr="005050F0" w:rsidRDefault="00F7188F" w:rsidP="00585C04">
            <w:pPr>
              <w:pStyle w:val="TAL"/>
              <w:rPr>
                <w:noProof/>
              </w:rPr>
            </w:pPr>
            <w:r w:rsidRPr="005050F0">
              <w:rPr>
                <w:noProof/>
              </w:rPr>
              <w:t>Min. Access Types</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13B99025" w14:textId="77777777" w:rsidR="00F7188F" w:rsidRPr="005050F0" w:rsidRDefault="00F7188F" w:rsidP="00585C04">
            <w:pPr>
              <w:pStyle w:val="TAL"/>
              <w:rPr>
                <w:noProof/>
              </w:rPr>
            </w:pPr>
          </w:p>
        </w:tc>
      </w:tr>
      <w:tr w:rsidR="00F7188F" w:rsidRPr="005050F0" w14:paraId="518634C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0927E6"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4CD1"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BB27D" w14:textId="77777777" w:rsidR="00F7188F" w:rsidRPr="005050F0" w:rsidRDefault="00F7188F" w:rsidP="00585C04">
            <w:pPr>
              <w:pStyle w:val="TAL"/>
              <w:rPr>
                <w:noProof/>
              </w:rPr>
            </w:pPr>
            <w:r w:rsidRPr="005050F0">
              <w:rPr>
                <w:noProof/>
              </w:rPr>
              <w:t>One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B209A" w14:textId="77777777" w:rsidR="00F7188F" w:rsidRPr="005050F0" w:rsidRDefault="00F7188F" w:rsidP="00585C04">
            <w:pPr>
              <w:pStyle w:val="TAL"/>
              <w:rPr>
                <w:noProof/>
              </w:rPr>
            </w:pPr>
            <w:r w:rsidRPr="005050F0">
              <w:rPr>
                <w:noProof/>
              </w:rPr>
              <w:t>chr</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EA0D0" w14:textId="77777777" w:rsidR="00F7188F" w:rsidRPr="005050F0" w:rsidRDefault="00F7188F" w:rsidP="00585C04">
            <w:pPr>
              <w:pStyle w:val="TAL"/>
              <w:rPr>
                <w:noProof/>
              </w:rPr>
            </w:pPr>
            <w:r w:rsidRPr="005050F0">
              <w:rPr>
                <w:noProof/>
              </w:rPr>
              <w:t>Get, Replace</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08FC48EC" w14:textId="77777777" w:rsidR="00F7188F" w:rsidRPr="005050F0" w:rsidRDefault="00F7188F" w:rsidP="00585C04">
            <w:pPr>
              <w:pStyle w:val="TAL"/>
              <w:rPr>
                <w:noProof/>
              </w:rPr>
            </w:pPr>
          </w:p>
        </w:tc>
      </w:tr>
      <w:tr w:rsidR="00F7188F" w:rsidRPr="005050F0" w14:paraId="376A0DB1"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A405EC" w14:textId="77777777" w:rsidR="00F7188F" w:rsidRPr="005050F0" w:rsidRDefault="00F7188F"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3EEB9" w14:textId="77777777" w:rsidR="00F7188F" w:rsidRPr="005050F0" w:rsidRDefault="00F7188F"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emergency group call uses the GroupID</w:t>
            </w:r>
            <w:r w:rsidRPr="005050F0">
              <w:rPr>
                <w:noProof/>
                <w:lang w:eastAsia="ko-KR"/>
              </w:rPr>
              <w:t>.</w:t>
            </w:r>
          </w:p>
        </w:tc>
      </w:tr>
    </w:tbl>
    <w:p w14:paraId="7A9C1B02" w14:textId="77777777" w:rsidR="00F7188F" w:rsidRPr="005050F0" w:rsidRDefault="00F7188F" w:rsidP="00F7188F">
      <w:pPr>
        <w:rPr>
          <w:noProof/>
          <w:lang w:eastAsia="ko-KR"/>
        </w:rPr>
      </w:pPr>
    </w:p>
    <w:p w14:paraId="51C52884" w14:textId="77777777" w:rsidR="00F7188F" w:rsidRPr="005050F0" w:rsidRDefault="00F7188F" w:rsidP="00F7188F">
      <w:pPr>
        <w:rPr>
          <w:noProof/>
        </w:rPr>
      </w:pPr>
      <w:r w:rsidRPr="005050F0">
        <w:rPr>
          <w:noProof/>
        </w:rPr>
        <w:t>The valid values are 'UseCurrentlySelectedGroup' and 'DedicatedGroup'.</w:t>
      </w:r>
    </w:p>
    <w:p w14:paraId="13B0357C" w14:textId="77777777" w:rsidR="00F7188F" w:rsidRPr="005050F0" w:rsidRDefault="00F7188F" w:rsidP="00F7188F">
      <w:pPr>
        <w:rPr>
          <w:noProof/>
        </w:rPr>
      </w:pPr>
      <w:r w:rsidRPr="005050F0">
        <w:rPr>
          <w:noProof/>
        </w:rPr>
        <w:t xml:space="preserve">When set to 'UseCurrentlySelectedGroup' then if the MCVideo user has currently selected an MCVideo group then use that MCVideo group for an on-network MCVideo emergency group call, if the MCVideo user does not have a currently selected MCVideo group then use the MCVideo group identified by the GroupID in </w:t>
      </w:r>
      <w:r w:rsidR="00CD22F8" w:rsidRPr="005050F0">
        <w:rPr>
          <w:noProof/>
        </w:rPr>
        <w:t>clause</w:t>
      </w:r>
      <w:r w:rsidRPr="005050F0">
        <w:rPr>
          <w:noProof/>
        </w:rPr>
        <w:t> 13.2.38D3 for an MCVideo emergency group call.</w:t>
      </w:r>
    </w:p>
    <w:p w14:paraId="6A008E3E" w14:textId="77777777" w:rsidR="00F7188F" w:rsidRPr="005050F0" w:rsidRDefault="00F7188F" w:rsidP="00F7188F">
      <w:pPr>
        <w:rPr>
          <w:noProof/>
          <w:lang w:eastAsia="ko-KR"/>
        </w:rPr>
      </w:pPr>
      <w:r w:rsidRPr="005050F0">
        <w:rPr>
          <w:noProof/>
        </w:rPr>
        <w:t xml:space="preserve">When set to 'DedicatedGroup' then use the MCVideo group identified by the GroupID in </w:t>
      </w:r>
      <w:r w:rsidR="00CD22F8" w:rsidRPr="005050F0">
        <w:rPr>
          <w:noProof/>
        </w:rPr>
        <w:t>clause</w:t>
      </w:r>
      <w:r w:rsidRPr="005050F0">
        <w:rPr>
          <w:noProof/>
        </w:rPr>
        <w:t> 13.2.38D3 for an MCVideo emergency group call.</w:t>
      </w:r>
    </w:p>
    <w:p w14:paraId="325DC335" w14:textId="77777777" w:rsidR="00872A5E" w:rsidRPr="005050F0" w:rsidRDefault="00872A5E" w:rsidP="00872A5E">
      <w:pPr>
        <w:pStyle w:val="Heading3"/>
        <w:rPr>
          <w:noProof/>
          <w:lang w:eastAsia="ko-KR"/>
        </w:rPr>
      </w:pPr>
      <w:bookmarkStart w:id="4106" w:name="_Toc176344921"/>
      <w:r w:rsidRPr="005050F0">
        <w:rPr>
          <w:noProof/>
        </w:rPr>
        <w:t>13.2.</w:t>
      </w:r>
      <w:r w:rsidRPr="005050F0">
        <w:rPr>
          <w:noProof/>
          <w:lang w:eastAsia="ko-KR"/>
        </w:rPr>
        <w:t>38E</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bookmarkEnd w:id="4097"/>
      <w:bookmarkEnd w:id="4098"/>
      <w:bookmarkEnd w:id="4099"/>
      <w:bookmarkEnd w:id="4100"/>
      <w:bookmarkEnd w:id="4101"/>
      <w:bookmarkEnd w:id="4106"/>
    </w:p>
    <w:p w14:paraId="52168432"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076E7F59"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DA57FE" w14:textId="77777777" w:rsidR="00872A5E" w:rsidRPr="005050F0" w:rsidRDefault="00872A5E" w:rsidP="003D5736">
            <w:pPr>
              <w:rPr>
                <w:rFonts w:ascii="Arial" w:hAnsi="Arial" w:cs="Arial"/>
                <w:noProof/>
                <w:sz w:val="18"/>
                <w:szCs w:val="18"/>
              </w:rPr>
            </w:pPr>
            <w:r w:rsidRPr="005050F0">
              <w:rPr>
                <w:noProof/>
              </w:rPr>
              <w:t>&lt;x&gt;/Common/MCVideoGroupCall/ImminentPerilCall</w:t>
            </w:r>
          </w:p>
        </w:tc>
      </w:tr>
      <w:tr w:rsidR="00872A5E" w:rsidRPr="005050F0" w14:paraId="342A58FC"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8252B"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6A00F"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75D8D"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CDF0A"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53CE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F3613" w14:textId="77777777" w:rsidR="00872A5E" w:rsidRPr="005050F0" w:rsidRDefault="00872A5E" w:rsidP="003D5736">
            <w:pPr>
              <w:jc w:val="center"/>
              <w:rPr>
                <w:rFonts w:ascii="Arial" w:hAnsi="Arial" w:cs="Arial"/>
                <w:b/>
                <w:noProof/>
                <w:sz w:val="18"/>
                <w:szCs w:val="18"/>
              </w:rPr>
            </w:pPr>
          </w:p>
        </w:tc>
      </w:tr>
      <w:tr w:rsidR="00872A5E" w:rsidRPr="005050F0" w14:paraId="3E0FBC9C"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A48C78"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DB806"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9B59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93667"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8FC9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2FDBCA" w14:textId="77777777" w:rsidR="00872A5E" w:rsidRPr="005050F0" w:rsidRDefault="00872A5E" w:rsidP="003D5736">
            <w:pPr>
              <w:jc w:val="center"/>
              <w:rPr>
                <w:b/>
                <w:noProof/>
              </w:rPr>
            </w:pPr>
          </w:p>
        </w:tc>
      </w:tr>
      <w:tr w:rsidR="00872A5E" w:rsidRPr="005050F0" w14:paraId="0ACF51B9"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C3798B"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1AD7A2" w14:textId="77777777" w:rsidR="00872A5E" w:rsidRPr="005050F0" w:rsidRDefault="00872A5E" w:rsidP="003D5736">
            <w:pPr>
              <w:rPr>
                <w:noProof/>
                <w:lang w:eastAsia="ko-KR"/>
              </w:rPr>
            </w:pPr>
            <w:r w:rsidRPr="005050F0">
              <w:rPr>
                <w:noProof/>
              </w:rPr>
              <w:t xml:space="preserve">This interior node is a placeholder for the </w:t>
            </w:r>
            <w:r w:rsidRPr="005050F0">
              <w:rPr>
                <w:noProof/>
                <w:lang w:eastAsia="ko-KR"/>
              </w:rPr>
              <w:t>MCVideo i</w:t>
            </w:r>
            <w:r w:rsidRPr="005050F0">
              <w:rPr>
                <w:noProof/>
              </w:rPr>
              <w:t>mminent</w:t>
            </w:r>
            <w:r w:rsidRPr="005050F0">
              <w:rPr>
                <w:noProof/>
                <w:lang w:eastAsia="ko-KR"/>
              </w:rPr>
              <w:t xml:space="preserve"> p</w:t>
            </w:r>
            <w:r w:rsidRPr="005050F0">
              <w:rPr>
                <w:noProof/>
              </w:rPr>
              <w:t>eril</w:t>
            </w:r>
            <w:r w:rsidRPr="005050F0">
              <w:rPr>
                <w:noProof/>
                <w:lang w:eastAsia="ko-KR"/>
              </w:rPr>
              <w:t xml:space="preserve"> c</w:t>
            </w:r>
            <w:r w:rsidRPr="005050F0">
              <w:rPr>
                <w:noProof/>
              </w:rPr>
              <w:t>all policy</w:t>
            </w:r>
            <w:r w:rsidRPr="005050F0">
              <w:rPr>
                <w:noProof/>
                <w:lang w:eastAsia="ko-KR"/>
              </w:rPr>
              <w:t>.</w:t>
            </w:r>
          </w:p>
        </w:tc>
      </w:tr>
    </w:tbl>
    <w:p w14:paraId="4E7EE106" w14:textId="77777777" w:rsidR="001A1197" w:rsidRPr="005050F0" w:rsidRDefault="001A1197" w:rsidP="001A1197">
      <w:pPr>
        <w:rPr>
          <w:noProof/>
        </w:rPr>
      </w:pPr>
      <w:bookmarkStart w:id="4107" w:name="_Toc4578037"/>
      <w:bookmarkStart w:id="4108" w:name="_Toc27504633"/>
      <w:bookmarkStart w:id="4109" w:name="_Toc27505421"/>
      <w:bookmarkStart w:id="4110" w:name="_Toc27506205"/>
      <w:bookmarkStart w:id="4111" w:name="_Toc27506989"/>
    </w:p>
    <w:p w14:paraId="748B9392" w14:textId="77777777" w:rsidR="00872A5E" w:rsidRPr="005050F0" w:rsidRDefault="00872A5E" w:rsidP="00872A5E">
      <w:pPr>
        <w:pStyle w:val="Heading3"/>
        <w:rPr>
          <w:noProof/>
          <w:lang w:eastAsia="ko-KR"/>
        </w:rPr>
      </w:pPr>
      <w:bookmarkStart w:id="4112" w:name="_Toc176344922"/>
      <w:r w:rsidRPr="005050F0">
        <w:rPr>
          <w:noProof/>
        </w:rPr>
        <w:t>13.2.</w:t>
      </w:r>
      <w:r w:rsidRPr="005050F0">
        <w:rPr>
          <w:noProof/>
          <w:lang w:eastAsia="ko-KR"/>
        </w:rPr>
        <w:t>38F</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00740C98" w:rsidRPr="005050F0">
        <w:rPr>
          <w:noProof/>
        </w:rPr>
        <w:br/>
      </w:r>
      <w:r w:rsidRPr="005050F0">
        <w:rPr>
          <w:noProof/>
        </w:rPr>
        <w:t>Authorised</w:t>
      </w:r>
      <w:bookmarkEnd w:id="4107"/>
      <w:bookmarkEnd w:id="4108"/>
      <w:bookmarkEnd w:id="4109"/>
      <w:bookmarkEnd w:id="4110"/>
      <w:bookmarkEnd w:id="4111"/>
      <w:bookmarkEnd w:id="4112"/>
    </w:p>
    <w:p w14:paraId="29A93390"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E6EC19A"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2BE7F6" w14:textId="77777777" w:rsidR="00872A5E" w:rsidRPr="005050F0" w:rsidRDefault="00872A5E" w:rsidP="003D5736">
            <w:pPr>
              <w:rPr>
                <w:rFonts w:ascii="Arial" w:hAnsi="Arial" w:cs="Arial"/>
                <w:noProof/>
                <w:sz w:val="18"/>
                <w:szCs w:val="18"/>
              </w:rPr>
            </w:pPr>
            <w:r w:rsidRPr="005050F0">
              <w:rPr>
                <w:noProof/>
              </w:rPr>
              <w:t>&lt;x&gt;/Common/MCVideoGroupCall/ImminentPerilCall/Authorised</w:t>
            </w:r>
          </w:p>
        </w:tc>
      </w:tr>
      <w:tr w:rsidR="00872A5E" w:rsidRPr="005050F0" w14:paraId="0F39DD8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0606BD"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D59A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61399"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8E93"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C8DDF"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B7024" w14:textId="77777777" w:rsidR="00872A5E" w:rsidRPr="005050F0" w:rsidRDefault="00872A5E" w:rsidP="003D5736">
            <w:pPr>
              <w:jc w:val="center"/>
              <w:rPr>
                <w:rFonts w:ascii="Arial" w:hAnsi="Arial" w:cs="Arial"/>
                <w:b/>
                <w:noProof/>
                <w:sz w:val="18"/>
                <w:szCs w:val="18"/>
              </w:rPr>
            </w:pPr>
          </w:p>
        </w:tc>
      </w:tr>
      <w:tr w:rsidR="00872A5E" w:rsidRPr="005050F0" w14:paraId="0CB6959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F49D0C"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9ABC0"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ECF26"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DBBF2"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164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3295D" w14:textId="77777777" w:rsidR="00872A5E" w:rsidRPr="005050F0" w:rsidRDefault="00872A5E" w:rsidP="003D5736">
            <w:pPr>
              <w:jc w:val="center"/>
              <w:rPr>
                <w:b/>
                <w:noProof/>
              </w:rPr>
            </w:pPr>
          </w:p>
        </w:tc>
      </w:tr>
      <w:tr w:rsidR="00872A5E" w:rsidRPr="005050F0" w14:paraId="6E7B010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95ECF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B1A105"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to make an Imminent Peril group call</w:t>
            </w:r>
            <w:r w:rsidRPr="005050F0">
              <w:rPr>
                <w:noProof/>
                <w:lang w:eastAsia="ko-KR"/>
              </w:rPr>
              <w:t>.</w:t>
            </w:r>
          </w:p>
        </w:tc>
      </w:tr>
    </w:tbl>
    <w:p w14:paraId="7FE24213" w14:textId="77777777" w:rsidR="001A1197" w:rsidRPr="005050F0" w:rsidRDefault="001A1197" w:rsidP="001A1197">
      <w:pPr>
        <w:rPr>
          <w:noProof/>
        </w:rPr>
      </w:pPr>
    </w:p>
    <w:p w14:paraId="260DD475"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create </w:t>
      </w:r>
      <w:r w:rsidRPr="005050F0">
        <w:rPr>
          <w:noProof/>
        </w:rPr>
        <w:t xml:space="preserve">an </w:t>
      </w:r>
      <w:r w:rsidRPr="005050F0">
        <w:rPr>
          <w:noProof/>
          <w:lang w:eastAsia="ko-KR"/>
        </w:rPr>
        <w:t>MCVideo imminent peril group call.</w:t>
      </w:r>
    </w:p>
    <w:p w14:paraId="7B9C4239"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create </w:t>
      </w:r>
      <w:r w:rsidRPr="005050F0">
        <w:rPr>
          <w:noProof/>
        </w:rPr>
        <w:t xml:space="preserve">an </w:t>
      </w:r>
      <w:r w:rsidRPr="005050F0">
        <w:rPr>
          <w:noProof/>
          <w:lang w:eastAsia="ko-KR"/>
        </w:rPr>
        <w:t>MCVideo imminent peril group call.</w:t>
      </w:r>
    </w:p>
    <w:p w14:paraId="34A58DFA" w14:textId="77777777" w:rsidR="00872A5E" w:rsidRPr="005050F0" w:rsidRDefault="00872A5E" w:rsidP="00872A5E">
      <w:pPr>
        <w:pStyle w:val="Heading3"/>
        <w:rPr>
          <w:noProof/>
          <w:lang w:eastAsia="ko-KR"/>
        </w:rPr>
      </w:pPr>
      <w:bookmarkStart w:id="4113" w:name="_Toc4578038"/>
      <w:bookmarkStart w:id="4114" w:name="_Toc27504634"/>
      <w:bookmarkStart w:id="4115" w:name="_Toc27505422"/>
      <w:bookmarkStart w:id="4116" w:name="_Toc27506206"/>
      <w:bookmarkStart w:id="4117" w:name="_Toc27506990"/>
      <w:bookmarkStart w:id="4118" w:name="_Toc176344923"/>
      <w:r w:rsidRPr="005050F0">
        <w:rPr>
          <w:noProof/>
        </w:rPr>
        <w:t>13.2.3</w:t>
      </w:r>
      <w:r w:rsidRPr="005050F0">
        <w:rPr>
          <w:noProof/>
          <w:lang w:eastAsia="ko-KR"/>
        </w:rPr>
        <w:t>8G</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/Common/MCVideoGroupCall/ImminentPerilCall/Cancel</w:t>
      </w:r>
      <w:bookmarkEnd w:id="4113"/>
      <w:bookmarkEnd w:id="4114"/>
      <w:bookmarkEnd w:id="4115"/>
      <w:bookmarkEnd w:id="4116"/>
      <w:bookmarkEnd w:id="4117"/>
      <w:bookmarkEnd w:id="4118"/>
    </w:p>
    <w:p w14:paraId="4E4480AB"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38G</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45BC4B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08F996" w14:textId="77777777" w:rsidR="00872A5E" w:rsidRPr="005050F0" w:rsidRDefault="00872A5E" w:rsidP="003D5736">
            <w:pPr>
              <w:rPr>
                <w:rFonts w:ascii="Arial" w:hAnsi="Arial" w:cs="Arial"/>
                <w:noProof/>
                <w:sz w:val="18"/>
                <w:szCs w:val="18"/>
              </w:rPr>
            </w:pPr>
            <w:r w:rsidRPr="005050F0">
              <w:rPr>
                <w:noProof/>
              </w:rPr>
              <w:t>&lt;x&gt;/Common/MCVideoGroupCall/ImminentPerilCall/Cancel</w:t>
            </w:r>
          </w:p>
        </w:tc>
      </w:tr>
      <w:tr w:rsidR="00872A5E" w:rsidRPr="005050F0" w14:paraId="124D0B2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955B9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6BC6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625B1"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0B736"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1908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8137F8" w14:textId="77777777" w:rsidR="00872A5E" w:rsidRPr="005050F0" w:rsidRDefault="00872A5E" w:rsidP="003D5736">
            <w:pPr>
              <w:jc w:val="center"/>
              <w:rPr>
                <w:rFonts w:ascii="Arial" w:hAnsi="Arial" w:cs="Arial"/>
                <w:b/>
                <w:noProof/>
                <w:sz w:val="18"/>
                <w:szCs w:val="18"/>
              </w:rPr>
            </w:pPr>
          </w:p>
        </w:tc>
      </w:tr>
      <w:tr w:rsidR="00872A5E" w:rsidRPr="005050F0" w14:paraId="2667FDF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B1736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595B5"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CFF52"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BB9F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A160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DB76C3" w14:textId="77777777" w:rsidR="00872A5E" w:rsidRPr="005050F0" w:rsidRDefault="00872A5E" w:rsidP="003D5736">
            <w:pPr>
              <w:jc w:val="center"/>
              <w:rPr>
                <w:b/>
                <w:noProof/>
              </w:rPr>
            </w:pPr>
          </w:p>
        </w:tc>
      </w:tr>
      <w:tr w:rsidR="00872A5E" w:rsidRPr="005050F0" w14:paraId="196A530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85DDFD"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A23223"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for </w:t>
            </w:r>
            <w:r w:rsidRPr="005050F0">
              <w:rPr>
                <w:noProof/>
                <w:lang w:eastAsia="ko-KR"/>
              </w:rPr>
              <w:t xml:space="preserve">in-progress MCVideo </w:t>
            </w:r>
            <w:r w:rsidRPr="005050F0">
              <w:rPr>
                <w:noProof/>
              </w:rPr>
              <w:t>imminent peril cancelation</w:t>
            </w:r>
            <w:r w:rsidRPr="005050F0">
              <w:rPr>
                <w:noProof/>
                <w:lang w:eastAsia="ko-KR"/>
              </w:rPr>
              <w:t>.</w:t>
            </w:r>
          </w:p>
        </w:tc>
      </w:tr>
    </w:tbl>
    <w:p w14:paraId="1F0076E2" w14:textId="77777777" w:rsidR="001A1197" w:rsidRPr="005050F0" w:rsidRDefault="001A1197" w:rsidP="001A1197">
      <w:pPr>
        <w:rPr>
          <w:noProof/>
        </w:rPr>
      </w:pPr>
    </w:p>
    <w:p w14:paraId="6FDD842E"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cancel </w:t>
      </w:r>
      <w:r w:rsidRPr="005050F0">
        <w:rPr>
          <w:noProof/>
        </w:rPr>
        <w:t xml:space="preserve">an MCVideo </w:t>
      </w:r>
      <w:r w:rsidRPr="005050F0">
        <w:rPr>
          <w:noProof/>
          <w:lang w:eastAsia="ko-KR"/>
        </w:rPr>
        <w:t>imminent peril call.</w:t>
      </w:r>
    </w:p>
    <w:p w14:paraId="2024CEE0"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 xml:space="preserve">an MCVideo </w:t>
      </w:r>
      <w:r w:rsidRPr="005050F0">
        <w:rPr>
          <w:noProof/>
          <w:lang w:eastAsia="ko-KR"/>
        </w:rPr>
        <w:t>imminent peril call.</w:t>
      </w:r>
    </w:p>
    <w:p w14:paraId="3F212C16" w14:textId="77777777" w:rsidR="00DA6CD8" w:rsidRPr="005050F0" w:rsidRDefault="00DA6CD8" w:rsidP="00DA6CD8">
      <w:pPr>
        <w:pStyle w:val="Heading3"/>
        <w:rPr>
          <w:noProof/>
          <w:lang w:eastAsia="ko-KR"/>
        </w:rPr>
      </w:pPr>
      <w:bookmarkStart w:id="4119" w:name="_Toc176344924"/>
      <w:bookmarkStart w:id="4120" w:name="_Toc4578039"/>
      <w:bookmarkStart w:id="4121" w:name="_Toc27504635"/>
      <w:bookmarkStart w:id="4122" w:name="_Toc27505423"/>
      <w:bookmarkStart w:id="4123" w:name="_Toc27506207"/>
      <w:bookmarkStart w:id="4124" w:name="_Toc27506991"/>
      <w:r w:rsidRPr="005050F0">
        <w:rPr>
          <w:noProof/>
        </w:rPr>
        <w:t>13.2.3</w:t>
      </w:r>
      <w:r w:rsidRPr="005050F0">
        <w:rPr>
          <w:noProof/>
          <w:lang w:eastAsia="ko-KR"/>
        </w:rPr>
        <w:t>8G1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00740C98" w:rsidRPr="005050F0">
        <w:rPr>
          <w:noProof/>
        </w:rPr>
        <w:br/>
      </w:r>
      <w:r w:rsidRPr="005050F0">
        <w:rPr>
          <w:noProof/>
        </w:rPr>
        <w:t>MCVideoGroupInitiation</w:t>
      </w:r>
      <w:bookmarkEnd w:id="4119"/>
    </w:p>
    <w:p w14:paraId="76A5111F"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612"/>
        <w:gridCol w:w="1309"/>
        <w:gridCol w:w="2053"/>
        <w:gridCol w:w="1868"/>
        <w:gridCol w:w="2150"/>
      </w:tblGrid>
      <w:tr w:rsidR="00DA6CD8" w:rsidRPr="005050F0" w14:paraId="3F0B209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58EB6E4" w14:textId="77777777" w:rsidR="00DA6CD8" w:rsidRPr="005050F0" w:rsidRDefault="00DA6CD8" w:rsidP="00585C04">
            <w:pPr>
              <w:rPr>
                <w:rFonts w:ascii="Arial" w:hAnsi="Arial" w:cs="Arial"/>
                <w:noProof/>
                <w:sz w:val="18"/>
                <w:szCs w:val="18"/>
              </w:rPr>
            </w:pPr>
            <w:r w:rsidRPr="005050F0">
              <w:rPr>
                <w:noProof/>
              </w:rPr>
              <w:t>&lt;x&gt;/Common/MCVideoGroupCall/ImminentPerilCall/</w:t>
            </w:r>
            <w:r w:rsidRPr="005050F0">
              <w:rPr>
                <w:noProof/>
                <w:lang w:eastAsia="ko-KR"/>
              </w:rPr>
              <w:t>MCVideo</w:t>
            </w:r>
            <w:r w:rsidRPr="005050F0">
              <w:rPr>
                <w:noProof/>
              </w:rPr>
              <w:t>GroupInitiation</w:t>
            </w:r>
          </w:p>
        </w:tc>
      </w:tr>
      <w:tr w:rsidR="00DA6CD8" w:rsidRPr="005050F0" w14:paraId="669C4AA0"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28ED4F6A" w14:textId="77777777" w:rsidR="00DA6CD8" w:rsidRPr="005050F0" w:rsidRDefault="00DA6CD8" w:rsidP="00585C0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C6F33" w14:textId="77777777" w:rsidR="00DA6CD8" w:rsidRPr="005050F0" w:rsidRDefault="00DA6CD8" w:rsidP="00585C04">
            <w:pPr>
              <w:pStyle w:val="TAL"/>
              <w:rPr>
                <w:noProof/>
              </w:rPr>
            </w:pPr>
            <w:r w:rsidRPr="005050F0">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2BB42" w14:textId="77777777" w:rsidR="00DA6CD8" w:rsidRPr="005050F0" w:rsidRDefault="00DA6CD8" w:rsidP="00585C04">
            <w:pPr>
              <w:pStyle w:val="TAL"/>
              <w:rPr>
                <w:noProof/>
              </w:rPr>
            </w:pPr>
            <w:r w:rsidRPr="005050F0">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6DAFA" w14:textId="77777777" w:rsidR="00DA6CD8" w:rsidRPr="005050F0" w:rsidRDefault="00DA6CD8" w:rsidP="00585C04">
            <w:pPr>
              <w:pStyle w:val="TAL"/>
              <w:rPr>
                <w:noProof/>
              </w:rPr>
            </w:pPr>
            <w:r w:rsidRPr="005050F0">
              <w:rPr>
                <w:noProof/>
              </w:rPr>
              <w:t>Format</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5001" w14:textId="77777777" w:rsidR="00DA6CD8" w:rsidRPr="005050F0" w:rsidRDefault="00DA6CD8" w:rsidP="00585C04">
            <w:pPr>
              <w:pStyle w:val="TAL"/>
              <w:rPr>
                <w:noProof/>
              </w:rPr>
            </w:pPr>
            <w:r w:rsidRPr="005050F0">
              <w:rPr>
                <w:noProof/>
              </w:rPr>
              <w:t>Min. Access Types</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30A9367E" w14:textId="77777777" w:rsidR="00DA6CD8" w:rsidRPr="005050F0" w:rsidRDefault="00DA6CD8" w:rsidP="00585C04">
            <w:pPr>
              <w:pStyle w:val="TAL"/>
              <w:rPr>
                <w:noProof/>
              </w:rPr>
            </w:pPr>
          </w:p>
        </w:tc>
      </w:tr>
      <w:tr w:rsidR="00DA6CD8" w:rsidRPr="005050F0" w14:paraId="53ABE1AA"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14E7C793" w14:textId="77777777" w:rsidR="00DA6CD8" w:rsidRPr="005050F0" w:rsidRDefault="00DA6CD8" w:rsidP="00585C0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01803" w14:textId="77777777" w:rsidR="00DA6CD8" w:rsidRPr="005050F0" w:rsidRDefault="00DA6CD8" w:rsidP="00585C04">
            <w:pPr>
              <w:pStyle w:val="TAL"/>
              <w:rPr>
                <w:noProof/>
              </w:rPr>
            </w:pPr>
            <w:r w:rsidRPr="005050F0">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5FB1E" w14:textId="77777777" w:rsidR="00DA6CD8" w:rsidRPr="005050F0" w:rsidRDefault="00DA6CD8" w:rsidP="00585C04">
            <w:pPr>
              <w:pStyle w:val="TAL"/>
              <w:rPr>
                <w:noProof/>
              </w:rPr>
            </w:pPr>
            <w:r w:rsidRPr="005050F0">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F6113" w14:textId="77777777" w:rsidR="00DA6CD8" w:rsidRPr="005050F0" w:rsidRDefault="00DA6CD8" w:rsidP="00585C04">
            <w:pPr>
              <w:pStyle w:val="TAL"/>
              <w:rPr>
                <w:noProof/>
              </w:rPr>
            </w:pPr>
            <w:r w:rsidRPr="005050F0">
              <w:rPr>
                <w:noProof/>
              </w:rPr>
              <w:t>node</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BF210" w14:textId="77777777" w:rsidR="00DA6CD8" w:rsidRPr="005050F0" w:rsidRDefault="00DA6CD8" w:rsidP="00585C04">
            <w:pPr>
              <w:pStyle w:val="TAL"/>
              <w:rPr>
                <w:noProof/>
              </w:rPr>
            </w:pPr>
            <w:r w:rsidRPr="005050F0">
              <w:rPr>
                <w:noProof/>
              </w:rPr>
              <w:t>Get, Replace</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3C4239B0" w14:textId="77777777" w:rsidR="00DA6CD8" w:rsidRPr="005050F0" w:rsidRDefault="00DA6CD8" w:rsidP="00585C04">
            <w:pPr>
              <w:pStyle w:val="TAL"/>
              <w:rPr>
                <w:noProof/>
              </w:rPr>
            </w:pPr>
          </w:p>
        </w:tc>
      </w:tr>
      <w:tr w:rsidR="00DA6CD8" w:rsidRPr="005050F0" w14:paraId="2BEE8A01"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FFFFFF"/>
            </w:tcBorders>
            <w:shd w:val="clear" w:color="auto" w:fill="auto"/>
          </w:tcPr>
          <w:p w14:paraId="03FD109A" w14:textId="77777777" w:rsidR="00DA6CD8" w:rsidRPr="005050F0" w:rsidRDefault="00DA6CD8" w:rsidP="00585C04">
            <w:pPr>
              <w:jc w:val="center"/>
              <w:rPr>
                <w:b/>
                <w:noProof/>
              </w:rPr>
            </w:pPr>
          </w:p>
        </w:tc>
        <w:tc>
          <w:tcPr>
            <w:tcW w:w="8983"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728F42" w14:textId="77777777" w:rsidR="00DA6CD8" w:rsidRPr="005050F0" w:rsidRDefault="00DA6CD8" w:rsidP="00585C04">
            <w:pPr>
              <w:rPr>
                <w:noProof/>
                <w:lang w:eastAsia="ko-KR"/>
              </w:rPr>
            </w:pPr>
            <w:r w:rsidRPr="005050F0">
              <w:rPr>
                <w:noProof/>
              </w:rPr>
              <w:t xml:space="preserve">This </w:t>
            </w:r>
            <w:r w:rsidRPr="005050F0">
              <w:rPr>
                <w:noProof/>
                <w:lang w:eastAsia="ko-KR"/>
              </w:rPr>
              <w:t>interior</w:t>
            </w:r>
            <w:r w:rsidRPr="005050F0">
              <w:rPr>
                <w:noProof/>
              </w:rPr>
              <w:t xml:space="preserve"> node is a placeholder for </w:t>
            </w:r>
            <w:r w:rsidRPr="005050F0">
              <w:rPr>
                <w:noProof/>
                <w:lang w:eastAsia="ko-KR"/>
              </w:rPr>
              <w:t>the g</w:t>
            </w:r>
            <w:r w:rsidRPr="005050F0">
              <w:rPr>
                <w:rFonts w:eastAsia="SimSun"/>
                <w:noProof/>
                <w:lang w:eastAsia="zh-CN"/>
              </w:rPr>
              <w:t>roup used on initiation of an MCVideo imminent peril group call</w:t>
            </w:r>
            <w:r w:rsidRPr="005050F0">
              <w:rPr>
                <w:noProof/>
                <w:lang w:eastAsia="ko-KR"/>
              </w:rPr>
              <w:t>.</w:t>
            </w:r>
          </w:p>
        </w:tc>
      </w:tr>
    </w:tbl>
    <w:p w14:paraId="79311696" w14:textId="77777777" w:rsidR="00DA6CD8" w:rsidRPr="005050F0" w:rsidRDefault="00DA6CD8" w:rsidP="00DA6CD8">
      <w:pPr>
        <w:rPr>
          <w:noProof/>
          <w:lang w:eastAsia="ko-KR"/>
        </w:rPr>
      </w:pPr>
    </w:p>
    <w:p w14:paraId="6B3C6A9B" w14:textId="77777777" w:rsidR="00DA6CD8" w:rsidRPr="005050F0" w:rsidRDefault="00DA6CD8" w:rsidP="00DA6CD8">
      <w:pPr>
        <w:pStyle w:val="Heading3"/>
        <w:rPr>
          <w:noProof/>
          <w:lang w:eastAsia="ko-KR"/>
        </w:rPr>
      </w:pPr>
      <w:bookmarkStart w:id="4125" w:name="_Toc176344925"/>
      <w:r w:rsidRPr="005050F0">
        <w:rPr>
          <w:noProof/>
          <w:lang w:eastAsia="ko-KR"/>
        </w:rPr>
        <w:t>13.</w:t>
      </w:r>
      <w:r w:rsidRPr="005050F0">
        <w:rPr>
          <w:noProof/>
        </w:rPr>
        <w:t>2.38G2</w:t>
      </w:r>
      <w:r w:rsidRPr="005050F0">
        <w:rPr>
          <w:noProof/>
        </w:rPr>
        <w:tab/>
        <w:t>/</w:t>
      </w:r>
      <w:r w:rsidRPr="005050F0">
        <w:rPr>
          <w:i/>
          <w:iCs/>
          <w:noProof/>
        </w:rPr>
        <w:t>&lt;x&gt;</w:t>
      </w:r>
      <w:r w:rsidRPr="005050F0">
        <w:rPr>
          <w:noProof/>
        </w:rPr>
        <w:t>/&lt;x&gt;/Common/MCVideoGroupCall</w:t>
      </w:r>
      <w:r w:rsidRPr="005050F0">
        <w:rPr>
          <w:noProof/>
          <w:lang w:eastAsia="ko-KR"/>
        </w:rPr>
        <w:t>/I</w:t>
      </w:r>
      <w:r w:rsidRPr="005050F0">
        <w:rPr>
          <w:noProof/>
        </w:rPr>
        <w:t>mminentPerilCall/</w:t>
      </w:r>
      <w:r w:rsidR="00740C98" w:rsidRPr="005050F0">
        <w:rPr>
          <w:noProof/>
        </w:rPr>
        <w:br/>
      </w:r>
      <w:r w:rsidRPr="005050F0">
        <w:rPr>
          <w:noProof/>
        </w:rPr>
        <w:t>MCVideoGroupInitiation/Entry</w:t>
      </w:r>
      <w:bookmarkEnd w:id="4125"/>
    </w:p>
    <w:p w14:paraId="07D2AEBA"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/Common/MCVideoGroupCall/ImminentPerilCall/MCVideoGroupInitiation/Entry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A6CD8" w:rsidRPr="005050F0" w14:paraId="019B0AB9"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85D722" w14:textId="77777777" w:rsidR="00DA6CD8" w:rsidRPr="005050F0" w:rsidRDefault="00DA6CD8" w:rsidP="00585C04">
            <w:pPr>
              <w:rPr>
                <w:rFonts w:ascii="Arial" w:hAnsi="Arial" w:cs="Arial"/>
                <w:noProof/>
                <w:sz w:val="18"/>
                <w:szCs w:val="18"/>
              </w:rPr>
            </w:pPr>
            <w:r w:rsidRPr="005050F0">
              <w:rPr>
                <w:noProof/>
              </w:rPr>
              <w:t>&lt;x&gt;/Common/MCVideoGroupCall</w:t>
            </w:r>
            <w:r w:rsidRPr="005050F0">
              <w:rPr>
                <w:noProof/>
                <w:lang w:eastAsia="ko-KR"/>
              </w:rPr>
              <w:t>/I</w:t>
            </w:r>
            <w:r w:rsidRPr="005050F0">
              <w:rPr>
                <w:noProof/>
              </w:rPr>
              <w:t>mminentPerilCall/MCVideoGroupInitiation/Entry</w:t>
            </w:r>
          </w:p>
        </w:tc>
      </w:tr>
      <w:tr w:rsidR="00DA6CD8" w:rsidRPr="005050F0" w14:paraId="5B83052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706BE"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A6EF5"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F7A5E" w14:textId="77777777" w:rsidR="00DA6CD8" w:rsidRPr="005050F0" w:rsidRDefault="00DA6CD8"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643AC" w14:textId="77777777" w:rsidR="00DA6CD8" w:rsidRPr="005050F0" w:rsidRDefault="00DA6CD8"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F05A2" w14:textId="77777777" w:rsidR="00DA6CD8" w:rsidRPr="005050F0" w:rsidRDefault="00DA6CD8"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B80420" w14:textId="77777777" w:rsidR="00DA6CD8" w:rsidRPr="005050F0" w:rsidRDefault="00DA6CD8" w:rsidP="00585C04">
            <w:pPr>
              <w:pStyle w:val="TAL"/>
              <w:rPr>
                <w:noProof/>
              </w:rPr>
            </w:pPr>
          </w:p>
        </w:tc>
      </w:tr>
      <w:tr w:rsidR="00DA6CD8" w:rsidRPr="005050F0" w14:paraId="2574EF0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69BEF3"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F4DF1"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DCBFA" w14:textId="77777777" w:rsidR="00DA6CD8" w:rsidRPr="005050F0" w:rsidRDefault="00DA6CD8"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6FCDB" w14:textId="77777777" w:rsidR="00DA6CD8" w:rsidRPr="005050F0" w:rsidRDefault="00DA6CD8" w:rsidP="00585C04">
            <w:pPr>
              <w:pStyle w:val="TAL"/>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F1887" w14:textId="77777777" w:rsidR="00DA6CD8" w:rsidRPr="005050F0" w:rsidRDefault="00DA6CD8"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2CCB02" w14:textId="77777777" w:rsidR="00DA6CD8" w:rsidRPr="005050F0" w:rsidRDefault="00DA6CD8" w:rsidP="00585C04">
            <w:pPr>
              <w:pStyle w:val="TAL"/>
              <w:rPr>
                <w:noProof/>
              </w:rPr>
            </w:pPr>
          </w:p>
        </w:tc>
      </w:tr>
      <w:tr w:rsidR="00DA6CD8" w:rsidRPr="005050F0" w14:paraId="06E178FC"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01ED0E" w14:textId="77777777" w:rsidR="00DA6CD8" w:rsidRPr="005050F0" w:rsidRDefault="00DA6CD8"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FF6F1" w14:textId="77777777" w:rsidR="00DA6CD8" w:rsidRPr="005050F0" w:rsidRDefault="00DA6CD8" w:rsidP="00585C04">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imminent peril call</w:t>
            </w:r>
            <w:r w:rsidRPr="005050F0">
              <w:rPr>
                <w:noProof/>
                <w:lang w:eastAsia="ko-KR"/>
              </w:rPr>
              <w:t>.</w:t>
            </w:r>
          </w:p>
        </w:tc>
      </w:tr>
    </w:tbl>
    <w:p w14:paraId="12EB11B9" w14:textId="77777777" w:rsidR="00DA6CD8" w:rsidRPr="005050F0" w:rsidRDefault="00DA6CD8" w:rsidP="00DA6CD8">
      <w:pPr>
        <w:rPr>
          <w:noProof/>
        </w:rPr>
      </w:pPr>
    </w:p>
    <w:p w14:paraId="5F13A632" w14:textId="77777777" w:rsidR="00DA6CD8" w:rsidRPr="005050F0" w:rsidRDefault="00DA6CD8" w:rsidP="00DA6CD8">
      <w:pPr>
        <w:pStyle w:val="Heading3"/>
        <w:rPr>
          <w:noProof/>
          <w:lang w:eastAsia="ko-KR"/>
        </w:rPr>
      </w:pPr>
      <w:bookmarkStart w:id="4126" w:name="_Toc176344926"/>
      <w:r w:rsidRPr="005050F0">
        <w:rPr>
          <w:noProof/>
        </w:rPr>
        <w:t>13.2.</w:t>
      </w:r>
      <w:r w:rsidRPr="005050F0">
        <w:rPr>
          <w:noProof/>
          <w:lang w:eastAsia="ko-KR"/>
        </w:rPr>
        <w:t>38G3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MCVideoGroupInitiation/Entry/GroupID</w:t>
      </w:r>
      <w:bookmarkEnd w:id="4126"/>
    </w:p>
    <w:p w14:paraId="0FDBAAA7"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3"/>
        <w:gridCol w:w="1972"/>
        <w:gridCol w:w="2264"/>
      </w:tblGrid>
      <w:tr w:rsidR="00DA6CD8" w:rsidRPr="005050F0" w14:paraId="07A545E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2E7E04"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&lt;x&gt;/Common/MCVideoGroupCall/ImminentPerilCall/MCVideoGroupInitiation/Entry/GroupID</w:t>
            </w:r>
          </w:p>
        </w:tc>
      </w:tr>
      <w:tr w:rsidR="00DA6CD8" w:rsidRPr="005050F0" w14:paraId="5D0A40C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76AE44"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4543"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5FE05" w14:textId="77777777" w:rsidR="00DA6CD8" w:rsidRPr="005050F0" w:rsidRDefault="00DA6CD8" w:rsidP="00585C04">
            <w:pPr>
              <w:pStyle w:val="TAL"/>
              <w:rPr>
                <w:noProof/>
              </w:rPr>
            </w:pPr>
            <w:r w:rsidRPr="005050F0">
              <w:rPr>
                <w:noProof/>
              </w:rPr>
              <w:t>Occurrence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EE820" w14:textId="77777777" w:rsidR="00DA6CD8" w:rsidRPr="005050F0" w:rsidRDefault="00DA6CD8" w:rsidP="00585C04">
            <w:pPr>
              <w:pStyle w:val="TAL"/>
              <w:rPr>
                <w:noProof/>
              </w:rPr>
            </w:pPr>
            <w:r w:rsidRPr="005050F0">
              <w:rPr>
                <w:noProof/>
              </w:rPr>
              <w:t>Format</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BD317" w14:textId="77777777" w:rsidR="00DA6CD8" w:rsidRPr="005050F0" w:rsidRDefault="00DA6CD8" w:rsidP="00585C04">
            <w:pPr>
              <w:pStyle w:val="TAL"/>
              <w:rPr>
                <w:noProof/>
              </w:rPr>
            </w:pPr>
            <w:r w:rsidRPr="005050F0">
              <w:rPr>
                <w:noProof/>
              </w:rPr>
              <w:t>Min. Access Types</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3F7DED6D" w14:textId="77777777" w:rsidR="00DA6CD8" w:rsidRPr="005050F0" w:rsidRDefault="00DA6CD8" w:rsidP="00585C04">
            <w:pPr>
              <w:pStyle w:val="TAL"/>
              <w:rPr>
                <w:noProof/>
              </w:rPr>
            </w:pPr>
          </w:p>
        </w:tc>
      </w:tr>
      <w:tr w:rsidR="00DA6CD8" w:rsidRPr="005050F0" w14:paraId="6E849FC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648F8C"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EBF7"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0312E" w14:textId="77777777" w:rsidR="00DA6CD8" w:rsidRPr="005050F0" w:rsidRDefault="00DA6CD8" w:rsidP="00585C04">
            <w:pPr>
              <w:pStyle w:val="TAL"/>
              <w:rPr>
                <w:noProof/>
              </w:rPr>
            </w:pPr>
            <w:r w:rsidRPr="005050F0">
              <w:rPr>
                <w:noProof/>
              </w:rPr>
              <w:t>One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925E" w14:textId="77777777" w:rsidR="00DA6CD8" w:rsidRPr="005050F0" w:rsidRDefault="00DA6CD8" w:rsidP="00585C04">
            <w:pPr>
              <w:pStyle w:val="TAL"/>
              <w:rPr>
                <w:noProof/>
              </w:rPr>
            </w:pPr>
            <w:r w:rsidRPr="005050F0">
              <w:rPr>
                <w:noProof/>
              </w:rPr>
              <w:t>chr</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0620" w14:textId="77777777" w:rsidR="00DA6CD8" w:rsidRPr="005050F0" w:rsidRDefault="00DA6CD8" w:rsidP="00585C04">
            <w:pPr>
              <w:pStyle w:val="TAL"/>
              <w:rPr>
                <w:noProof/>
              </w:rPr>
            </w:pPr>
            <w:r w:rsidRPr="005050F0">
              <w:rPr>
                <w:noProof/>
              </w:rPr>
              <w:t>Get, Replace</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77E6DBA1" w14:textId="77777777" w:rsidR="00DA6CD8" w:rsidRPr="005050F0" w:rsidRDefault="00DA6CD8" w:rsidP="00585C04">
            <w:pPr>
              <w:pStyle w:val="TAL"/>
              <w:rPr>
                <w:noProof/>
              </w:rPr>
            </w:pPr>
          </w:p>
        </w:tc>
      </w:tr>
      <w:tr w:rsidR="00DA6CD8" w:rsidRPr="005050F0" w14:paraId="7600D0E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F38676" w14:textId="77777777" w:rsidR="00DA6CD8" w:rsidRPr="005050F0" w:rsidRDefault="00DA6CD8"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7A5AF9" w14:textId="77777777" w:rsidR="00DA6CD8" w:rsidRPr="005050F0" w:rsidRDefault="00DA6CD8" w:rsidP="00585C04">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MCVideo imminent peril group call</w:t>
            </w:r>
            <w:r w:rsidRPr="005050F0">
              <w:rPr>
                <w:noProof/>
                <w:lang w:eastAsia="ko-KR"/>
              </w:rPr>
              <w:t>.</w:t>
            </w:r>
          </w:p>
        </w:tc>
      </w:tr>
    </w:tbl>
    <w:p w14:paraId="185B34F1" w14:textId="77777777" w:rsidR="00DA6CD8" w:rsidRPr="005050F0" w:rsidRDefault="00DA6CD8" w:rsidP="00DA6CD8">
      <w:pPr>
        <w:rPr>
          <w:noProof/>
          <w:lang w:eastAsia="ko-KR"/>
        </w:rPr>
      </w:pPr>
    </w:p>
    <w:p w14:paraId="7E0AC150" w14:textId="77777777" w:rsidR="00DA6CD8" w:rsidRPr="005050F0" w:rsidRDefault="00DA6CD8" w:rsidP="00DA6CD8">
      <w:pPr>
        <w:pStyle w:val="Heading3"/>
        <w:rPr>
          <w:noProof/>
          <w:lang w:eastAsia="ko-KR"/>
        </w:rPr>
      </w:pPr>
      <w:bookmarkStart w:id="4127" w:name="_Toc176344927"/>
      <w:r w:rsidRPr="005050F0">
        <w:rPr>
          <w:noProof/>
          <w:lang w:eastAsia="ko-KR"/>
        </w:rPr>
        <w:t>13.</w:t>
      </w:r>
      <w:r w:rsidRPr="005050F0">
        <w:rPr>
          <w:noProof/>
        </w:rPr>
        <w:t>2.</w:t>
      </w:r>
      <w:r w:rsidRPr="005050F0">
        <w:rPr>
          <w:noProof/>
          <w:lang w:eastAsia="ko-KR"/>
        </w:rPr>
        <w:t>38G4</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MCVideoGroupInitiation/DisplayName</w:t>
      </w:r>
      <w:bookmarkEnd w:id="4127"/>
    </w:p>
    <w:p w14:paraId="7DA70A00"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A6CD8" w:rsidRPr="005050F0" w14:paraId="4F7E5DCE"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7B098"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&lt;x&gt;/Common/MCVideoGroupCall/ImminentPerilCall/MCVideoGroupInitiation/Entry/DisplayName</w:t>
            </w:r>
          </w:p>
        </w:tc>
      </w:tr>
      <w:tr w:rsidR="00DA6CD8" w:rsidRPr="005050F0" w14:paraId="4EB3AD3C"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19695"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9771"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07E34" w14:textId="77777777" w:rsidR="00DA6CD8" w:rsidRPr="005050F0" w:rsidRDefault="00DA6CD8"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6548D" w14:textId="77777777" w:rsidR="00DA6CD8" w:rsidRPr="005050F0" w:rsidRDefault="00DA6CD8"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67FE2" w14:textId="77777777" w:rsidR="00DA6CD8" w:rsidRPr="005050F0" w:rsidRDefault="00DA6CD8"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64F910" w14:textId="77777777" w:rsidR="00DA6CD8" w:rsidRPr="005050F0" w:rsidRDefault="00DA6CD8" w:rsidP="00585C04">
            <w:pPr>
              <w:pStyle w:val="TAL"/>
              <w:rPr>
                <w:noProof/>
              </w:rPr>
            </w:pPr>
          </w:p>
        </w:tc>
      </w:tr>
      <w:tr w:rsidR="00DA6CD8" w:rsidRPr="005050F0" w14:paraId="4EDDA8B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09A924"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BBD2" w14:textId="77777777" w:rsidR="00DA6CD8" w:rsidRPr="005050F0" w:rsidRDefault="00DA6CD8"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436CA" w14:textId="77777777" w:rsidR="00DA6CD8" w:rsidRPr="005050F0" w:rsidRDefault="00DA6CD8"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6B282" w14:textId="77777777" w:rsidR="00DA6CD8" w:rsidRPr="005050F0" w:rsidRDefault="00DA6CD8"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AF7DF" w14:textId="77777777" w:rsidR="00DA6CD8" w:rsidRPr="005050F0" w:rsidRDefault="00DA6CD8"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E40D44" w14:textId="77777777" w:rsidR="00DA6CD8" w:rsidRPr="005050F0" w:rsidRDefault="00DA6CD8" w:rsidP="00585C04">
            <w:pPr>
              <w:pStyle w:val="TAL"/>
              <w:rPr>
                <w:noProof/>
              </w:rPr>
            </w:pPr>
          </w:p>
        </w:tc>
      </w:tr>
      <w:tr w:rsidR="00DA6CD8" w:rsidRPr="005050F0" w14:paraId="341F7CB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9E6B78" w14:textId="77777777" w:rsidR="00DA6CD8" w:rsidRPr="005050F0" w:rsidRDefault="00DA6CD8"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8D9F27" w14:textId="77777777" w:rsidR="00DA6CD8" w:rsidRPr="005050F0" w:rsidRDefault="00DA6CD8"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3700B214" w14:textId="77777777" w:rsidR="00DA6CD8" w:rsidRPr="005050F0" w:rsidRDefault="00DA6CD8" w:rsidP="00DA6CD8">
      <w:pPr>
        <w:rPr>
          <w:noProof/>
          <w:lang w:eastAsia="ko-KR"/>
        </w:rPr>
      </w:pPr>
    </w:p>
    <w:p w14:paraId="30BC802F" w14:textId="77777777" w:rsidR="00DA6CD8" w:rsidRPr="005050F0" w:rsidRDefault="00DA6CD8" w:rsidP="00DA6CD8">
      <w:pPr>
        <w:pStyle w:val="Heading3"/>
        <w:rPr>
          <w:noProof/>
          <w:lang w:eastAsia="ko-KR"/>
        </w:rPr>
      </w:pPr>
      <w:bookmarkStart w:id="4128" w:name="_Toc176344928"/>
      <w:r w:rsidRPr="005050F0">
        <w:rPr>
          <w:noProof/>
        </w:rPr>
        <w:t>13.2.</w:t>
      </w:r>
      <w:r w:rsidRPr="005050F0">
        <w:rPr>
          <w:noProof/>
          <w:lang w:eastAsia="ko-KR"/>
        </w:rPr>
        <w:t>38G5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MCVideoGroupInitiation/Entry/Usage</w:t>
      </w:r>
      <w:bookmarkEnd w:id="4128"/>
    </w:p>
    <w:p w14:paraId="4A8E5986"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6"/>
        <w:gridCol w:w="1966"/>
        <w:gridCol w:w="2277"/>
      </w:tblGrid>
      <w:tr w:rsidR="00DA6CD8" w:rsidRPr="005050F0" w14:paraId="62E9AB3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20D4A56"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&lt;x&gt;/Common/MCVideoGroupCall/ImminentPerilCall/MCVideoGroupInitiation/Entry/Usage</w:t>
            </w:r>
          </w:p>
        </w:tc>
      </w:tr>
      <w:tr w:rsidR="00DA6CD8" w:rsidRPr="005050F0" w14:paraId="64E66C6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5A655A"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EF7A6"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F7FDB" w14:textId="77777777" w:rsidR="00DA6CD8" w:rsidRPr="005050F0" w:rsidRDefault="00DA6CD8" w:rsidP="00585C04">
            <w:pPr>
              <w:pStyle w:val="TAL"/>
              <w:rPr>
                <w:noProof/>
              </w:rPr>
            </w:pPr>
            <w:r w:rsidRPr="005050F0">
              <w:rPr>
                <w:noProof/>
              </w:rPr>
              <w:t>Occurrence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8EB9E" w14:textId="77777777" w:rsidR="00DA6CD8" w:rsidRPr="005050F0" w:rsidRDefault="00DA6CD8" w:rsidP="00585C04">
            <w:pPr>
              <w:pStyle w:val="TAL"/>
              <w:rPr>
                <w:noProof/>
              </w:rPr>
            </w:pPr>
            <w:r w:rsidRPr="005050F0">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3FE5D" w14:textId="77777777" w:rsidR="00DA6CD8" w:rsidRPr="005050F0" w:rsidRDefault="00DA6CD8" w:rsidP="00585C04">
            <w:pPr>
              <w:pStyle w:val="TAL"/>
              <w:rPr>
                <w:noProof/>
              </w:rPr>
            </w:pPr>
            <w:r w:rsidRPr="005050F0">
              <w:rPr>
                <w:noProof/>
              </w:rPr>
              <w:t>Min. Access Types</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6AF21A43" w14:textId="77777777" w:rsidR="00DA6CD8" w:rsidRPr="005050F0" w:rsidRDefault="00DA6CD8" w:rsidP="00585C04">
            <w:pPr>
              <w:pStyle w:val="TAL"/>
              <w:rPr>
                <w:noProof/>
              </w:rPr>
            </w:pPr>
          </w:p>
        </w:tc>
      </w:tr>
      <w:tr w:rsidR="00DA6CD8" w:rsidRPr="005050F0" w14:paraId="4CDEBE1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DAADF8"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10685"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3E6DF" w14:textId="77777777" w:rsidR="00DA6CD8" w:rsidRPr="005050F0" w:rsidRDefault="00DA6CD8" w:rsidP="00585C04">
            <w:pPr>
              <w:pStyle w:val="TAL"/>
              <w:rPr>
                <w:noProof/>
              </w:rPr>
            </w:pPr>
            <w:r w:rsidRPr="005050F0">
              <w:rPr>
                <w:noProof/>
              </w:rPr>
              <w:t>One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CC897" w14:textId="77777777" w:rsidR="00DA6CD8" w:rsidRPr="005050F0" w:rsidRDefault="00DA6CD8" w:rsidP="00585C04">
            <w:pPr>
              <w:pStyle w:val="TAL"/>
              <w:rPr>
                <w:noProof/>
              </w:rPr>
            </w:pPr>
            <w:r w:rsidRPr="005050F0">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7F897" w14:textId="77777777" w:rsidR="00DA6CD8" w:rsidRPr="005050F0" w:rsidRDefault="00DA6CD8" w:rsidP="00585C04">
            <w:pPr>
              <w:pStyle w:val="TAL"/>
              <w:rPr>
                <w:noProof/>
              </w:rPr>
            </w:pPr>
            <w:r w:rsidRPr="005050F0">
              <w:rPr>
                <w:noProof/>
              </w:rPr>
              <w:t>Get, Replace</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6BE86104" w14:textId="77777777" w:rsidR="00DA6CD8" w:rsidRPr="005050F0" w:rsidRDefault="00DA6CD8" w:rsidP="00585C04">
            <w:pPr>
              <w:pStyle w:val="TAL"/>
              <w:rPr>
                <w:noProof/>
              </w:rPr>
            </w:pPr>
          </w:p>
        </w:tc>
      </w:tr>
      <w:tr w:rsidR="00DA6CD8" w:rsidRPr="005050F0" w14:paraId="6F32544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2EE733" w14:textId="77777777" w:rsidR="00DA6CD8" w:rsidRPr="005050F0" w:rsidRDefault="00DA6CD8"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685283" w14:textId="77777777" w:rsidR="00DA6CD8" w:rsidRPr="005050F0" w:rsidRDefault="00DA6CD8"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imminent peril group call uses the GroupID</w:t>
            </w:r>
            <w:r w:rsidRPr="005050F0">
              <w:rPr>
                <w:noProof/>
                <w:lang w:eastAsia="ko-KR"/>
              </w:rPr>
              <w:t>.</w:t>
            </w:r>
          </w:p>
        </w:tc>
      </w:tr>
    </w:tbl>
    <w:p w14:paraId="78D78506" w14:textId="77777777" w:rsidR="00DA6CD8" w:rsidRPr="005050F0" w:rsidRDefault="00DA6CD8" w:rsidP="00DA6CD8">
      <w:pPr>
        <w:rPr>
          <w:noProof/>
          <w:lang w:eastAsia="ko-KR"/>
        </w:rPr>
      </w:pPr>
    </w:p>
    <w:p w14:paraId="7F172C97" w14:textId="77777777" w:rsidR="00DA6CD8" w:rsidRPr="005050F0" w:rsidRDefault="00DA6CD8" w:rsidP="00DA6CD8">
      <w:pPr>
        <w:rPr>
          <w:noProof/>
        </w:rPr>
      </w:pPr>
      <w:r w:rsidRPr="005050F0">
        <w:rPr>
          <w:noProof/>
        </w:rPr>
        <w:t>The valid values are 'UseCurrentlySelectedGroup' and 'DedicatedGroup'.</w:t>
      </w:r>
    </w:p>
    <w:p w14:paraId="37168EF9" w14:textId="77777777" w:rsidR="00DA6CD8" w:rsidRPr="005050F0" w:rsidRDefault="00DA6CD8" w:rsidP="00DA6CD8">
      <w:pPr>
        <w:rPr>
          <w:noProof/>
        </w:rPr>
      </w:pPr>
      <w:r w:rsidRPr="005050F0">
        <w:rPr>
          <w:noProof/>
        </w:rPr>
        <w:t xml:space="preserve">When set to 'UseCurrentlySelectedGroup' then if the MCVideo user has currently selected an MCVideo group then use that MCVideo group for an on-network MCVideo imminent peril group call, if the MCVideo user does not have a currently selected MCVideo group then use the MCVideo group identified by the GroupID in </w:t>
      </w:r>
      <w:r w:rsidR="00CD22F8" w:rsidRPr="005050F0">
        <w:rPr>
          <w:noProof/>
        </w:rPr>
        <w:t>clause</w:t>
      </w:r>
      <w:r w:rsidRPr="005050F0">
        <w:rPr>
          <w:noProof/>
        </w:rPr>
        <w:t> 13.2.38G3 for an MCVideo imminent peril group call.</w:t>
      </w:r>
    </w:p>
    <w:p w14:paraId="7777B282" w14:textId="77777777" w:rsidR="00DA6CD8" w:rsidRPr="005050F0" w:rsidRDefault="00DA6CD8" w:rsidP="00DA6CD8">
      <w:pPr>
        <w:rPr>
          <w:noProof/>
          <w:lang w:eastAsia="ko-KR"/>
        </w:rPr>
      </w:pPr>
      <w:r w:rsidRPr="005050F0">
        <w:rPr>
          <w:noProof/>
        </w:rPr>
        <w:t xml:space="preserve">When set to 'DedicatedGroup' then use the MCVideo group identified by the GroupID in </w:t>
      </w:r>
      <w:r w:rsidR="00CD22F8" w:rsidRPr="005050F0">
        <w:rPr>
          <w:noProof/>
        </w:rPr>
        <w:t>clause</w:t>
      </w:r>
      <w:r w:rsidRPr="005050F0">
        <w:rPr>
          <w:noProof/>
        </w:rPr>
        <w:t> 13.2.38G3 for an MCVideo imminent peril group call.</w:t>
      </w:r>
    </w:p>
    <w:p w14:paraId="46080D14" w14:textId="77777777" w:rsidR="00DA6CD8" w:rsidRPr="005050F0" w:rsidRDefault="00DA6CD8" w:rsidP="00DA6CD8">
      <w:pPr>
        <w:pStyle w:val="Heading3"/>
        <w:rPr>
          <w:noProof/>
          <w:lang w:eastAsia="ko-KR"/>
        </w:rPr>
      </w:pPr>
      <w:bookmarkStart w:id="4129" w:name="_Toc176344929"/>
      <w:r w:rsidRPr="005050F0">
        <w:rPr>
          <w:noProof/>
        </w:rPr>
        <w:t>13.2.</w:t>
      </w:r>
      <w:r w:rsidRPr="005050F0">
        <w:rPr>
          <w:noProof/>
          <w:lang w:eastAsia="ko-KR"/>
        </w:rPr>
        <w:t>38G6</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MCVideoGroupCall/</w:t>
      </w:r>
      <w:r w:rsidRPr="005050F0">
        <w:rPr>
          <w:noProof/>
        </w:rPr>
        <w:t>Priority</w:t>
      </w:r>
      <w:bookmarkEnd w:id="4129"/>
    </w:p>
    <w:p w14:paraId="3DEA88D0"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MCVideoGroupCall/</w:t>
      </w:r>
      <w:r w:rsidRPr="005050F0">
        <w:rPr>
          <w:noProof/>
        </w:rPr>
        <w:t>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DA6CD8" w:rsidRPr="005050F0" w14:paraId="3FE8E8A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98F7784" w14:textId="77777777" w:rsidR="00DA6CD8" w:rsidRPr="005050F0" w:rsidRDefault="00DA6CD8" w:rsidP="00585C04">
            <w:pPr>
              <w:rPr>
                <w:rFonts w:ascii="Arial" w:hAnsi="Arial" w:cs="Arial"/>
                <w:noProof/>
                <w:sz w:val="18"/>
                <w:szCs w:val="18"/>
              </w:rPr>
            </w:pPr>
            <w:r w:rsidRPr="005050F0">
              <w:rPr>
                <w:noProof/>
              </w:rPr>
              <w:t>&lt;x&gt;/Common/</w:t>
            </w:r>
            <w:r w:rsidRPr="005050F0">
              <w:rPr>
                <w:noProof/>
                <w:lang w:eastAsia="ko-KR"/>
              </w:rPr>
              <w:t>MCVideoGroupCall/</w:t>
            </w:r>
            <w:r w:rsidRPr="005050F0">
              <w:rPr>
                <w:noProof/>
              </w:rPr>
              <w:t>Priority</w:t>
            </w:r>
          </w:p>
        </w:tc>
      </w:tr>
      <w:tr w:rsidR="00DA6CD8" w:rsidRPr="005050F0" w14:paraId="3059A8E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53154FC" w14:textId="77777777" w:rsidR="00DA6CD8" w:rsidRPr="005050F0" w:rsidRDefault="00DA6CD8"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621FD" w14:textId="77777777" w:rsidR="00DA6CD8" w:rsidRPr="005050F0" w:rsidRDefault="00DA6CD8"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A39B" w14:textId="77777777" w:rsidR="00DA6CD8" w:rsidRPr="005050F0" w:rsidRDefault="00DA6CD8"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B29BB" w14:textId="77777777" w:rsidR="00DA6CD8" w:rsidRPr="005050F0" w:rsidRDefault="00DA6CD8"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CBC28" w14:textId="77777777" w:rsidR="00DA6CD8" w:rsidRPr="005050F0" w:rsidRDefault="00DA6CD8"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D3B207A" w14:textId="77777777" w:rsidR="00DA6CD8" w:rsidRPr="005050F0" w:rsidRDefault="00DA6CD8" w:rsidP="00585C04">
            <w:pPr>
              <w:pStyle w:val="TAL"/>
              <w:rPr>
                <w:noProof/>
              </w:rPr>
            </w:pPr>
          </w:p>
        </w:tc>
      </w:tr>
      <w:tr w:rsidR="00DA6CD8" w:rsidRPr="005050F0" w14:paraId="5A151EA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AB1BC25" w14:textId="77777777" w:rsidR="00DA6CD8" w:rsidRPr="005050F0" w:rsidRDefault="00DA6CD8"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DEEA" w14:textId="77777777" w:rsidR="00DA6CD8" w:rsidRPr="005050F0" w:rsidRDefault="00DA6CD8"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37A13" w14:textId="77777777" w:rsidR="00DA6CD8" w:rsidRPr="005050F0" w:rsidRDefault="00DA6CD8"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CDD2" w14:textId="77777777" w:rsidR="00DA6CD8" w:rsidRPr="005050F0" w:rsidRDefault="00DA6CD8" w:rsidP="00585C04">
            <w:pPr>
              <w:pStyle w:val="TAL"/>
              <w:rPr>
                <w:noProof/>
              </w:rPr>
            </w:pPr>
            <w:r w:rsidRPr="005050F0">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ABD7E" w14:textId="77777777" w:rsidR="00DA6CD8" w:rsidRPr="005050F0" w:rsidRDefault="00DA6CD8"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7545A32" w14:textId="77777777" w:rsidR="00DA6CD8" w:rsidRPr="005050F0" w:rsidRDefault="00DA6CD8" w:rsidP="00585C04">
            <w:pPr>
              <w:pStyle w:val="TAL"/>
              <w:rPr>
                <w:noProof/>
              </w:rPr>
            </w:pPr>
          </w:p>
        </w:tc>
      </w:tr>
      <w:tr w:rsidR="00DA6CD8" w:rsidRPr="005050F0" w14:paraId="6180ADA8"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746F657" w14:textId="77777777" w:rsidR="00DA6CD8" w:rsidRPr="005050F0" w:rsidRDefault="00DA6CD8"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654E7B" w14:textId="77777777" w:rsidR="00DA6CD8" w:rsidRPr="005050F0" w:rsidRDefault="00DA6CD8" w:rsidP="00585C04">
            <w:pPr>
              <w:rPr>
                <w:noProof/>
                <w:lang w:eastAsia="ko-KR"/>
              </w:rPr>
            </w:pPr>
            <w:r w:rsidRPr="005050F0">
              <w:rPr>
                <w:noProof/>
              </w:rPr>
              <w:t xml:space="preserve">This leaf node indicates </w:t>
            </w:r>
            <w:r w:rsidRPr="005050F0">
              <w:rPr>
                <w:noProof/>
                <w:lang w:eastAsia="ko-KR"/>
              </w:rPr>
              <w:t>the p</w:t>
            </w:r>
            <w:r w:rsidRPr="005050F0">
              <w:rPr>
                <w:noProof/>
              </w:rPr>
              <w:t xml:space="preserve">riority of the </w:t>
            </w:r>
            <w:r w:rsidRPr="005050F0">
              <w:rPr>
                <w:noProof/>
                <w:lang w:eastAsia="ko-KR"/>
              </w:rPr>
              <w:t>MCVideo</w:t>
            </w:r>
            <w:r w:rsidRPr="005050F0">
              <w:rPr>
                <w:noProof/>
              </w:rPr>
              <w:t xml:space="preserve"> </w:t>
            </w:r>
            <w:r w:rsidRPr="005050F0">
              <w:rPr>
                <w:noProof/>
                <w:lang w:eastAsia="ko-KR"/>
              </w:rPr>
              <w:t>group calls.</w:t>
            </w:r>
          </w:p>
        </w:tc>
      </w:tr>
    </w:tbl>
    <w:p w14:paraId="2092F24E" w14:textId="77777777" w:rsidR="00DA6CD8" w:rsidRPr="005050F0" w:rsidRDefault="00DA6CD8" w:rsidP="00DA6CD8">
      <w:pPr>
        <w:rPr>
          <w:noProof/>
          <w:lang w:eastAsia="ko-KR"/>
        </w:rPr>
      </w:pPr>
    </w:p>
    <w:p w14:paraId="40665FDF" w14:textId="77777777" w:rsidR="00DA6CD8" w:rsidRPr="005050F0" w:rsidRDefault="00DA6CD8" w:rsidP="00DA6CD8">
      <w:pPr>
        <w:pStyle w:val="B1"/>
        <w:rPr>
          <w:noProof/>
        </w:rPr>
      </w:pPr>
      <w:r w:rsidRPr="005050F0">
        <w:rPr>
          <w:noProof/>
        </w:rPr>
        <w:t>-</w:t>
      </w:r>
      <w:r w:rsidRPr="005050F0">
        <w:rPr>
          <w:noProof/>
        </w:rPr>
        <w:tab/>
        <w:t xml:space="preserve">Values: </w:t>
      </w:r>
      <w:r w:rsidRPr="005050F0">
        <w:rPr>
          <w:noProof/>
          <w:lang w:eastAsia="ko-KR"/>
        </w:rPr>
        <w:t>0-255</w:t>
      </w:r>
    </w:p>
    <w:p w14:paraId="3278B711" w14:textId="77777777" w:rsidR="00DA6CD8" w:rsidRPr="005050F0" w:rsidRDefault="00DA6CD8" w:rsidP="00DA6CD8">
      <w:pPr>
        <w:rPr>
          <w:noProof/>
          <w:lang w:eastAsia="ko-KR"/>
        </w:rPr>
      </w:pPr>
      <w:r w:rsidRPr="005050F0">
        <w:rPr>
          <w:noProof/>
          <w:lang w:eastAsia="ko-KR"/>
        </w:rPr>
        <w:t>The MCVideo group call with the lowest Priority value shall be considered as the MCVideo group call having the lowest level among the MCVideo group calls.</w:t>
      </w:r>
    </w:p>
    <w:p w14:paraId="5C13E4D6" w14:textId="77777777" w:rsidR="00DA6CD8" w:rsidRPr="005050F0" w:rsidRDefault="00DA6CD8" w:rsidP="00DA6CD8">
      <w:pPr>
        <w:pStyle w:val="Heading3"/>
        <w:rPr>
          <w:noProof/>
          <w:lang w:eastAsia="ko-KR"/>
        </w:rPr>
      </w:pPr>
      <w:bookmarkStart w:id="4130" w:name="_Toc176344930"/>
      <w:r w:rsidRPr="005050F0">
        <w:rPr>
          <w:noProof/>
        </w:rPr>
        <w:t>13.2.</w:t>
      </w:r>
      <w:r w:rsidRPr="005050F0">
        <w:rPr>
          <w:noProof/>
          <w:lang w:eastAsia="ko-KR"/>
        </w:rPr>
        <w:t>38G7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/Common/MCVideoGroupCall/MaxSimultaneousCallsN6</w:t>
      </w:r>
      <w:bookmarkEnd w:id="4130"/>
    </w:p>
    <w:p w14:paraId="023EC189"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MaxSimultaneousCallsN6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DA6CD8" w:rsidRPr="005050F0" w14:paraId="78DBBB0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C934570" w14:textId="77777777" w:rsidR="00DA6CD8" w:rsidRPr="005050F0" w:rsidRDefault="00DA6CD8" w:rsidP="00585C04">
            <w:pPr>
              <w:rPr>
                <w:rFonts w:ascii="Arial" w:hAnsi="Arial" w:cs="Arial"/>
                <w:noProof/>
                <w:sz w:val="18"/>
                <w:szCs w:val="18"/>
              </w:rPr>
            </w:pPr>
            <w:r w:rsidRPr="005050F0">
              <w:rPr>
                <w:noProof/>
              </w:rPr>
              <w:t>&lt;x&gt;/Common/MCVideoGroupCall/MaxSimultaneousCallsN6</w:t>
            </w:r>
          </w:p>
        </w:tc>
      </w:tr>
      <w:tr w:rsidR="00DA6CD8" w:rsidRPr="005050F0" w14:paraId="2744CF1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0A29DCA" w14:textId="77777777" w:rsidR="00DA6CD8" w:rsidRPr="005050F0" w:rsidRDefault="00DA6CD8"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C0250"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165D2" w14:textId="77777777" w:rsidR="00DA6CD8" w:rsidRPr="005050F0" w:rsidRDefault="00DA6CD8"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E9F5" w14:textId="77777777" w:rsidR="00DA6CD8" w:rsidRPr="005050F0" w:rsidRDefault="00DA6CD8"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B061E" w14:textId="77777777" w:rsidR="00DA6CD8" w:rsidRPr="005050F0" w:rsidRDefault="00DA6CD8" w:rsidP="00585C04">
            <w:pPr>
              <w:pStyle w:val="TAL"/>
              <w:rPr>
                <w:noProof/>
              </w:rPr>
            </w:pPr>
            <w:r w:rsidRPr="005050F0">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41A66385" w14:textId="77777777" w:rsidR="00DA6CD8" w:rsidRPr="005050F0" w:rsidRDefault="00DA6CD8" w:rsidP="00585C04">
            <w:pPr>
              <w:pStyle w:val="TAL"/>
              <w:rPr>
                <w:noProof/>
              </w:rPr>
            </w:pPr>
          </w:p>
        </w:tc>
      </w:tr>
      <w:tr w:rsidR="00DA6CD8" w:rsidRPr="005050F0" w14:paraId="399C144F"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5CA77A9" w14:textId="77777777" w:rsidR="00DA6CD8" w:rsidRPr="005050F0" w:rsidRDefault="00DA6CD8"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D45FF"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2F291" w14:textId="77777777" w:rsidR="00DA6CD8" w:rsidRPr="005050F0" w:rsidRDefault="00DA6CD8"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0A7F4" w14:textId="77777777" w:rsidR="00DA6CD8" w:rsidRPr="005050F0" w:rsidRDefault="00DA6CD8" w:rsidP="00585C04">
            <w:pPr>
              <w:pStyle w:val="TAL"/>
              <w:rPr>
                <w:noProof/>
              </w:rPr>
            </w:pPr>
            <w:r w:rsidRPr="005050F0">
              <w:rPr>
                <w:noProof/>
              </w:rPr>
              <w:t>int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7F81D" w14:textId="77777777" w:rsidR="00DA6CD8" w:rsidRPr="005050F0" w:rsidRDefault="00DA6CD8" w:rsidP="00585C04">
            <w:pPr>
              <w:pStyle w:val="TAL"/>
              <w:rPr>
                <w:noProof/>
              </w:rPr>
            </w:pPr>
            <w:r w:rsidRPr="005050F0">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4E6140C" w14:textId="77777777" w:rsidR="00DA6CD8" w:rsidRPr="005050F0" w:rsidRDefault="00DA6CD8" w:rsidP="00585C04">
            <w:pPr>
              <w:pStyle w:val="TAL"/>
              <w:rPr>
                <w:noProof/>
              </w:rPr>
            </w:pPr>
          </w:p>
        </w:tc>
      </w:tr>
      <w:tr w:rsidR="00DA6CD8" w:rsidRPr="005050F0" w14:paraId="5D082271"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33C3EF98" w14:textId="77777777" w:rsidR="00DA6CD8" w:rsidRPr="005050F0" w:rsidRDefault="00DA6CD8"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CB6C56" w14:textId="77777777" w:rsidR="00DA6CD8" w:rsidRPr="005050F0" w:rsidRDefault="00DA6CD8" w:rsidP="00585C04">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simultaneously received MCVideo group calls (N6)</w:t>
            </w:r>
            <w:r w:rsidRPr="005050F0">
              <w:rPr>
                <w:noProof/>
                <w:lang w:eastAsia="ko-KR"/>
              </w:rPr>
              <w:t>.</w:t>
            </w:r>
          </w:p>
        </w:tc>
      </w:tr>
    </w:tbl>
    <w:p w14:paraId="1C1E24FE" w14:textId="77777777" w:rsidR="00DA6CD8" w:rsidRPr="005050F0" w:rsidRDefault="00DA6CD8" w:rsidP="00DA6CD8">
      <w:pPr>
        <w:rPr>
          <w:noProof/>
          <w:lang w:eastAsia="ko-KR"/>
        </w:rPr>
      </w:pPr>
    </w:p>
    <w:p w14:paraId="4B7DD2E1" w14:textId="77777777" w:rsidR="00872A5E" w:rsidRPr="005050F0" w:rsidRDefault="00872A5E" w:rsidP="00872A5E">
      <w:pPr>
        <w:pStyle w:val="Heading3"/>
        <w:rPr>
          <w:noProof/>
          <w:lang w:eastAsia="ko-KR"/>
        </w:rPr>
      </w:pPr>
      <w:bookmarkStart w:id="4131" w:name="_Toc176344931"/>
      <w:r w:rsidRPr="005050F0">
        <w:rPr>
          <w:noProof/>
        </w:rPr>
        <w:t>13.2.38H</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bookmarkEnd w:id="4120"/>
      <w:bookmarkEnd w:id="4121"/>
      <w:bookmarkEnd w:id="4122"/>
      <w:bookmarkEnd w:id="4123"/>
      <w:bookmarkEnd w:id="4124"/>
      <w:bookmarkEnd w:id="4131"/>
    </w:p>
    <w:p w14:paraId="350FDAD4" w14:textId="77777777" w:rsidR="00872A5E" w:rsidRPr="005050F0" w:rsidRDefault="00872A5E" w:rsidP="00872A5E">
      <w:pPr>
        <w:pStyle w:val="TH"/>
        <w:rPr>
          <w:noProof/>
          <w:lang w:eastAsia="ko-KR"/>
        </w:rPr>
      </w:pPr>
      <w:r w:rsidRPr="005050F0">
        <w:rPr>
          <w:noProof/>
        </w:rPr>
        <w:t>Table 13.2.38H.1: /</w:t>
      </w:r>
      <w:r w:rsidRPr="005050F0">
        <w:rPr>
          <w:i/>
          <w:iCs/>
          <w:noProof/>
        </w:rPr>
        <w:t>&lt;x&gt;</w:t>
      </w:r>
      <w:r w:rsidRPr="005050F0">
        <w:rPr>
          <w:noProof/>
        </w:rPr>
        <w:t>/</w:t>
      </w:r>
      <w:r w:rsidRPr="005050F0">
        <w:rPr>
          <w:noProof/>
          <w:lang w:eastAsia="ko-KR"/>
        </w:rPr>
        <w:t>&lt;x&gt;/</w:t>
      </w:r>
      <w:r w:rsidRPr="005050F0">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D10152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4ACFBB" w14:textId="77777777" w:rsidR="00872A5E" w:rsidRPr="005050F0" w:rsidRDefault="00872A5E" w:rsidP="003D5736">
            <w:pPr>
              <w:rPr>
                <w:rFonts w:ascii="Arial" w:hAnsi="Arial" w:cs="Arial"/>
                <w:noProof/>
                <w:sz w:val="18"/>
                <w:szCs w:val="18"/>
              </w:rPr>
            </w:pPr>
            <w:r w:rsidRPr="005050F0">
              <w:rPr>
                <w:noProof/>
              </w:rPr>
              <w:t>&lt;x&gt;/Common/PrivateCall</w:t>
            </w:r>
          </w:p>
        </w:tc>
      </w:tr>
      <w:tr w:rsidR="00872A5E" w:rsidRPr="005050F0" w14:paraId="2D082EE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090377"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6B4D6"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44FF5"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C382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31B51"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1BC2AC" w14:textId="77777777" w:rsidR="00872A5E" w:rsidRPr="005050F0" w:rsidRDefault="00872A5E" w:rsidP="003D5736">
            <w:pPr>
              <w:jc w:val="center"/>
              <w:rPr>
                <w:rFonts w:ascii="Arial" w:hAnsi="Arial" w:cs="Arial"/>
                <w:b/>
                <w:noProof/>
                <w:sz w:val="18"/>
                <w:szCs w:val="18"/>
              </w:rPr>
            </w:pPr>
          </w:p>
        </w:tc>
      </w:tr>
      <w:tr w:rsidR="00872A5E" w:rsidRPr="005050F0" w14:paraId="183A356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FD3069"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6FEB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692C4"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92C58"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6D5DA"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6FAA4" w14:textId="77777777" w:rsidR="00872A5E" w:rsidRPr="005050F0" w:rsidRDefault="00872A5E" w:rsidP="003D5736">
            <w:pPr>
              <w:jc w:val="center"/>
              <w:rPr>
                <w:b/>
                <w:noProof/>
              </w:rPr>
            </w:pPr>
          </w:p>
        </w:tc>
      </w:tr>
      <w:tr w:rsidR="00872A5E" w:rsidRPr="005050F0" w14:paraId="601B158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1E8EE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5BE98A" w14:textId="77777777" w:rsidR="00872A5E" w:rsidRPr="005050F0" w:rsidRDefault="00872A5E" w:rsidP="003D573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MCVideo </w:t>
            </w:r>
            <w:r w:rsidRPr="005050F0">
              <w:rPr>
                <w:noProof/>
                <w:lang w:eastAsia="ko-KR"/>
              </w:rPr>
              <w:t>private call configuration.</w:t>
            </w:r>
          </w:p>
        </w:tc>
      </w:tr>
    </w:tbl>
    <w:p w14:paraId="0A15669D" w14:textId="77777777" w:rsidR="00872A5E" w:rsidRPr="005050F0" w:rsidRDefault="00872A5E" w:rsidP="00872A5E">
      <w:pPr>
        <w:rPr>
          <w:noProof/>
          <w:lang w:eastAsia="ko-KR"/>
        </w:rPr>
      </w:pPr>
    </w:p>
    <w:p w14:paraId="720E3999" w14:textId="77777777" w:rsidR="00872A5E" w:rsidRPr="005050F0" w:rsidRDefault="00872A5E" w:rsidP="00872A5E">
      <w:pPr>
        <w:pStyle w:val="Heading3"/>
        <w:rPr>
          <w:noProof/>
          <w:lang w:eastAsia="ko-KR"/>
        </w:rPr>
      </w:pPr>
      <w:bookmarkStart w:id="4132" w:name="_Toc4578040"/>
      <w:bookmarkStart w:id="4133" w:name="_Toc27504636"/>
      <w:bookmarkStart w:id="4134" w:name="_Toc27505424"/>
      <w:bookmarkStart w:id="4135" w:name="_Toc27506208"/>
      <w:bookmarkStart w:id="4136" w:name="_Toc27506992"/>
      <w:bookmarkStart w:id="4137" w:name="_Toc176344932"/>
      <w:r w:rsidRPr="005050F0">
        <w:rPr>
          <w:noProof/>
        </w:rPr>
        <w:t>13.2.38I</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bookmarkEnd w:id="4132"/>
      <w:bookmarkEnd w:id="4133"/>
      <w:bookmarkEnd w:id="4134"/>
      <w:bookmarkEnd w:id="4135"/>
      <w:bookmarkEnd w:id="4136"/>
      <w:bookmarkEnd w:id="4137"/>
    </w:p>
    <w:p w14:paraId="26C49500" w14:textId="77777777" w:rsidR="00872A5E" w:rsidRPr="005050F0" w:rsidRDefault="00872A5E" w:rsidP="00872A5E">
      <w:pPr>
        <w:pStyle w:val="TH"/>
        <w:rPr>
          <w:noProof/>
          <w:lang w:eastAsia="ko-KR"/>
        </w:rPr>
      </w:pPr>
      <w:r w:rsidRPr="005050F0">
        <w:rPr>
          <w:noProof/>
        </w:rPr>
        <w:t>Table 13.2.38I.1: /</w:t>
      </w:r>
      <w:r w:rsidRPr="005050F0">
        <w:rPr>
          <w:i/>
          <w:iCs/>
          <w:noProof/>
        </w:rPr>
        <w:t>&lt;x&gt;</w:t>
      </w:r>
      <w:r w:rsidRPr="005050F0">
        <w:rPr>
          <w:noProof/>
        </w:rPr>
        <w:t>/</w:t>
      </w:r>
      <w:r w:rsidRPr="005050F0">
        <w:rPr>
          <w:noProof/>
          <w:lang w:eastAsia="ko-KR"/>
        </w:rPr>
        <w:t>&lt;x&gt;/</w:t>
      </w:r>
      <w:r w:rsidRPr="005050F0">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0C485A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94E290" w14:textId="77777777" w:rsidR="00872A5E" w:rsidRPr="005050F0" w:rsidRDefault="00872A5E" w:rsidP="003D5736">
            <w:pPr>
              <w:rPr>
                <w:rFonts w:ascii="Arial" w:hAnsi="Arial" w:cs="Arial"/>
                <w:noProof/>
                <w:sz w:val="18"/>
                <w:szCs w:val="18"/>
              </w:rPr>
            </w:pPr>
            <w:r w:rsidRPr="005050F0">
              <w:rPr>
                <w:noProof/>
              </w:rPr>
              <w:t>&lt;x&gt;/Common/PrivateCall/Authorised</w:t>
            </w:r>
          </w:p>
        </w:tc>
      </w:tr>
      <w:tr w:rsidR="00872A5E" w:rsidRPr="005050F0" w14:paraId="058E172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49361B"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D981B"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105AB"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3645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0532"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3A3EF4" w14:textId="77777777" w:rsidR="00872A5E" w:rsidRPr="005050F0" w:rsidRDefault="00872A5E" w:rsidP="003D5736">
            <w:pPr>
              <w:jc w:val="center"/>
              <w:rPr>
                <w:rFonts w:ascii="Arial" w:hAnsi="Arial" w:cs="Arial"/>
                <w:b/>
                <w:noProof/>
                <w:sz w:val="18"/>
                <w:szCs w:val="18"/>
              </w:rPr>
            </w:pPr>
          </w:p>
        </w:tc>
      </w:tr>
      <w:tr w:rsidR="00872A5E" w:rsidRPr="005050F0" w14:paraId="52FB08D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AADB3"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67BE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C188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58AB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9DF7"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3406F0" w14:textId="77777777" w:rsidR="00872A5E" w:rsidRPr="005050F0" w:rsidRDefault="00872A5E" w:rsidP="003D5736">
            <w:pPr>
              <w:jc w:val="center"/>
              <w:rPr>
                <w:b/>
                <w:noProof/>
              </w:rPr>
            </w:pPr>
          </w:p>
        </w:tc>
      </w:tr>
      <w:tr w:rsidR="00872A5E" w:rsidRPr="005050F0" w14:paraId="4323B94D"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8F1047"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0240D"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to make </w:t>
            </w:r>
            <w:r w:rsidRPr="005050F0">
              <w:rPr>
                <w:noProof/>
              </w:rPr>
              <w:t xml:space="preserve">a MCVideo </w:t>
            </w:r>
            <w:r w:rsidRPr="005050F0">
              <w:rPr>
                <w:noProof/>
                <w:lang w:eastAsia="ko-KR"/>
              </w:rPr>
              <w:t>private call.</w:t>
            </w:r>
          </w:p>
        </w:tc>
      </w:tr>
    </w:tbl>
    <w:p w14:paraId="4C8889C0" w14:textId="77777777" w:rsidR="001A1197" w:rsidRPr="005050F0" w:rsidRDefault="001A1197" w:rsidP="001A1197">
      <w:pPr>
        <w:rPr>
          <w:noProof/>
        </w:rPr>
      </w:pPr>
      <w:bookmarkStart w:id="4138" w:name="_Toc4578041"/>
      <w:bookmarkStart w:id="4139" w:name="_Toc27504637"/>
      <w:bookmarkStart w:id="4140" w:name="_Toc27505425"/>
      <w:bookmarkStart w:id="4141" w:name="_Toc27506209"/>
      <w:bookmarkStart w:id="4142" w:name="_Toc27506993"/>
    </w:p>
    <w:p w14:paraId="2D196F3B" w14:textId="77777777" w:rsidR="00B53395" w:rsidRPr="005050F0" w:rsidRDefault="00B53395" w:rsidP="00B53395">
      <w:pPr>
        <w:pStyle w:val="Heading3"/>
        <w:rPr>
          <w:noProof/>
          <w:lang w:eastAsia="ko-KR"/>
        </w:rPr>
      </w:pPr>
      <w:bookmarkStart w:id="4143" w:name="_Toc176344933"/>
      <w:r w:rsidRPr="005050F0">
        <w:rPr>
          <w:noProof/>
        </w:rPr>
        <w:t>13.2.38I1</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r w:rsidRPr="005050F0">
        <w:rPr>
          <w:noProof/>
          <w:lang w:eastAsia="ko-KR"/>
        </w:rPr>
        <w:t>Any</w:t>
      </w:r>
      <w:bookmarkEnd w:id="4143"/>
    </w:p>
    <w:p w14:paraId="43CCF42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r w:rsidRPr="005050F0">
        <w:rPr>
          <w:noProof/>
          <w:lang w:eastAsia="ko-KR"/>
        </w:rPr>
        <w:t>Any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5F0BA757"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8BFBEE9" w14:textId="77777777" w:rsidR="00B53395" w:rsidRPr="005050F0" w:rsidRDefault="00B53395" w:rsidP="00585C04">
            <w:pPr>
              <w:rPr>
                <w:rFonts w:ascii="Arial" w:hAnsi="Arial" w:cs="Arial"/>
                <w:noProof/>
                <w:sz w:val="18"/>
                <w:szCs w:val="18"/>
                <w:lang w:eastAsia="ko-KR"/>
              </w:rPr>
            </w:pPr>
            <w:r w:rsidRPr="005050F0">
              <w:rPr>
                <w:noProof/>
              </w:rPr>
              <w:t>&lt;x&gt;/Common/PrivateCall/Authorised</w:t>
            </w:r>
            <w:r w:rsidRPr="005050F0">
              <w:rPr>
                <w:noProof/>
                <w:lang w:eastAsia="ko-KR"/>
              </w:rPr>
              <w:t>Any</w:t>
            </w:r>
          </w:p>
        </w:tc>
      </w:tr>
      <w:tr w:rsidR="00B53395" w:rsidRPr="005050F0" w14:paraId="5FAC4F07"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D1FA55F"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81584"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20EE"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F1E1"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8E6AD"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DE685EB" w14:textId="77777777" w:rsidR="00B53395" w:rsidRPr="005050F0" w:rsidRDefault="00B53395" w:rsidP="00585C04">
            <w:pPr>
              <w:pStyle w:val="TAL"/>
              <w:rPr>
                <w:noProof/>
              </w:rPr>
            </w:pPr>
          </w:p>
        </w:tc>
      </w:tr>
      <w:tr w:rsidR="00B53395" w:rsidRPr="005050F0" w14:paraId="1D56D0E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060A465"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FA343"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722D3"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FB830" w14:textId="77777777" w:rsidR="00B53395" w:rsidRPr="005050F0" w:rsidRDefault="00B53395" w:rsidP="00585C04">
            <w:pPr>
              <w:pStyle w:val="TAL"/>
              <w:rPr>
                <w:noProof/>
                <w:lang w:eastAsia="ko-KR"/>
              </w:rPr>
            </w:pPr>
            <w:r w:rsidRPr="005050F0">
              <w:rPr>
                <w:noProof/>
                <w:lang w:eastAsia="ko-KR"/>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A0AD8"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100EA82F" w14:textId="77777777" w:rsidR="00B53395" w:rsidRPr="005050F0" w:rsidRDefault="00B53395" w:rsidP="00585C04">
            <w:pPr>
              <w:pStyle w:val="TAL"/>
              <w:rPr>
                <w:noProof/>
              </w:rPr>
            </w:pPr>
          </w:p>
        </w:tc>
      </w:tr>
      <w:tr w:rsidR="00B53395" w:rsidRPr="005050F0" w14:paraId="3D57805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6988F0D"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B49F7E"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MCVideo </w:t>
            </w:r>
            <w:r w:rsidRPr="005050F0">
              <w:rPr>
                <w:noProof/>
                <w:lang w:eastAsia="ko-KR"/>
              </w:rPr>
              <w:t xml:space="preserve">private </w:t>
            </w:r>
            <w:r w:rsidRPr="005050F0">
              <w:rPr>
                <w:noProof/>
              </w:rPr>
              <w:t>call</w:t>
            </w:r>
            <w:r w:rsidRPr="005050F0">
              <w:rPr>
                <w:noProof/>
                <w:lang w:eastAsia="ko-KR"/>
              </w:rPr>
              <w:t xml:space="preserve"> to any MCVideo user.</w:t>
            </w:r>
          </w:p>
        </w:tc>
      </w:tr>
    </w:tbl>
    <w:p w14:paraId="60E33BBB" w14:textId="77777777" w:rsidR="00B53395" w:rsidRPr="005050F0" w:rsidRDefault="00B53395" w:rsidP="00B53395">
      <w:pPr>
        <w:rPr>
          <w:noProof/>
          <w:lang w:eastAsia="ko-KR"/>
        </w:rPr>
      </w:pPr>
    </w:p>
    <w:p w14:paraId="087762A2" w14:textId="77777777" w:rsidR="00B53395" w:rsidRPr="005050F0" w:rsidRDefault="00B53395" w:rsidP="00B53395">
      <w:pPr>
        <w:rPr>
          <w:noProof/>
          <w:lang w:eastAsia="ko-KR"/>
        </w:rPr>
      </w:pPr>
      <w:r w:rsidRPr="005050F0">
        <w:rPr>
          <w:noProof/>
        </w:rPr>
        <w:t xml:space="preserve">When set to "true" </w:t>
      </w:r>
      <w:r w:rsidRPr="005050F0">
        <w:rPr>
          <w:noProof/>
          <w:lang w:eastAsia="ko-KR"/>
        </w:rPr>
        <w:t>the</w:t>
      </w:r>
      <w:r w:rsidRPr="005050F0">
        <w:rPr>
          <w:noProof/>
        </w:rPr>
        <w:t xml:space="preserve"> </w:t>
      </w:r>
      <w:r w:rsidRPr="005050F0">
        <w:rPr>
          <w:noProof/>
          <w:lang w:eastAsia="ko-KR"/>
        </w:rPr>
        <w:t xml:space="preserve">MCVideo </w:t>
      </w:r>
      <w:r w:rsidRPr="005050F0">
        <w:rPr>
          <w:noProof/>
        </w:rPr>
        <w:t xml:space="preserve">user is authorised to make </w:t>
      </w:r>
      <w:r w:rsidRPr="005050F0">
        <w:rPr>
          <w:noProof/>
          <w:lang w:eastAsia="ko-KR"/>
        </w:rPr>
        <w:t xml:space="preserve">an MCVideo </w:t>
      </w:r>
      <w:r w:rsidRPr="005050F0">
        <w:rPr>
          <w:noProof/>
        </w:rPr>
        <w:t xml:space="preserve">private call </w:t>
      </w:r>
      <w:r w:rsidRPr="005050F0">
        <w:rPr>
          <w:noProof/>
          <w:lang w:eastAsia="ko-KR"/>
        </w:rPr>
        <w:t>to any MCVideo user.</w:t>
      </w:r>
    </w:p>
    <w:p w14:paraId="670F9154"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w:t>
      </w:r>
      <w:r w:rsidRPr="005050F0">
        <w:rPr>
          <w:noProof/>
        </w:rPr>
        <w:t xml:space="preserv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MCVideo </w:t>
      </w:r>
      <w:r w:rsidRPr="005050F0">
        <w:rPr>
          <w:noProof/>
        </w:rPr>
        <w:t>private call</w:t>
      </w:r>
      <w:r w:rsidRPr="005050F0">
        <w:rPr>
          <w:noProof/>
          <w:lang w:eastAsia="ko-KR"/>
        </w:rPr>
        <w:t xml:space="preserve"> to any MCVideo user.</w:t>
      </w:r>
    </w:p>
    <w:p w14:paraId="5B47315C" w14:textId="77777777" w:rsidR="00B53395" w:rsidRPr="005050F0" w:rsidRDefault="00B53395" w:rsidP="00B53395">
      <w:pPr>
        <w:pStyle w:val="Heading3"/>
        <w:rPr>
          <w:noProof/>
          <w:lang w:eastAsia="ko-KR"/>
        </w:rPr>
      </w:pPr>
      <w:bookmarkStart w:id="4144" w:name="_Toc176344934"/>
      <w:r w:rsidRPr="005050F0">
        <w:rPr>
          <w:noProof/>
          <w:lang w:eastAsia="ko-KR"/>
        </w:rPr>
        <w:t>13.</w:t>
      </w:r>
      <w:r w:rsidRPr="005050F0">
        <w:rPr>
          <w:noProof/>
        </w:rPr>
        <w:t>2.38I2</w:t>
      </w:r>
      <w:r w:rsidRPr="005050F0">
        <w:rPr>
          <w:noProof/>
        </w:rPr>
        <w:tab/>
        <w:t>/</w:t>
      </w:r>
      <w:r w:rsidRPr="005050F0">
        <w:rPr>
          <w:i/>
          <w:iCs/>
          <w:noProof/>
        </w:rPr>
        <w:t>&lt;x&gt;</w:t>
      </w:r>
      <w:r w:rsidRPr="005050F0">
        <w:rPr>
          <w:noProof/>
        </w:rPr>
        <w:t>/&lt;x&gt;/Common/</w:t>
      </w:r>
      <w:r w:rsidRPr="005050F0">
        <w:rPr>
          <w:noProof/>
          <w:lang w:eastAsia="ko-KR"/>
        </w:rPr>
        <w:t>PrivateCall/UserList</w:t>
      </w:r>
      <w:bookmarkEnd w:id="4144"/>
    </w:p>
    <w:p w14:paraId="553D7B3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2.38I2.1: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14188C8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2AC3922"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p>
        </w:tc>
      </w:tr>
      <w:tr w:rsidR="00B53395" w:rsidRPr="005050F0" w14:paraId="2CF9572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CD38284"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2BE46"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A3F60"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E0557"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FAEAC"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9AD0081" w14:textId="77777777" w:rsidR="00B53395" w:rsidRPr="005050F0" w:rsidRDefault="00B53395" w:rsidP="00585C04">
            <w:pPr>
              <w:pStyle w:val="TAL"/>
              <w:rPr>
                <w:noProof/>
              </w:rPr>
            </w:pPr>
          </w:p>
        </w:tc>
      </w:tr>
      <w:tr w:rsidR="00B53395" w:rsidRPr="005050F0" w14:paraId="797C2803"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491BB39"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8792A"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F2AF"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706C8" w14:textId="77777777" w:rsidR="00B53395" w:rsidRPr="005050F0" w:rsidRDefault="00B53395"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BED04"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CB07B6F" w14:textId="77777777" w:rsidR="00B53395" w:rsidRPr="005050F0" w:rsidRDefault="00B53395" w:rsidP="00585C04">
            <w:pPr>
              <w:pStyle w:val="TAL"/>
              <w:rPr>
                <w:noProof/>
              </w:rPr>
            </w:pPr>
          </w:p>
        </w:tc>
      </w:tr>
      <w:tr w:rsidR="00B53395" w:rsidRPr="005050F0" w14:paraId="386BBAE8"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B18015D"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F91371"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 xml:space="preserve">is a placeholder for a list of MCVideo user(s) who can be called in a </w:t>
            </w:r>
            <w:r w:rsidRPr="005050F0">
              <w:rPr>
                <w:noProof/>
              </w:rPr>
              <w:t xml:space="preserve">MCVideo </w:t>
            </w:r>
            <w:r w:rsidRPr="005050F0">
              <w:rPr>
                <w:noProof/>
                <w:lang w:eastAsia="ko-KR"/>
              </w:rPr>
              <w:t>private call.</w:t>
            </w:r>
          </w:p>
        </w:tc>
      </w:tr>
    </w:tbl>
    <w:p w14:paraId="17EE1C7E" w14:textId="77777777" w:rsidR="00B53395" w:rsidRPr="005050F0" w:rsidRDefault="00B53395" w:rsidP="00B53395">
      <w:pPr>
        <w:rPr>
          <w:noProof/>
          <w:lang w:eastAsia="ko-KR"/>
        </w:rPr>
      </w:pPr>
    </w:p>
    <w:p w14:paraId="24C7C8D2" w14:textId="77777777" w:rsidR="00B53395" w:rsidRPr="005050F0" w:rsidRDefault="00B53395" w:rsidP="00B53395">
      <w:pPr>
        <w:pStyle w:val="Heading3"/>
        <w:rPr>
          <w:noProof/>
          <w:lang w:eastAsia="ko-KR"/>
        </w:rPr>
      </w:pPr>
      <w:bookmarkStart w:id="4145" w:name="_Toc176344935"/>
      <w:r w:rsidRPr="005050F0">
        <w:rPr>
          <w:noProof/>
          <w:lang w:eastAsia="ko-KR"/>
        </w:rPr>
        <w:t>13.</w:t>
      </w:r>
      <w:r w:rsidRPr="005050F0">
        <w:rPr>
          <w:noProof/>
        </w:rPr>
        <w:t>2.38I3</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bookmarkEnd w:id="4145"/>
    </w:p>
    <w:p w14:paraId="1F6FD8DD"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1590"/>
        <w:gridCol w:w="1304"/>
        <w:gridCol w:w="2049"/>
        <w:gridCol w:w="1869"/>
        <w:gridCol w:w="2191"/>
      </w:tblGrid>
      <w:tr w:rsidR="00B53395" w:rsidRPr="005050F0" w14:paraId="31E9A65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DF4F15"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p>
        </w:tc>
      </w:tr>
      <w:tr w:rsidR="00B53395" w:rsidRPr="005050F0" w14:paraId="0AE45172"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6B9ECC37" w14:textId="77777777" w:rsidR="00B53395" w:rsidRPr="005050F0" w:rsidRDefault="00B53395" w:rsidP="00585C0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D42CE" w14:textId="77777777" w:rsidR="00B53395" w:rsidRPr="005050F0" w:rsidRDefault="00B53395" w:rsidP="00585C04">
            <w:pPr>
              <w:pStyle w:val="TAL"/>
              <w:rPr>
                <w:noProof/>
              </w:rPr>
            </w:pPr>
            <w:r w:rsidRPr="005050F0">
              <w:rPr>
                <w:noProof/>
              </w:rPr>
              <w:t>Status</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8B72D" w14:textId="77777777" w:rsidR="00B53395" w:rsidRPr="005050F0" w:rsidRDefault="00B53395" w:rsidP="00585C04">
            <w:pPr>
              <w:pStyle w:val="TAL"/>
              <w:rPr>
                <w:noProof/>
              </w:rPr>
            </w:pPr>
            <w:r w:rsidRPr="005050F0">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7E0C4" w14:textId="77777777" w:rsidR="00B53395" w:rsidRPr="005050F0" w:rsidRDefault="00B53395" w:rsidP="00585C04">
            <w:pPr>
              <w:pStyle w:val="TAL"/>
              <w:rPr>
                <w:noProof/>
              </w:rPr>
            </w:pPr>
            <w:r w:rsidRPr="005050F0">
              <w:rPr>
                <w:noProof/>
              </w:rPr>
              <w:t>Format</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66126" w14:textId="77777777" w:rsidR="00B53395" w:rsidRPr="005050F0" w:rsidRDefault="00B53395" w:rsidP="00585C04">
            <w:pPr>
              <w:pStyle w:val="TAL"/>
              <w:rPr>
                <w:noProof/>
              </w:rPr>
            </w:pPr>
            <w:r w:rsidRPr="005050F0">
              <w:rPr>
                <w:noProof/>
              </w:rPr>
              <w:t>Min. Access Types</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6529AD25" w14:textId="77777777" w:rsidR="00B53395" w:rsidRPr="005050F0" w:rsidRDefault="00B53395" w:rsidP="00585C04">
            <w:pPr>
              <w:pStyle w:val="TAL"/>
              <w:rPr>
                <w:noProof/>
              </w:rPr>
            </w:pPr>
          </w:p>
        </w:tc>
      </w:tr>
      <w:tr w:rsidR="00B53395" w:rsidRPr="005050F0" w14:paraId="261DB161"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741548C5" w14:textId="77777777" w:rsidR="00B53395" w:rsidRPr="005050F0" w:rsidRDefault="00B53395" w:rsidP="00585C0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59CE8" w14:textId="77777777" w:rsidR="00B53395" w:rsidRPr="005050F0" w:rsidRDefault="00B53395" w:rsidP="00585C04">
            <w:pPr>
              <w:pStyle w:val="TAL"/>
              <w:rPr>
                <w:noProof/>
              </w:rPr>
            </w:pPr>
            <w:r w:rsidRPr="005050F0">
              <w:rPr>
                <w:noProof/>
              </w:rPr>
              <w:t>Optional</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16D7C" w14:textId="77777777" w:rsidR="00B53395" w:rsidRPr="005050F0" w:rsidRDefault="00B53395" w:rsidP="00585C04">
            <w:pPr>
              <w:pStyle w:val="TAL"/>
              <w:rPr>
                <w:noProof/>
              </w:rPr>
            </w:pPr>
            <w:r w:rsidRPr="005050F0">
              <w:rPr>
                <w:noProof/>
              </w:rPr>
              <w:t>OneOrMore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21BF8" w14:textId="77777777" w:rsidR="00B53395" w:rsidRPr="005050F0" w:rsidRDefault="00B53395" w:rsidP="00585C04">
            <w:pPr>
              <w:pStyle w:val="TAL"/>
              <w:rPr>
                <w:noProof/>
              </w:rPr>
            </w:pPr>
            <w:r w:rsidRPr="005050F0">
              <w:rPr>
                <w:noProof/>
              </w:rPr>
              <w:t>node</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7BE7A" w14:textId="77777777" w:rsidR="00B53395" w:rsidRPr="005050F0" w:rsidRDefault="00B53395" w:rsidP="00585C04">
            <w:pPr>
              <w:pStyle w:val="TAL"/>
              <w:rPr>
                <w:noProof/>
              </w:rPr>
            </w:pPr>
            <w:r w:rsidRPr="005050F0">
              <w:rPr>
                <w:noProof/>
              </w:rPr>
              <w:t>Get, Replace</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27132FCE" w14:textId="77777777" w:rsidR="00B53395" w:rsidRPr="005050F0" w:rsidRDefault="00B53395" w:rsidP="00585C04">
            <w:pPr>
              <w:pStyle w:val="TAL"/>
              <w:rPr>
                <w:noProof/>
              </w:rPr>
            </w:pPr>
          </w:p>
        </w:tc>
      </w:tr>
      <w:tr w:rsidR="00B53395" w:rsidRPr="005050F0" w14:paraId="51D666CF"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FFFFFF"/>
            </w:tcBorders>
            <w:shd w:val="clear" w:color="auto" w:fill="auto"/>
          </w:tcPr>
          <w:p w14:paraId="5C2A8AE9" w14:textId="77777777" w:rsidR="00B53395" w:rsidRPr="005050F0" w:rsidRDefault="00B53395" w:rsidP="00585C04">
            <w:pPr>
              <w:jc w:val="center"/>
              <w:rPr>
                <w:b/>
                <w:noProof/>
              </w:rPr>
            </w:pPr>
          </w:p>
        </w:tc>
        <w:tc>
          <w:tcPr>
            <w:tcW w:w="899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200115"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 xml:space="preserve">is a placeholder for one or more list of MCVideo users who can be called in a </w:t>
            </w:r>
            <w:r w:rsidRPr="005050F0">
              <w:rPr>
                <w:noProof/>
              </w:rPr>
              <w:t xml:space="preserve">MCVideo </w:t>
            </w:r>
            <w:r w:rsidRPr="005050F0">
              <w:rPr>
                <w:noProof/>
                <w:lang w:eastAsia="ko-KR"/>
              </w:rPr>
              <w:t>private call.</w:t>
            </w:r>
          </w:p>
        </w:tc>
      </w:tr>
    </w:tbl>
    <w:p w14:paraId="2932E76C" w14:textId="77777777" w:rsidR="00B53395" w:rsidRPr="005050F0" w:rsidRDefault="00B53395" w:rsidP="00B53395">
      <w:pPr>
        <w:rPr>
          <w:noProof/>
          <w:lang w:eastAsia="ko-KR"/>
        </w:rPr>
      </w:pPr>
    </w:p>
    <w:p w14:paraId="20E4D402" w14:textId="77777777" w:rsidR="00B53395" w:rsidRPr="005050F0" w:rsidRDefault="00B53395" w:rsidP="00B53395">
      <w:pPr>
        <w:pStyle w:val="Heading3"/>
        <w:rPr>
          <w:noProof/>
          <w:lang w:eastAsia="ko-KR"/>
        </w:rPr>
      </w:pPr>
      <w:bookmarkStart w:id="4146" w:name="_Toc176344936"/>
      <w:r w:rsidRPr="005050F0">
        <w:rPr>
          <w:noProof/>
          <w:lang w:eastAsia="ko-KR"/>
        </w:rPr>
        <w:t>13.</w:t>
      </w:r>
      <w:r w:rsidRPr="005050F0">
        <w:rPr>
          <w:noProof/>
        </w:rPr>
        <w:t>2.38I4</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bookmarkEnd w:id="4146"/>
    </w:p>
    <w:p w14:paraId="05A605E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6567C12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D3E2D96"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w:t>
            </w:r>
          </w:p>
        </w:tc>
      </w:tr>
      <w:tr w:rsidR="00B53395" w:rsidRPr="005050F0" w14:paraId="24A8A101"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86B2547"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202A4"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C0BFF"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4F4E0"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1AE7"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16BEE7B" w14:textId="77777777" w:rsidR="00B53395" w:rsidRPr="005050F0" w:rsidRDefault="00B53395" w:rsidP="00585C04">
            <w:pPr>
              <w:pStyle w:val="TAL"/>
              <w:rPr>
                <w:noProof/>
              </w:rPr>
            </w:pPr>
          </w:p>
        </w:tc>
      </w:tr>
      <w:tr w:rsidR="00B53395" w:rsidRPr="005050F0" w14:paraId="14B57CE5"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4355F4E"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624AA"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97097"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1ABD" w14:textId="77777777" w:rsidR="00B53395" w:rsidRPr="005050F0" w:rsidRDefault="00B53395"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B7BE2"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F2C61EC" w14:textId="77777777" w:rsidR="00B53395" w:rsidRPr="005050F0" w:rsidRDefault="00B53395" w:rsidP="00585C04">
            <w:pPr>
              <w:pStyle w:val="TAL"/>
              <w:rPr>
                <w:noProof/>
              </w:rPr>
            </w:pPr>
          </w:p>
        </w:tc>
      </w:tr>
      <w:tr w:rsidR="00B53395" w:rsidRPr="005050F0" w14:paraId="4497F4C2"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1850EDF"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844E6"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is a placeholder for one or more MCVideo users who can be called in a private call.</w:t>
            </w:r>
          </w:p>
        </w:tc>
      </w:tr>
    </w:tbl>
    <w:p w14:paraId="1495A214" w14:textId="77777777" w:rsidR="00B53395" w:rsidRPr="005050F0" w:rsidRDefault="00B53395" w:rsidP="00B53395">
      <w:pPr>
        <w:rPr>
          <w:noProof/>
          <w:lang w:eastAsia="ko-KR"/>
        </w:rPr>
      </w:pPr>
      <w:bookmarkStart w:id="4147" w:name="_Hlk69477556"/>
    </w:p>
    <w:p w14:paraId="4B778672" w14:textId="77777777" w:rsidR="00B53395" w:rsidRPr="005050F0" w:rsidRDefault="00B53395" w:rsidP="00B53395">
      <w:pPr>
        <w:pStyle w:val="Heading3"/>
        <w:rPr>
          <w:noProof/>
          <w:lang w:eastAsia="ko-KR"/>
        </w:rPr>
      </w:pPr>
      <w:bookmarkStart w:id="4148" w:name="_Toc176344937"/>
      <w:r w:rsidRPr="005050F0">
        <w:rPr>
          <w:noProof/>
          <w:lang w:eastAsia="ko-KR"/>
        </w:rPr>
        <w:t>13.</w:t>
      </w:r>
      <w:r w:rsidRPr="005050F0">
        <w:rPr>
          <w:noProof/>
        </w:rPr>
        <w:t>2.38I5</w:t>
      </w:r>
      <w:bookmarkEnd w:id="4147"/>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/&lt;x&gt;/Entry/MCVideoID</w:t>
      </w:r>
      <w:bookmarkEnd w:id="4148"/>
    </w:p>
    <w:p w14:paraId="436DB18F"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2"/>
        <w:gridCol w:w="1322"/>
        <w:gridCol w:w="2152"/>
        <w:gridCol w:w="1949"/>
        <w:gridCol w:w="2343"/>
      </w:tblGrid>
      <w:tr w:rsidR="00B53395" w:rsidRPr="005050F0" w14:paraId="09071A4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41953C"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/&lt;x&gt;/Entry/MCVideoID</w:t>
            </w:r>
          </w:p>
        </w:tc>
      </w:tr>
      <w:tr w:rsidR="00B53395" w:rsidRPr="005050F0" w14:paraId="5E7CD8FD"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087FCD1" w14:textId="77777777" w:rsidR="00B53395" w:rsidRPr="005050F0" w:rsidRDefault="00B53395" w:rsidP="00585C0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D4C3"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119FA"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E5D32"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A04AF" w14:textId="77777777" w:rsidR="00B53395" w:rsidRPr="005050F0" w:rsidRDefault="00B53395" w:rsidP="00585C04">
            <w:pPr>
              <w:pStyle w:val="TAL"/>
              <w:rPr>
                <w:noProof/>
              </w:rPr>
            </w:pPr>
            <w:r w:rsidRPr="005050F0">
              <w:rPr>
                <w:noProof/>
              </w:rPr>
              <w:t>Min. Access Types</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2E3265EC" w14:textId="77777777" w:rsidR="00B53395" w:rsidRPr="005050F0" w:rsidRDefault="00B53395" w:rsidP="00585C04">
            <w:pPr>
              <w:pStyle w:val="TAL"/>
              <w:rPr>
                <w:noProof/>
              </w:rPr>
            </w:pPr>
          </w:p>
        </w:tc>
      </w:tr>
      <w:tr w:rsidR="00B53395" w:rsidRPr="005050F0" w14:paraId="0458F5D5"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69D3BF9" w14:textId="77777777" w:rsidR="00B53395" w:rsidRPr="005050F0" w:rsidRDefault="00B53395" w:rsidP="00585C0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2A60A"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8745F"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536D4" w14:textId="77777777" w:rsidR="00B53395" w:rsidRPr="005050F0" w:rsidRDefault="00B53395"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54673" w14:textId="77777777" w:rsidR="00B53395" w:rsidRPr="005050F0" w:rsidRDefault="00B53395" w:rsidP="00585C04">
            <w:pPr>
              <w:pStyle w:val="TAL"/>
              <w:rPr>
                <w:noProof/>
              </w:rPr>
            </w:pPr>
            <w:r w:rsidRPr="005050F0">
              <w:rPr>
                <w:noProof/>
              </w:rPr>
              <w:t>Get, Replace</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5DCC5EAD" w14:textId="77777777" w:rsidR="00B53395" w:rsidRPr="005050F0" w:rsidRDefault="00B53395" w:rsidP="00585C04">
            <w:pPr>
              <w:pStyle w:val="TAL"/>
              <w:rPr>
                <w:noProof/>
              </w:rPr>
            </w:pPr>
          </w:p>
        </w:tc>
      </w:tr>
      <w:tr w:rsidR="00B53395" w:rsidRPr="005050F0" w14:paraId="4C4193C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63DB9DD4"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42C9B8"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an MCVideo user identity (MCVideo ID) which </w:t>
            </w:r>
            <w:r w:rsidRPr="005050F0">
              <w:rPr>
                <w:noProof/>
              </w:rPr>
              <w:t>is a globally unique identifier within the MCVideo service that represents the MCVideo user</w:t>
            </w:r>
            <w:r w:rsidRPr="005050F0">
              <w:rPr>
                <w:noProof/>
                <w:lang w:eastAsia="ko-KR"/>
              </w:rPr>
              <w:t>.</w:t>
            </w:r>
          </w:p>
        </w:tc>
      </w:tr>
    </w:tbl>
    <w:p w14:paraId="0ACEFD8E" w14:textId="77777777" w:rsidR="00B53395" w:rsidRPr="005050F0" w:rsidRDefault="00B53395" w:rsidP="00B53395">
      <w:pPr>
        <w:rPr>
          <w:noProof/>
          <w:lang w:eastAsia="ko-KR"/>
        </w:rPr>
      </w:pPr>
    </w:p>
    <w:p w14:paraId="41E1F645" w14:textId="77777777" w:rsidR="00B53395" w:rsidRPr="005050F0" w:rsidRDefault="00B53395" w:rsidP="00B53395">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4B18C10" w14:textId="77777777" w:rsidR="00B53395" w:rsidRPr="005050F0" w:rsidRDefault="00B53395" w:rsidP="00B53395">
      <w:pPr>
        <w:pStyle w:val="Heading3"/>
        <w:rPr>
          <w:noProof/>
          <w:lang w:eastAsia="ko-KR"/>
        </w:rPr>
      </w:pPr>
      <w:bookmarkStart w:id="4149" w:name="_Toc176344938"/>
      <w:r w:rsidRPr="005050F0">
        <w:rPr>
          <w:noProof/>
          <w:lang w:eastAsia="ko-KR"/>
        </w:rPr>
        <w:t>13.</w:t>
      </w:r>
      <w:r w:rsidRPr="005050F0">
        <w:rPr>
          <w:noProof/>
        </w:rPr>
        <w:t>2.</w:t>
      </w:r>
      <w:r w:rsidRPr="005050F0">
        <w:rPr>
          <w:noProof/>
          <w:lang w:eastAsia="ko-KR"/>
        </w:rPr>
        <w:t>38I6</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r w:rsidR="00253BF8" w:rsidRPr="005050F0">
        <w:rPr>
          <w:noProof/>
        </w:rPr>
        <w:br/>
      </w:r>
      <w:r w:rsidRPr="005050F0">
        <w:rPr>
          <w:noProof/>
        </w:rPr>
        <w:t>DiscoveryGroupID</w:t>
      </w:r>
      <w:bookmarkEnd w:id="4149"/>
    </w:p>
    <w:p w14:paraId="7A56F0DD"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7"/>
        <w:gridCol w:w="1322"/>
        <w:gridCol w:w="2151"/>
        <w:gridCol w:w="1949"/>
        <w:gridCol w:w="2336"/>
      </w:tblGrid>
      <w:tr w:rsidR="00B53395" w:rsidRPr="005050F0" w14:paraId="212E5E8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463512F"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/&lt;x&gt;/Entry/DiscoveryGroupID</w:t>
            </w:r>
          </w:p>
        </w:tc>
      </w:tr>
      <w:tr w:rsidR="00B53395" w:rsidRPr="005050F0" w14:paraId="0A6256D7"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0AEC3A08" w14:textId="77777777" w:rsidR="00B53395" w:rsidRPr="005050F0" w:rsidRDefault="00B53395"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AFD1B"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CB120" w14:textId="77777777" w:rsidR="00B53395" w:rsidRPr="005050F0" w:rsidRDefault="00B53395"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3FAEE"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E624A" w14:textId="77777777" w:rsidR="00B53395" w:rsidRPr="005050F0" w:rsidRDefault="00B53395"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07D84F4" w14:textId="77777777" w:rsidR="00B53395" w:rsidRPr="005050F0" w:rsidRDefault="00B53395" w:rsidP="00585C04">
            <w:pPr>
              <w:pStyle w:val="TAL"/>
              <w:rPr>
                <w:noProof/>
              </w:rPr>
            </w:pPr>
          </w:p>
        </w:tc>
      </w:tr>
      <w:tr w:rsidR="00B53395" w:rsidRPr="005050F0" w14:paraId="1E0BD3B6"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9AA338B" w14:textId="77777777" w:rsidR="00B53395" w:rsidRPr="005050F0" w:rsidRDefault="00B53395"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8599B"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23765" w14:textId="77777777" w:rsidR="00B53395" w:rsidRPr="005050F0" w:rsidRDefault="00B53395"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3FE5A" w14:textId="77777777" w:rsidR="00B53395" w:rsidRPr="005050F0" w:rsidRDefault="00B53395" w:rsidP="00585C04">
            <w:pPr>
              <w:pStyle w:val="TAL"/>
              <w:rPr>
                <w:noProof/>
              </w:rPr>
            </w:pPr>
            <w:r w:rsidRPr="005050F0">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1824F" w14:textId="77777777" w:rsidR="00B53395" w:rsidRPr="005050F0" w:rsidRDefault="00B53395"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F20F2B5" w14:textId="77777777" w:rsidR="00B53395" w:rsidRPr="005050F0" w:rsidRDefault="00B53395" w:rsidP="00585C04">
            <w:pPr>
              <w:pStyle w:val="TAL"/>
              <w:rPr>
                <w:noProof/>
              </w:rPr>
            </w:pPr>
          </w:p>
        </w:tc>
      </w:tr>
      <w:tr w:rsidR="00B53395" w:rsidRPr="005050F0" w14:paraId="314D0295"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46C5AB4F" w14:textId="77777777" w:rsidR="00B53395" w:rsidRPr="005050F0" w:rsidRDefault="00B53395" w:rsidP="00585C0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9C666"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a </w:t>
            </w:r>
            <w:r w:rsidRPr="005050F0">
              <w:rPr>
                <w:rFonts w:eastAsia="SimSun"/>
                <w:noProof/>
                <w:lang w:eastAsia="zh-CN"/>
              </w:rPr>
              <w:t>discovery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7268EB90" w14:textId="77777777" w:rsidR="00B53395" w:rsidRPr="005050F0" w:rsidRDefault="00B53395" w:rsidP="00B53395">
      <w:pPr>
        <w:rPr>
          <w:noProof/>
          <w:lang w:eastAsia="ko-KR"/>
        </w:rPr>
      </w:pPr>
    </w:p>
    <w:p w14:paraId="3E21E08F" w14:textId="77777777" w:rsidR="00B53395" w:rsidRPr="005050F0" w:rsidRDefault="00B53395" w:rsidP="00B53395">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34B0A17F" w14:textId="77777777" w:rsidR="00B53395" w:rsidRPr="005050F0" w:rsidRDefault="00B53395" w:rsidP="00B53395">
      <w:pPr>
        <w:pStyle w:val="Heading3"/>
        <w:rPr>
          <w:noProof/>
          <w:lang w:eastAsia="ko-KR"/>
        </w:rPr>
      </w:pPr>
      <w:bookmarkStart w:id="4150" w:name="_Toc176344939"/>
      <w:r w:rsidRPr="005050F0">
        <w:rPr>
          <w:noProof/>
          <w:lang w:eastAsia="ko-KR"/>
        </w:rPr>
        <w:t>13.</w:t>
      </w:r>
      <w:r w:rsidRPr="005050F0">
        <w:rPr>
          <w:noProof/>
        </w:rPr>
        <w:t>2.</w:t>
      </w:r>
      <w:r w:rsidRPr="005050F0">
        <w:rPr>
          <w:noProof/>
          <w:lang w:eastAsia="ko-KR"/>
        </w:rPr>
        <w:t>38I7</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UserInfoID</w:t>
      </w:r>
      <w:bookmarkEnd w:id="4150"/>
    </w:p>
    <w:p w14:paraId="77304CE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1593"/>
        <w:gridCol w:w="1308"/>
        <w:gridCol w:w="2049"/>
        <w:gridCol w:w="1867"/>
        <w:gridCol w:w="2184"/>
      </w:tblGrid>
      <w:tr w:rsidR="00B53395" w:rsidRPr="005050F0" w14:paraId="0F2A0197"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03ADAA"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UserInfoID</w:t>
            </w:r>
          </w:p>
        </w:tc>
      </w:tr>
      <w:tr w:rsidR="00B53395" w:rsidRPr="005050F0" w14:paraId="1C835319"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598BC57C" w14:textId="77777777" w:rsidR="00B53395" w:rsidRPr="005050F0" w:rsidRDefault="00B53395" w:rsidP="00585C0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418C3" w14:textId="77777777" w:rsidR="00B53395" w:rsidRPr="005050F0" w:rsidRDefault="00B53395" w:rsidP="00585C04">
            <w:pPr>
              <w:pStyle w:val="TAL"/>
              <w:rPr>
                <w:noProof/>
              </w:rPr>
            </w:pPr>
            <w:r w:rsidRPr="005050F0">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6CE34" w14:textId="77777777" w:rsidR="00B53395" w:rsidRPr="005050F0" w:rsidRDefault="00B53395" w:rsidP="00585C04">
            <w:pPr>
              <w:pStyle w:val="TAL"/>
              <w:rPr>
                <w:noProof/>
              </w:rPr>
            </w:pPr>
            <w:r w:rsidRPr="005050F0">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160CE" w14:textId="77777777" w:rsidR="00B53395" w:rsidRPr="005050F0" w:rsidRDefault="00B53395" w:rsidP="00585C04">
            <w:pPr>
              <w:pStyle w:val="TAL"/>
              <w:rPr>
                <w:noProof/>
              </w:rPr>
            </w:pPr>
            <w:r w:rsidRPr="005050F0">
              <w:rPr>
                <w:noProof/>
              </w:rPr>
              <w:t>Format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B965A" w14:textId="77777777" w:rsidR="00B53395" w:rsidRPr="005050F0" w:rsidRDefault="00B53395" w:rsidP="00585C04">
            <w:pPr>
              <w:pStyle w:val="TAL"/>
              <w:rPr>
                <w:noProof/>
              </w:rPr>
            </w:pPr>
            <w:r w:rsidRPr="005050F0">
              <w:rPr>
                <w:noProof/>
              </w:rPr>
              <w:t>Min. Access Types</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0A23DA88" w14:textId="77777777" w:rsidR="00B53395" w:rsidRPr="005050F0" w:rsidRDefault="00B53395" w:rsidP="00585C04">
            <w:pPr>
              <w:pStyle w:val="TAL"/>
              <w:rPr>
                <w:noProof/>
              </w:rPr>
            </w:pPr>
          </w:p>
        </w:tc>
      </w:tr>
      <w:tr w:rsidR="00B53395" w:rsidRPr="005050F0" w14:paraId="2192B649"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7517A8B1" w14:textId="77777777" w:rsidR="00B53395" w:rsidRPr="005050F0" w:rsidRDefault="00B53395" w:rsidP="00585C0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F7A80" w14:textId="77777777" w:rsidR="00B53395" w:rsidRPr="005050F0" w:rsidRDefault="00B53395" w:rsidP="00585C04">
            <w:pPr>
              <w:pStyle w:val="TAL"/>
              <w:rPr>
                <w:noProof/>
              </w:rPr>
            </w:pPr>
            <w:r w:rsidRPr="005050F0">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B3F11" w14:textId="77777777" w:rsidR="00B53395" w:rsidRPr="005050F0" w:rsidRDefault="00B53395" w:rsidP="00585C04">
            <w:pPr>
              <w:pStyle w:val="TAL"/>
              <w:rPr>
                <w:noProof/>
              </w:rPr>
            </w:pPr>
            <w:r w:rsidRPr="005050F0">
              <w:rPr>
                <w:noProof/>
              </w:rPr>
              <w:t>One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F3C59" w14:textId="77777777" w:rsidR="00B53395" w:rsidRPr="005050F0" w:rsidRDefault="00B53395" w:rsidP="00585C04">
            <w:pPr>
              <w:pStyle w:val="TAL"/>
              <w:rPr>
                <w:noProof/>
              </w:rPr>
            </w:pPr>
            <w:r w:rsidRPr="005050F0">
              <w:rPr>
                <w:noProof/>
              </w:rPr>
              <w:t>int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B25FB" w14:textId="77777777" w:rsidR="00B53395" w:rsidRPr="005050F0" w:rsidRDefault="00B53395" w:rsidP="00585C04">
            <w:pPr>
              <w:pStyle w:val="TAL"/>
              <w:rPr>
                <w:noProof/>
              </w:rPr>
            </w:pPr>
            <w:r w:rsidRPr="005050F0">
              <w:rPr>
                <w:noProof/>
              </w:rPr>
              <w:t>Get, Replace</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67DCED91" w14:textId="77777777" w:rsidR="00B53395" w:rsidRPr="005050F0" w:rsidRDefault="00B53395" w:rsidP="00585C04">
            <w:pPr>
              <w:pStyle w:val="TAL"/>
              <w:rPr>
                <w:noProof/>
              </w:rPr>
            </w:pPr>
          </w:p>
        </w:tc>
      </w:tr>
      <w:tr w:rsidR="00B53395" w:rsidRPr="005050F0" w14:paraId="4B4666E7"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FFFFFF"/>
            </w:tcBorders>
            <w:shd w:val="clear" w:color="auto" w:fill="auto"/>
          </w:tcPr>
          <w:p w14:paraId="1467C37F" w14:textId="77777777" w:rsidR="00B53395" w:rsidRPr="005050F0" w:rsidRDefault="00B53395" w:rsidP="00585C04">
            <w:pPr>
              <w:jc w:val="center"/>
              <w:rPr>
                <w:b/>
                <w:noProof/>
              </w:rPr>
            </w:pPr>
          </w:p>
        </w:tc>
        <w:tc>
          <w:tcPr>
            <w:tcW w:w="899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C3A2B8" w14:textId="77777777" w:rsidR="00B53395" w:rsidRPr="005050F0" w:rsidRDefault="00B53395" w:rsidP="00585C04">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6E681B5" w14:textId="77777777" w:rsidR="00B53395" w:rsidRPr="005050F0" w:rsidRDefault="00B53395" w:rsidP="00B53395">
      <w:pPr>
        <w:rPr>
          <w:noProof/>
          <w:lang w:eastAsia="ko-KR"/>
        </w:rPr>
      </w:pPr>
    </w:p>
    <w:p w14:paraId="340AFC22" w14:textId="77777777" w:rsidR="00B53395" w:rsidRPr="005050F0" w:rsidRDefault="00B53395" w:rsidP="00B53395">
      <w:pPr>
        <w:pStyle w:val="Heading3"/>
        <w:rPr>
          <w:noProof/>
          <w:lang w:eastAsia="ko-KR"/>
        </w:rPr>
      </w:pPr>
      <w:bookmarkStart w:id="4151" w:name="_Toc176344940"/>
      <w:r w:rsidRPr="005050F0">
        <w:rPr>
          <w:noProof/>
          <w:lang w:eastAsia="ko-KR"/>
        </w:rPr>
        <w:t>13.</w:t>
      </w:r>
      <w:r w:rsidRPr="005050F0">
        <w:rPr>
          <w:noProof/>
        </w:rPr>
        <w:t>2.</w:t>
      </w:r>
      <w:r w:rsidRPr="005050F0">
        <w:rPr>
          <w:noProof/>
          <w:lang w:eastAsia="ko-KR"/>
        </w:rPr>
        <w:t>38I8</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bookmarkEnd w:id="4151"/>
    </w:p>
    <w:p w14:paraId="2477761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38I8</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3"/>
        <w:gridCol w:w="1322"/>
        <w:gridCol w:w="2152"/>
        <w:gridCol w:w="1948"/>
        <w:gridCol w:w="2342"/>
      </w:tblGrid>
      <w:tr w:rsidR="00B53395" w:rsidRPr="005050F0" w14:paraId="45AB222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5FA7D71"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p>
        </w:tc>
      </w:tr>
      <w:tr w:rsidR="00B53395" w:rsidRPr="005050F0" w14:paraId="4884D2DF"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14A24A8"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D2FDA"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18A7A"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A1A5B" w14:textId="77777777" w:rsidR="00B53395" w:rsidRPr="005050F0" w:rsidRDefault="00B53395"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1B2BA" w14:textId="77777777" w:rsidR="00B53395" w:rsidRPr="005050F0" w:rsidRDefault="00B53395" w:rsidP="00585C04">
            <w:pPr>
              <w:pStyle w:val="TAL"/>
              <w:rPr>
                <w:noProof/>
              </w:rPr>
            </w:pPr>
            <w:r w:rsidRPr="005050F0">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36828714" w14:textId="77777777" w:rsidR="00B53395" w:rsidRPr="005050F0" w:rsidRDefault="00B53395" w:rsidP="00585C04">
            <w:pPr>
              <w:pStyle w:val="TAL"/>
              <w:rPr>
                <w:noProof/>
              </w:rPr>
            </w:pPr>
          </w:p>
        </w:tc>
      </w:tr>
      <w:tr w:rsidR="00B53395" w:rsidRPr="005050F0" w14:paraId="3FA5DC62"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A9A8F3A"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57239"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BB97D"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7E6DE" w14:textId="77777777" w:rsidR="00B53395" w:rsidRPr="005050F0" w:rsidRDefault="00B53395"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0D984" w14:textId="77777777" w:rsidR="00B53395" w:rsidRPr="005050F0" w:rsidRDefault="00B53395" w:rsidP="00585C04">
            <w:pPr>
              <w:pStyle w:val="TAL"/>
              <w:rPr>
                <w:noProof/>
              </w:rPr>
            </w:pPr>
            <w:r w:rsidRPr="005050F0">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2B859B5C" w14:textId="77777777" w:rsidR="00B53395" w:rsidRPr="005050F0" w:rsidRDefault="00B53395" w:rsidP="00585C04">
            <w:pPr>
              <w:pStyle w:val="TAL"/>
              <w:rPr>
                <w:noProof/>
              </w:rPr>
            </w:pPr>
          </w:p>
        </w:tc>
      </w:tr>
      <w:tr w:rsidR="00B53395" w:rsidRPr="005050F0" w14:paraId="47DCD3B3"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9046BC6" w14:textId="77777777" w:rsidR="00B53395" w:rsidRPr="005050F0" w:rsidRDefault="00B53395"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A77269" w14:textId="77777777" w:rsidR="00B53395" w:rsidRPr="005050F0" w:rsidRDefault="00B53395" w:rsidP="00585C04">
            <w:pPr>
              <w:rPr>
                <w:noProof/>
                <w:lang w:eastAsia="ko-KR"/>
              </w:rPr>
            </w:pPr>
            <w:r w:rsidRPr="005050F0">
              <w:rPr>
                <w:noProof/>
              </w:rPr>
              <w:t>This leaf node contains a human readable name</w:t>
            </w:r>
            <w:r w:rsidRPr="005050F0">
              <w:rPr>
                <w:noProof/>
                <w:lang w:eastAsia="ko-KR"/>
              </w:rPr>
              <w:t>.</w:t>
            </w:r>
          </w:p>
        </w:tc>
      </w:tr>
    </w:tbl>
    <w:p w14:paraId="7DB264A6" w14:textId="77777777" w:rsidR="00B53395" w:rsidRPr="005050F0" w:rsidRDefault="00B53395" w:rsidP="00B53395">
      <w:pPr>
        <w:rPr>
          <w:noProof/>
          <w:lang w:eastAsia="ko-KR"/>
        </w:rPr>
      </w:pPr>
    </w:p>
    <w:p w14:paraId="3FCC205A" w14:textId="77777777" w:rsidR="00B53395" w:rsidRPr="005050F0" w:rsidRDefault="00B53395" w:rsidP="00B53395">
      <w:pPr>
        <w:pStyle w:val="Heading3"/>
        <w:rPr>
          <w:noProof/>
          <w:lang w:eastAsia="ko-KR"/>
        </w:rPr>
      </w:pPr>
      <w:bookmarkStart w:id="4152" w:name="_Toc176344941"/>
      <w:r w:rsidRPr="005050F0">
        <w:rPr>
          <w:noProof/>
          <w:lang w:eastAsia="ko-KR"/>
        </w:rPr>
        <w:t>13.</w:t>
      </w:r>
      <w:r w:rsidRPr="005050F0">
        <w:rPr>
          <w:noProof/>
        </w:rPr>
        <w:t>2.</w:t>
      </w:r>
      <w:r w:rsidRPr="005050F0">
        <w:rPr>
          <w:noProof/>
          <w:lang w:eastAsia="ko-KR"/>
        </w:rPr>
        <w:t>38I9</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00253BF8" w:rsidRPr="005050F0">
        <w:rPr>
          <w:noProof/>
          <w:lang w:eastAsia="ko-KR"/>
        </w:rPr>
        <w:br/>
      </w:r>
      <w:r w:rsidRPr="005050F0">
        <w:rPr>
          <w:noProof/>
        </w:rPr>
        <w:t>PrivateCallKMSURI</w:t>
      </w:r>
      <w:bookmarkEnd w:id="4152"/>
    </w:p>
    <w:p w14:paraId="1501F3D7"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Entry/PrivateCallKMSURI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9"/>
        <w:gridCol w:w="1322"/>
        <w:gridCol w:w="2151"/>
        <w:gridCol w:w="1949"/>
        <w:gridCol w:w="2334"/>
      </w:tblGrid>
      <w:tr w:rsidR="00B53395" w:rsidRPr="005050F0" w14:paraId="62B25F6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6F43C1A"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PrivateCallKMSURI</w:t>
            </w:r>
          </w:p>
        </w:tc>
      </w:tr>
      <w:tr w:rsidR="00B53395" w:rsidRPr="005050F0" w14:paraId="725CF79A"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001CCF9"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16A44"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66547" w14:textId="77777777" w:rsidR="00B53395" w:rsidRPr="005050F0" w:rsidRDefault="00B53395"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845EF"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FC674" w14:textId="77777777" w:rsidR="00B53395" w:rsidRPr="005050F0" w:rsidRDefault="00B53395" w:rsidP="00585C04">
            <w:pPr>
              <w:pStyle w:val="TAL"/>
              <w:rPr>
                <w:noProof/>
              </w:rPr>
            </w:pPr>
            <w:r w:rsidRPr="005050F0">
              <w:rPr>
                <w:noProof/>
              </w:rPr>
              <w:t>Min. Access Types</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2F2D27CF" w14:textId="77777777" w:rsidR="00B53395" w:rsidRPr="005050F0" w:rsidRDefault="00B53395" w:rsidP="00585C04">
            <w:pPr>
              <w:pStyle w:val="TAL"/>
              <w:rPr>
                <w:noProof/>
              </w:rPr>
            </w:pPr>
          </w:p>
        </w:tc>
      </w:tr>
      <w:tr w:rsidR="00B53395" w:rsidRPr="005050F0" w14:paraId="763BC282"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393D31E"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70FA0"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F2BFD" w14:textId="77777777" w:rsidR="00B53395" w:rsidRPr="005050F0" w:rsidRDefault="00B53395"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771F6" w14:textId="77777777" w:rsidR="00B53395" w:rsidRPr="005050F0" w:rsidRDefault="00B53395"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BB72B" w14:textId="77777777" w:rsidR="00B53395" w:rsidRPr="005050F0" w:rsidRDefault="00B53395" w:rsidP="00585C04">
            <w:pPr>
              <w:pStyle w:val="TAL"/>
              <w:rPr>
                <w:noProof/>
              </w:rPr>
            </w:pPr>
            <w:r w:rsidRPr="005050F0">
              <w:rPr>
                <w:noProof/>
              </w:rPr>
              <w:t>Get, Replace</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5B9ECD6D" w14:textId="77777777" w:rsidR="00B53395" w:rsidRPr="005050F0" w:rsidRDefault="00B53395" w:rsidP="00585C04">
            <w:pPr>
              <w:pStyle w:val="TAL"/>
              <w:rPr>
                <w:noProof/>
              </w:rPr>
            </w:pPr>
          </w:p>
        </w:tc>
      </w:tr>
      <w:tr w:rsidR="00B53395" w:rsidRPr="005050F0" w14:paraId="5101CC2A"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6DA1F55A" w14:textId="77777777" w:rsidR="00B53395" w:rsidRPr="005050F0" w:rsidRDefault="00B53395" w:rsidP="00585C0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4E6EE9"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the identity (URI) of the KMS associated with the MCVideoID. </w:t>
            </w:r>
            <w:r w:rsidRPr="005050F0">
              <w:rPr>
                <w:noProof/>
              </w:rPr>
              <w:t xml:space="preserve">If the value is empty, the </w:t>
            </w:r>
            <w:r w:rsidRPr="005050F0">
              <w:rPr>
                <w:noProof/>
                <w:lang w:eastAsia="ko-KR"/>
              </w:rPr>
              <w:t xml:space="preserve">KMS </w:t>
            </w:r>
            <w:r w:rsidRPr="005050F0">
              <w:rPr>
                <w:noProof/>
              </w:rPr>
              <w:t>leaf node present in the MCS UE initial configuration MO is used.</w:t>
            </w:r>
          </w:p>
        </w:tc>
      </w:tr>
    </w:tbl>
    <w:p w14:paraId="4D025A46" w14:textId="77777777" w:rsidR="00B53395" w:rsidRPr="005050F0" w:rsidRDefault="00B53395" w:rsidP="00B53395">
      <w:pPr>
        <w:rPr>
          <w:noProof/>
          <w:lang w:eastAsia="ko-KR"/>
        </w:rPr>
      </w:pPr>
    </w:p>
    <w:p w14:paraId="6E4E024C" w14:textId="77777777" w:rsidR="00872A5E" w:rsidRPr="005050F0" w:rsidRDefault="00872A5E" w:rsidP="00872A5E">
      <w:pPr>
        <w:pStyle w:val="Heading3"/>
        <w:rPr>
          <w:noProof/>
          <w:lang w:eastAsia="ko-KR"/>
        </w:rPr>
      </w:pPr>
      <w:bookmarkStart w:id="4153" w:name="_Toc176344942"/>
      <w:r w:rsidRPr="005050F0">
        <w:rPr>
          <w:noProof/>
        </w:rPr>
        <w:t>13.2.38J</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/Common/PrivateCall/ManualCommence</w:t>
      </w:r>
      <w:bookmarkEnd w:id="4138"/>
      <w:bookmarkEnd w:id="4139"/>
      <w:bookmarkEnd w:id="4140"/>
      <w:bookmarkEnd w:id="4141"/>
      <w:bookmarkEnd w:id="4142"/>
      <w:bookmarkEnd w:id="4153"/>
    </w:p>
    <w:p w14:paraId="41BB19C4" w14:textId="77777777" w:rsidR="00872A5E" w:rsidRPr="005050F0" w:rsidRDefault="00872A5E" w:rsidP="00872A5E">
      <w:pPr>
        <w:pStyle w:val="TH"/>
        <w:rPr>
          <w:noProof/>
          <w:lang w:eastAsia="ko-KR"/>
        </w:rPr>
      </w:pPr>
      <w:r w:rsidRPr="005050F0">
        <w:rPr>
          <w:noProof/>
        </w:rPr>
        <w:t>Table 13.2.38J.1: /</w:t>
      </w:r>
      <w:r w:rsidRPr="005050F0">
        <w:rPr>
          <w:i/>
          <w:iCs/>
          <w:noProof/>
        </w:rPr>
        <w:t>&lt;x&gt;</w:t>
      </w:r>
      <w:r w:rsidRPr="005050F0">
        <w:rPr>
          <w:noProof/>
        </w:rPr>
        <w:t>/</w:t>
      </w:r>
      <w:r w:rsidRPr="005050F0">
        <w:rPr>
          <w:noProof/>
          <w:lang w:eastAsia="ko-KR"/>
        </w:rPr>
        <w:t>&lt;x&gt;/</w:t>
      </w:r>
      <w:r w:rsidRPr="005050F0">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221A0EF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D84D4B" w14:textId="77777777" w:rsidR="00872A5E" w:rsidRPr="005050F0" w:rsidRDefault="00872A5E" w:rsidP="003D5736">
            <w:pPr>
              <w:rPr>
                <w:rFonts w:ascii="Arial" w:hAnsi="Arial" w:cs="Arial"/>
                <w:noProof/>
                <w:sz w:val="18"/>
                <w:szCs w:val="18"/>
              </w:rPr>
            </w:pPr>
            <w:r w:rsidRPr="005050F0">
              <w:rPr>
                <w:noProof/>
              </w:rPr>
              <w:t>&lt;x&gt;/Common/PrivateCall/ManualCommence</w:t>
            </w:r>
          </w:p>
        </w:tc>
      </w:tr>
      <w:tr w:rsidR="00872A5E" w:rsidRPr="005050F0" w14:paraId="5C1F275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BCCF9A"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537C9"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A08FC"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7AC20"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15C6"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A73813" w14:textId="77777777" w:rsidR="00872A5E" w:rsidRPr="005050F0" w:rsidRDefault="00872A5E" w:rsidP="003D5736">
            <w:pPr>
              <w:jc w:val="center"/>
              <w:rPr>
                <w:rFonts w:ascii="Arial" w:hAnsi="Arial" w:cs="Arial"/>
                <w:b/>
                <w:noProof/>
                <w:sz w:val="18"/>
                <w:szCs w:val="18"/>
              </w:rPr>
            </w:pPr>
          </w:p>
        </w:tc>
      </w:tr>
      <w:tr w:rsidR="00872A5E" w:rsidRPr="005050F0" w14:paraId="4B30B99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5FB4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64449"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68EC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FE4C6"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8452B"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22FCE" w14:textId="77777777" w:rsidR="00872A5E" w:rsidRPr="005050F0" w:rsidRDefault="00872A5E" w:rsidP="003D5736">
            <w:pPr>
              <w:jc w:val="center"/>
              <w:rPr>
                <w:b/>
                <w:noProof/>
              </w:rPr>
            </w:pPr>
          </w:p>
        </w:tc>
      </w:tr>
      <w:tr w:rsidR="00872A5E" w:rsidRPr="005050F0" w14:paraId="4DFFDD1D"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4DBCB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C810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uthorisation to make a MCVideo private call with manual commencement</w:t>
            </w:r>
            <w:r w:rsidRPr="005050F0">
              <w:rPr>
                <w:noProof/>
                <w:lang w:eastAsia="ko-KR"/>
              </w:rPr>
              <w:t>.</w:t>
            </w:r>
          </w:p>
        </w:tc>
      </w:tr>
    </w:tbl>
    <w:p w14:paraId="6BD27215" w14:textId="77777777" w:rsidR="001A1197" w:rsidRPr="005050F0" w:rsidRDefault="001A1197" w:rsidP="001A1197">
      <w:pPr>
        <w:rPr>
          <w:noProof/>
        </w:rPr>
      </w:pPr>
    </w:p>
    <w:p w14:paraId="036F7396" w14:textId="77777777" w:rsidR="00872A5E" w:rsidRPr="005050F0" w:rsidRDefault="00872A5E" w:rsidP="00872A5E">
      <w:pPr>
        <w:rPr>
          <w:noProof/>
          <w:lang w:eastAsia="ko-KR"/>
        </w:rPr>
      </w:pPr>
      <w:r w:rsidRPr="005050F0">
        <w:rPr>
          <w:noProof/>
        </w:rPr>
        <w:t xml:space="preserve">When set to "true" the MCVideo user is 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65B200F4"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MCVideo user is </w:t>
      </w:r>
      <w:r w:rsidRPr="005050F0">
        <w:rPr>
          <w:noProof/>
          <w:lang w:eastAsia="ko-KR"/>
        </w:rPr>
        <w:t xml:space="preserve">not </w:t>
      </w:r>
      <w:r w:rsidRPr="005050F0">
        <w:rPr>
          <w:noProof/>
        </w:rPr>
        <w:t xml:space="preserve">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78DB8B12" w14:textId="77777777" w:rsidR="00872A5E" w:rsidRPr="005050F0" w:rsidRDefault="00872A5E" w:rsidP="00872A5E">
      <w:pPr>
        <w:pStyle w:val="Heading3"/>
        <w:rPr>
          <w:noProof/>
          <w:lang w:eastAsia="ko-KR"/>
        </w:rPr>
      </w:pPr>
      <w:bookmarkStart w:id="4154" w:name="_Toc4578042"/>
      <w:bookmarkStart w:id="4155" w:name="_Toc27504638"/>
      <w:bookmarkStart w:id="4156" w:name="_Toc27505426"/>
      <w:bookmarkStart w:id="4157" w:name="_Toc27506210"/>
      <w:bookmarkStart w:id="4158" w:name="_Toc27506994"/>
      <w:bookmarkStart w:id="4159" w:name="_Toc176344943"/>
      <w:r w:rsidRPr="005050F0">
        <w:rPr>
          <w:noProof/>
        </w:rPr>
        <w:t>13.2.38K</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/Common/PrivateCall/AutoCommence</w:t>
      </w:r>
      <w:bookmarkEnd w:id="4154"/>
      <w:bookmarkEnd w:id="4155"/>
      <w:bookmarkEnd w:id="4156"/>
      <w:bookmarkEnd w:id="4157"/>
      <w:bookmarkEnd w:id="4158"/>
      <w:bookmarkEnd w:id="4159"/>
    </w:p>
    <w:p w14:paraId="19732A1A" w14:textId="77777777" w:rsidR="00872A5E" w:rsidRPr="005050F0" w:rsidRDefault="00872A5E" w:rsidP="00872A5E">
      <w:pPr>
        <w:pStyle w:val="TH"/>
        <w:rPr>
          <w:noProof/>
          <w:lang w:eastAsia="ko-KR"/>
        </w:rPr>
      </w:pPr>
      <w:r w:rsidRPr="005050F0">
        <w:rPr>
          <w:noProof/>
        </w:rPr>
        <w:t>Table 13.2.38K.1: /</w:t>
      </w:r>
      <w:r w:rsidRPr="005050F0">
        <w:rPr>
          <w:i/>
          <w:iCs/>
          <w:noProof/>
        </w:rPr>
        <w:t>&lt;x&gt;</w:t>
      </w:r>
      <w:r w:rsidRPr="005050F0">
        <w:rPr>
          <w:noProof/>
        </w:rPr>
        <w:t>/</w:t>
      </w:r>
      <w:r w:rsidRPr="005050F0">
        <w:rPr>
          <w:noProof/>
          <w:lang w:eastAsia="ko-KR"/>
        </w:rPr>
        <w:t>&lt;x&gt;/</w:t>
      </w:r>
      <w:r w:rsidRPr="005050F0">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FB6901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22E4F5" w14:textId="77777777" w:rsidR="00872A5E" w:rsidRPr="005050F0" w:rsidRDefault="00872A5E" w:rsidP="003D5736">
            <w:pPr>
              <w:rPr>
                <w:rFonts w:ascii="Arial" w:hAnsi="Arial" w:cs="Arial"/>
                <w:noProof/>
                <w:sz w:val="18"/>
                <w:szCs w:val="18"/>
              </w:rPr>
            </w:pPr>
            <w:r w:rsidRPr="005050F0">
              <w:rPr>
                <w:noProof/>
              </w:rPr>
              <w:t>&lt;x&gt;/Common/PrivateCall/AutoCommence</w:t>
            </w:r>
          </w:p>
        </w:tc>
      </w:tr>
      <w:tr w:rsidR="00872A5E" w:rsidRPr="005050F0" w14:paraId="0F59DBC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C21985"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9DD6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EB8D1"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4F6F4"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2BDF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8F7A77" w14:textId="77777777" w:rsidR="00872A5E" w:rsidRPr="005050F0" w:rsidRDefault="00872A5E" w:rsidP="003D5736">
            <w:pPr>
              <w:jc w:val="center"/>
              <w:rPr>
                <w:rFonts w:ascii="Arial" w:hAnsi="Arial" w:cs="Arial"/>
                <w:b/>
                <w:noProof/>
                <w:sz w:val="18"/>
                <w:szCs w:val="18"/>
              </w:rPr>
            </w:pPr>
          </w:p>
        </w:tc>
      </w:tr>
      <w:tr w:rsidR="00872A5E" w:rsidRPr="005050F0" w14:paraId="4FC10E95"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0619E"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DB074"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74BF9"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A76C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BC301"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04C9DE" w14:textId="77777777" w:rsidR="00872A5E" w:rsidRPr="005050F0" w:rsidRDefault="00872A5E" w:rsidP="003D5736">
            <w:pPr>
              <w:jc w:val="center"/>
              <w:rPr>
                <w:b/>
                <w:noProof/>
              </w:rPr>
            </w:pPr>
          </w:p>
        </w:tc>
      </w:tr>
      <w:tr w:rsidR="00872A5E" w:rsidRPr="005050F0" w14:paraId="4C882C78"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59482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324B86"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uthorisation to make a MCVideo private call with automatic commencement</w:t>
            </w:r>
            <w:r w:rsidRPr="005050F0">
              <w:rPr>
                <w:noProof/>
                <w:lang w:eastAsia="ko-KR"/>
              </w:rPr>
              <w:t>.</w:t>
            </w:r>
          </w:p>
        </w:tc>
      </w:tr>
    </w:tbl>
    <w:p w14:paraId="1F1EDACD" w14:textId="77777777" w:rsidR="001A1197" w:rsidRPr="005050F0" w:rsidRDefault="001A1197" w:rsidP="001A1197">
      <w:pPr>
        <w:rPr>
          <w:noProof/>
        </w:rPr>
      </w:pPr>
    </w:p>
    <w:p w14:paraId="7DBCB0D4" w14:textId="77777777" w:rsidR="00872A5E" w:rsidRPr="005050F0" w:rsidRDefault="00872A5E" w:rsidP="00872A5E">
      <w:pPr>
        <w:rPr>
          <w:noProof/>
          <w:lang w:eastAsia="ko-KR"/>
        </w:rPr>
      </w:pPr>
      <w:r w:rsidRPr="005050F0">
        <w:rPr>
          <w:noProof/>
        </w:rPr>
        <w:t xml:space="preserve">When set to "true" the MCVideo user is 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4AD8A45C"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MCVideo user is </w:t>
      </w:r>
      <w:r w:rsidRPr="005050F0">
        <w:rPr>
          <w:noProof/>
          <w:lang w:eastAsia="ko-KR"/>
        </w:rPr>
        <w:t xml:space="preserve">not </w:t>
      </w:r>
      <w:r w:rsidRPr="005050F0">
        <w:rPr>
          <w:noProof/>
        </w:rPr>
        <w:t xml:space="preserve">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74263443" w14:textId="77777777" w:rsidR="00872A5E" w:rsidRPr="005050F0" w:rsidRDefault="00872A5E" w:rsidP="00872A5E">
      <w:pPr>
        <w:pStyle w:val="Heading3"/>
        <w:rPr>
          <w:noProof/>
          <w:lang w:eastAsia="ko-KR"/>
        </w:rPr>
      </w:pPr>
      <w:bookmarkStart w:id="4160" w:name="_Toc4578043"/>
      <w:bookmarkStart w:id="4161" w:name="_Toc27504639"/>
      <w:bookmarkStart w:id="4162" w:name="_Toc27505427"/>
      <w:bookmarkStart w:id="4163" w:name="_Toc27506211"/>
      <w:bookmarkStart w:id="4164" w:name="_Toc27506995"/>
      <w:bookmarkStart w:id="4165" w:name="_Toc176344944"/>
      <w:r w:rsidRPr="005050F0">
        <w:rPr>
          <w:noProof/>
        </w:rPr>
        <w:t>13.2.38L</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/Common/PrivateCall/FailRestrict</w:t>
      </w:r>
      <w:bookmarkEnd w:id="4160"/>
      <w:bookmarkEnd w:id="4161"/>
      <w:bookmarkEnd w:id="4162"/>
      <w:bookmarkEnd w:id="4163"/>
      <w:bookmarkEnd w:id="4164"/>
      <w:bookmarkEnd w:id="4165"/>
    </w:p>
    <w:p w14:paraId="78AFDC2E" w14:textId="77777777" w:rsidR="00872A5E" w:rsidRPr="005050F0" w:rsidRDefault="00872A5E" w:rsidP="00872A5E">
      <w:pPr>
        <w:pStyle w:val="TH"/>
        <w:rPr>
          <w:noProof/>
          <w:lang w:eastAsia="ko-KR"/>
        </w:rPr>
      </w:pPr>
      <w:r w:rsidRPr="005050F0">
        <w:rPr>
          <w:noProof/>
        </w:rPr>
        <w:t>Table 13.2.38L.1: /</w:t>
      </w:r>
      <w:r w:rsidRPr="005050F0">
        <w:rPr>
          <w:i/>
          <w:iCs/>
          <w:noProof/>
        </w:rPr>
        <w:t>&lt;x&gt;</w:t>
      </w:r>
      <w:r w:rsidRPr="005050F0">
        <w:rPr>
          <w:noProof/>
        </w:rPr>
        <w:t>/</w:t>
      </w:r>
      <w:r w:rsidRPr="005050F0">
        <w:rPr>
          <w:noProof/>
          <w:lang w:eastAsia="ko-KR"/>
        </w:rPr>
        <w:t>&lt;x&gt;/</w:t>
      </w:r>
      <w:r w:rsidRPr="005050F0">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226ADF9E"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9EDC02" w14:textId="77777777" w:rsidR="00872A5E" w:rsidRPr="005050F0" w:rsidRDefault="00872A5E" w:rsidP="003D5736">
            <w:pPr>
              <w:rPr>
                <w:rFonts w:ascii="Arial" w:hAnsi="Arial" w:cs="Arial"/>
                <w:noProof/>
                <w:sz w:val="18"/>
                <w:szCs w:val="18"/>
              </w:rPr>
            </w:pPr>
            <w:r w:rsidRPr="005050F0">
              <w:rPr>
                <w:noProof/>
              </w:rPr>
              <w:t>&lt;x&gt;/Common/PrivateCall/FailRestrict</w:t>
            </w:r>
          </w:p>
        </w:tc>
      </w:tr>
      <w:tr w:rsidR="00872A5E" w:rsidRPr="005050F0" w14:paraId="5DF0F5F5"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116E49"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0E81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3D69F"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D9B0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152C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E08F94" w14:textId="77777777" w:rsidR="00872A5E" w:rsidRPr="005050F0" w:rsidRDefault="00872A5E" w:rsidP="003D5736">
            <w:pPr>
              <w:jc w:val="center"/>
              <w:rPr>
                <w:rFonts w:ascii="Arial" w:hAnsi="Arial" w:cs="Arial"/>
                <w:b/>
                <w:noProof/>
                <w:sz w:val="18"/>
                <w:szCs w:val="18"/>
              </w:rPr>
            </w:pPr>
          </w:p>
        </w:tc>
      </w:tr>
      <w:tr w:rsidR="00872A5E" w:rsidRPr="005050F0" w14:paraId="25461ED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18A60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51A5A"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0CC0E"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12900"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EBED6"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8C0FC6" w14:textId="77777777" w:rsidR="00872A5E" w:rsidRPr="005050F0" w:rsidRDefault="00872A5E" w:rsidP="003D5736">
            <w:pPr>
              <w:jc w:val="center"/>
              <w:rPr>
                <w:b/>
                <w:noProof/>
              </w:rPr>
            </w:pPr>
          </w:p>
        </w:tc>
      </w:tr>
      <w:tr w:rsidR="00872A5E" w:rsidRPr="005050F0" w14:paraId="7AF9905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19AD9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2650E1"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restrict the provision of a notification of call failure reason for </w:t>
            </w:r>
            <w:r w:rsidRPr="005050F0">
              <w:rPr>
                <w:noProof/>
                <w:lang w:eastAsia="ko-KR"/>
              </w:rPr>
              <w:t xml:space="preserve">a </w:t>
            </w:r>
            <w:r w:rsidRPr="005050F0">
              <w:rPr>
                <w:noProof/>
              </w:rPr>
              <w:t>MCVideo private call</w:t>
            </w:r>
            <w:r w:rsidRPr="005050F0">
              <w:rPr>
                <w:noProof/>
                <w:lang w:eastAsia="ko-KR"/>
              </w:rPr>
              <w:t>.</w:t>
            </w:r>
          </w:p>
        </w:tc>
      </w:tr>
    </w:tbl>
    <w:p w14:paraId="53235A2E" w14:textId="77777777" w:rsidR="001A1197" w:rsidRPr="005050F0" w:rsidRDefault="001A1197" w:rsidP="001A1197">
      <w:pPr>
        <w:rPr>
          <w:noProof/>
        </w:rPr>
      </w:pPr>
    </w:p>
    <w:p w14:paraId="0E478B3A"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 xml:space="preserve">MCVideo </w:t>
      </w:r>
      <w:r w:rsidRPr="005050F0">
        <w:rPr>
          <w:noProof/>
        </w:rPr>
        <w:t xml:space="preserve">user is authorised to restrict notification of call failure reason for </w:t>
      </w:r>
      <w:r w:rsidRPr="005050F0">
        <w:rPr>
          <w:noProof/>
          <w:lang w:eastAsia="ko-KR"/>
        </w:rPr>
        <w:t>MCVideo</w:t>
      </w:r>
      <w:r w:rsidRPr="005050F0">
        <w:rPr>
          <w:noProof/>
        </w:rPr>
        <w:t xml:space="preserve"> private call</w:t>
      </w:r>
      <w:r w:rsidRPr="005050F0">
        <w:rPr>
          <w:noProof/>
          <w:lang w:eastAsia="ko-KR"/>
        </w:rPr>
        <w:t>.</w:t>
      </w:r>
    </w:p>
    <w:p w14:paraId="69B4F4DA"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restrict notification of call failure reason for </w:t>
      </w:r>
      <w:r w:rsidRPr="005050F0">
        <w:rPr>
          <w:noProof/>
          <w:lang w:eastAsia="ko-KR"/>
        </w:rPr>
        <w:t>MCVideo</w:t>
      </w:r>
      <w:r w:rsidRPr="005050F0">
        <w:rPr>
          <w:noProof/>
        </w:rPr>
        <w:t xml:space="preserve"> private call</w:t>
      </w:r>
      <w:r w:rsidRPr="005050F0">
        <w:rPr>
          <w:noProof/>
          <w:lang w:eastAsia="ko-KR"/>
        </w:rPr>
        <w:t>.</w:t>
      </w:r>
    </w:p>
    <w:p w14:paraId="5E2245A8" w14:textId="77777777" w:rsidR="00B53395" w:rsidRPr="005050F0" w:rsidRDefault="00B53395" w:rsidP="00B53395">
      <w:pPr>
        <w:pStyle w:val="Heading3"/>
        <w:rPr>
          <w:noProof/>
          <w:lang w:eastAsia="ko-KR"/>
        </w:rPr>
      </w:pPr>
      <w:bookmarkStart w:id="4166" w:name="_Toc176344945"/>
      <w:bookmarkStart w:id="4167" w:name="_Toc4578044"/>
      <w:bookmarkStart w:id="4168" w:name="_Toc27504640"/>
      <w:bookmarkStart w:id="4169" w:name="_Toc27505428"/>
      <w:bookmarkStart w:id="4170" w:name="_Toc27506212"/>
      <w:bookmarkStart w:id="4171" w:name="_Toc27506996"/>
      <w:r w:rsidRPr="005050F0">
        <w:rPr>
          <w:noProof/>
        </w:rPr>
        <w:t>13.2.38M</w:t>
      </w:r>
      <w:r w:rsidRPr="005050F0">
        <w:rPr>
          <w:noProof/>
        </w:rPr>
        <w:tab/>
        <w:t>Void</w:t>
      </w:r>
      <w:bookmarkEnd w:id="4166"/>
    </w:p>
    <w:p w14:paraId="63D71E89" w14:textId="77777777" w:rsidR="00B53395" w:rsidRPr="005050F0" w:rsidRDefault="00B53395" w:rsidP="00B53395">
      <w:pPr>
        <w:pStyle w:val="Heading3"/>
        <w:rPr>
          <w:noProof/>
          <w:lang w:eastAsia="ko-KR"/>
        </w:rPr>
      </w:pPr>
      <w:bookmarkStart w:id="4172" w:name="_Toc176344946"/>
      <w:r w:rsidRPr="005050F0">
        <w:rPr>
          <w:noProof/>
        </w:rPr>
        <w:t>13.2.</w:t>
      </w:r>
      <w:r w:rsidRPr="005050F0">
        <w:rPr>
          <w:noProof/>
          <w:lang w:eastAsia="ko-KR"/>
        </w:rPr>
        <w:t>38N</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PrivateCall/AllowedMediaProtection</w:t>
      </w:r>
      <w:bookmarkEnd w:id="4172"/>
    </w:p>
    <w:p w14:paraId="4EBB6C2C"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38N</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PrivateCall/AllowedMediaProtection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6"/>
        <w:gridCol w:w="2153"/>
        <w:gridCol w:w="1949"/>
        <w:gridCol w:w="2351"/>
      </w:tblGrid>
      <w:tr w:rsidR="00B53395" w:rsidRPr="005050F0" w14:paraId="1A5BCD0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731BE3D"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w:t>
            </w:r>
            <w:r w:rsidRPr="005050F0">
              <w:rPr>
                <w:noProof/>
              </w:rPr>
              <w:t>A</w:t>
            </w:r>
            <w:r w:rsidRPr="005050F0">
              <w:rPr>
                <w:noProof/>
                <w:lang w:eastAsia="ko-KR"/>
              </w:rPr>
              <w:t>llowedMediaProtection</w:t>
            </w:r>
          </w:p>
        </w:tc>
      </w:tr>
      <w:tr w:rsidR="00B53395" w:rsidRPr="005050F0" w14:paraId="31C6B3ED"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ED46499" w14:textId="77777777" w:rsidR="00B53395" w:rsidRPr="005050F0" w:rsidRDefault="00B53395"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41521" w14:textId="77777777" w:rsidR="00B53395" w:rsidRPr="005050F0" w:rsidRDefault="00B53395" w:rsidP="00585C04">
            <w:pPr>
              <w:pStyle w:val="TAL"/>
              <w:rPr>
                <w:noProof/>
              </w:rPr>
            </w:pPr>
            <w:r w:rsidRPr="005050F0">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5AC6"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611DB"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7D3AD" w14:textId="77777777" w:rsidR="00B53395" w:rsidRPr="005050F0" w:rsidRDefault="00B53395" w:rsidP="00585C04">
            <w:pPr>
              <w:pStyle w:val="TAL"/>
              <w:rPr>
                <w:noProof/>
              </w:rPr>
            </w:pPr>
            <w:r w:rsidRPr="005050F0">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30907AE0" w14:textId="77777777" w:rsidR="00B53395" w:rsidRPr="005050F0" w:rsidRDefault="00B53395" w:rsidP="00585C04">
            <w:pPr>
              <w:pStyle w:val="TAL"/>
              <w:rPr>
                <w:noProof/>
              </w:rPr>
            </w:pPr>
          </w:p>
        </w:tc>
      </w:tr>
      <w:tr w:rsidR="00B53395" w:rsidRPr="005050F0" w14:paraId="55FF419F"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EF148B1" w14:textId="77777777" w:rsidR="00B53395" w:rsidRPr="005050F0" w:rsidRDefault="00B53395"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E6D9D" w14:textId="77777777" w:rsidR="00B53395" w:rsidRPr="005050F0" w:rsidRDefault="00B53395" w:rsidP="00585C04">
            <w:pPr>
              <w:pStyle w:val="TAL"/>
              <w:rPr>
                <w:noProof/>
              </w:rPr>
            </w:pPr>
            <w:r w:rsidRPr="005050F0">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00C89"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D97D8"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71C86" w14:textId="77777777" w:rsidR="00B53395" w:rsidRPr="005050F0" w:rsidRDefault="00B53395" w:rsidP="00585C04">
            <w:pPr>
              <w:pStyle w:val="TAL"/>
              <w:rPr>
                <w:noProof/>
              </w:rPr>
            </w:pPr>
            <w:r w:rsidRPr="005050F0">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57E368C" w14:textId="77777777" w:rsidR="00B53395" w:rsidRPr="005050F0" w:rsidRDefault="00B53395" w:rsidP="00585C04">
            <w:pPr>
              <w:pStyle w:val="TAL"/>
              <w:rPr>
                <w:noProof/>
              </w:rPr>
            </w:pPr>
          </w:p>
        </w:tc>
      </w:tr>
      <w:tr w:rsidR="00B53395" w:rsidRPr="005050F0" w14:paraId="130E1C4A"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3C854368" w14:textId="77777777" w:rsidR="00B53395" w:rsidRPr="005050F0" w:rsidRDefault="00B53395"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77D408" w14:textId="77777777" w:rsidR="00B53395" w:rsidRPr="005050F0" w:rsidRDefault="00B53395" w:rsidP="00585C04">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tc>
      </w:tr>
    </w:tbl>
    <w:p w14:paraId="1F5FED25" w14:textId="77777777" w:rsidR="00B53395" w:rsidRPr="005050F0" w:rsidRDefault="00B53395" w:rsidP="00B53395">
      <w:pPr>
        <w:rPr>
          <w:noProof/>
          <w:lang w:eastAsia="ko-KR"/>
        </w:rPr>
      </w:pPr>
    </w:p>
    <w:p w14:paraId="3E196900" w14:textId="77777777" w:rsidR="00B53395" w:rsidRPr="005050F0" w:rsidRDefault="00B53395" w:rsidP="00B53395">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p w14:paraId="6FDE068E"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p w14:paraId="33AE6275" w14:textId="77777777" w:rsidR="00B53395" w:rsidRPr="005050F0" w:rsidRDefault="00B53395" w:rsidP="00B53395">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4403F97F" w14:textId="77777777" w:rsidR="00B53395" w:rsidRPr="005050F0" w:rsidRDefault="00B53395" w:rsidP="00B53395">
      <w:pPr>
        <w:pStyle w:val="Heading3"/>
        <w:rPr>
          <w:noProof/>
          <w:lang w:eastAsia="ko-KR"/>
        </w:rPr>
      </w:pPr>
      <w:bookmarkStart w:id="4173" w:name="_Toc176344947"/>
      <w:r w:rsidRPr="005050F0">
        <w:rPr>
          <w:noProof/>
        </w:rPr>
        <w:t>13.2.</w:t>
      </w:r>
      <w:r w:rsidRPr="005050F0">
        <w:rPr>
          <w:noProof/>
          <w:lang w:eastAsia="ko-KR"/>
        </w:rPr>
        <w:t>38O</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bookmarkEnd w:id="4173"/>
    </w:p>
    <w:p w14:paraId="6787528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38O</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53395" w:rsidRPr="005050F0" w14:paraId="669A019D"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76EE1F" w14:textId="77777777" w:rsidR="00B53395" w:rsidRPr="005050F0" w:rsidRDefault="00B53395" w:rsidP="00585C04">
            <w:pPr>
              <w:rPr>
                <w:rFonts w:ascii="Arial" w:hAnsi="Arial" w:cs="Arial"/>
                <w:noProof/>
                <w:sz w:val="18"/>
                <w:szCs w:val="18"/>
                <w:lang w:eastAsia="ko-KR"/>
              </w:rPr>
            </w:pPr>
            <w:r w:rsidRPr="005050F0">
              <w:rPr>
                <w:noProof/>
              </w:rPr>
              <w:t>&lt;x&gt;/Common/PrivateCall/</w:t>
            </w:r>
            <w:r w:rsidRPr="005050F0">
              <w:rPr>
                <w:noProof/>
                <w:lang w:eastAsia="ko-KR"/>
              </w:rPr>
              <w:t>EmergencyCall</w:t>
            </w:r>
          </w:p>
        </w:tc>
      </w:tr>
      <w:tr w:rsidR="00B53395" w:rsidRPr="005050F0" w14:paraId="78E094F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3CC285"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F4407"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A6F9" w14:textId="77777777" w:rsidR="00B53395" w:rsidRPr="005050F0" w:rsidRDefault="00B53395"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F5D8C" w14:textId="77777777" w:rsidR="00B53395" w:rsidRPr="005050F0" w:rsidRDefault="00B53395"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49B74" w14:textId="77777777" w:rsidR="00B53395" w:rsidRPr="005050F0" w:rsidRDefault="00B53395"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0C8896" w14:textId="77777777" w:rsidR="00B53395" w:rsidRPr="005050F0" w:rsidRDefault="00B53395" w:rsidP="00585C04">
            <w:pPr>
              <w:pStyle w:val="TAL"/>
              <w:rPr>
                <w:noProof/>
              </w:rPr>
            </w:pPr>
          </w:p>
        </w:tc>
      </w:tr>
      <w:tr w:rsidR="00B53395" w:rsidRPr="005050F0" w14:paraId="3F3E7DB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C0BE72"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70417"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4B6AE" w14:textId="77777777" w:rsidR="00B53395" w:rsidRPr="005050F0" w:rsidRDefault="00B53395"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10043" w14:textId="77777777" w:rsidR="00B53395" w:rsidRPr="005050F0" w:rsidRDefault="00B53395" w:rsidP="00585C04">
            <w:pPr>
              <w:pStyle w:val="TAL"/>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3D604" w14:textId="77777777" w:rsidR="00B53395" w:rsidRPr="005050F0" w:rsidRDefault="00B53395"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0642D3" w14:textId="77777777" w:rsidR="00B53395" w:rsidRPr="005050F0" w:rsidRDefault="00B53395" w:rsidP="00585C04">
            <w:pPr>
              <w:pStyle w:val="TAL"/>
              <w:rPr>
                <w:noProof/>
              </w:rPr>
            </w:pPr>
          </w:p>
        </w:tc>
      </w:tr>
      <w:tr w:rsidR="00B53395" w:rsidRPr="005050F0" w14:paraId="1068E67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A4A0C" w14:textId="77777777" w:rsidR="00B53395" w:rsidRPr="005050F0" w:rsidRDefault="00B53395"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A78368" w14:textId="77777777" w:rsidR="00B53395" w:rsidRPr="005050F0" w:rsidRDefault="00B53395" w:rsidP="00585C04">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emergency call policy</w:t>
            </w:r>
            <w:r w:rsidRPr="005050F0">
              <w:rPr>
                <w:noProof/>
                <w:lang w:eastAsia="ko-KR"/>
              </w:rPr>
              <w:t>.</w:t>
            </w:r>
          </w:p>
        </w:tc>
      </w:tr>
    </w:tbl>
    <w:p w14:paraId="235EAAEB" w14:textId="77777777" w:rsidR="00B53395" w:rsidRPr="005050F0" w:rsidRDefault="00B53395" w:rsidP="00B53395">
      <w:pPr>
        <w:rPr>
          <w:noProof/>
          <w:lang w:eastAsia="ko-KR"/>
        </w:rPr>
      </w:pPr>
    </w:p>
    <w:p w14:paraId="01CFAFA0" w14:textId="77777777" w:rsidR="00B53395" w:rsidRPr="005050F0" w:rsidRDefault="00B53395" w:rsidP="00B53395">
      <w:pPr>
        <w:pStyle w:val="Heading3"/>
        <w:rPr>
          <w:noProof/>
          <w:lang w:eastAsia="ko-KR"/>
        </w:rPr>
      </w:pPr>
      <w:bookmarkStart w:id="4174" w:name="_Toc176344948"/>
      <w:r w:rsidRPr="005050F0">
        <w:rPr>
          <w:noProof/>
        </w:rPr>
        <w:t>13.2.</w:t>
      </w:r>
      <w:r w:rsidRPr="005050F0">
        <w:rPr>
          <w:noProof/>
          <w:lang w:eastAsia="ko-KR"/>
        </w:rPr>
        <w:t>38P</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EmergencyCall/Authorised</w:t>
      </w:r>
      <w:bookmarkEnd w:id="4174"/>
    </w:p>
    <w:p w14:paraId="17912DB9"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38P</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1"/>
        <w:gridCol w:w="1317"/>
        <w:gridCol w:w="2152"/>
        <w:gridCol w:w="1949"/>
        <w:gridCol w:w="2349"/>
      </w:tblGrid>
      <w:tr w:rsidR="00B53395" w:rsidRPr="005050F0" w14:paraId="3B27D25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793C636"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EmergencyCall/Authorised</w:t>
            </w:r>
          </w:p>
        </w:tc>
      </w:tr>
      <w:tr w:rsidR="00B53395" w:rsidRPr="005050F0" w14:paraId="1E7795B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1BD53D0" w14:textId="77777777" w:rsidR="00B53395" w:rsidRPr="005050F0" w:rsidRDefault="00B53395" w:rsidP="00585C0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FDDF" w14:textId="77777777" w:rsidR="00B53395" w:rsidRPr="005050F0" w:rsidRDefault="00B53395"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C2D68"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ADA6"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07BFF" w14:textId="77777777" w:rsidR="00B53395" w:rsidRPr="005050F0" w:rsidRDefault="00B53395" w:rsidP="00585C04">
            <w:pPr>
              <w:pStyle w:val="TAL"/>
              <w:rPr>
                <w:noProof/>
              </w:rPr>
            </w:pPr>
            <w:r w:rsidRPr="005050F0">
              <w:rPr>
                <w:noProof/>
              </w:rPr>
              <w:t>Min. Access Types</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47518C13" w14:textId="77777777" w:rsidR="00B53395" w:rsidRPr="005050F0" w:rsidRDefault="00B53395" w:rsidP="00585C04">
            <w:pPr>
              <w:pStyle w:val="TAL"/>
              <w:rPr>
                <w:noProof/>
              </w:rPr>
            </w:pPr>
          </w:p>
        </w:tc>
      </w:tr>
      <w:tr w:rsidR="00B53395" w:rsidRPr="005050F0" w14:paraId="5DBF059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CB734AA" w14:textId="77777777" w:rsidR="00B53395" w:rsidRPr="005050F0" w:rsidRDefault="00B53395" w:rsidP="00585C0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C5DE3" w14:textId="77777777" w:rsidR="00B53395" w:rsidRPr="005050F0" w:rsidRDefault="00B53395" w:rsidP="00585C04">
            <w:pPr>
              <w:pStyle w:val="TAL"/>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A9852"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246E0"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5C4FC" w14:textId="77777777" w:rsidR="00B53395" w:rsidRPr="005050F0" w:rsidRDefault="00B53395" w:rsidP="00585C04">
            <w:pPr>
              <w:pStyle w:val="TAL"/>
              <w:rPr>
                <w:noProof/>
              </w:rPr>
            </w:pPr>
            <w:r w:rsidRPr="005050F0">
              <w:rPr>
                <w:noProof/>
              </w:rPr>
              <w:t>Get, Replace</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1752C793" w14:textId="77777777" w:rsidR="00B53395" w:rsidRPr="005050F0" w:rsidRDefault="00B53395" w:rsidP="00585C04">
            <w:pPr>
              <w:pStyle w:val="TAL"/>
              <w:rPr>
                <w:noProof/>
              </w:rPr>
            </w:pPr>
          </w:p>
        </w:tc>
      </w:tr>
      <w:tr w:rsidR="00B53395" w:rsidRPr="005050F0" w14:paraId="3EC1E02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445DAEE"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C9FFA"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w:t>
            </w:r>
            <w:r w:rsidRPr="005050F0">
              <w:rPr>
                <w:noProof/>
                <w:lang w:eastAsia="ko-KR"/>
              </w:rPr>
              <w:t xml:space="preserve">MCVideo </w:t>
            </w:r>
            <w:r w:rsidRPr="005050F0">
              <w:rPr>
                <w:noProof/>
              </w:rPr>
              <w:t xml:space="preserve">emergency </w:t>
            </w:r>
            <w:r w:rsidRPr="005050F0">
              <w:rPr>
                <w:noProof/>
                <w:lang w:eastAsia="ko-KR"/>
              </w:rPr>
              <w:t xml:space="preserve">private </w:t>
            </w:r>
            <w:r w:rsidRPr="005050F0">
              <w:rPr>
                <w:noProof/>
              </w:rPr>
              <w:t>call</w:t>
            </w:r>
            <w:r w:rsidRPr="005050F0">
              <w:rPr>
                <w:noProof/>
                <w:lang w:eastAsia="ko-KR"/>
              </w:rPr>
              <w:t>.</w:t>
            </w:r>
          </w:p>
        </w:tc>
      </w:tr>
    </w:tbl>
    <w:p w14:paraId="2EC244EA" w14:textId="77777777" w:rsidR="00B53395" w:rsidRPr="005050F0" w:rsidRDefault="00B53395" w:rsidP="00B53395">
      <w:pPr>
        <w:rPr>
          <w:noProof/>
          <w:lang w:eastAsia="ko-KR"/>
        </w:rPr>
      </w:pPr>
    </w:p>
    <w:p w14:paraId="6DDA96AD"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 xml:space="preserve">MCVideo </w:t>
      </w:r>
      <w:r w:rsidRPr="005050F0">
        <w:rPr>
          <w:noProof/>
        </w:rPr>
        <w:t xml:space="preserve">user is authorised to make an </w:t>
      </w:r>
      <w:r w:rsidRPr="005050F0">
        <w:rPr>
          <w:noProof/>
          <w:lang w:eastAsia="ko-KR"/>
        </w:rPr>
        <w:t xml:space="preserve">MCVideo </w:t>
      </w:r>
      <w:r w:rsidRPr="005050F0">
        <w:rPr>
          <w:noProof/>
        </w:rPr>
        <w:t>emergency private call</w:t>
      </w:r>
      <w:r w:rsidRPr="005050F0">
        <w:rPr>
          <w:noProof/>
          <w:lang w:eastAsia="ko-KR"/>
        </w:rPr>
        <w:t>.</w:t>
      </w:r>
    </w:p>
    <w:p w14:paraId="75D36A99"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MCVideo </w:t>
      </w:r>
      <w:r w:rsidRPr="005050F0">
        <w:rPr>
          <w:noProof/>
        </w:rPr>
        <w:t>emergency private call</w:t>
      </w:r>
      <w:r w:rsidRPr="005050F0">
        <w:rPr>
          <w:noProof/>
          <w:lang w:eastAsia="ko-KR"/>
        </w:rPr>
        <w:t>.</w:t>
      </w:r>
    </w:p>
    <w:p w14:paraId="4AAD643F" w14:textId="77777777" w:rsidR="00B53395" w:rsidRPr="005050F0" w:rsidRDefault="00B53395" w:rsidP="00B53395">
      <w:pPr>
        <w:pStyle w:val="Heading3"/>
        <w:rPr>
          <w:noProof/>
          <w:lang w:eastAsia="ko-KR"/>
        </w:rPr>
      </w:pPr>
      <w:bookmarkStart w:id="4175" w:name="_Toc176344949"/>
      <w:r w:rsidRPr="005050F0">
        <w:rPr>
          <w:noProof/>
        </w:rPr>
        <w:t>13.2.</w:t>
      </w:r>
      <w:r w:rsidRPr="005050F0">
        <w:rPr>
          <w:noProof/>
          <w:lang w:eastAsia="ko-KR"/>
        </w:rPr>
        <w:t>38Q</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EmergencyCall/CancelPriority</w:t>
      </w:r>
      <w:bookmarkEnd w:id="4175"/>
    </w:p>
    <w:p w14:paraId="78EB97A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38Q</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EmergencyCall/CancelPriority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3"/>
        <w:gridCol w:w="1320"/>
        <w:gridCol w:w="2152"/>
        <w:gridCol w:w="1948"/>
        <w:gridCol w:w="2345"/>
      </w:tblGrid>
      <w:tr w:rsidR="00B53395" w:rsidRPr="005050F0" w14:paraId="4BEE9D3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126E367"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EmergencyCall/CancelPriority</w:t>
            </w:r>
          </w:p>
        </w:tc>
      </w:tr>
      <w:tr w:rsidR="00B53395" w:rsidRPr="005050F0" w14:paraId="01502D7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C11322D"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B154" w14:textId="77777777" w:rsidR="00B53395" w:rsidRPr="005050F0" w:rsidRDefault="00B53395" w:rsidP="00585C04">
            <w:pPr>
              <w:pStyle w:val="TAL"/>
              <w:rPr>
                <w:noProof/>
              </w:rPr>
            </w:pPr>
            <w:r w:rsidRPr="005050F0">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5BA35"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56329" w14:textId="77777777" w:rsidR="00B53395" w:rsidRPr="005050F0" w:rsidRDefault="00B53395"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A08EB" w14:textId="77777777" w:rsidR="00B53395" w:rsidRPr="005050F0" w:rsidRDefault="00B53395" w:rsidP="00585C04">
            <w:pPr>
              <w:pStyle w:val="TAL"/>
              <w:rPr>
                <w:noProof/>
              </w:rPr>
            </w:pPr>
            <w:r w:rsidRPr="005050F0">
              <w:rPr>
                <w:noProof/>
              </w:rPr>
              <w:t>Min. Access Types</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00D4DDDE" w14:textId="77777777" w:rsidR="00B53395" w:rsidRPr="005050F0" w:rsidRDefault="00B53395" w:rsidP="00585C04">
            <w:pPr>
              <w:pStyle w:val="TAL"/>
              <w:rPr>
                <w:noProof/>
              </w:rPr>
            </w:pPr>
          </w:p>
        </w:tc>
      </w:tr>
      <w:tr w:rsidR="00B53395" w:rsidRPr="005050F0" w14:paraId="149EFEED"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EE1C2E"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BFB24" w14:textId="77777777" w:rsidR="00B53395" w:rsidRPr="005050F0" w:rsidRDefault="00B53395" w:rsidP="00585C04">
            <w:pPr>
              <w:pStyle w:val="TAL"/>
              <w:rPr>
                <w:noProof/>
              </w:rPr>
            </w:pPr>
            <w:r w:rsidRPr="005050F0">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E9148"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86514" w14:textId="77777777" w:rsidR="00B53395" w:rsidRPr="005050F0" w:rsidRDefault="00B53395"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A75A7" w14:textId="77777777" w:rsidR="00B53395" w:rsidRPr="005050F0" w:rsidRDefault="00B53395" w:rsidP="00585C04">
            <w:pPr>
              <w:pStyle w:val="TAL"/>
              <w:rPr>
                <w:noProof/>
              </w:rPr>
            </w:pPr>
            <w:r w:rsidRPr="005050F0">
              <w:rPr>
                <w:noProof/>
              </w:rPr>
              <w:t>Get, Replace</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4D042CA" w14:textId="77777777" w:rsidR="00B53395" w:rsidRPr="005050F0" w:rsidRDefault="00B53395" w:rsidP="00585C04">
            <w:pPr>
              <w:pStyle w:val="TAL"/>
              <w:rPr>
                <w:noProof/>
              </w:rPr>
            </w:pPr>
          </w:p>
        </w:tc>
      </w:tr>
      <w:tr w:rsidR="00B53395" w:rsidRPr="005050F0" w14:paraId="37C746F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32A695C7"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CCB84D"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uthorisation to cancel emergency priority in a</w:t>
            </w:r>
            <w:r w:rsidRPr="005050F0">
              <w:rPr>
                <w:noProof/>
                <w:lang w:eastAsia="ko-KR"/>
              </w:rPr>
              <w:t>n</w:t>
            </w:r>
            <w:r w:rsidRPr="005050F0">
              <w:rPr>
                <w:noProof/>
              </w:rPr>
              <w:t xml:space="preserve"> </w:t>
            </w:r>
            <w:r w:rsidRPr="005050F0">
              <w:rPr>
                <w:noProof/>
                <w:lang w:eastAsia="ko-KR"/>
              </w:rPr>
              <w:t xml:space="preserve">MCVideo emergency </w:t>
            </w:r>
            <w:r w:rsidRPr="005050F0">
              <w:rPr>
                <w:noProof/>
              </w:rPr>
              <w:t>private call by an authori</w:t>
            </w:r>
            <w:r w:rsidRPr="005050F0">
              <w:rPr>
                <w:noProof/>
                <w:lang w:eastAsia="ko-KR"/>
              </w:rPr>
              <w:t>s</w:t>
            </w:r>
            <w:r w:rsidRPr="005050F0">
              <w:rPr>
                <w:noProof/>
              </w:rPr>
              <w:t xml:space="preserve">ed </w:t>
            </w:r>
            <w:r w:rsidRPr="005050F0">
              <w:rPr>
                <w:noProof/>
                <w:lang w:eastAsia="ko-KR"/>
              </w:rPr>
              <w:t>MCVideo</w:t>
            </w:r>
            <w:r w:rsidRPr="005050F0">
              <w:rPr>
                <w:noProof/>
              </w:rPr>
              <w:t xml:space="preserve"> user</w:t>
            </w:r>
            <w:r w:rsidRPr="005050F0">
              <w:rPr>
                <w:noProof/>
                <w:lang w:eastAsia="ko-KR"/>
              </w:rPr>
              <w:t>.</w:t>
            </w:r>
          </w:p>
        </w:tc>
      </w:tr>
    </w:tbl>
    <w:p w14:paraId="72FAB8F6" w14:textId="77777777" w:rsidR="00B53395" w:rsidRPr="005050F0" w:rsidRDefault="00B53395" w:rsidP="00B53395">
      <w:pPr>
        <w:rPr>
          <w:noProof/>
          <w:lang w:eastAsia="ko-KR"/>
        </w:rPr>
      </w:pPr>
    </w:p>
    <w:p w14:paraId="1796B4E6"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cancel an emergency priority in a</w:t>
      </w:r>
      <w:r w:rsidRPr="005050F0">
        <w:rPr>
          <w:noProof/>
          <w:lang w:eastAsia="ko-KR"/>
        </w:rPr>
        <w:t>n</w:t>
      </w:r>
      <w:r w:rsidRPr="005050F0">
        <w:rPr>
          <w:noProof/>
        </w:rPr>
        <w:t xml:space="preserve"> </w:t>
      </w:r>
      <w:r w:rsidRPr="005050F0">
        <w:rPr>
          <w:noProof/>
          <w:lang w:eastAsia="ko-KR"/>
        </w:rPr>
        <w:t xml:space="preserve">MCVideo </w:t>
      </w:r>
      <w:r w:rsidRPr="005050F0">
        <w:rPr>
          <w:noProof/>
        </w:rPr>
        <w:t>private call</w:t>
      </w:r>
      <w:r w:rsidRPr="005050F0">
        <w:rPr>
          <w:noProof/>
          <w:lang w:eastAsia="ko-KR"/>
        </w:rPr>
        <w:t>.</w:t>
      </w:r>
    </w:p>
    <w:p w14:paraId="0BA69507"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authorised to cancel an emergency priority in a</w:t>
      </w:r>
      <w:r w:rsidRPr="005050F0">
        <w:rPr>
          <w:noProof/>
          <w:lang w:eastAsia="ko-KR"/>
        </w:rPr>
        <w:t>n</w:t>
      </w:r>
      <w:r w:rsidRPr="005050F0">
        <w:rPr>
          <w:noProof/>
        </w:rPr>
        <w:t xml:space="preserve"> </w:t>
      </w:r>
      <w:r w:rsidRPr="005050F0">
        <w:rPr>
          <w:noProof/>
          <w:lang w:eastAsia="ko-KR"/>
        </w:rPr>
        <w:t xml:space="preserve">MPCTT </w:t>
      </w:r>
      <w:r w:rsidRPr="005050F0">
        <w:rPr>
          <w:noProof/>
        </w:rPr>
        <w:t>private call</w:t>
      </w:r>
      <w:r w:rsidRPr="005050F0">
        <w:rPr>
          <w:noProof/>
          <w:lang w:eastAsia="ko-KR"/>
        </w:rPr>
        <w:t>.</w:t>
      </w:r>
    </w:p>
    <w:p w14:paraId="10AFED3C" w14:textId="77777777" w:rsidR="00B53395" w:rsidRPr="005050F0" w:rsidRDefault="00B53395" w:rsidP="00B53395">
      <w:pPr>
        <w:pStyle w:val="Heading3"/>
        <w:rPr>
          <w:noProof/>
          <w:lang w:eastAsia="ko-KR"/>
        </w:rPr>
      </w:pPr>
      <w:bookmarkStart w:id="4176" w:name="_Toc176344950"/>
      <w:r w:rsidRPr="005050F0">
        <w:rPr>
          <w:noProof/>
        </w:rPr>
        <w:t>13.2.</w:t>
      </w:r>
      <w:r w:rsidRPr="005050F0">
        <w:rPr>
          <w:noProof/>
          <w:lang w:eastAsia="ko-KR"/>
        </w:rPr>
        <w:t>38R</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253BF8" w:rsidRPr="005050F0">
        <w:rPr>
          <w:noProof/>
          <w:lang w:eastAsia="ko-KR"/>
        </w:rPr>
        <w:br/>
      </w:r>
      <w:r w:rsidRPr="005050F0">
        <w:rPr>
          <w:noProof/>
          <w:lang w:eastAsia="ko-KR"/>
        </w:rPr>
        <w:t>MCVideoPrivateRecipient</w:t>
      </w:r>
      <w:bookmarkEnd w:id="4176"/>
    </w:p>
    <w:p w14:paraId="482CD968"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38R</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PrivateCall/EmergencyCall/MCVideoPrivateRecipient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601"/>
        <w:gridCol w:w="1310"/>
        <w:gridCol w:w="2053"/>
        <w:gridCol w:w="1866"/>
        <w:gridCol w:w="2168"/>
      </w:tblGrid>
      <w:tr w:rsidR="00B53395" w:rsidRPr="005050F0" w14:paraId="5E1E99B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B9D56F9"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/EmergencyCall/MCVideoPrivateRecipient</w:t>
            </w:r>
          </w:p>
        </w:tc>
      </w:tr>
      <w:tr w:rsidR="00B53395" w:rsidRPr="005050F0" w14:paraId="461CC10B"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56FD2800" w14:textId="77777777" w:rsidR="00B53395" w:rsidRPr="005050F0" w:rsidRDefault="00B53395" w:rsidP="00585C0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46C41" w14:textId="77777777" w:rsidR="00B53395" w:rsidRPr="005050F0" w:rsidRDefault="00B53395" w:rsidP="00585C04">
            <w:pPr>
              <w:pStyle w:val="TAL"/>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9D4CD" w14:textId="77777777" w:rsidR="00B53395" w:rsidRPr="005050F0" w:rsidRDefault="00B53395" w:rsidP="00585C04">
            <w:pPr>
              <w:pStyle w:val="TAL"/>
              <w:rPr>
                <w:noProof/>
              </w:rPr>
            </w:pPr>
            <w:r w:rsidRPr="005050F0">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5987D" w14:textId="77777777" w:rsidR="00B53395" w:rsidRPr="005050F0" w:rsidRDefault="00B53395" w:rsidP="00585C04">
            <w:pPr>
              <w:pStyle w:val="TAL"/>
              <w:rPr>
                <w:noProof/>
              </w:rPr>
            </w:pPr>
            <w:r w:rsidRPr="005050F0">
              <w:rPr>
                <w:noProof/>
              </w:rPr>
              <w:t>Format</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7A8FC" w14:textId="77777777" w:rsidR="00B53395" w:rsidRPr="005050F0" w:rsidRDefault="00B53395" w:rsidP="00585C04">
            <w:pPr>
              <w:pStyle w:val="TAL"/>
              <w:rPr>
                <w:noProof/>
              </w:rPr>
            </w:pPr>
            <w:r w:rsidRPr="005050F0">
              <w:rPr>
                <w:noProof/>
              </w:rPr>
              <w:t>Min. Access Types</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6AEAA083" w14:textId="77777777" w:rsidR="00B53395" w:rsidRPr="005050F0" w:rsidRDefault="00B53395" w:rsidP="00585C04">
            <w:pPr>
              <w:pStyle w:val="TAL"/>
              <w:rPr>
                <w:noProof/>
              </w:rPr>
            </w:pPr>
          </w:p>
        </w:tc>
      </w:tr>
      <w:tr w:rsidR="00B53395" w:rsidRPr="005050F0" w14:paraId="6F11B6FB"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58269BC9" w14:textId="77777777" w:rsidR="00B53395" w:rsidRPr="005050F0" w:rsidRDefault="00B53395" w:rsidP="00585C0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35139" w14:textId="77777777" w:rsidR="00B53395" w:rsidRPr="005050F0" w:rsidRDefault="00B53395" w:rsidP="00585C04">
            <w:pPr>
              <w:pStyle w:val="TAL"/>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FE46E" w14:textId="77777777" w:rsidR="00B53395" w:rsidRPr="005050F0" w:rsidRDefault="00B53395" w:rsidP="00585C04">
            <w:pPr>
              <w:pStyle w:val="TAL"/>
              <w:rPr>
                <w:noProof/>
                <w:lang w:eastAsia="ko-KR"/>
              </w:rPr>
            </w:pPr>
            <w:r w:rsidRPr="005050F0">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B18F1" w14:textId="77777777" w:rsidR="00B53395" w:rsidRPr="005050F0" w:rsidRDefault="00B53395" w:rsidP="00585C04">
            <w:pPr>
              <w:pStyle w:val="TAL"/>
              <w:rPr>
                <w:noProof/>
                <w:lang w:eastAsia="ko-KR"/>
              </w:rPr>
            </w:pPr>
            <w:r w:rsidRPr="005050F0">
              <w:rPr>
                <w:noProof/>
                <w:lang w:eastAsia="ko-KR"/>
              </w:rPr>
              <w:t>node</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AC3E" w14:textId="77777777" w:rsidR="00B53395" w:rsidRPr="005050F0" w:rsidRDefault="00B53395" w:rsidP="00585C04">
            <w:pPr>
              <w:pStyle w:val="TAL"/>
              <w:rPr>
                <w:noProof/>
              </w:rPr>
            </w:pPr>
            <w:r w:rsidRPr="005050F0">
              <w:rPr>
                <w:noProof/>
              </w:rPr>
              <w:t>Get, Replace</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4E24A66E" w14:textId="77777777" w:rsidR="00B53395" w:rsidRPr="005050F0" w:rsidRDefault="00B53395" w:rsidP="00585C04">
            <w:pPr>
              <w:pStyle w:val="TAL"/>
              <w:rPr>
                <w:noProof/>
              </w:rPr>
            </w:pPr>
          </w:p>
        </w:tc>
      </w:tr>
      <w:tr w:rsidR="00B53395" w:rsidRPr="005050F0" w14:paraId="33CA8A41"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FFFFFF"/>
            </w:tcBorders>
            <w:shd w:val="clear" w:color="auto" w:fill="auto"/>
          </w:tcPr>
          <w:p w14:paraId="15A5A00A" w14:textId="77777777" w:rsidR="00B53395" w:rsidRPr="005050F0" w:rsidRDefault="00B53395" w:rsidP="00585C04">
            <w:pPr>
              <w:jc w:val="center"/>
              <w:rPr>
                <w:b/>
                <w:noProof/>
              </w:rPr>
            </w:pPr>
          </w:p>
        </w:tc>
        <w:tc>
          <w:tcPr>
            <w:tcW w:w="898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965FE" w14:textId="77777777" w:rsidR="00B53395" w:rsidRPr="005050F0" w:rsidRDefault="00B53395" w:rsidP="00585C04">
            <w:pPr>
              <w:rPr>
                <w:noProof/>
                <w:lang w:eastAsia="ko-KR"/>
              </w:rPr>
            </w:pPr>
            <w:r w:rsidRPr="005050F0">
              <w:rPr>
                <w:noProof/>
              </w:rPr>
              <w:t xml:space="preserve">This interior node is a placeholder for </w:t>
            </w:r>
            <w:r w:rsidRPr="005050F0">
              <w:rPr>
                <w:noProof/>
                <w:lang w:eastAsia="ko-KR"/>
              </w:rPr>
              <w:t>the MCVideo private r</w:t>
            </w:r>
            <w:r w:rsidRPr="005050F0">
              <w:rPr>
                <w:noProof/>
              </w:rPr>
              <w:t xml:space="preserve">ecipient for an </w:t>
            </w:r>
            <w:r w:rsidRPr="005050F0">
              <w:rPr>
                <w:noProof/>
                <w:lang w:eastAsia="ko-KR"/>
              </w:rPr>
              <w:t xml:space="preserve">MCVideo </w:t>
            </w:r>
            <w:r w:rsidRPr="005050F0">
              <w:rPr>
                <w:noProof/>
              </w:rPr>
              <w:t>emergency private call</w:t>
            </w:r>
            <w:r w:rsidRPr="005050F0">
              <w:rPr>
                <w:noProof/>
                <w:lang w:eastAsia="ko-KR"/>
              </w:rPr>
              <w:t>.</w:t>
            </w:r>
          </w:p>
        </w:tc>
      </w:tr>
    </w:tbl>
    <w:p w14:paraId="7C26B64D" w14:textId="77777777" w:rsidR="00B53395" w:rsidRPr="005050F0" w:rsidRDefault="00B53395" w:rsidP="00B53395">
      <w:pPr>
        <w:rPr>
          <w:noProof/>
          <w:lang w:eastAsia="ko-KR"/>
        </w:rPr>
      </w:pPr>
    </w:p>
    <w:p w14:paraId="742CAE3E" w14:textId="77777777" w:rsidR="00B53395" w:rsidRPr="005050F0" w:rsidRDefault="00B53395" w:rsidP="00B53395">
      <w:pPr>
        <w:pStyle w:val="Heading3"/>
        <w:rPr>
          <w:noProof/>
          <w:lang w:eastAsia="ko-KR"/>
        </w:rPr>
      </w:pPr>
      <w:bookmarkStart w:id="4177" w:name="_Toc176344951"/>
      <w:r w:rsidRPr="005050F0">
        <w:rPr>
          <w:noProof/>
          <w:lang w:eastAsia="ko-KR"/>
        </w:rPr>
        <w:t>13.</w:t>
      </w:r>
      <w:r w:rsidRPr="005050F0">
        <w:rPr>
          <w:noProof/>
        </w:rPr>
        <w:t>2.38S</w:t>
      </w:r>
      <w:r w:rsidRPr="005050F0">
        <w:rPr>
          <w:noProof/>
        </w:rPr>
        <w:tab/>
        <w:t>/</w:t>
      </w:r>
      <w:r w:rsidRPr="005050F0">
        <w:rPr>
          <w:i/>
          <w:iCs/>
          <w:noProof/>
        </w:rPr>
        <w:t>&lt;x&gt;</w:t>
      </w:r>
      <w:r w:rsidRPr="005050F0">
        <w:rPr>
          <w:noProof/>
        </w:rPr>
        <w:t>/&lt;x&gt;/Common/</w:t>
      </w:r>
      <w:r w:rsidRPr="005050F0">
        <w:rPr>
          <w:noProof/>
          <w:lang w:eastAsia="ko-KR"/>
        </w:rPr>
        <w:t>PrivateCall/EmergencyCall/</w:t>
      </w:r>
      <w:r w:rsidR="00253BF8" w:rsidRPr="005050F0">
        <w:rPr>
          <w:noProof/>
          <w:lang w:eastAsia="ko-KR"/>
        </w:rPr>
        <w:br/>
      </w:r>
      <w:r w:rsidRPr="005050F0">
        <w:rPr>
          <w:noProof/>
          <w:lang w:eastAsia="ko-KR"/>
        </w:rPr>
        <w:t>MCVideoPrivateRecipient</w:t>
      </w:r>
      <w:r w:rsidRPr="005050F0">
        <w:rPr>
          <w:noProof/>
        </w:rPr>
        <w:t>/Entry</w:t>
      </w:r>
      <w:bookmarkEnd w:id="4177"/>
    </w:p>
    <w:p w14:paraId="71256D8B"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38S</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w:t>
      </w:r>
      <w:r w:rsidRPr="005050F0">
        <w:rPr>
          <w:noProof/>
        </w:rPr>
        <w:t>EmergencyCall/</w:t>
      </w:r>
      <w:r w:rsidRPr="005050F0">
        <w:rPr>
          <w:noProof/>
          <w:lang w:eastAsia="ko-KR"/>
        </w:rPr>
        <w:t>MCVideoPrivate</w:t>
      </w:r>
      <w:r w:rsidRPr="005050F0">
        <w:rPr>
          <w:noProof/>
        </w:rPr>
        <w:t>Recipient/Entry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4"/>
        <w:gridCol w:w="1951"/>
        <w:gridCol w:w="2323"/>
      </w:tblGrid>
      <w:tr w:rsidR="00B53395" w:rsidRPr="005050F0" w14:paraId="42AEECD9"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3E8526D"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w:t>
            </w:r>
            <w:r w:rsidRPr="005050F0">
              <w:rPr>
                <w:noProof/>
              </w:rPr>
              <w:t>EmergencyCall/</w:t>
            </w:r>
            <w:r w:rsidRPr="005050F0">
              <w:rPr>
                <w:noProof/>
                <w:lang w:eastAsia="ko-KR"/>
              </w:rPr>
              <w:t>MCVideoPrivate</w:t>
            </w:r>
            <w:r w:rsidRPr="005050F0">
              <w:rPr>
                <w:noProof/>
              </w:rPr>
              <w:t>Recipient/Entry</w:t>
            </w:r>
          </w:p>
        </w:tc>
      </w:tr>
      <w:tr w:rsidR="00B53395" w:rsidRPr="005050F0" w14:paraId="36FAB883"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BC12516"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8982E"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2F8BA" w14:textId="77777777" w:rsidR="00B53395" w:rsidRPr="005050F0" w:rsidRDefault="00B53395" w:rsidP="00585C04">
            <w:pPr>
              <w:pStyle w:val="TAL"/>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CAD26" w14:textId="77777777" w:rsidR="00B53395" w:rsidRPr="005050F0" w:rsidRDefault="00B53395" w:rsidP="00585C04">
            <w:pPr>
              <w:pStyle w:val="TAL"/>
              <w:rPr>
                <w:noProof/>
              </w:rPr>
            </w:pPr>
            <w:r w:rsidRPr="005050F0">
              <w:rPr>
                <w:noProof/>
              </w:rPr>
              <w:t>Format</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396A" w14:textId="77777777" w:rsidR="00B53395" w:rsidRPr="005050F0" w:rsidRDefault="00B53395" w:rsidP="00585C04">
            <w:pPr>
              <w:pStyle w:val="TAL"/>
              <w:rPr>
                <w:noProof/>
              </w:rPr>
            </w:pPr>
            <w:r w:rsidRPr="005050F0">
              <w:rPr>
                <w:noProof/>
              </w:rPr>
              <w:t>Min. Access Types</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B264A3B" w14:textId="77777777" w:rsidR="00B53395" w:rsidRPr="005050F0" w:rsidRDefault="00B53395" w:rsidP="00585C04">
            <w:pPr>
              <w:pStyle w:val="TAL"/>
              <w:rPr>
                <w:noProof/>
              </w:rPr>
            </w:pPr>
          </w:p>
        </w:tc>
      </w:tr>
      <w:tr w:rsidR="00B53395" w:rsidRPr="005050F0" w14:paraId="425F92EE"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B8555D4"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A707E"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A80BE" w14:textId="77777777" w:rsidR="00B53395" w:rsidRPr="005050F0" w:rsidRDefault="00B53395" w:rsidP="00585C04">
            <w:pPr>
              <w:pStyle w:val="TAL"/>
              <w:rPr>
                <w:noProof/>
              </w:rPr>
            </w:pPr>
            <w:r w:rsidRPr="005050F0">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9D33D" w14:textId="77777777" w:rsidR="00B53395" w:rsidRPr="005050F0" w:rsidRDefault="00B53395" w:rsidP="00585C04">
            <w:pPr>
              <w:pStyle w:val="TAL"/>
              <w:rPr>
                <w:noProof/>
              </w:rPr>
            </w:pPr>
            <w:r w:rsidRPr="005050F0">
              <w:rPr>
                <w:noProof/>
              </w:rPr>
              <w:t>node</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99950" w14:textId="77777777" w:rsidR="00B53395" w:rsidRPr="005050F0" w:rsidRDefault="00B53395" w:rsidP="00585C04">
            <w:pPr>
              <w:pStyle w:val="TAL"/>
              <w:rPr>
                <w:noProof/>
              </w:rPr>
            </w:pPr>
            <w:r w:rsidRPr="005050F0">
              <w:rPr>
                <w:noProof/>
              </w:rPr>
              <w:t>Get, Replace</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09B56D8" w14:textId="77777777" w:rsidR="00B53395" w:rsidRPr="005050F0" w:rsidRDefault="00B53395" w:rsidP="00585C04">
            <w:pPr>
              <w:pStyle w:val="TAL"/>
              <w:rPr>
                <w:noProof/>
              </w:rPr>
            </w:pPr>
          </w:p>
        </w:tc>
      </w:tr>
      <w:tr w:rsidR="00B53395" w:rsidRPr="005050F0" w14:paraId="5974F099"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679494F7" w14:textId="77777777" w:rsidR="00B53395" w:rsidRPr="005050F0" w:rsidRDefault="00B53395"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23C622"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is a placeholder for the details of the MCVideo private r</w:t>
            </w:r>
            <w:r w:rsidRPr="005050F0">
              <w:rPr>
                <w:noProof/>
              </w:rPr>
              <w:t xml:space="preserve">ecipient for an </w:t>
            </w:r>
            <w:r w:rsidRPr="005050F0">
              <w:rPr>
                <w:noProof/>
                <w:lang w:eastAsia="ko-KR"/>
              </w:rPr>
              <w:t xml:space="preserve">MCVideo </w:t>
            </w:r>
            <w:r w:rsidRPr="005050F0">
              <w:rPr>
                <w:noProof/>
              </w:rPr>
              <w:t>emergency private call</w:t>
            </w:r>
            <w:r w:rsidRPr="005050F0">
              <w:rPr>
                <w:noProof/>
                <w:lang w:eastAsia="ko-KR"/>
              </w:rPr>
              <w:t>.</w:t>
            </w:r>
          </w:p>
        </w:tc>
      </w:tr>
    </w:tbl>
    <w:p w14:paraId="763F0D26" w14:textId="77777777" w:rsidR="00B53395" w:rsidRPr="005050F0" w:rsidRDefault="00B53395" w:rsidP="00B53395">
      <w:pPr>
        <w:rPr>
          <w:noProof/>
          <w:lang w:eastAsia="ko-KR"/>
        </w:rPr>
      </w:pPr>
    </w:p>
    <w:p w14:paraId="6BE85666" w14:textId="77777777" w:rsidR="00B53395" w:rsidRPr="005050F0" w:rsidRDefault="00B53395" w:rsidP="00B53395">
      <w:pPr>
        <w:pStyle w:val="Heading3"/>
        <w:rPr>
          <w:noProof/>
          <w:lang w:eastAsia="ko-KR"/>
        </w:rPr>
      </w:pPr>
      <w:bookmarkStart w:id="4178" w:name="_Toc176344952"/>
      <w:r w:rsidRPr="005050F0">
        <w:rPr>
          <w:noProof/>
        </w:rPr>
        <w:t>13.2.</w:t>
      </w:r>
      <w:r w:rsidRPr="005050F0">
        <w:rPr>
          <w:noProof/>
          <w:lang w:eastAsia="ko-KR"/>
        </w:rPr>
        <w:t>38T</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253BF8" w:rsidRPr="005050F0">
        <w:rPr>
          <w:noProof/>
          <w:lang w:eastAsia="ko-KR"/>
        </w:rPr>
        <w:br/>
      </w:r>
      <w:r w:rsidRPr="005050F0">
        <w:rPr>
          <w:noProof/>
          <w:lang w:eastAsia="ko-KR"/>
        </w:rPr>
        <w:t>MCVideoPrivateRecipient</w:t>
      </w:r>
      <w:r w:rsidRPr="005050F0">
        <w:rPr>
          <w:noProof/>
        </w:rPr>
        <w:t>/Entry/ID</w:t>
      </w:r>
      <w:bookmarkEnd w:id="4178"/>
    </w:p>
    <w:p w14:paraId="4B4780F6"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38T</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Pr="005050F0">
        <w:rPr>
          <w:noProof/>
          <w:lang w:eastAsia="ko-KR"/>
        </w:rPr>
        <w:t>MCVideoPrivate</w:t>
      </w:r>
      <w:r w:rsidRPr="005050F0">
        <w:rPr>
          <w:noProof/>
        </w:rPr>
        <w:t>Recipient/Entry/ID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1209"/>
        <w:gridCol w:w="1322"/>
        <w:gridCol w:w="2156"/>
        <w:gridCol w:w="1952"/>
        <w:gridCol w:w="2317"/>
      </w:tblGrid>
      <w:tr w:rsidR="00B53395" w:rsidRPr="005050F0" w14:paraId="44FF9AC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12B4B97"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Recipient/Entry/ID</w:t>
            </w:r>
          </w:p>
        </w:tc>
      </w:tr>
      <w:tr w:rsidR="00B53395" w:rsidRPr="005050F0" w14:paraId="333AADF8"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1CE088C0"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AEEC9"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78856" w14:textId="77777777" w:rsidR="00B53395" w:rsidRPr="005050F0" w:rsidRDefault="00B53395" w:rsidP="00585C04">
            <w:pPr>
              <w:pStyle w:val="TAL"/>
              <w:rPr>
                <w:noProof/>
              </w:rPr>
            </w:pPr>
            <w:r w:rsidRPr="005050F0">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613B2" w14:textId="77777777" w:rsidR="00B53395" w:rsidRPr="005050F0" w:rsidRDefault="00B53395"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E864E" w14:textId="77777777" w:rsidR="00B53395" w:rsidRPr="005050F0" w:rsidRDefault="00B53395" w:rsidP="00585C04">
            <w:pPr>
              <w:pStyle w:val="TAL"/>
              <w:rPr>
                <w:noProof/>
              </w:rPr>
            </w:pPr>
            <w:r w:rsidRPr="005050F0">
              <w:rPr>
                <w:noProof/>
              </w:rPr>
              <w:t>Min. Access Types</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5EF334BA" w14:textId="77777777" w:rsidR="00B53395" w:rsidRPr="005050F0" w:rsidRDefault="00B53395" w:rsidP="00585C04">
            <w:pPr>
              <w:pStyle w:val="TAL"/>
              <w:rPr>
                <w:noProof/>
              </w:rPr>
            </w:pPr>
          </w:p>
        </w:tc>
      </w:tr>
      <w:tr w:rsidR="00B53395" w:rsidRPr="005050F0" w14:paraId="039F54A3"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6D30DA3C"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11328"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8939D" w14:textId="77777777" w:rsidR="00B53395" w:rsidRPr="005050F0" w:rsidRDefault="00B53395" w:rsidP="00585C04">
            <w:pPr>
              <w:pStyle w:val="TAL"/>
              <w:rPr>
                <w:noProof/>
              </w:rPr>
            </w:pPr>
            <w:r w:rsidRPr="005050F0">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BCB5" w14:textId="77777777" w:rsidR="00B53395" w:rsidRPr="005050F0" w:rsidRDefault="00B53395" w:rsidP="00585C04">
            <w:pPr>
              <w:pStyle w:val="TAL"/>
              <w:rPr>
                <w:noProof/>
              </w:rPr>
            </w:pPr>
            <w:r w:rsidRPr="005050F0">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B6151" w14:textId="77777777" w:rsidR="00B53395" w:rsidRPr="005050F0" w:rsidRDefault="00B53395" w:rsidP="00585C04">
            <w:pPr>
              <w:pStyle w:val="TAL"/>
              <w:rPr>
                <w:noProof/>
              </w:rPr>
            </w:pPr>
            <w:r w:rsidRPr="005050F0">
              <w:rPr>
                <w:noProof/>
              </w:rPr>
              <w:t>Get, Replace</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07813A1E" w14:textId="77777777" w:rsidR="00B53395" w:rsidRPr="005050F0" w:rsidRDefault="00B53395" w:rsidP="00585C04">
            <w:pPr>
              <w:pStyle w:val="TAL"/>
              <w:rPr>
                <w:noProof/>
              </w:rPr>
            </w:pPr>
          </w:p>
        </w:tc>
      </w:tr>
      <w:tr w:rsidR="00B53395" w:rsidRPr="005050F0" w14:paraId="7C848D79"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FFFFFF"/>
            </w:tcBorders>
            <w:shd w:val="clear" w:color="auto" w:fill="auto"/>
          </w:tcPr>
          <w:p w14:paraId="127EAC7C" w14:textId="77777777" w:rsidR="00B53395" w:rsidRPr="005050F0" w:rsidRDefault="00B53395" w:rsidP="00585C04">
            <w:pPr>
              <w:jc w:val="center"/>
              <w:rPr>
                <w:b/>
                <w:noProof/>
              </w:rPr>
            </w:pPr>
          </w:p>
        </w:tc>
        <w:tc>
          <w:tcPr>
            <w:tcW w:w="894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BDE86" w14:textId="77777777" w:rsidR="00B53395" w:rsidRPr="005050F0" w:rsidRDefault="00B53395" w:rsidP="00585C04">
            <w:pPr>
              <w:rPr>
                <w:noProof/>
                <w:lang w:eastAsia="ko-KR"/>
              </w:rPr>
            </w:pPr>
            <w:r w:rsidRPr="005050F0">
              <w:rPr>
                <w:noProof/>
              </w:rPr>
              <w:t xml:space="preserve">This leaf node </w:t>
            </w:r>
            <w:r w:rsidRPr="005050F0">
              <w:rPr>
                <w:noProof/>
                <w:lang w:eastAsia="ko-KR"/>
              </w:rPr>
              <w:t>indicates the MCVideo private recipient</w:t>
            </w:r>
            <w:r w:rsidRPr="005050F0">
              <w:rPr>
                <w:noProof/>
              </w:rPr>
              <w:t xml:space="preserve"> used upon certain criteria on initiation of an MCVideo emergency private call</w:t>
            </w:r>
            <w:r w:rsidRPr="005050F0">
              <w:rPr>
                <w:noProof/>
                <w:lang w:eastAsia="ko-KR"/>
              </w:rPr>
              <w:t>.</w:t>
            </w:r>
          </w:p>
        </w:tc>
      </w:tr>
    </w:tbl>
    <w:p w14:paraId="04345026" w14:textId="77777777" w:rsidR="00B53395" w:rsidRPr="005050F0" w:rsidRDefault="00B53395" w:rsidP="00B53395">
      <w:pPr>
        <w:rPr>
          <w:noProof/>
          <w:lang w:eastAsia="ko-KR"/>
        </w:rPr>
      </w:pPr>
    </w:p>
    <w:p w14:paraId="65F37893" w14:textId="77777777" w:rsidR="00B53395" w:rsidRPr="005050F0" w:rsidRDefault="00B53395" w:rsidP="00B53395">
      <w:pPr>
        <w:pStyle w:val="Heading3"/>
        <w:rPr>
          <w:noProof/>
          <w:lang w:eastAsia="ko-KR"/>
        </w:rPr>
      </w:pPr>
      <w:bookmarkStart w:id="4179" w:name="_Toc176344953"/>
      <w:r w:rsidRPr="005050F0">
        <w:rPr>
          <w:noProof/>
          <w:lang w:eastAsia="ko-KR"/>
        </w:rPr>
        <w:t>13.</w:t>
      </w:r>
      <w:r w:rsidRPr="005050F0">
        <w:rPr>
          <w:noProof/>
        </w:rPr>
        <w:t>2.</w:t>
      </w:r>
      <w:r w:rsidRPr="005050F0">
        <w:rPr>
          <w:noProof/>
          <w:lang w:eastAsia="ko-KR"/>
        </w:rPr>
        <w:t>38U</w:t>
      </w:r>
      <w:r w:rsidRPr="005050F0">
        <w:rPr>
          <w:noProof/>
        </w:rPr>
        <w:tab/>
        <w:t>/</w:t>
      </w:r>
      <w:r w:rsidRPr="005050F0">
        <w:rPr>
          <w:i/>
          <w:iCs/>
          <w:noProof/>
        </w:rPr>
        <w:t>&lt;x&gt;</w:t>
      </w:r>
      <w:r w:rsidRPr="005050F0">
        <w:rPr>
          <w:noProof/>
        </w:rPr>
        <w:t>/&lt;x&gt;/Common/PrivateCall/</w:t>
      </w:r>
      <w:r w:rsidRPr="005050F0">
        <w:rPr>
          <w:noProof/>
          <w:lang w:eastAsia="ko-KR"/>
        </w:rPr>
        <w:t>EmergencyCall/</w:t>
      </w:r>
      <w:r w:rsidRPr="005050F0">
        <w:rPr>
          <w:noProof/>
          <w:lang w:eastAsia="ko-KR"/>
        </w:rPr>
        <w:br/>
        <w:t>MCVideoPrivateRecipient</w:t>
      </w:r>
      <w:r w:rsidRPr="005050F0">
        <w:rPr>
          <w:noProof/>
        </w:rPr>
        <w:t>/Entry/DiscoveryGroupID</w:t>
      </w:r>
      <w:bookmarkEnd w:id="4179"/>
    </w:p>
    <w:p w14:paraId="4865972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38U</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EmergencyCall/MCVideoPrivateRecipient</w:t>
      </w:r>
      <w:r w:rsidRPr="005050F0">
        <w:rPr>
          <w:noProof/>
        </w:rPr>
        <w: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0"/>
        <w:gridCol w:w="1970"/>
        <w:gridCol w:w="2269"/>
      </w:tblGrid>
      <w:tr w:rsidR="00B53395" w:rsidRPr="005050F0" w14:paraId="23048EEE"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C63FD97"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EmergencyCall/MCVideoPrivateRecipient</w:t>
            </w:r>
            <w:r w:rsidRPr="005050F0">
              <w:rPr>
                <w:noProof/>
              </w:rPr>
              <w:t>/Entry/DiscoveryGroupID</w:t>
            </w:r>
          </w:p>
        </w:tc>
      </w:tr>
      <w:tr w:rsidR="00B53395" w:rsidRPr="005050F0" w14:paraId="1C9F58D0"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EC0AB8"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3E88B"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D0312" w14:textId="77777777" w:rsidR="00B53395" w:rsidRPr="005050F0" w:rsidRDefault="00B53395" w:rsidP="00585C04">
            <w:pPr>
              <w:pStyle w:val="TAL"/>
              <w:rPr>
                <w:noProof/>
              </w:rPr>
            </w:pPr>
            <w:r w:rsidRPr="005050F0">
              <w:rPr>
                <w:noProof/>
              </w:rPr>
              <w:t>Occurrence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BC88A" w14:textId="77777777" w:rsidR="00B53395" w:rsidRPr="005050F0" w:rsidRDefault="00B53395" w:rsidP="00585C04">
            <w:pPr>
              <w:pStyle w:val="TAL"/>
              <w:rPr>
                <w:noProof/>
              </w:rPr>
            </w:pPr>
            <w:r w:rsidRPr="005050F0">
              <w:rPr>
                <w:noProof/>
              </w:rPr>
              <w:t>Format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951C4" w14:textId="77777777" w:rsidR="00B53395" w:rsidRPr="005050F0" w:rsidRDefault="00B53395" w:rsidP="00585C04">
            <w:pPr>
              <w:pStyle w:val="TAL"/>
              <w:rPr>
                <w:noProof/>
              </w:rPr>
            </w:pPr>
            <w:r w:rsidRPr="005050F0">
              <w:rPr>
                <w:noProof/>
              </w:rPr>
              <w:t>Min. Access Types</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7A229AF3" w14:textId="77777777" w:rsidR="00B53395" w:rsidRPr="005050F0" w:rsidRDefault="00B53395" w:rsidP="00585C04">
            <w:pPr>
              <w:pStyle w:val="TAL"/>
              <w:rPr>
                <w:noProof/>
              </w:rPr>
            </w:pPr>
          </w:p>
        </w:tc>
      </w:tr>
      <w:tr w:rsidR="00B53395" w:rsidRPr="005050F0" w14:paraId="69361F9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1ED2D8"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B738C"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C9BDA" w14:textId="77777777" w:rsidR="00B53395" w:rsidRPr="005050F0" w:rsidRDefault="00B53395" w:rsidP="00585C04">
            <w:pPr>
              <w:pStyle w:val="TAL"/>
              <w:rPr>
                <w:noProof/>
              </w:rPr>
            </w:pPr>
            <w:r w:rsidRPr="005050F0">
              <w:rPr>
                <w:noProof/>
              </w:rPr>
              <w:t>One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3B371" w14:textId="77777777" w:rsidR="00B53395" w:rsidRPr="005050F0" w:rsidRDefault="00B53395" w:rsidP="00585C04">
            <w:pPr>
              <w:pStyle w:val="TAL"/>
              <w:rPr>
                <w:noProof/>
              </w:rPr>
            </w:pPr>
            <w:r w:rsidRPr="005050F0">
              <w:rPr>
                <w:noProof/>
              </w:rPr>
              <w:t>int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7C733" w14:textId="77777777" w:rsidR="00B53395" w:rsidRPr="005050F0" w:rsidRDefault="00B53395" w:rsidP="00585C04">
            <w:pPr>
              <w:pStyle w:val="TAL"/>
              <w:rPr>
                <w:noProof/>
              </w:rPr>
            </w:pPr>
            <w:r w:rsidRPr="005050F0">
              <w:rPr>
                <w:noProof/>
              </w:rPr>
              <w:t>Get, Replace</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0441BE81" w14:textId="77777777" w:rsidR="00B53395" w:rsidRPr="005050F0" w:rsidRDefault="00B53395" w:rsidP="00585C04">
            <w:pPr>
              <w:pStyle w:val="TAL"/>
              <w:rPr>
                <w:noProof/>
              </w:rPr>
            </w:pPr>
          </w:p>
        </w:tc>
      </w:tr>
      <w:tr w:rsidR="00B53395" w:rsidRPr="005050F0" w14:paraId="7BB489E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661388" w14:textId="77777777" w:rsidR="00B53395" w:rsidRPr="005050F0" w:rsidRDefault="00B53395"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082D09" w14:textId="77777777" w:rsidR="00B53395" w:rsidRPr="005050F0" w:rsidRDefault="00B53395" w:rsidP="00585C04">
            <w:pPr>
              <w:rPr>
                <w:noProof/>
                <w:lang w:eastAsia="ko-KR"/>
              </w:rPr>
            </w:pPr>
            <w:r w:rsidRPr="005050F0">
              <w:rPr>
                <w:noProof/>
              </w:rPr>
              <w:t xml:space="preserve">This leaf node indicates </w:t>
            </w:r>
            <w:r w:rsidRPr="005050F0">
              <w:rPr>
                <w:rFonts w:eastAsia="SimSun"/>
                <w:noProof/>
                <w:lang w:eastAsia="zh-CN"/>
              </w:rPr>
              <w:t xml:space="preserve">the </w:t>
            </w:r>
            <w:r w:rsidRPr="005050F0">
              <w:rPr>
                <w:noProof/>
                <w:lang w:eastAsia="ko-KR"/>
              </w:rPr>
              <w:t>di</w:t>
            </w:r>
            <w:r w:rsidRPr="005050F0">
              <w:rPr>
                <w:rFonts w:eastAsia="SimSun"/>
                <w:noProof/>
                <w:lang w:eastAsia="zh-CN"/>
              </w:rPr>
              <w:t xml:space="preserve">scovery group 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581C8398" w14:textId="77777777" w:rsidR="00B53395" w:rsidRPr="005050F0" w:rsidRDefault="00B53395" w:rsidP="00B53395">
      <w:pPr>
        <w:rPr>
          <w:noProof/>
          <w:lang w:eastAsia="ko-KR"/>
        </w:rPr>
      </w:pPr>
    </w:p>
    <w:p w14:paraId="58F13C1A" w14:textId="77777777" w:rsidR="00B53395" w:rsidRPr="005050F0" w:rsidRDefault="00B53395" w:rsidP="00B53395">
      <w:pPr>
        <w:pStyle w:val="Heading3"/>
        <w:rPr>
          <w:noProof/>
          <w:lang w:eastAsia="ko-KR"/>
        </w:rPr>
      </w:pPr>
      <w:bookmarkStart w:id="4180" w:name="_Toc176344954"/>
      <w:r w:rsidRPr="005050F0">
        <w:rPr>
          <w:noProof/>
          <w:lang w:eastAsia="ko-KR"/>
        </w:rPr>
        <w:t>13.</w:t>
      </w:r>
      <w:r w:rsidRPr="005050F0">
        <w:rPr>
          <w:noProof/>
        </w:rPr>
        <w:t>2.38V</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/PrivateCall/</w:t>
      </w:r>
      <w:r w:rsidRPr="005050F0">
        <w:rPr>
          <w:noProof/>
          <w:lang w:eastAsia="ko-KR"/>
        </w:rPr>
        <w:t>EmergencyCall/</w:t>
      </w:r>
      <w:r w:rsidR="00253BF8" w:rsidRPr="005050F0">
        <w:rPr>
          <w:noProof/>
          <w:lang w:eastAsia="ko-KR"/>
        </w:rPr>
        <w:br/>
      </w:r>
      <w:r w:rsidRPr="005050F0">
        <w:rPr>
          <w:noProof/>
          <w:lang w:eastAsia="ko-KR"/>
        </w:rPr>
        <w:t>MCVideoPrivateRecipient</w:t>
      </w:r>
      <w:r w:rsidRPr="005050F0">
        <w:rPr>
          <w:noProof/>
        </w:rPr>
        <w:t>/Entry</w:t>
      </w:r>
      <w:r w:rsidRPr="005050F0">
        <w:rPr>
          <w:noProof/>
          <w:lang w:eastAsia="ko-KR"/>
        </w:rPr>
        <w:t>/</w:t>
      </w:r>
      <w:r w:rsidRPr="005050F0">
        <w:rPr>
          <w:noProof/>
        </w:rPr>
        <w:t>UserInfoID</w:t>
      </w:r>
      <w:bookmarkEnd w:id="4180"/>
    </w:p>
    <w:p w14:paraId="399BA22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38V</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/PrivateCall/</w:t>
      </w:r>
      <w:r w:rsidRPr="005050F0">
        <w:rPr>
          <w:noProof/>
          <w:lang w:eastAsia="ko-KR"/>
        </w:rPr>
        <w:t>EmergencyCall/MCVideoPrivateRecipient</w:t>
      </w:r>
      <w:r w:rsidRPr="005050F0">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659"/>
        <w:gridCol w:w="1308"/>
        <w:gridCol w:w="2041"/>
        <w:gridCol w:w="1863"/>
        <w:gridCol w:w="2119"/>
      </w:tblGrid>
      <w:tr w:rsidR="00B53395" w:rsidRPr="005050F0" w14:paraId="2124F6D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A7F9C0"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/PrivateCall/</w:t>
            </w:r>
            <w:r w:rsidRPr="005050F0">
              <w:rPr>
                <w:noProof/>
                <w:lang w:eastAsia="ko-KR"/>
              </w:rPr>
              <w:t>EmergencyCall/MCVideoPrivateRecipient</w:t>
            </w:r>
            <w:r w:rsidRPr="005050F0">
              <w:rPr>
                <w:noProof/>
              </w:rPr>
              <w:t>/Entry</w:t>
            </w:r>
            <w:r w:rsidRPr="005050F0">
              <w:rPr>
                <w:noProof/>
                <w:lang w:eastAsia="ko-KR"/>
              </w:rPr>
              <w:t>/</w:t>
            </w:r>
            <w:r w:rsidRPr="005050F0">
              <w:rPr>
                <w:noProof/>
              </w:rPr>
              <w:t>UserInfoID</w:t>
            </w:r>
          </w:p>
        </w:tc>
      </w:tr>
      <w:tr w:rsidR="00B53395" w:rsidRPr="005050F0" w14:paraId="16864C53"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21E89DF" w14:textId="77777777" w:rsidR="00B53395" w:rsidRPr="005050F0" w:rsidRDefault="00B53395" w:rsidP="00585C0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BFBD8" w14:textId="77777777" w:rsidR="00B53395" w:rsidRPr="005050F0" w:rsidRDefault="00B53395" w:rsidP="00585C04">
            <w:pPr>
              <w:pStyle w:val="TAL"/>
              <w:rPr>
                <w:noProof/>
              </w:rPr>
            </w:pPr>
            <w:r w:rsidRPr="005050F0">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93A0D" w14:textId="77777777" w:rsidR="00B53395" w:rsidRPr="005050F0" w:rsidRDefault="00B53395" w:rsidP="00585C04">
            <w:pPr>
              <w:pStyle w:val="TAL"/>
              <w:rPr>
                <w:noProof/>
              </w:rPr>
            </w:pPr>
            <w:r w:rsidRPr="005050F0">
              <w:rPr>
                <w:noProof/>
              </w:rPr>
              <w:t>Occurrence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4E17C" w14:textId="77777777" w:rsidR="00B53395" w:rsidRPr="005050F0" w:rsidRDefault="00B53395" w:rsidP="00585C04">
            <w:pPr>
              <w:pStyle w:val="TAL"/>
              <w:rPr>
                <w:noProof/>
              </w:rPr>
            </w:pPr>
            <w:r w:rsidRPr="005050F0">
              <w:rPr>
                <w:noProof/>
              </w:rPr>
              <w:t>Format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B26F1" w14:textId="77777777" w:rsidR="00B53395" w:rsidRPr="005050F0" w:rsidRDefault="00B53395" w:rsidP="00585C04">
            <w:pPr>
              <w:pStyle w:val="TAL"/>
              <w:rPr>
                <w:noProof/>
              </w:rPr>
            </w:pPr>
            <w:r w:rsidRPr="005050F0">
              <w:rPr>
                <w:noProof/>
              </w:rPr>
              <w:t>Min. Access Types</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3071BDAC" w14:textId="77777777" w:rsidR="00B53395" w:rsidRPr="005050F0" w:rsidRDefault="00B53395" w:rsidP="00585C04">
            <w:pPr>
              <w:pStyle w:val="TAL"/>
              <w:rPr>
                <w:noProof/>
              </w:rPr>
            </w:pPr>
          </w:p>
        </w:tc>
      </w:tr>
      <w:tr w:rsidR="00B53395" w:rsidRPr="005050F0" w14:paraId="5287D323"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392AC1A7" w14:textId="77777777" w:rsidR="00B53395" w:rsidRPr="005050F0" w:rsidRDefault="00B53395" w:rsidP="00585C0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3F1AB" w14:textId="77777777" w:rsidR="00B53395" w:rsidRPr="005050F0" w:rsidRDefault="00B53395" w:rsidP="00585C04">
            <w:pPr>
              <w:pStyle w:val="TAL"/>
              <w:rPr>
                <w:noProof/>
              </w:rPr>
            </w:pPr>
            <w:r w:rsidRPr="005050F0">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B0A56" w14:textId="77777777" w:rsidR="00B53395" w:rsidRPr="005050F0" w:rsidRDefault="00B53395" w:rsidP="00585C04">
            <w:pPr>
              <w:pStyle w:val="TAL"/>
              <w:rPr>
                <w:noProof/>
              </w:rPr>
            </w:pPr>
            <w:r w:rsidRPr="005050F0">
              <w:rPr>
                <w:noProof/>
              </w:rPr>
              <w:t>One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83738" w14:textId="77777777" w:rsidR="00B53395" w:rsidRPr="005050F0" w:rsidRDefault="00B53395" w:rsidP="00585C04">
            <w:pPr>
              <w:pStyle w:val="TAL"/>
              <w:rPr>
                <w:noProof/>
              </w:rPr>
            </w:pPr>
            <w:r w:rsidRPr="005050F0">
              <w:rPr>
                <w:noProof/>
              </w:rPr>
              <w:t>int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B3F1B" w14:textId="77777777" w:rsidR="00B53395" w:rsidRPr="005050F0" w:rsidRDefault="00B53395" w:rsidP="00585C04">
            <w:pPr>
              <w:pStyle w:val="TAL"/>
              <w:rPr>
                <w:noProof/>
              </w:rPr>
            </w:pPr>
            <w:r w:rsidRPr="005050F0">
              <w:rPr>
                <w:noProof/>
              </w:rPr>
              <w:t>Get, Replace</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71E0A787" w14:textId="77777777" w:rsidR="00B53395" w:rsidRPr="005050F0" w:rsidRDefault="00B53395" w:rsidP="00585C04">
            <w:pPr>
              <w:pStyle w:val="TAL"/>
              <w:rPr>
                <w:noProof/>
              </w:rPr>
            </w:pPr>
          </w:p>
        </w:tc>
      </w:tr>
      <w:tr w:rsidR="00B53395" w:rsidRPr="005050F0" w14:paraId="0F9F0F21"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3FBBD189" w14:textId="77777777" w:rsidR="00B53395" w:rsidRPr="005050F0" w:rsidRDefault="00B53395" w:rsidP="00585C04">
            <w:pPr>
              <w:jc w:val="center"/>
              <w:rPr>
                <w:b/>
                <w:noProof/>
              </w:rPr>
            </w:pPr>
          </w:p>
        </w:tc>
        <w:tc>
          <w:tcPr>
            <w:tcW w:w="898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625D39" w14:textId="77777777" w:rsidR="00B53395" w:rsidRPr="005050F0" w:rsidRDefault="00B53395" w:rsidP="00585C04">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4141A09" w14:textId="77777777" w:rsidR="00B53395" w:rsidRPr="005050F0" w:rsidRDefault="00B53395" w:rsidP="00B53395">
      <w:pPr>
        <w:rPr>
          <w:noProof/>
          <w:lang w:eastAsia="ko-KR"/>
        </w:rPr>
      </w:pPr>
    </w:p>
    <w:p w14:paraId="7237BC2F" w14:textId="77777777" w:rsidR="00B53395" w:rsidRPr="005050F0" w:rsidRDefault="00B53395" w:rsidP="00B53395">
      <w:pPr>
        <w:rPr>
          <w:noProof/>
        </w:rPr>
      </w:pPr>
      <w:r w:rsidRPr="005050F0">
        <w:rPr>
          <w:noProof/>
        </w:rPr>
        <w:t xml:space="preserve">The "UserInfoID" element identifies the </w:t>
      </w:r>
      <w:r w:rsidRPr="005050F0">
        <w:rPr>
          <w:noProof/>
          <w:lang w:eastAsia="ko-KR"/>
        </w:rPr>
        <w:t xml:space="preserve">MCVideo private </w:t>
      </w:r>
      <w:r w:rsidRPr="005050F0">
        <w:rPr>
          <w:noProof/>
        </w:rPr>
        <w:t>recipient when making an off-network private call.</w:t>
      </w:r>
    </w:p>
    <w:p w14:paraId="5F3B4D03" w14:textId="77777777" w:rsidR="00B53395" w:rsidRPr="005050F0" w:rsidRDefault="00B53395" w:rsidP="00B53395">
      <w:pPr>
        <w:pStyle w:val="Heading3"/>
        <w:rPr>
          <w:noProof/>
          <w:lang w:eastAsia="ko-KR"/>
        </w:rPr>
      </w:pPr>
      <w:bookmarkStart w:id="4181" w:name="_Toc176344955"/>
      <w:r w:rsidRPr="005050F0">
        <w:rPr>
          <w:noProof/>
        </w:rPr>
        <w:t>13.2.</w:t>
      </w:r>
      <w:r w:rsidRPr="005050F0">
        <w:rPr>
          <w:noProof/>
          <w:lang w:eastAsia="ko-KR"/>
        </w:rPr>
        <w:t>38W</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253BF8" w:rsidRPr="005050F0">
        <w:rPr>
          <w:noProof/>
        </w:rPr>
        <w:br/>
      </w:r>
      <w:r w:rsidRPr="005050F0">
        <w:rPr>
          <w:noProof/>
          <w:lang w:eastAsia="ko-KR"/>
        </w:rPr>
        <w:t>MCVideoPrivate</w:t>
      </w:r>
      <w:r w:rsidRPr="005050F0">
        <w:rPr>
          <w:noProof/>
        </w:rPr>
        <w:t>Recipient/Entry/DisplayName</w:t>
      </w:r>
      <w:bookmarkEnd w:id="4181"/>
    </w:p>
    <w:p w14:paraId="01064256"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38W</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Pr="005050F0">
        <w:rPr>
          <w:noProof/>
          <w:lang w:eastAsia="ko-KR"/>
        </w:rPr>
        <w:t>MCVideoPrivate</w:t>
      </w:r>
      <w:r w:rsidRPr="005050F0">
        <w:rPr>
          <w:noProof/>
        </w:rPr>
        <w:t>Recipient/Entry/DisplayName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53395" w:rsidRPr="005050F0" w14:paraId="6AC04FFD"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2B9357"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Recipient/Entry/DisplayName</w:t>
            </w:r>
          </w:p>
        </w:tc>
      </w:tr>
      <w:tr w:rsidR="00B53395" w:rsidRPr="005050F0" w14:paraId="2F9E4AB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C98AFA"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59281"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2381B" w14:textId="77777777" w:rsidR="00B53395" w:rsidRPr="005050F0" w:rsidRDefault="00B53395"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F2419" w14:textId="77777777" w:rsidR="00B53395" w:rsidRPr="005050F0" w:rsidRDefault="00B53395"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8A713" w14:textId="77777777" w:rsidR="00B53395" w:rsidRPr="005050F0" w:rsidRDefault="00B53395"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E757F" w14:textId="77777777" w:rsidR="00B53395" w:rsidRPr="005050F0" w:rsidRDefault="00B53395" w:rsidP="00585C04">
            <w:pPr>
              <w:pStyle w:val="TAL"/>
              <w:rPr>
                <w:noProof/>
              </w:rPr>
            </w:pPr>
          </w:p>
        </w:tc>
      </w:tr>
      <w:tr w:rsidR="00B53395" w:rsidRPr="005050F0" w14:paraId="29A296D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A48C64"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AD096"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F8CA" w14:textId="77777777" w:rsidR="00B53395" w:rsidRPr="005050F0" w:rsidRDefault="00B53395"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51F3F" w14:textId="77777777" w:rsidR="00B53395" w:rsidRPr="005050F0" w:rsidRDefault="00B53395"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C80C3" w14:textId="77777777" w:rsidR="00B53395" w:rsidRPr="005050F0" w:rsidRDefault="00B53395"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54A09D" w14:textId="77777777" w:rsidR="00B53395" w:rsidRPr="005050F0" w:rsidRDefault="00B53395" w:rsidP="00585C04">
            <w:pPr>
              <w:pStyle w:val="TAL"/>
              <w:rPr>
                <w:noProof/>
              </w:rPr>
            </w:pPr>
          </w:p>
        </w:tc>
      </w:tr>
      <w:tr w:rsidR="00B53395" w:rsidRPr="005050F0" w14:paraId="1A008B6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811D27" w14:textId="77777777" w:rsidR="00B53395" w:rsidRPr="005050F0" w:rsidRDefault="00B53395"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484EB7" w14:textId="77777777" w:rsidR="00B53395" w:rsidRPr="005050F0" w:rsidRDefault="00B53395"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 xml:space="preserve">that corresponds to the </w:t>
            </w:r>
            <w:r w:rsidRPr="005050F0">
              <w:rPr>
                <w:noProof/>
                <w:lang w:eastAsia="ko-KR"/>
              </w:rPr>
              <w:t xml:space="preserve">MCVideo private </w:t>
            </w:r>
            <w:r w:rsidRPr="005050F0">
              <w:rPr>
                <w:noProof/>
              </w:rPr>
              <w:t>recipient ID</w:t>
            </w:r>
            <w:r w:rsidRPr="005050F0">
              <w:rPr>
                <w:noProof/>
                <w:lang w:eastAsia="ko-KR"/>
              </w:rPr>
              <w:t>.</w:t>
            </w:r>
          </w:p>
        </w:tc>
      </w:tr>
    </w:tbl>
    <w:p w14:paraId="21F024B1" w14:textId="77777777" w:rsidR="00B53395" w:rsidRPr="005050F0" w:rsidRDefault="00B53395" w:rsidP="00B53395">
      <w:pPr>
        <w:rPr>
          <w:noProof/>
        </w:rPr>
      </w:pPr>
    </w:p>
    <w:p w14:paraId="14BC57F8" w14:textId="77777777" w:rsidR="00B53395" w:rsidRPr="005050F0" w:rsidRDefault="00B53395" w:rsidP="00B53395">
      <w:pPr>
        <w:pStyle w:val="Heading3"/>
        <w:rPr>
          <w:noProof/>
          <w:lang w:eastAsia="ko-KR"/>
        </w:rPr>
      </w:pPr>
      <w:bookmarkStart w:id="4182" w:name="_Toc176344956"/>
      <w:r w:rsidRPr="005050F0">
        <w:rPr>
          <w:noProof/>
        </w:rPr>
        <w:t>13.2.</w:t>
      </w:r>
      <w:r w:rsidRPr="005050F0">
        <w:rPr>
          <w:noProof/>
          <w:lang w:eastAsia="ko-KR"/>
        </w:rPr>
        <w:t>38X</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253BF8" w:rsidRPr="005050F0">
        <w:rPr>
          <w:noProof/>
        </w:rPr>
        <w:br/>
      </w:r>
      <w:r w:rsidRPr="005050F0">
        <w:rPr>
          <w:noProof/>
          <w:lang w:eastAsia="ko-KR"/>
        </w:rPr>
        <w:t>MCVideoPrivate</w:t>
      </w:r>
      <w:r w:rsidRPr="005050F0">
        <w:rPr>
          <w:noProof/>
        </w:rPr>
        <w:t>Recipient/Entry/Usage</w:t>
      </w:r>
      <w:bookmarkEnd w:id="4182"/>
    </w:p>
    <w:p w14:paraId="18878B61"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38X</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Pr="005050F0">
        <w:rPr>
          <w:noProof/>
          <w:lang w:eastAsia="ko-KR"/>
        </w:rPr>
        <w:t>MCVideoPrivate</w:t>
      </w:r>
      <w:r w:rsidRPr="005050F0">
        <w:rPr>
          <w:noProof/>
        </w:rPr>
        <w:t>Recipient/Entry/Usage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1209"/>
        <w:gridCol w:w="1322"/>
        <w:gridCol w:w="2159"/>
        <w:gridCol w:w="1954"/>
        <w:gridCol w:w="2310"/>
      </w:tblGrid>
      <w:tr w:rsidR="00B53395" w:rsidRPr="005050F0" w14:paraId="0A2DD41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FACA41"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Recipient/Entry/Usage</w:t>
            </w:r>
          </w:p>
        </w:tc>
      </w:tr>
      <w:tr w:rsidR="00B53395" w:rsidRPr="005050F0" w14:paraId="5E225F71"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1B2D4959"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3A583"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165B0" w14:textId="77777777" w:rsidR="00B53395" w:rsidRPr="005050F0" w:rsidRDefault="00B53395" w:rsidP="00585C04">
            <w:pPr>
              <w:pStyle w:val="TAL"/>
              <w:rPr>
                <w:noProof/>
              </w:rPr>
            </w:pPr>
            <w:r w:rsidRPr="005050F0">
              <w:rPr>
                <w:noProof/>
              </w:rPr>
              <w:t>Occurrence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6D546" w14:textId="77777777" w:rsidR="00B53395" w:rsidRPr="005050F0" w:rsidRDefault="00B53395" w:rsidP="00585C04">
            <w:pPr>
              <w:pStyle w:val="TAL"/>
              <w:rPr>
                <w:noProof/>
              </w:rPr>
            </w:pPr>
            <w:r w:rsidRPr="005050F0">
              <w:rPr>
                <w:noProof/>
              </w:rPr>
              <w:t>Format</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0AB14" w14:textId="77777777" w:rsidR="00B53395" w:rsidRPr="005050F0" w:rsidRDefault="00B53395" w:rsidP="00585C04">
            <w:pPr>
              <w:pStyle w:val="TAL"/>
              <w:rPr>
                <w:noProof/>
              </w:rPr>
            </w:pPr>
            <w:r w:rsidRPr="005050F0">
              <w:rPr>
                <w:noProof/>
              </w:rPr>
              <w:t>Min. Access Types</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24D01780" w14:textId="77777777" w:rsidR="00B53395" w:rsidRPr="005050F0" w:rsidRDefault="00B53395" w:rsidP="00585C04">
            <w:pPr>
              <w:pStyle w:val="TAL"/>
              <w:rPr>
                <w:noProof/>
              </w:rPr>
            </w:pPr>
          </w:p>
        </w:tc>
      </w:tr>
      <w:tr w:rsidR="00B53395" w:rsidRPr="005050F0" w14:paraId="0ABB0C8B"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67B45900"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744DF"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9D9C1" w14:textId="77777777" w:rsidR="00B53395" w:rsidRPr="005050F0" w:rsidRDefault="00B53395" w:rsidP="00585C04">
            <w:pPr>
              <w:pStyle w:val="TAL"/>
              <w:rPr>
                <w:noProof/>
              </w:rPr>
            </w:pPr>
            <w:r w:rsidRPr="005050F0">
              <w:rPr>
                <w:noProof/>
              </w:rPr>
              <w:t>One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AA8A" w14:textId="77777777" w:rsidR="00B53395" w:rsidRPr="005050F0" w:rsidRDefault="00B53395" w:rsidP="00585C04">
            <w:pPr>
              <w:pStyle w:val="TAL"/>
              <w:rPr>
                <w:noProof/>
              </w:rPr>
            </w:pPr>
            <w:r w:rsidRPr="005050F0">
              <w:rPr>
                <w:noProof/>
              </w:rPr>
              <w:t>chr</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2396A" w14:textId="77777777" w:rsidR="00B53395" w:rsidRPr="005050F0" w:rsidRDefault="00B53395" w:rsidP="00585C04">
            <w:pPr>
              <w:pStyle w:val="TAL"/>
              <w:rPr>
                <w:noProof/>
              </w:rPr>
            </w:pPr>
            <w:r w:rsidRPr="005050F0">
              <w:rPr>
                <w:noProof/>
              </w:rPr>
              <w:t>Get, Replace</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3DE163B6" w14:textId="77777777" w:rsidR="00B53395" w:rsidRPr="005050F0" w:rsidRDefault="00B53395" w:rsidP="00585C04">
            <w:pPr>
              <w:pStyle w:val="TAL"/>
              <w:rPr>
                <w:noProof/>
              </w:rPr>
            </w:pPr>
          </w:p>
        </w:tc>
      </w:tr>
      <w:tr w:rsidR="00B53395" w:rsidRPr="005050F0" w14:paraId="53438A33"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FFFFFF"/>
            </w:tcBorders>
            <w:shd w:val="clear" w:color="auto" w:fill="auto"/>
          </w:tcPr>
          <w:p w14:paraId="44DCF8A7" w14:textId="77777777" w:rsidR="00B53395" w:rsidRPr="005050F0" w:rsidRDefault="00B53395" w:rsidP="00585C04">
            <w:pPr>
              <w:jc w:val="center"/>
              <w:rPr>
                <w:b/>
                <w:noProof/>
              </w:rPr>
            </w:pPr>
          </w:p>
        </w:tc>
        <w:tc>
          <w:tcPr>
            <w:tcW w:w="894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3BF56F" w14:textId="77777777" w:rsidR="00B53395" w:rsidRPr="005050F0" w:rsidRDefault="00B53395"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MCVideo emergency private call uses the </w:t>
            </w:r>
            <w:r w:rsidRPr="005050F0">
              <w:rPr>
                <w:noProof/>
                <w:lang w:eastAsia="ko-KR"/>
              </w:rPr>
              <w:t xml:space="preserve">MCVideo private </w:t>
            </w:r>
            <w:r w:rsidRPr="005050F0">
              <w:rPr>
                <w:noProof/>
              </w:rPr>
              <w:t>recipient ID</w:t>
            </w:r>
            <w:r w:rsidRPr="005050F0">
              <w:rPr>
                <w:noProof/>
                <w:lang w:eastAsia="ko-KR"/>
              </w:rPr>
              <w:t>.</w:t>
            </w:r>
          </w:p>
        </w:tc>
      </w:tr>
    </w:tbl>
    <w:p w14:paraId="6119AF80" w14:textId="77777777" w:rsidR="00B53395" w:rsidRPr="005050F0" w:rsidRDefault="00B53395" w:rsidP="00B53395">
      <w:pPr>
        <w:rPr>
          <w:noProof/>
          <w:lang w:eastAsia="ko-KR"/>
        </w:rPr>
      </w:pPr>
    </w:p>
    <w:p w14:paraId="316EADB3" w14:textId="77777777" w:rsidR="00B53395" w:rsidRPr="005050F0" w:rsidRDefault="00B53395" w:rsidP="00B53395">
      <w:pPr>
        <w:rPr>
          <w:noProof/>
        </w:rPr>
      </w:pPr>
      <w:r w:rsidRPr="005050F0">
        <w:rPr>
          <w:noProof/>
        </w:rPr>
        <w:t>The valid values are 'LocallyDetermined' and 'UsePreConfigured'.</w:t>
      </w:r>
    </w:p>
    <w:p w14:paraId="7E0A6A97" w14:textId="77777777" w:rsidR="00B53395" w:rsidRPr="005050F0" w:rsidRDefault="00B53395" w:rsidP="00B53395">
      <w:pPr>
        <w:rPr>
          <w:noProof/>
        </w:rPr>
      </w:pPr>
      <w:r w:rsidRPr="005050F0">
        <w:rPr>
          <w:noProof/>
        </w:rPr>
        <w:t>When set to 'LocallyDetermined' then if the MCVideo user selects an MCVideo ID then use that MCVideo ID for the MCVideo emergency private</w:t>
      </w:r>
      <w:r w:rsidRPr="005050F0">
        <w:rPr>
          <w:noProof/>
          <w:lang w:eastAsia="ko-KR"/>
        </w:rPr>
        <w:t xml:space="preserve"> </w:t>
      </w:r>
      <w:r w:rsidRPr="005050F0">
        <w:rPr>
          <w:noProof/>
        </w:rPr>
        <w:t xml:space="preserve">call, if the MCVideo user does not select a MCVideo ID then use the MCVideo ID identified by the </w:t>
      </w:r>
      <w:r w:rsidRPr="005050F0">
        <w:rPr>
          <w:noProof/>
          <w:lang w:eastAsia="ko-KR"/>
        </w:rPr>
        <w:t xml:space="preserve">MCVideo private </w:t>
      </w:r>
      <w:r w:rsidRPr="005050F0">
        <w:rPr>
          <w:noProof/>
        </w:rPr>
        <w:t xml:space="preserve">recipient ID in </w:t>
      </w:r>
      <w:r w:rsidR="00CD22F8" w:rsidRPr="005050F0">
        <w:rPr>
          <w:noProof/>
        </w:rPr>
        <w:t>clause</w:t>
      </w:r>
      <w:r w:rsidRPr="005050F0">
        <w:rPr>
          <w:noProof/>
        </w:rPr>
        <w:t> 13.2.38T for an on-network MCVideo emergency private call.</w:t>
      </w:r>
    </w:p>
    <w:p w14:paraId="70A81664" w14:textId="77777777" w:rsidR="00B53395" w:rsidRPr="005050F0" w:rsidRDefault="00B53395" w:rsidP="00B53395">
      <w:pPr>
        <w:rPr>
          <w:noProof/>
          <w:lang w:eastAsia="ko-KR"/>
        </w:rPr>
      </w:pPr>
      <w:r w:rsidRPr="005050F0">
        <w:rPr>
          <w:noProof/>
        </w:rPr>
        <w:t xml:space="preserve">When set to 'UsePreConfigured' then use the MCVideo ID identified by the </w:t>
      </w:r>
      <w:r w:rsidRPr="005050F0">
        <w:rPr>
          <w:noProof/>
          <w:lang w:eastAsia="ko-KR"/>
        </w:rPr>
        <w:t xml:space="preserve">MCVideo private </w:t>
      </w:r>
      <w:r w:rsidRPr="005050F0">
        <w:rPr>
          <w:noProof/>
        </w:rPr>
        <w:t xml:space="preserve">recipient ID in </w:t>
      </w:r>
      <w:r w:rsidR="00CD22F8" w:rsidRPr="005050F0">
        <w:rPr>
          <w:noProof/>
        </w:rPr>
        <w:t>clause</w:t>
      </w:r>
      <w:r w:rsidRPr="005050F0">
        <w:rPr>
          <w:noProof/>
        </w:rPr>
        <w:t> 13.2.38T for an on-network MCVideo emergency private call.</w:t>
      </w:r>
    </w:p>
    <w:p w14:paraId="7B6FFE20" w14:textId="77777777" w:rsidR="00B53395" w:rsidRPr="005050F0" w:rsidRDefault="00B53395" w:rsidP="00B53395">
      <w:pPr>
        <w:rPr>
          <w:noProof/>
        </w:rPr>
      </w:pPr>
      <w:r w:rsidRPr="005050F0">
        <w:rPr>
          <w:noProof/>
        </w:rPr>
        <w:t>When set to 'LocallyDetermined' then if the MCVideo user selects an MCVideo user then use the UserInfoID that corresponds to that MCVideo user for the MCVideo emergency private</w:t>
      </w:r>
      <w:r w:rsidRPr="005050F0">
        <w:rPr>
          <w:noProof/>
          <w:lang w:eastAsia="ko-KR"/>
        </w:rPr>
        <w:t xml:space="preserve"> </w:t>
      </w:r>
      <w:r w:rsidRPr="005050F0">
        <w:rPr>
          <w:noProof/>
        </w:rPr>
        <w:t xml:space="preserve">call, if the MCVideo user does not select a MCVideo user then use the User Info ID identified by the UserInfoID in </w:t>
      </w:r>
      <w:r w:rsidR="00CD22F8" w:rsidRPr="005050F0">
        <w:rPr>
          <w:noProof/>
        </w:rPr>
        <w:t>clause</w:t>
      </w:r>
      <w:r w:rsidRPr="005050F0">
        <w:rPr>
          <w:noProof/>
        </w:rPr>
        <w:t> 13.2.38T for an off-network MCVideo emergency private call.</w:t>
      </w:r>
    </w:p>
    <w:p w14:paraId="1274FEF3" w14:textId="77777777" w:rsidR="00B53395" w:rsidRPr="005050F0" w:rsidRDefault="00B53395" w:rsidP="00B53395">
      <w:pPr>
        <w:rPr>
          <w:noProof/>
          <w:lang w:eastAsia="ko-KR"/>
        </w:rPr>
      </w:pPr>
      <w:r w:rsidRPr="005050F0">
        <w:rPr>
          <w:noProof/>
        </w:rPr>
        <w:t xml:space="preserve">When set to 'UsePreConfigured' then use the User Info ID identified by the UserInfoID in </w:t>
      </w:r>
      <w:r w:rsidR="00CD22F8" w:rsidRPr="005050F0">
        <w:rPr>
          <w:noProof/>
        </w:rPr>
        <w:t>clause</w:t>
      </w:r>
      <w:r w:rsidRPr="005050F0">
        <w:rPr>
          <w:noProof/>
        </w:rPr>
        <w:t> 13.2.38T for an off-network MCVideo emergency private call.</w:t>
      </w:r>
    </w:p>
    <w:p w14:paraId="2D65645B" w14:textId="77777777" w:rsidR="00B53395" w:rsidRPr="005050F0" w:rsidRDefault="00B53395" w:rsidP="00B53395">
      <w:pPr>
        <w:pStyle w:val="Heading3"/>
        <w:rPr>
          <w:noProof/>
          <w:lang w:eastAsia="ko-KR"/>
        </w:rPr>
      </w:pPr>
      <w:bookmarkStart w:id="4183" w:name="_Toc176344957"/>
      <w:r w:rsidRPr="005050F0">
        <w:rPr>
          <w:noProof/>
        </w:rPr>
        <w:t>13.2.</w:t>
      </w:r>
      <w:r w:rsidRPr="005050F0">
        <w:rPr>
          <w:noProof/>
          <w:lang w:eastAsia="ko-KR"/>
        </w:rPr>
        <w:t>38Y</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/Common/PrivateCall/AutoAnswer</w:t>
      </w:r>
      <w:bookmarkEnd w:id="4183"/>
    </w:p>
    <w:p w14:paraId="25C7B3C1"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38Y</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4D8C77FE"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47AB88" w14:textId="77777777" w:rsidR="00B53395" w:rsidRPr="005050F0" w:rsidRDefault="00B53395" w:rsidP="00585C04">
            <w:pPr>
              <w:rPr>
                <w:rFonts w:ascii="Arial" w:hAnsi="Arial" w:cs="Arial"/>
                <w:noProof/>
                <w:sz w:val="18"/>
                <w:szCs w:val="18"/>
              </w:rPr>
            </w:pPr>
            <w:r w:rsidRPr="005050F0">
              <w:rPr>
                <w:noProof/>
              </w:rPr>
              <w:t>&lt;x&gt;/Common/PrivateCall/AutoAnswer</w:t>
            </w:r>
          </w:p>
        </w:tc>
      </w:tr>
      <w:tr w:rsidR="00B53395" w:rsidRPr="005050F0" w14:paraId="15B1CA03"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20E42138"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B21EE"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19753"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752B2"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C6721"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2C0D4F8E" w14:textId="77777777" w:rsidR="00B53395" w:rsidRPr="005050F0" w:rsidRDefault="00B53395" w:rsidP="00585C04">
            <w:pPr>
              <w:pStyle w:val="TAL"/>
              <w:rPr>
                <w:noProof/>
              </w:rPr>
            </w:pPr>
          </w:p>
        </w:tc>
      </w:tr>
      <w:tr w:rsidR="00B53395" w:rsidRPr="005050F0" w14:paraId="6C11590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09F9D3E"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050A7"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FD8C"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5A665"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D55EB"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2B26016C" w14:textId="77777777" w:rsidR="00B53395" w:rsidRPr="005050F0" w:rsidRDefault="00B53395" w:rsidP="00585C04">
            <w:pPr>
              <w:pStyle w:val="TAL"/>
              <w:rPr>
                <w:noProof/>
              </w:rPr>
            </w:pPr>
          </w:p>
        </w:tc>
      </w:tr>
      <w:tr w:rsidR="00B53395" w:rsidRPr="005050F0" w14:paraId="520D8EC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0918F13"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ABFD2"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of </w:t>
            </w:r>
            <w:r w:rsidRPr="005050F0">
              <w:rPr>
                <w:noProof/>
                <w:lang w:eastAsia="ko-KR"/>
              </w:rPr>
              <w:t xml:space="preserve">MCVideo </w:t>
            </w:r>
            <w:r w:rsidRPr="005050F0">
              <w:rPr>
                <w:noProof/>
              </w:rPr>
              <w:t>user to force automatic answer for a MCVideo private call</w:t>
            </w:r>
            <w:r w:rsidRPr="005050F0">
              <w:rPr>
                <w:noProof/>
                <w:lang w:eastAsia="ko-KR"/>
              </w:rPr>
              <w:t>.</w:t>
            </w:r>
          </w:p>
        </w:tc>
      </w:tr>
    </w:tbl>
    <w:p w14:paraId="6D2AC6DF" w14:textId="77777777" w:rsidR="00B53395" w:rsidRPr="005050F0" w:rsidRDefault="00B53395" w:rsidP="00B53395">
      <w:pPr>
        <w:rPr>
          <w:noProof/>
          <w:lang w:eastAsia="ko-KR"/>
        </w:rPr>
      </w:pPr>
    </w:p>
    <w:p w14:paraId="1D1C58C4"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 xml:space="preserve">MCVideo </w:t>
      </w:r>
      <w:r w:rsidRPr="005050F0">
        <w:rPr>
          <w:noProof/>
        </w:rPr>
        <w:t>user is authorised to forc</w:t>
      </w:r>
      <w:r w:rsidRPr="005050F0">
        <w:rPr>
          <w:noProof/>
          <w:lang w:eastAsia="ko-KR"/>
        </w:rPr>
        <w:t xml:space="preserve">e </w:t>
      </w:r>
      <w:r w:rsidRPr="005050F0">
        <w:rPr>
          <w:noProof/>
        </w:rPr>
        <w:t>automatic answer for a MCVideo private call</w:t>
      </w:r>
      <w:r w:rsidRPr="005050F0">
        <w:rPr>
          <w:noProof/>
          <w:lang w:eastAsia="ko-KR"/>
        </w:rPr>
        <w:t>.</w:t>
      </w:r>
    </w:p>
    <w:p w14:paraId="63862580"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MCVideo </w:t>
      </w:r>
      <w:r w:rsidRPr="005050F0">
        <w:rPr>
          <w:noProof/>
        </w:rPr>
        <w:t xml:space="preserve">user is </w:t>
      </w:r>
      <w:r w:rsidRPr="005050F0">
        <w:rPr>
          <w:noProof/>
          <w:lang w:eastAsia="ko-KR"/>
        </w:rPr>
        <w:t xml:space="preserve">not </w:t>
      </w:r>
      <w:r w:rsidRPr="005050F0">
        <w:rPr>
          <w:noProof/>
        </w:rPr>
        <w:t>authorised to forc</w:t>
      </w:r>
      <w:r w:rsidRPr="005050F0">
        <w:rPr>
          <w:noProof/>
          <w:lang w:eastAsia="ko-KR"/>
        </w:rPr>
        <w:t xml:space="preserve">e </w:t>
      </w:r>
      <w:r w:rsidRPr="005050F0">
        <w:rPr>
          <w:noProof/>
        </w:rPr>
        <w:t>automatic answer for a MCVideo private call</w:t>
      </w:r>
      <w:r w:rsidRPr="005050F0">
        <w:rPr>
          <w:noProof/>
          <w:lang w:eastAsia="ko-KR"/>
        </w:rPr>
        <w:t>.</w:t>
      </w:r>
    </w:p>
    <w:p w14:paraId="2C599896" w14:textId="77777777" w:rsidR="00467AE9" w:rsidRPr="005050F0" w:rsidRDefault="00467AE9" w:rsidP="00467AE9">
      <w:pPr>
        <w:pStyle w:val="Heading3"/>
        <w:rPr>
          <w:noProof/>
          <w:lang w:eastAsia="ko-KR"/>
        </w:rPr>
      </w:pPr>
      <w:bookmarkStart w:id="4184" w:name="_Toc176344958"/>
      <w:r w:rsidRPr="005050F0">
        <w:rPr>
          <w:noProof/>
        </w:rPr>
        <w:t>13.2.39</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4167"/>
      <w:bookmarkEnd w:id="4168"/>
      <w:bookmarkEnd w:id="4169"/>
      <w:bookmarkEnd w:id="4170"/>
      <w:bookmarkEnd w:id="4171"/>
      <w:bookmarkEnd w:id="4184"/>
    </w:p>
    <w:p w14:paraId="043F7A5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0BC36D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458998"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467AE9" w:rsidRPr="005050F0" w14:paraId="12CFA01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130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2A8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69227"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A77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CDD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DF4E66" w14:textId="77777777" w:rsidR="00467AE9" w:rsidRPr="005050F0" w:rsidRDefault="00467AE9" w:rsidP="00231052">
            <w:pPr>
              <w:jc w:val="center"/>
              <w:rPr>
                <w:rFonts w:ascii="Arial" w:hAnsi="Arial" w:cs="Arial"/>
                <w:b/>
                <w:noProof/>
                <w:sz w:val="18"/>
                <w:szCs w:val="18"/>
              </w:rPr>
            </w:pPr>
          </w:p>
        </w:tc>
      </w:tr>
      <w:tr w:rsidR="00467AE9" w:rsidRPr="005050F0" w14:paraId="59F38A6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3D176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69E3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12DE7"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AC30C"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96BD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79FD33" w14:textId="77777777" w:rsidR="00467AE9" w:rsidRPr="005050F0" w:rsidRDefault="00467AE9" w:rsidP="00231052">
            <w:pPr>
              <w:jc w:val="center"/>
              <w:rPr>
                <w:b/>
                <w:noProof/>
              </w:rPr>
            </w:pPr>
          </w:p>
        </w:tc>
      </w:tr>
      <w:tr w:rsidR="00467AE9" w:rsidRPr="005050F0" w14:paraId="62AC4F6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12964B"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1CB08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076F1D01" w14:textId="77777777" w:rsidR="001A1197" w:rsidRPr="005050F0" w:rsidRDefault="001A1197" w:rsidP="001A1197">
      <w:pPr>
        <w:rPr>
          <w:noProof/>
        </w:rPr>
      </w:pPr>
      <w:bookmarkStart w:id="4185" w:name="_Toc4578045"/>
      <w:bookmarkStart w:id="4186" w:name="_Toc27504641"/>
      <w:bookmarkStart w:id="4187" w:name="_Toc27505429"/>
      <w:bookmarkStart w:id="4188" w:name="_Toc27506213"/>
      <w:bookmarkStart w:id="4189" w:name="_Toc27506997"/>
    </w:p>
    <w:p w14:paraId="4CB86922" w14:textId="77777777" w:rsidR="00467AE9" w:rsidRPr="005050F0" w:rsidRDefault="00467AE9" w:rsidP="00467AE9">
      <w:pPr>
        <w:pStyle w:val="Heading3"/>
        <w:rPr>
          <w:noProof/>
          <w:lang w:eastAsia="ko-KR"/>
        </w:rPr>
      </w:pPr>
      <w:bookmarkStart w:id="4190" w:name="_Toc176344959"/>
      <w:r w:rsidRPr="005050F0">
        <w:rPr>
          <w:noProof/>
        </w:rPr>
        <w:t>13.2.</w:t>
      </w:r>
      <w:r w:rsidRPr="005050F0">
        <w:rPr>
          <w:noProof/>
          <w:lang w:eastAsia="ko-KR"/>
        </w:rPr>
        <w:t>40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bookmarkEnd w:id="4185"/>
      <w:bookmarkEnd w:id="4186"/>
      <w:bookmarkEnd w:id="4187"/>
      <w:bookmarkEnd w:id="4188"/>
      <w:bookmarkEnd w:id="4189"/>
      <w:bookmarkEnd w:id="4190"/>
    </w:p>
    <w:p w14:paraId="59A618E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3E72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16A17F"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p>
        </w:tc>
      </w:tr>
      <w:tr w:rsidR="00467AE9" w:rsidRPr="005050F0" w14:paraId="0A7964D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C82C3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4E31"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5833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7D7E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1B917"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F685D8" w14:textId="77777777" w:rsidR="00467AE9" w:rsidRPr="005050F0" w:rsidRDefault="00467AE9" w:rsidP="00231052">
            <w:pPr>
              <w:jc w:val="center"/>
              <w:rPr>
                <w:rFonts w:ascii="Arial" w:hAnsi="Arial" w:cs="Arial"/>
                <w:b/>
                <w:noProof/>
                <w:sz w:val="18"/>
                <w:szCs w:val="18"/>
              </w:rPr>
            </w:pPr>
          </w:p>
        </w:tc>
      </w:tr>
      <w:tr w:rsidR="00467AE9" w:rsidRPr="005050F0" w14:paraId="4B83DB4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D8C5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E3E25"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30F8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83C4F"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E835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B2200A" w14:textId="77777777" w:rsidR="00467AE9" w:rsidRPr="005050F0" w:rsidRDefault="00467AE9" w:rsidP="00231052">
            <w:pPr>
              <w:jc w:val="center"/>
              <w:rPr>
                <w:b/>
                <w:noProof/>
              </w:rPr>
            </w:pPr>
          </w:p>
        </w:tc>
      </w:tr>
      <w:tr w:rsidR="00467AE9" w:rsidRPr="005050F0" w14:paraId="0440614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7FFCC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100FF0"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list of on-network MCVideo groups that the MCVideo user is allowed to use.</w:t>
            </w:r>
          </w:p>
        </w:tc>
      </w:tr>
    </w:tbl>
    <w:p w14:paraId="34DF9FDB" w14:textId="77777777" w:rsidR="001A1197" w:rsidRPr="005050F0" w:rsidRDefault="001A1197" w:rsidP="001A1197">
      <w:pPr>
        <w:rPr>
          <w:noProof/>
        </w:rPr>
      </w:pPr>
      <w:bookmarkStart w:id="4191" w:name="_Toc4578046"/>
      <w:bookmarkStart w:id="4192" w:name="_Toc27504642"/>
      <w:bookmarkStart w:id="4193" w:name="_Toc27505430"/>
      <w:bookmarkStart w:id="4194" w:name="_Toc27506214"/>
      <w:bookmarkStart w:id="4195" w:name="_Toc27506998"/>
    </w:p>
    <w:p w14:paraId="0204529A" w14:textId="77777777" w:rsidR="00467AE9" w:rsidRPr="005050F0" w:rsidRDefault="00467AE9" w:rsidP="00467AE9">
      <w:pPr>
        <w:pStyle w:val="Heading3"/>
        <w:rPr>
          <w:noProof/>
          <w:lang w:eastAsia="ko-KR"/>
        </w:rPr>
      </w:pPr>
      <w:bookmarkStart w:id="4196" w:name="_Toc176344960"/>
      <w:r w:rsidRPr="005050F0">
        <w:rPr>
          <w:noProof/>
        </w:rPr>
        <w:t>13.2.</w:t>
      </w:r>
      <w:r w:rsidRPr="005050F0">
        <w:rPr>
          <w:noProof/>
          <w:lang w:eastAsia="ko-KR"/>
        </w:rPr>
        <w:t>41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w:t>
      </w:r>
      <w:bookmarkEnd w:id="4191"/>
      <w:bookmarkEnd w:id="4192"/>
      <w:bookmarkEnd w:id="4193"/>
      <w:bookmarkEnd w:id="4194"/>
      <w:bookmarkEnd w:id="4195"/>
      <w:bookmarkEnd w:id="4196"/>
    </w:p>
    <w:p w14:paraId="7AE1A0B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4FCEF7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DF1387"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w:t>
            </w:r>
          </w:p>
        </w:tc>
      </w:tr>
      <w:tr w:rsidR="00467AE9" w:rsidRPr="005050F0" w14:paraId="5B4173C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7AB43F"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8178"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0B55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A38F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7BAC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4A7AD" w14:textId="77777777" w:rsidR="00467AE9" w:rsidRPr="005050F0" w:rsidRDefault="00467AE9" w:rsidP="00231052">
            <w:pPr>
              <w:jc w:val="center"/>
              <w:rPr>
                <w:rFonts w:ascii="Arial" w:hAnsi="Arial" w:cs="Arial"/>
                <w:b/>
                <w:noProof/>
                <w:sz w:val="18"/>
                <w:szCs w:val="18"/>
              </w:rPr>
            </w:pPr>
          </w:p>
        </w:tc>
      </w:tr>
      <w:tr w:rsidR="00467AE9" w:rsidRPr="005050F0" w14:paraId="4CBB920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03BAF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9550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EB9CB"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A5D97"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303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9776F7" w14:textId="77777777" w:rsidR="00467AE9" w:rsidRPr="005050F0" w:rsidRDefault="00467AE9" w:rsidP="00231052">
            <w:pPr>
              <w:jc w:val="center"/>
              <w:rPr>
                <w:b/>
                <w:noProof/>
              </w:rPr>
            </w:pPr>
          </w:p>
        </w:tc>
      </w:tr>
      <w:tr w:rsidR="00467AE9" w:rsidRPr="005050F0" w14:paraId="4E92651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DF295B"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427514"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list of on-network MCVideo groups that the MCVideo user is allowed to use.</w:t>
            </w:r>
          </w:p>
        </w:tc>
      </w:tr>
    </w:tbl>
    <w:p w14:paraId="613E1C78" w14:textId="77777777" w:rsidR="001A1197" w:rsidRPr="005050F0" w:rsidRDefault="001A1197" w:rsidP="001A1197">
      <w:pPr>
        <w:rPr>
          <w:noProof/>
        </w:rPr>
      </w:pPr>
      <w:bookmarkStart w:id="4197" w:name="_Toc4578047"/>
      <w:bookmarkStart w:id="4198" w:name="_Toc27504643"/>
      <w:bookmarkStart w:id="4199" w:name="_Toc27505431"/>
      <w:bookmarkStart w:id="4200" w:name="_Toc27506215"/>
      <w:bookmarkStart w:id="4201" w:name="_Toc27506999"/>
    </w:p>
    <w:p w14:paraId="26D70901" w14:textId="77777777" w:rsidR="00467AE9" w:rsidRPr="005050F0" w:rsidRDefault="00467AE9" w:rsidP="00467AE9">
      <w:pPr>
        <w:pStyle w:val="Heading3"/>
        <w:rPr>
          <w:noProof/>
          <w:lang w:eastAsia="ko-KR"/>
        </w:rPr>
      </w:pPr>
      <w:bookmarkStart w:id="4202" w:name="_Toc176344961"/>
      <w:r w:rsidRPr="005050F0">
        <w:rPr>
          <w:noProof/>
          <w:lang w:eastAsia="ko-KR"/>
        </w:rPr>
        <w:t>13.</w:t>
      </w:r>
      <w:r w:rsidRPr="005050F0">
        <w:rPr>
          <w:noProof/>
        </w:rPr>
        <w:t>2.42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bookmarkEnd w:id="4197"/>
      <w:bookmarkEnd w:id="4198"/>
      <w:bookmarkEnd w:id="4199"/>
      <w:bookmarkEnd w:id="4200"/>
      <w:bookmarkEnd w:id="4201"/>
      <w:bookmarkEnd w:id="4202"/>
    </w:p>
    <w:p w14:paraId="228123F0"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1179F3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4C66FC"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p>
        </w:tc>
      </w:tr>
      <w:tr w:rsidR="00467AE9" w:rsidRPr="005050F0" w14:paraId="11F7BC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451B9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0325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72BA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3C5E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BBC8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3D6FD3" w14:textId="77777777" w:rsidR="00467AE9" w:rsidRPr="005050F0" w:rsidRDefault="00467AE9" w:rsidP="00231052">
            <w:pPr>
              <w:jc w:val="center"/>
              <w:rPr>
                <w:rFonts w:ascii="Arial" w:hAnsi="Arial" w:cs="Arial"/>
                <w:b/>
                <w:noProof/>
                <w:sz w:val="18"/>
                <w:szCs w:val="18"/>
              </w:rPr>
            </w:pPr>
          </w:p>
        </w:tc>
      </w:tr>
      <w:tr w:rsidR="00467AE9" w:rsidRPr="005050F0" w14:paraId="1C82478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F92CF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E8D37"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C6B7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4ABEC"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44CD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3467E3" w14:textId="77777777" w:rsidR="00467AE9" w:rsidRPr="005050F0" w:rsidRDefault="00467AE9" w:rsidP="00231052">
            <w:pPr>
              <w:jc w:val="center"/>
              <w:rPr>
                <w:b/>
                <w:noProof/>
              </w:rPr>
            </w:pPr>
          </w:p>
        </w:tc>
      </w:tr>
      <w:tr w:rsidR="00467AE9" w:rsidRPr="005050F0" w14:paraId="7220154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FE0A1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D6C3B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on-network MCVideo groups that the MCVideo user is allowed to use.</w:t>
            </w:r>
          </w:p>
        </w:tc>
      </w:tr>
    </w:tbl>
    <w:p w14:paraId="53DC5885" w14:textId="77777777" w:rsidR="001A1197" w:rsidRPr="005050F0" w:rsidRDefault="001A1197" w:rsidP="001A1197">
      <w:pPr>
        <w:rPr>
          <w:noProof/>
        </w:rPr>
      </w:pPr>
      <w:bookmarkStart w:id="4203" w:name="_Toc4578048"/>
      <w:bookmarkStart w:id="4204" w:name="_Toc27504644"/>
      <w:bookmarkStart w:id="4205" w:name="_Toc27505432"/>
      <w:bookmarkStart w:id="4206" w:name="_Toc27506216"/>
      <w:bookmarkStart w:id="4207" w:name="_Toc27507000"/>
    </w:p>
    <w:p w14:paraId="473CD489" w14:textId="77777777" w:rsidR="00467AE9" w:rsidRPr="005050F0" w:rsidRDefault="00467AE9" w:rsidP="00467AE9">
      <w:pPr>
        <w:pStyle w:val="Heading3"/>
        <w:rPr>
          <w:noProof/>
          <w:lang w:eastAsia="ko-KR"/>
        </w:rPr>
      </w:pPr>
      <w:bookmarkStart w:id="4208" w:name="_Toc176344962"/>
      <w:r w:rsidRPr="005050F0">
        <w:rPr>
          <w:noProof/>
        </w:rPr>
        <w:t>13.2.</w:t>
      </w:r>
      <w:r w:rsidRPr="005050F0">
        <w:rPr>
          <w:noProof/>
          <w:lang w:eastAsia="ko-KR"/>
        </w:rPr>
        <w:t>43</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Pr="005050F0">
        <w:rPr>
          <w:noProof/>
        </w:rPr>
        <w:t>MCVideoGroupID</w:t>
      </w:r>
      <w:bookmarkEnd w:id="4203"/>
      <w:bookmarkEnd w:id="4204"/>
      <w:bookmarkEnd w:id="4205"/>
      <w:bookmarkEnd w:id="4206"/>
      <w:bookmarkEnd w:id="4207"/>
      <w:bookmarkEnd w:id="4208"/>
    </w:p>
    <w:p w14:paraId="03B26D0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2.43.1: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289738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0D768A"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/&lt;x&gt;/Entry/MCVideoGroupID</w:t>
            </w:r>
          </w:p>
        </w:tc>
      </w:tr>
      <w:tr w:rsidR="00467AE9" w:rsidRPr="005050F0" w14:paraId="4BEF51B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221BB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50A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9560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66DA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9D6D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C4E0C1" w14:textId="77777777" w:rsidR="00467AE9" w:rsidRPr="005050F0" w:rsidRDefault="00467AE9" w:rsidP="00231052">
            <w:pPr>
              <w:jc w:val="center"/>
              <w:rPr>
                <w:rFonts w:ascii="Arial" w:hAnsi="Arial" w:cs="Arial"/>
                <w:b/>
                <w:noProof/>
                <w:sz w:val="18"/>
                <w:szCs w:val="18"/>
              </w:rPr>
            </w:pPr>
          </w:p>
        </w:tc>
      </w:tr>
      <w:tr w:rsidR="00467AE9" w:rsidRPr="005050F0" w14:paraId="261BD1A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E87D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EED79"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8F9A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F169A"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2C0A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849A30" w14:textId="77777777" w:rsidR="00467AE9" w:rsidRPr="005050F0" w:rsidRDefault="00467AE9" w:rsidP="00231052">
            <w:pPr>
              <w:jc w:val="center"/>
              <w:rPr>
                <w:b/>
                <w:noProof/>
              </w:rPr>
            </w:pPr>
          </w:p>
        </w:tc>
      </w:tr>
      <w:tr w:rsidR="00467AE9" w:rsidRPr="005050F0" w14:paraId="089F4FF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4769B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B0184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MCVideo group </w:t>
            </w:r>
            <w:r w:rsidRPr="005050F0">
              <w:rPr>
                <w:rFonts w:eastAsia="SimSun"/>
                <w:noProof/>
                <w:lang w:eastAsia="zh-CN"/>
              </w:rPr>
              <w:t>ID</w:t>
            </w:r>
            <w:r w:rsidRPr="005050F0">
              <w:rPr>
                <w:noProof/>
                <w:lang w:eastAsia="ko-KR"/>
              </w:rPr>
              <w:t xml:space="preserve"> for the on-network MCVideo group that the MCVideo user is allowed to use.</w:t>
            </w:r>
          </w:p>
        </w:tc>
      </w:tr>
    </w:tbl>
    <w:p w14:paraId="62CC05E8" w14:textId="77777777" w:rsidR="001A1197" w:rsidRPr="005050F0" w:rsidRDefault="001A1197" w:rsidP="001A1197">
      <w:pPr>
        <w:rPr>
          <w:noProof/>
        </w:rPr>
      </w:pPr>
    </w:p>
    <w:p w14:paraId="480B7830"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B0E9A48" w14:textId="77777777" w:rsidR="00467AE9" w:rsidRPr="005050F0" w:rsidRDefault="00467AE9" w:rsidP="00467AE9">
      <w:pPr>
        <w:pStyle w:val="Heading3"/>
        <w:rPr>
          <w:noProof/>
          <w:lang w:eastAsia="ko-KR"/>
        </w:rPr>
      </w:pPr>
      <w:bookmarkStart w:id="4209" w:name="_Toc4578049"/>
      <w:bookmarkStart w:id="4210" w:name="_Toc27504645"/>
      <w:bookmarkStart w:id="4211" w:name="_Toc27505433"/>
      <w:bookmarkStart w:id="4212" w:name="_Toc27506217"/>
      <w:bookmarkStart w:id="4213" w:name="_Toc27507001"/>
      <w:bookmarkStart w:id="4214" w:name="_Toc176344963"/>
      <w:r w:rsidRPr="005050F0">
        <w:rPr>
          <w:noProof/>
        </w:rPr>
        <w:t>13.2.</w:t>
      </w:r>
      <w:r w:rsidRPr="005050F0">
        <w:rPr>
          <w:noProof/>
          <w:lang w:eastAsia="ko-KR"/>
        </w:rPr>
        <w:t>44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bookmarkEnd w:id="4209"/>
      <w:bookmarkEnd w:id="4210"/>
      <w:bookmarkEnd w:id="4211"/>
      <w:bookmarkEnd w:id="4212"/>
      <w:bookmarkEnd w:id="4213"/>
      <w:bookmarkEnd w:id="4214"/>
    </w:p>
    <w:p w14:paraId="7A41BBF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8CB0B7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D587E4"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p>
        </w:tc>
      </w:tr>
      <w:tr w:rsidR="00467AE9" w:rsidRPr="005050F0" w14:paraId="10213F1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3EC08"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2EF4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196A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DA98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CD17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FBC781" w14:textId="77777777" w:rsidR="00467AE9" w:rsidRPr="005050F0" w:rsidRDefault="00467AE9" w:rsidP="00231052">
            <w:pPr>
              <w:jc w:val="center"/>
              <w:rPr>
                <w:rFonts w:ascii="Arial" w:hAnsi="Arial" w:cs="Arial"/>
                <w:b/>
                <w:noProof/>
                <w:sz w:val="18"/>
                <w:szCs w:val="18"/>
              </w:rPr>
            </w:pPr>
          </w:p>
        </w:tc>
      </w:tr>
      <w:tr w:rsidR="00467AE9" w:rsidRPr="005050F0" w14:paraId="37FDB79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EE53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B9FB5"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AB5D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F3088"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59E0F"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FD7853" w14:textId="77777777" w:rsidR="00467AE9" w:rsidRPr="005050F0" w:rsidRDefault="00467AE9" w:rsidP="00231052">
            <w:pPr>
              <w:jc w:val="center"/>
              <w:rPr>
                <w:b/>
                <w:noProof/>
              </w:rPr>
            </w:pPr>
          </w:p>
        </w:tc>
      </w:tr>
      <w:tr w:rsidR="00467AE9" w:rsidRPr="005050F0" w14:paraId="2851C2C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78A82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D7652F"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63AAD65D" w14:textId="77777777" w:rsidR="001A1197" w:rsidRPr="005050F0" w:rsidRDefault="001A1197" w:rsidP="001A1197">
      <w:pPr>
        <w:rPr>
          <w:noProof/>
        </w:rPr>
      </w:pPr>
      <w:bookmarkStart w:id="4215" w:name="_Toc4578050"/>
      <w:bookmarkStart w:id="4216" w:name="_Toc27504646"/>
      <w:bookmarkStart w:id="4217" w:name="_Toc27505434"/>
      <w:bookmarkStart w:id="4218" w:name="_Toc27506218"/>
      <w:bookmarkStart w:id="4219" w:name="_Toc27507002"/>
    </w:p>
    <w:p w14:paraId="2BEE87DA" w14:textId="77777777" w:rsidR="00467AE9" w:rsidRPr="005050F0" w:rsidRDefault="00467AE9" w:rsidP="00467AE9">
      <w:pPr>
        <w:pStyle w:val="Heading3"/>
        <w:rPr>
          <w:noProof/>
        </w:rPr>
      </w:pPr>
      <w:bookmarkStart w:id="4220" w:name="_Toc176344964"/>
      <w:r w:rsidRPr="005050F0">
        <w:rPr>
          <w:noProof/>
        </w:rPr>
        <w:t>13.2.</w:t>
      </w:r>
      <w:r w:rsidRPr="005050F0">
        <w:rPr>
          <w:noProof/>
          <w:lang w:eastAsia="ko-KR"/>
        </w:rPr>
        <w:t>45</w:t>
      </w:r>
      <w:r w:rsidRPr="005050F0">
        <w:rPr>
          <w:noProof/>
          <w:lang w:eastAsia="ko-KR"/>
        </w:rPr>
        <w:tab/>
      </w:r>
      <w:r w:rsidR="009A3B5D" w:rsidRPr="00BE2E84">
        <w:t>Void</w:t>
      </w:r>
      <w:bookmarkEnd w:id="4215"/>
      <w:bookmarkEnd w:id="4216"/>
      <w:bookmarkEnd w:id="4217"/>
      <w:bookmarkEnd w:id="4218"/>
      <w:bookmarkEnd w:id="4219"/>
      <w:bookmarkEnd w:id="4220"/>
    </w:p>
    <w:p w14:paraId="78DE7668" w14:textId="77777777" w:rsidR="00467AE9" w:rsidRPr="005050F0" w:rsidRDefault="00467AE9" w:rsidP="00467AE9">
      <w:pPr>
        <w:pStyle w:val="Heading3"/>
        <w:rPr>
          <w:noProof/>
        </w:rPr>
      </w:pPr>
      <w:bookmarkStart w:id="4221" w:name="_Toc4578051"/>
      <w:bookmarkStart w:id="4222" w:name="_Toc27504647"/>
      <w:bookmarkStart w:id="4223" w:name="_Toc27505435"/>
      <w:bookmarkStart w:id="4224" w:name="_Toc27506219"/>
      <w:bookmarkStart w:id="4225" w:name="_Toc27507003"/>
      <w:bookmarkStart w:id="4226" w:name="_Toc176344965"/>
      <w:r w:rsidRPr="005050F0">
        <w:rPr>
          <w:noProof/>
        </w:rPr>
        <w:t>13.2.</w:t>
      </w:r>
      <w:r w:rsidRPr="005050F0">
        <w:rPr>
          <w:noProof/>
          <w:lang w:eastAsia="ko-KR"/>
        </w:rPr>
        <w:t>46</w:t>
      </w:r>
      <w:r w:rsidRPr="005050F0">
        <w:rPr>
          <w:noProof/>
        </w:rPr>
        <w:tab/>
      </w:r>
      <w:r w:rsidR="009A3B5D" w:rsidRPr="00BE2E84">
        <w:t>Void</w:t>
      </w:r>
      <w:bookmarkEnd w:id="4221"/>
      <w:bookmarkEnd w:id="4222"/>
      <w:bookmarkEnd w:id="4223"/>
      <w:bookmarkEnd w:id="4224"/>
      <w:bookmarkEnd w:id="4225"/>
      <w:bookmarkEnd w:id="4226"/>
    </w:p>
    <w:p w14:paraId="0971672D" w14:textId="77777777" w:rsidR="00467AE9" w:rsidRPr="005050F0" w:rsidRDefault="00467AE9" w:rsidP="00467AE9">
      <w:pPr>
        <w:pStyle w:val="Heading3"/>
        <w:rPr>
          <w:noProof/>
        </w:rPr>
      </w:pPr>
      <w:bookmarkStart w:id="4227" w:name="_Toc4578052"/>
      <w:bookmarkStart w:id="4228" w:name="_Toc27504648"/>
      <w:bookmarkStart w:id="4229" w:name="_Toc27505436"/>
      <w:bookmarkStart w:id="4230" w:name="_Toc27506220"/>
      <w:bookmarkStart w:id="4231" w:name="_Toc27507004"/>
      <w:bookmarkStart w:id="4232" w:name="_Toc176344966"/>
      <w:r w:rsidRPr="005050F0">
        <w:rPr>
          <w:noProof/>
        </w:rPr>
        <w:t>13.2.</w:t>
      </w:r>
      <w:r w:rsidRPr="005050F0">
        <w:rPr>
          <w:noProof/>
          <w:lang w:eastAsia="ko-KR"/>
        </w:rPr>
        <w:t>47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/&lt;x&gt;/Entry/GMSServI</w:t>
      </w:r>
      <w:r w:rsidR="00FA408E">
        <w:rPr>
          <w:noProof/>
        </w:rPr>
        <w:t>D</w:t>
      </w:r>
      <w:bookmarkEnd w:id="4227"/>
      <w:bookmarkEnd w:id="4228"/>
      <w:bookmarkEnd w:id="4229"/>
      <w:bookmarkEnd w:id="4230"/>
      <w:bookmarkEnd w:id="4231"/>
      <w:bookmarkEnd w:id="4232"/>
    </w:p>
    <w:p w14:paraId="5E8FD25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CBBCCD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84EE6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/&lt;x&gt;/Entry/GMSServI</w:t>
            </w:r>
            <w:r w:rsidR="00FA408E">
              <w:rPr>
                <w:noProof/>
              </w:rPr>
              <w:t>D</w:t>
            </w:r>
          </w:p>
        </w:tc>
      </w:tr>
      <w:tr w:rsidR="00467AE9" w:rsidRPr="005050F0" w14:paraId="3F979D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AE875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AB44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3C17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0F33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FD67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64016D" w14:textId="77777777" w:rsidR="00467AE9" w:rsidRPr="005050F0" w:rsidRDefault="00467AE9" w:rsidP="00231052">
            <w:pPr>
              <w:jc w:val="center"/>
              <w:rPr>
                <w:rFonts w:ascii="Arial" w:hAnsi="Arial" w:cs="Arial"/>
                <w:b/>
                <w:noProof/>
                <w:sz w:val="18"/>
                <w:szCs w:val="18"/>
              </w:rPr>
            </w:pPr>
          </w:p>
        </w:tc>
      </w:tr>
      <w:tr w:rsidR="00467AE9" w:rsidRPr="005050F0" w14:paraId="605CE47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4798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6BE6E"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4570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AA16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80D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FE21A0" w14:textId="77777777" w:rsidR="00467AE9" w:rsidRPr="005050F0" w:rsidRDefault="00467AE9" w:rsidP="00231052">
            <w:pPr>
              <w:jc w:val="center"/>
              <w:rPr>
                <w:b/>
                <w:noProof/>
              </w:rPr>
            </w:pPr>
          </w:p>
        </w:tc>
      </w:tr>
      <w:tr w:rsidR="00467AE9" w:rsidRPr="005050F0" w14:paraId="529B270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B4C3D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CA654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group management server hosting the MCVideo Group ID.</w:t>
            </w:r>
          </w:p>
        </w:tc>
      </w:tr>
    </w:tbl>
    <w:p w14:paraId="2535557E" w14:textId="77777777" w:rsidR="009E77B2" w:rsidRPr="005050F0" w:rsidRDefault="009E77B2" w:rsidP="009E77B2">
      <w:pPr>
        <w:rPr>
          <w:noProof/>
          <w:lang w:eastAsia="ko-KR"/>
        </w:rPr>
      </w:pPr>
      <w:bookmarkStart w:id="4233" w:name="_Toc4578053"/>
      <w:bookmarkStart w:id="4234" w:name="_Toc27504649"/>
      <w:bookmarkStart w:id="4235" w:name="_Toc27505437"/>
      <w:bookmarkStart w:id="4236" w:name="_Toc27506221"/>
      <w:bookmarkStart w:id="4237" w:name="_Toc27507005"/>
    </w:p>
    <w:p w14:paraId="0A1D98B8" w14:textId="77777777" w:rsidR="00467AE9" w:rsidRPr="005050F0" w:rsidRDefault="00467AE9" w:rsidP="00467AE9">
      <w:pPr>
        <w:pStyle w:val="Heading3"/>
        <w:rPr>
          <w:noProof/>
        </w:rPr>
      </w:pPr>
      <w:bookmarkStart w:id="4238" w:name="_Toc176344967"/>
      <w:r w:rsidRPr="005050F0">
        <w:rPr>
          <w:noProof/>
        </w:rPr>
        <w:t>13.2.</w:t>
      </w:r>
      <w:r w:rsidRPr="005050F0">
        <w:rPr>
          <w:noProof/>
          <w:lang w:eastAsia="ko-KR"/>
        </w:rPr>
        <w:t>48</w:t>
      </w:r>
      <w:r w:rsidRPr="005050F0">
        <w:rPr>
          <w:noProof/>
        </w:rPr>
        <w:tab/>
      </w:r>
      <w:r w:rsidR="009A3B5D" w:rsidRPr="00BE2E84">
        <w:t>Void</w:t>
      </w:r>
      <w:bookmarkEnd w:id="4233"/>
      <w:bookmarkEnd w:id="4234"/>
      <w:bookmarkEnd w:id="4235"/>
      <w:bookmarkEnd w:id="4236"/>
      <w:bookmarkEnd w:id="4237"/>
      <w:bookmarkEnd w:id="4238"/>
    </w:p>
    <w:p w14:paraId="2C788B6F" w14:textId="77777777" w:rsidR="00467AE9" w:rsidRPr="005050F0" w:rsidRDefault="00467AE9" w:rsidP="00467AE9">
      <w:pPr>
        <w:pStyle w:val="Heading3"/>
        <w:rPr>
          <w:noProof/>
        </w:rPr>
      </w:pPr>
      <w:bookmarkStart w:id="4239" w:name="_Toc4578054"/>
      <w:bookmarkStart w:id="4240" w:name="_Toc27504650"/>
      <w:bookmarkStart w:id="4241" w:name="_Toc27505438"/>
      <w:bookmarkStart w:id="4242" w:name="_Toc27506222"/>
      <w:bookmarkStart w:id="4243" w:name="_Toc27507006"/>
      <w:bookmarkStart w:id="4244" w:name="_Toc176344968"/>
      <w:r w:rsidRPr="005050F0">
        <w:rPr>
          <w:noProof/>
        </w:rPr>
        <w:t>13.2.</w:t>
      </w:r>
      <w:r w:rsidRPr="005050F0">
        <w:rPr>
          <w:noProof/>
          <w:lang w:eastAsia="ko-KR"/>
        </w:rPr>
        <w:t>49</w:t>
      </w:r>
      <w:r w:rsidRPr="005050F0">
        <w:rPr>
          <w:noProof/>
        </w:rPr>
        <w:tab/>
      </w:r>
      <w:r w:rsidR="009A3B5D" w:rsidRPr="00BE2E84">
        <w:t>Void</w:t>
      </w:r>
      <w:bookmarkEnd w:id="4239"/>
      <w:bookmarkEnd w:id="4240"/>
      <w:bookmarkEnd w:id="4241"/>
      <w:bookmarkEnd w:id="4242"/>
      <w:bookmarkEnd w:id="4243"/>
      <w:bookmarkEnd w:id="4244"/>
    </w:p>
    <w:p w14:paraId="2789EAD5" w14:textId="77777777" w:rsidR="00467AE9" w:rsidRPr="005050F0" w:rsidRDefault="00467AE9" w:rsidP="00467AE9">
      <w:pPr>
        <w:pStyle w:val="Heading3"/>
        <w:rPr>
          <w:noProof/>
        </w:rPr>
      </w:pPr>
      <w:bookmarkStart w:id="4245" w:name="_Toc4578055"/>
      <w:bookmarkStart w:id="4246" w:name="_Toc27504651"/>
      <w:bookmarkStart w:id="4247" w:name="_Toc27505439"/>
      <w:bookmarkStart w:id="4248" w:name="_Toc27506223"/>
      <w:bookmarkStart w:id="4249" w:name="_Toc27507007"/>
      <w:bookmarkStart w:id="4250" w:name="_Toc176344969"/>
      <w:bookmarkStart w:id="4251" w:name="_Hlk480227482"/>
      <w:r w:rsidRPr="005050F0">
        <w:rPr>
          <w:noProof/>
        </w:rPr>
        <w:t>13.2.</w:t>
      </w:r>
      <w:r w:rsidRPr="005050F0">
        <w:rPr>
          <w:noProof/>
          <w:lang w:eastAsia="ko-KR"/>
        </w:rPr>
        <w:t>50</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Pr="005050F0">
        <w:rPr>
          <w:noProof/>
        </w:rPr>
        <w:t>IdMSTokenEndPoint</w:t>
      </w:r>
      <w:bookmarkEnd w:id="4245"/>
      <w:bookmarkEnd w:id="4246"/>
      <w:bookmarkEnd w:id="4247"/>
      <w:bookmarkEnd w:id="4248"/>
      <w:bookmarkEnd w:id="4249"/>
      <w:bookmarkEnd w:id="4250"/>
    </w:p>
    <w:p w14:paraId="7102A81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50.1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4B9A7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F896B0"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/&lt;x&gt;/Entry/IdMSTokenEndPoint</w:t>
            </w:r>
          </w:p>
        </w:tc>
      </w:tr>
      <w:tr w:rsidR="00467AE9" w:rsidRPr="005050F0" w14:paraId="1DEA0E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3BB6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C32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15DE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B53F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1BCD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588B2" w14:textId="77777777" w:rsidR="00467AE9" w:rsidRPr="005050F0" w:rsidRDefault="00467AE9" w:rsidP="00231052">
            <w:pPr>
              <w:jc w:val="center"/>
              <w:rPr>
                <w:rFonts w:ascii="Arial" w:hAnsi="Arial" w:cs="Arial"/>
                <w:b/>
                <w:noProof/>
                <w:sz w:val="18"/>
                <w:szCs w:val="18"/>
              </w:rPr>
            </w:pPr>
          </w:p>
        </w:tc>
      </w:tr>
      <w:tr w:rsidR="00467AE9" w:rsidRPr="005050F0" w14:paraId="318234D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0C50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8041"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9131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ED650"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09D4C"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F252F" w14:textId="77777777" w:rsidR="00467AE9" w:rsidRPr="005050F0" w:rsidRDefault="00467AE9" w:rsidP="00231052">
            <w:pPr>
              <w:jc w:val="center"/>
              <w:rPr>
                <w:b/>
                <w:noProof/>
              </w:rPr>
            </w:pPr>
          </w:p>
        </w:tc>
      </w:tr>
      <w:tr w:rsidR="00467AE9" w:rsidRPr="005050F0" w14:paraId="3A3F8F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331CB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E159D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identity management server hosting the MCVideo Group ID.</w:t>
            </w:r>
          </w:p>
        </w:tc>
      </w:tr>
    </w:tbl>
    <w:p w14:paraId="337A9703" w14:textId="77777777" w:rsidR="00C54922" w:rsidRPr="005050F0" w:rsidRDefault="00C54922" w:rsidP="00C54922">
      <w:pPr>
        <w:rPr>
          <w:noProof/>
          <w:lang w:eastAsia="ko-KR"/>
        </w:rPr>
      </w:pPr>
      <w:bookmarkStart w:id="4252" w:name="_Toc4578056"/>
      <w:bookmarkStart w:id="4253" w:name="_Toc27504652"/>
      <w:bookmarkStart w:id="4254" w:name="_Toc27505440"/>
      <w:bookmarkStart w:id="4255" w:name="_Toc27506224"/>
      <w:bookmarkStart w:id="4256" w:name="_Toc27507008"/>
    </w:p>
    <w:p w14:paraId="010014E7" w14:textId="77777777" w:rsidR="00A342FD" w:rsidRPr="005050F0" w:rsidRDefault="00A342FD" w:rsidP="00A342FD">
      <w:pPr>
        <w:pStyle w:val="Heading3"/>
        <w:rPr>
          <w:noProof/>
          <w:lang w:eastAsia="ko-KR"/>
        </w:rPr>
      </w:pPr>
      <w:bookmarkStart w:id="4257" w:name="_Toc176344970"/>
      <w:r w:rsidRPr="005050F0">
        <w:rPr>
          <w:noProof/>
        </w:rPr>
        <w:t>13.2.</w:t>
      </w:r>
      <w:r w:rsidRPr="005050F0">
        <w:rPr>
          <w:noProof/>
          <w:lang w:eastAsia="ko-KR"/>
        </w:rPr>
        <w:t>50A</w:t>
      </w:r>
      <w:r w:rsidRPr="005050F0">
        <w:rPr>
          <w:noProof/>
          <w:lang w:eastAsia="ko-KR"/>
        </w:rPr>
        <w:tab/>
      </w:r>
      <w:r w:rsidR="009A3B5D" w:rsidRPr="00BE2E84">
        <w:t>Void</w:t>
      </w:r>
      <w:bookmarkEnd w:id="4257"/>
    </w:p>
    <w:p w14:paraId="7B2E87FA" w14:textId="77777777" w:rsidR="00A342FD" w:rsidRPr="005050F0" w:rsidRDefault="00A342FD" w:rsidP="00A342FD">
      <w:pPr>
        <w:pStyle w:val="Heading3"/>
        <w:rPr>
          <w:noProof/>
          <w:lang w:eastAsia="ko-KR"/>
        </w:rPr>
      </w:pPr>
      <w:bookmarkStart w:id="4258" w:name="_Toc176344971"/>
      <w:r w:rsidRPr="005050F0">
        <w:rPr>
          <w:noProof/>
        </w:rPr>
        <w:t>13.2.</w:t>
      </w:r>
      <w:r w:rsidRPr="005050F0">
        <w:rPr>
          <w:noProof/>
          <w:lang w:eastAsia="ko-KR"/>
        </w:rPr>
        <w:t>50B</w:t>
      </w:r>
      <w:r w:rsidRPr="005050F0">
        <w:rPr>
          <w:noProof/>
          <w:lang w:eastAsia="ko-KR"/>
        </w:rPr>
        <w:tab/>
      </w:r>
      <w:r w:rsidR="009A3B5D" w:rsidRPr="00BE2E84">
        <w:t>Void</w:t>
      </w:r>
      <w:bookmarkEnd w:id="4258"/>
    </w:p>
    <w:p w14:paraId="43238C84" w14:textId="77777777" w:rsidR="00A342FD" w:rsidRPr="005050F0" w:rsidRDefault="00A342FD" w:rsidP="00A342FD">
      <w:pPr>
        <w:pStyle w:val="Heading3"/>
        <w:rPr>
          <w:noProof/>
          <w:lang w:eastAsia="ko-KR"/>
        </w:rPr>
      </w:pPr>
      <w:bookmarkStart w:id="4259" w:name="_Toc176344972"/>
      <w:r w:rsidRPr="005050F0">
        <w:rPr>
          <w:noProof/>
        </w:rPr>
        <w:t>13.2.</w:t>
      </w:r>
      <w:r w:rsidRPr="005050F0">
        <w:rPr>
          <w:noProof/>
          <w:lang w:eastAsia="ko-KR"/>
        </w:rPr>
        <w:t>50C</w:t>
      </w:r>
      <w:r w:rsidRPr="005050F0">
        <w:rPr>
          <w:noProof/>
          <w:lang w:eastAsia="ko-KR"/>
        </w:rPr>
        <w:tab/>
      </w:r>
      <w:r w:rsidR="009A3B5D" w:rsidRPr="00BE2E84">
        <w:t>Void</w:t>
      </w:r>
      <w:bookmarkEnd w:id="4259"/>
    </w:p>
    <w:p w14:paraId="45D26B5C" w14:textId="77777777" w:rsidR="00A342FD" w:rsidRPr="005050F0" w:rsidRDefault="00A342FD" w:rsidP="00A342FD">
      <w:pPr>
        <w:pStyle w:val="Heading3"/>
        <w:rPr>
          <w:noProof/>
          <w:lang w:eastAsia="ko-KR"/>
        </w:rPr>
      </w:pPr>
      <w:bookmarkStart w:id="4260" w:name="_Hlk69478594"/>
      <w:bookmarkStart w:id="4261" w:name="_Toc176344973"/>
      <w:r w:rsidRPr="005050F0">
        <w:rPr>
          <w:noProof/>
        </w:rPr>
        <w:t>13.2.</w:t>
      </w:r>
      <w:r w:rsidRPr="005050F0">
        <w:rPr>
          <w:noProof/>
          <w:lang w:eastAsia="ko-KR"/>
        </w:rPr>
        <w:t>50D</w:t>
      </w:r>
      <w:bookmarkEnd w:id="4260"/>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bookmarkStart w:id="4262" w:name="_Hlk103811883"/>
      <w:r w:rsidR="009A3B5D">
        <w:t>Group</w:t>
      </w:r>
      <w:bookmarkEnd w:id="4262"/>
      <w:r w:rsidRPr="005050F0">
        <w:rPr>
          <w:noProof/>
        </w:rPr>
        <w:t>KMSURI</w:t>
      </w:r>
      <w:bookmarkEnd w:id="4261"/>
    </w:p>
    <w:p w14:paraId="346D863C" w14:textId="77777777" w:rsidR="00A342FD" w:rsidRPr="005050F0" w:rsidRDefault="00A342FD" w:rsidP="00A342FD">
      <w:pPr>
        <w:pStyle w:val="TH"/>
        <w:rPr>
          <w:noProof/>
          <w:lang w:eastAsia="ko-KR"/>
        </w:rPr>
      </w:pPr>
      <w:r w:rsidRPr="005050F0">
        <w:rPr>
          <w:noProof/>
        </w:rPr>
        <w:t>Table 13.2.</w:t>
      </w:r>
      <w:r w:rsidRPr="005050F0">
        <w:rPr>
          <w:noProof/>
          <w:lang w:eastAsia="ko-KR"/>
        </w:rPr>
        <w:t>50D</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9A3B5D">
        <w:t>Group</w:t>
      </w:r>
      <w:r w:rsidRPr="005050F0">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9"/>
        <w:gridCol w:w="1322"/>
        <w:gridCol w:w="2153"/>
        <w:gridCol w:w="1949"/>
        <w:gridCol w:w="2331"/>
      </w:tblGrid>
      <w:tr w:rsidR="00A342FD" w:rsidRPr="005050F0" w14:paraId="2C8C36B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8C36F28" w14:textId="77777777" w:rsidR="00A342FD" w:rsidRPr="005050F0" w:rsidRDefault="00A342FD"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9A3B5D">
              <w:t>Group</w:t>
            </w:r>
            <w:r w:rsidRPr="005050F0">
              <w:rPr>
                <w:noProof/>
                <w:lang w:eastAsia="ko-KR"/>
              </w:rPr>
              <w:t>KMSURI</w:t>
            </w:r>
          </w:p>
        </w:tc>
      </w:tr>
      <w:tr w:rsidR="00A342FD" w:rsidRPr="005050F0" w14:paraId="6F910C96"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1A1AB9A8" w14:textId="77777777" w:rsidR="00A342FD" w:rsidRPr="005050F0" w:rsidRDefault="00A342FD"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132F5" w14:textId="77777777" w:rsidR="00A342FD" w:rsidRPr="005050F0" w:rsidRDefault="00A342FD"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C9B12" w14:textId="77777777" w:rsidR="00A342FD" w:rsidRPr="005050F0" w:rsidRDefault="00A342FD"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5F8F9" w14:textId="77777777" w:rsidR="00A342FD" w:rsidRPr="005050F0" w:rsidRDefault="00A342FD"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D56D3" w14:textId="77777777" w:rsidR="00A342FD" w:rsidRPr="005050F0" w:rsidRDefault="00A342FD" w:rsidP="00585C04">
            <w:pPr>
              <w:pStyle w:val="TAL"/>
              <w:rPr>
                <w:noProof/>
              </w:rPr>
            </w:pPr>
            <w:r w:rsidRPr="005050F0">
              <w:rPr>
                <w:noProof/>
              </w:rPr>
              <w:t>Min. Access Types</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3E58CBD9" w14:textId="77777777" w:rsidR="00A342FD" w:rsidRPr="005050F0" w:rsidRDefault="00A342FD" w:rsidP="00585C04">
            <w:pPr>
              <w:pStyle w:val="TAL"/>
              <w:rPr>
                <w:noProof/>
              </w:rPr>
            </w:pPr>
          </w:p>
        </w:tc>
      </w:tr>
      <w:tr w:rsidR="00A342FD" w:rsidRPr="005050F0" w14:paraId="501C9DC0"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2A9CBEA5" w14:textId="77777777" w:rsidR="00A342FD" w:rsidRPr="005050F0" w:rsidRDefault="00A342FD"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A8600" w14:textId="77777777" w:rsidR="00A342FD" w:rsidRPr="005050F0" w:rsidRDefault="00A342FD"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38178" w14:textId="77777777" w:rsidR="00A342FD" w:rsidRPr="005050F0" w:rsidRDefault="00A342FD"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ABFC5" w14:textId="77777777" w:rsidR="00A342FD" w:rsidRPr="005050F0" w:rsidRDefault="00A342FD"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BC70E" w14:textId="77777777" w:rsidR="00A342FD" w:rsidRPr="005050F0" w:rsidRDefault="00A342FD" w:rsidP="00585C04">
            <w:pPr>
              <w:pStyle w:val="TAL"/>
              <w:rPr>
                <w:noProof/>
              </w:rPr>
            </w:pPr>
            <w:r w:rsidRPr="005050F0">
              <w:rPr>
                <w:noProof/>
              </w:rPr>
              <w:t>Get, Replace</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240196F" w14:textId="77777777" w:rsidR="00A342FD" w:rsidRPr="005050F0" w:rsidRDefault="00A342FD" w:rsidP="00585C04">
            <w:pPr>
              <w:pStyle w:val="TAL"/>
              <w:rPr>
                <w:noProof/>
              </w:rPr>
            </w:pPr>
          </w:p>
        </w:tc>
      </w:tr>
      <w:tr w:rsidR="00A342FD" w:rsidRPr="005050F0" w14:paraId="7FD7838E"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74DCB433" w14:textId="77777777" w:rsidR="00A342FD" w:rsidRPr="005050F0" w:rsidRDefault="00A342FD" w:rsidP="00585C0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A067B" w14:textId="77777777" w:rsidR="00A342FD" w:rsidRPr="005050F0" w:rsidRDefault="00A342FD" w:rsidP="00585C04">
            <w:pPr>
              <w:rPr>
                <w:noProof/>
                <w:lang w:eastAsia="ko-KR"/>
              </w:rPr>
            </w:pPr>
            <w:r w:rsidRPr="005050F0">
              <w:rPr>
                <w:noProof/>
              </w:rPr>
              <w:t xml:space="preserve">This leaf node indicates </w:t>
            </w:r>
            <w:r w:rsidRPr="005050F0">
              <w:rPr>
                <w:noProof/>
                <w:lang w:eastAsia="ko-KR"/>
              </w:rPr>
              <w:t xml:space="preserve">the identity (URI) of the </w:t>
            </w:r>
            <w:r w:rsidRPr="005050F0">
              <w:rPr>
                <w:noProof/>
              </w:rPr>
              <w:t xml:space="preserve">KMS identity (URI) </w:t>
            </w:r>
            <w:r w:rsidRPr="005050F0">
              <w:rPr>
                <w:noProof/>
                <w:lang w:eastAsia="ko-KR"/>
              </w:rPr>
              <w:t>for a specific group contained in the MCVideoGroupList</w:t>
            </w:r>
            <w:r w:rsidRPr="005050F0">
              <w:rPr>
                <w:noProof/>
              </w:rPr>
              <w:t>. If the value is empty, the KMS identity (URI) (kms) present in the MCS UE initial configuration MO is used.</w:t>
            </w:r>
          </w:p>
        </w:tc>
      </w:tr>
    </w:tbl>
    <w:p w14:paraId="09DEEDDA" w14:textId="77777777" w:rsidR="00A342FD" w:rsidRPr="005050F0" w:rsidRDefault="00A342FD" w:rsidP="00A342FD">
      <w:pPr>
        <w:rPr>
          <w:noProof/>
          <w:lang w:eastAsia="ko-KR"/>
        </w:rPr>
      </w:pPr>
    </w:p>
    <w:p w14:paraId="4857830F" w14:textId="77777777" w:rsidR="00467AE9" w:rsidRPr="005050F0" w:rsidRDefault="00467AE9" w:rsidP="00467AE9">
      <w:pPr>
        <w:pStyle w:val="Heading3"/>
        <w:rPr>
          <w:noProof/>
        </w:rPr>
      </w:pPr>
      <w:bookmarkStart w:id="4263" w:name="_Toc176344974"/>
      <w:r w:rsidRPr="005050F0">
        <w:rPr>
          <w:noProof/>
        </w:rPr>
        <w:t>13.2.</w:t>
      </w:r>
      <w:r w:rsidRPr="005050F0">
        <w:rPr>
          <w:noProof/>
          <w:lang w:eastAsia="ko-KR"/>
        </w:rPr>
        <w:t>51</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00306469">
        <w:rPr>
          <w:noProof/>
        </w:rPr>
        <w:t>Relative</w:t>
      </w:r>
      <w:r w:rsidRPr="005050F0">
        <w:rPr>
          <w:noProof/>
        </w:rPr>
        <w:t>PresentationPriority</w:t>
      </w:r>
      <w:bookmarkEnd w:id="4252"/>
      <w:bookmarkEnd w:id="4253"/>
      <w:bookmarkEnd w:id="4254"/>
      <w:bookmarkEnd w:id="4255"/>
      <w:bookmarkEnd w:id="4256"/>
      <w:bookmarkEnd w:id="4263"/>
    </w:p>
    <w:p w14:paraId="604BBF7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w:t>
      </w:r>
      <w:r w:rsidR="00306469">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D7490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FE5E4D"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306469">
              <w:rPr>
                <w:noProof/>
              </w:rPr>
              <w:t>Relative</w:t>
            </w:r>
            <w:r w:rsidRPr="005050F0">
              <w:rPr>
                <w:noProof/>
              </w:rPr>
              <w:t>PresentationPriority</w:t>
            </w:r>
          </w:p>
        </w:tc>
      </w:tr>
      <w:tr w:rsidR="00467AE9" w:rsidRPr="005050F0" w14:paraId="57B87D5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3163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7C90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78F8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9BED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A98D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C74BEC" w14:textId="77777777" w:rsidR="00467AE9" w:rsidRPr="005050F0" w:rsidRDefault="00467AE9" w:rsidP="00231052">
            <w:pPr>
              <w:jc w:val="center"/>
              <w:rPr>
                <w:rFonts w:ascii="Arial" w:hAnsi="Arial" w:cs="Arial"/>
                <w:b/>
                <w:noProof/>
                <w:sz w:val="18"/>
                <w:szCs w:val="18"/>
              </w:rPr>
            </w:pPr>
          </w:p>
        </w:tc>
      </w:tr>
      <w:tr w:rsidR="00467AE9" w:rsidRPr="005050F0" w14:paraId="13D6190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C6B8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54754"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E009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A4920"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4178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F6A99F" w14:textId="77777777" w:rsidR="00467AE9" w:rsidRPr="005050F0" w:rsidRDefault="00467AE9" w:rsidP="00231052">
            <w:pPr>
              <w:jc w:val="center"/>
              <w:rPr>
                <w:b/>
                <w:noProof/>
              </w:rPr>
            </w:pPr>
          </w:p>
        </w:tc>
      </w:tr>
      <w:tr w:rsidR="00467AE9" w:rsidRPr="005050F0" w14:paraId="0EBB43F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8BA49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354C41" w14:textId="77777777" w:rsidR="00467AE9" w:rsidRPr="005050F0" w:rsidRDefault="00467AE9" w:rsidP="00231052">
            <w:pPr>
              <w:rPr>
                <w:noProof/>
                <w:lang w:eastAsia="ko-KR"/>
              </w:rPr>
            </w:pPr>
            <w:r w:rsidRPr="005050F0">
              <w:rPr>
                <w:noProof/>
              </w:rPr>
              <w:t>This leaf node indicates indicating the presentation priority of the on-network group for the MCVideo user relative to other on-network groups and on-network users</w:t>
            </w:r>
            <w:r w:rsidRPr="005050F0">
              <w:rPr>
                <w:noProof/>
                <w:lang w:eastAsia="ko-KR"/>
              </w:rPr>
              <w:t>.</w:t>
            </w:r>
          </w:p>
        </w:tc>
      </w:tr>
    </w:tbl>
    <w:p w14:paraId="412A1E5C" w14:textId="77777777" w:rsidR="001A1197" w:rsidRPr="005050F0" w:rsidRDefault="001A1197" w:rsidP="001A1197">
      <w:pPr>
        <w:rPr>
          <w:noProof/>
        </w:rPr>
      </w:pPr>
    </w:p>
    <w:p w14:paraId="07DB96E7" w14:textId="77777777" w:rsidR="00467AE9" w:rsidRPr="005050F0" w:rsidRDefault="00467AE9" w:rsidP="00A42984">
      <w:pPr>
        <w:pStyle w:val="B1"/>
        <w:rPr>
          <w:noProof/>
        </w:rPr>
      </w:pPr>
      <w:r w:rsidRPr="005050F0">
        <w:rPr>
          <w:noProof/>
        </w:rPr>
        <w:t>-</w:t>
      </w:r>
      <w:r w:rsidRPr="005050F0">
        <w:rPr>
          <w:noProof/>
        </w:rPr>
        <w:tab/>
        <w:t xml:space="preserve">Values: </w:t>
      </w:r>
      <w:r w:rsidRPr="005050F0">
        <w:rPr>
          <w:noProof/>
          <w:lang w:eastAsia="ko-KR"/>
        </w:rPr>
        <w:t>0-255</w:t>
      </w:r>
    </w:p>
    <w:p w14:paraId="0E38C97A" w14:textId="77777777" w:rsidR="00467AE9" w:rsidRPr="005050F0" w:rsidRDefault="00467AE9" w:rsidP="00467AE9">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MCVideo group transaction having the lowest priority for presentation among other group MCVideo and one-to-one user transactions.</w:t>
      </w:r>
    </w:p>
    <w:p w14:paraId="33961195" w14:textId="77777777" w:rsidR="00467AE9" w:rsidRPr="005050F0" w:rsidRDefault="00467AE9" w:rsidP="00467AE9">
      <w:pPr>
        <w:pStyle w:val="Heading3"/>
        <w:rPr>
          <w:noProof/>
          <w:lang w:eastAsia="ko-KR"/>
        </w:rPr>
      </w:pPr>
      <w:bookmarkStart w:id="4264" w:name="_Toc4578057"/>
      <w:bookmarkStart w:id="4265" w:name="_Toc27504653"/>
      <w:bookmarkStart w:id="4266" w:name="_Toc27505441"/>
      <w:bookmarkStart w:id="4267" w:name="_Toc27506225"/>
      <w:bookmarkStart w:id="4268" w:name="_Toc27507009"/>
      <w:bookmarkStart w:id="4269" w:name="_Toc176344975"/>
      <w:r w:rsidRPr="005050F0">
        <w:rPr>
          <w:noProof/>
        </w:rPr>
        <w:t>13.2.</w:t>
      </w:r>
      <w:r w:rsidRPr="005050F0">
        <w:rPr>
          <w:noProof/>
          <w:lang w:eastAsia="ko-KR"/>
        </w:rPr>
        <w:t>52</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4264"/>
      <w:bookmarkEnd w:id="4265"/>
      <w:bookmarkEnd w:id="4266"/>
      <w:bookmarkEnd w:id="4267"/>
      <w:bookmarkEnd w:id="4268"/>
      <w:bookmarkEnd w:id="4269"/>
    </w:p>
    <w:p w14:paraId="1F2D46D1"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3A4CD0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02708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467AE9" w:rsidRPr="005050F0" w14:paraId="0545741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597BE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30CE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2FEC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480F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5574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332CAB" w14:textId="77777777" w:rsidR="00467AE9" w:rsidRPr="005050F0" w:rsidRDefault="00467AE9" w:rsidP="00231052">
            <w:pPr>
              <w:jc w:val="center"/>
              <w:rPr>
                <w:rFonts w:ascii="Arial" w:hAnsi="Arial" w:cs="Arial"/>
                <w:b/>
                <w:noProof/>
                <w:sz w:val="18"/>
                <w:szCs w:val="18"/>
              </w:rPr>
            </w:pPr>
          </w:p>
        </w:tc>
      </w:tr>
      <w:tr w:rsidR="00467AE9" w:rsidRPr="005050F0" w14:paraId="4481E18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83534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E71C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EE45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A8E50" w14:textId="77777777" w:rsidR="00467AE9" w:rsidRPr="005050F0" w:rsidRDefault="00894757"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24916"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3AA968" w14:textId="77777777" w:rsidR="00467AE9" w:rsidRPr="005050F0" w:rsidRDefault="00467AE9" w:rsidP="00231052">
            <w:pPr>
              <w:jc w:val="center"/>
              <w:rPr>
                <w:b/>
                <w:noProof/>
              </w:rPr>
            </w:pPr>
          </w:p>
        </w:tc>
      </w:tr>
      <w:tr w:rsidR="00467AE9" w:rsidRPr="005050F0" w14:paraId="736BE77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B5134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B0E5C7"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0D9BE12E" w14:textId="77777777" w:rsidR="00467AE9" w:rsidRPr="005050F0" w:rsidRDefault="00467AE9" w:rsidP="00467AE9">
      <w:pPr>
        <w:rPr>
          <w:noProof/>
          <w:lang w:eastAsia="ko-KR"/>
        </w:rPr>
      </w:pPr>
    </w:p>
    <w:p w14:paraId="301A5B7B" w14:textId="77777777" w:rsidR="00467AE9" w:rsidRPr="005050F0" w:rsidRDefault="00467AE9" w:rsidP="00467AE9">
      <w:pPr>
        <w:pStyle w:val="Heading3"/>
        <w:rPr>
          <w:noProof/>
          <w:lang w:eastAsia="ko-KR"/>
        </w:rPr>
      </w:pPr>
      <w:bookmarkStart w:id="4270" w:name="_Toc4578058"/>
      <w:bookmarkStart w:id="4271" w:name="_Toc27504654"/>
      <w:bookmarkStart w:id="4272" w:name="_Toc27505442"/>
      <w:bookmarkStart w:id="4273" w:name="_Toc27506226"/>
      <w:bookmarkStart w:id="4274" w:name="_Toc27507010"/>
      <w:bookmarkStart w:id="4275" w:name="_Toc176344976"/>
      <w:r w:rsidRPr="005050F0">
        <w:rPr>
          <w:noProof/>
        </w:rPr>
        <w:t>13.2.</w:t>
      </w:r>
      <w:r w:rsidRPr="005050F0">
        <w:rPr>
          <w:noProof/>
          <w:lang w:eastAsia="ko-KR"/>
        </w:rPr>
        <w:t>53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4270"/>
      <w:bookmarkEnd w:id="4271"/>
      <w:bookmarkEnd w:id="4272"/>
      <w:bookmarkEnd w:id="4273"/>
      <w:bookmarkEnd w:id="4274"/>
      <w:bookmarkEnd w:id="4275"/>
    </w:p>
    <w:p w14:paraId="7E34593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4D8B6A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509E61"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467AE9" w:rsidRPr="005050F0" w14:paraId="6126A96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3B5C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0707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B71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88F4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C988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44BD80" w14:textId="77777777" w:rsidR="00467AE9" w:rsidRPr="005050F0" w:rsidRDefault="00467AE9" w:rsidP="00231052">
            <w:pPr>
              <w:jc w:val="center"/>
              <w:rPr>
                <w:rFonts w:ascii="Arial" w:hAnsi="Arial" w:cs="Arial"/>
                <w:b/>
                <w:noProof/>
                <w:sz w:val="18"/>
                <w:szCs w:val="18"/>
              </w:rPr>
            </w:pPr>
          </w:p>
        </w:tc>
      </w:tr>
      <w:tr w:rsidR="00467AE9" w:rsidRPr="005050F0" w14:paraId="48D8F8B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D75F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42CC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674CE" w14:textId="77777777" w:rsidR="00467AE9" w:rsidRPr="005050F0" w:rsidRDefault="00467AE9" w:rsidP="00231052">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BEA9D"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4527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C795F" w14:textId="77777777" w:rsidR="00467AE9" w:rsidRPr="005050F0" w:rsidRDefault="00467AE9" w:rsidP="00231052">
            <w:pPr>
              <w:jc w:val="center"/>
              <w:rPr>
                <w:b/>
                <w:noProof/>
              </w:rPr>
            </w:pPr>
          </w:p>
        </w:tc>
      </w:tr>
      <w:tr w:rsidR="00467AE9" w:rsidRPr="005050F0" w14:paraId="313CC1D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C98D92"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48E9C3"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zero or more implicit affiliation configuration.</w:t>
            </w:r>
          </w:p>
        </w:tc>
      </w:tr>
    </w:tbl>
    <w:p w14:paraId="02E64E4C" w14:textId="77777777" w:rsidR="001A1197" w:rsidRPr="005050F0" w:rsidRDefault="001A1197" w:rsidP="001A1197">
      <w:pPr>
        <w:rPr>
          <w:noProof/>
        </w:rPr>
      </w:pPr>
      <w:bookmarkStart w:id="4276" w:name="_Toc4578059"/>
      <w:bookmarkStart w:id="4277" w:name="_Toc27504655"/>
      <w:bookmarkStart w:id="4278" w:name="_Toc27505443"/>
      <w:bookmarkStart w:id="4279" w:name="_Toc27506227"/>
      <w:bookmarkStart w:id="4280" w:name="_Toc27507011"/>
    </w:p>
    <w:p w14:paraId="58567B9F" w14:textId="77777777" w:rsidR="00467AE9" w:rsidRPr="005050F0" w:rsidRDefault="00467AE9" w:rsidP="00467AE9">
      <w:pPr>
        <w:pStyle w:val="Heading3"/>
        <w:rPr>
          <w:noProof/>
          <w:lang w:eastAsia="ko-KR"/>
        </w:rPr>
      </w:pPr>
      <w:bookmarkStart w:id="4281" w:name="_Toc176344977"/>
      <w:r w:rsidRPr="005050F0">
        <w:rPr>
          <w:noProof/>
          <w:lang w:eastAsia="ko-KR"/>
        </w:rPr>
        <w:t>13.</w:t>
      </w:r>
      <w:r w:rsidRPr="005050F0">
        <w:rPr>
          <w:noProof/>
        </w:rPr>
        <w:t>2.54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4276"/>
      <w:bookmarkEnd w:id="4277"/>
      <w:bookmarkEnd w:id="4278"/>
      <w:bookmarkEnd w:id="4279"/>
      <w:bookmarkEnd w:id="4280"/>
      <w:bookmarkEnd w:id="4281"/>
    </w:p>
    <w:p w14:paraId="08D15D9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97FCCA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FFC6F0"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467AE9" w:rsidRPr="005050F0" w14:paraId="7B495BD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DB69A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FC7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F73A3"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4319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E838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8DBE9" w14:textId="77777777" w:rsidR="00467AE9" w:rsidRPr="005050F0" w:rsidRDefault="00467AE9" w:rsidP="00231052">
            <w:pPr>
              <w:jc w:val="center"/>
              <w:rPr>
                <w:rFonts w:ascii="Arial" w:hAnsi="Arial" w:cs="Arial"/>
                <w:b/>
                <w:noProof/>
                <w:sz w:val="18"/>
                <w:szCs w:val="18"/>
              </w:rPr>
            </w:pPr>
          </w:p>
        </w:tc>
      </w:tr>
      <w:tr w:rsidR="00467AE9" w:rsidRPr="005050F0" w14:paraId="195F77C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567F3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BF923"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1937A"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680A"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34B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92AF64" w14:textId="77777777" w:rsidR="00467AE9" w:rsidRPr="005050F0" w:rsidRDefault="00467AE9" w:rsidP="00231052">
            <w:pPr>
              <w:jc w:val="center"/>
              <w:rPr>
                <w:b/>
                <w:noProof/>
              </w:rPr>
            </w:pPr>
          </w:p>
        </w:tc>
      </w:tr>
      <w:tr w:rsidR="00467AE9" w:rsidRPr="005050F0" w14:paraId="14C5F8F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82EF12"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A875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on-network MCVideo groups that the MCVideo user is implicitly affiliated to.</w:t>
            </w:r>
          </w:p>
        </w:tc>
      </w:tr>
    </w:tbl>
    <w:p w14:paraId="09ED84C3" w14:textId="77777777" w:rsidR="001A1197" w:rsidRPr="005050F0" w:rsidRDefault="001A1197" w:rsidP="001A1197">
      <w:pPr>
        <w:rPr>
          <w:noProof/>
        </w:rPr>
      </w:pPr>
      <w:bookmarkStart w:id="4282" w:name="_Toc4578060"/>
      <w:bookmarkStart w:id="4283" w:name="_Toc27504656"/>
      <w:bookmarkStart w:id="4284" w:name="_Toc27505444"/>
      <w:bookmarkStart w:id="4285" w:name="_Toc27506228"/>
      <w:bookmarkStart w:id="4286" w:name="_Toc27507012"/>
    </w:p>
    <w:p w14:paraId="780AEAEF" w14:textId="77777777" w:rsidR="00467AE9" w:rsidRPr="005050F0" w:rsidRDefault="00467AE9" w:rsidP="00467AE9">
      <w:pPr>
        <w:pStyle w:val="Heading3"/>
        <w:rPr>
          <w:noProof/>
          <w:lang w:eastAsia="ko-KR"/>
        </w:rPr>
      </w:pPr>
      <w:bookmarkStart w:id="4287" w:name="_Toc176344978"/>
      <w:r w:rsidRPr="005050F0">
        <w:rPr>
          <w:noProof/>
        </w:rPr>
        <w:t>13.2.</w:t>
      </w:r>
      <w:r w:rsidRPr="005050F0">
        <w:rPr>
          <w:noProof/>
          <w:lang w:eastAsia="ko-KR"/>
        </w:rPr>
        <w:t>55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Network/ImplicitAffiliations/&lt;x&gt;/Entry/MCVideoGroupID</w:t>
      </w:r>
      <w:bookmarkEnd w:id="4282"/>
      <w:bookmarkEnd w:id="4283"/>
      <w:bookmarkEnd w:id="4284"/>
      <w:bookmarkEnd w:id="4285"/>
      <w:bookmarkEnd w:id="4286"/>
      <w:bookmarkEnd w:id="4287"/>
    </w:p>
    <w:p w14:paraId="55E3CAC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FE805E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E69B7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Network/ImplicitAffiliations/&lt;x&gt;/Entry/MCVideoGroupID</w:t>
            </w:r>
          </w:p>
        </w:tc>
      </w:tr>
      <w:tr w:rsidR="00467AE9" w:rsidRPr="005050F0" w14:paraId="4130415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6E2D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9BC0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F5BE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23B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77D1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D7C1BE" w14:textId="77777777" w:rsidR="00467AE9" w:rsidRPr="005050F0" w:rsidRDefault="00467AE9" w:rsidP="00231052">
            <w:pPr>
              <w:jc w:val="center"/>
              <w:rPr>
                <w:rFonts w:ascii="Arial" w:hAnsi="Arial" w:cs="Arial"/>
                <w:b/>
                <w:noProof/>
                <w:sz w:val="18"/>
                <w:szCs w:val="18"/>
              </w:rPr>
            </w:pPr>
          </w:p>
        </w:tc>
      </w:tr>
      <w:tr w:rsidR="00467AE9" w:rsidRPr="005050F0" w14:paraId="675A8C9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47334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6AC4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C850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71CFA"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F83B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EC7BEB" w14:textId="77777777" w:rsidR="00467AE9" w:rsidRPr="005050F0" w:rsidRDefault="00467AE9" w:rsidP="00231052">
            <w:pPr>
              <w:jc w:val="center"/>
              <w:rPr>
                <w:b/>
                <w:noProof/>
              </w:rPr>
            </w:pPr>
          </w:p>
        </w:tc>
      </w:tr>
      <w:tr w:rsidR="00467AE9" w:rsidRPr="005050F0" w14:paraId="553B50F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D0226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C4569B" w14:textId="77777777" w:rsidR="00467AE9" w:rsidRPr="005050F0" w:rsidRDefault="00467AE9" w:rsidP="00231052">
            <w:pPr>
              <w:rPr>
                <w:noProof/>
                <w:lang w:eastAsia="ko-KR"/>
              </w:rPr>
            </w:pPr>
            <w:r w:rsidRPr="005050F0">
              <w:rPr>
                <w:noProof/>
              </w:rPr>
              <w:t>This leaf node indicates a</w:t>
            </w:r>
            <w:r w:rsidRPr="005050F0">
              <w:rPr>
                <w:noProof/>
                <w:lang w:eastAsia="ko-KR"/>
              </w:rPr>
              <w:t xml:space="preserve"> </w:t>
            </w:r>
            <w:r w:rsidRPr="005050F0">
              <w:rPr>
                <w:noProof/>
              </w:rPr>
              <w:t xml:space="preserve">MCVideo group </w:t>
            </w:r>
            <w:r w:rsidRPr="005050F0">
              <w:rPr>
                <w:rFonts w:eastAsia="SimSun"/>
                <w:noProof/>
                <w:lang w:eastAsia="zh-CN"/>
              </w:rPr>
              <w:t>ID</w:t>
            </w:r>
            <w:r w:rsidRPr="005050F0">
              <w:rPr>
                <w:noProof/>
                <w:lang w:eastAsia="ko-KR"/>
              </w:rPr>
              <w:t xml:space="preserve"> to which the MCVideo user is implicitly affiliated to.</w:t>
            </w:r>
          </w:p>
        </w:tc>
      </w:tr>
    </w:tbl>
    <w:p w14:paraId="5F9D4F8B" w14:textId="77777777" w:rsidR="001A1197" w:rsidRPr="005050F0" w:rsidRDefault="001A1197" w:rsidP="001A1197">
      <w:pPr>
        <w:rPr>
          <w:noProof/>
        </w:rPr>
      </w:pPr>
    </w:p>
    <w:p w14:paraId="31017C76"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110831A" w14:textId="77777777" w:rsidR="00467AE9" w:rsidRPr="005050F0" w:rsidRDefault="00467AE9" w:rsidP="00467AE9">
      <w:pPr>
        <w:pStyle w:val="Heading3"/>
        <w:rPr>
          <w:noProof/>
          <w:lang w:eastAsia="ko-KR"/>
        </w:rPr>
      </w:pPr>
      <w:bookmarkStart w:id="4288" w:name="_Toc4578061"/>
      <w:bookmarkStart w:id="4289" w:name="_Toc27504657"/>
      <w:bookmarkStart w:id="4290" w:name="_Toc27505445"/>
      <w:bookmarkStart w:id="4291" w:name="_Toc27506229"/>
      <w:bookmarkStart w:id="4292" w:name="_Toc27507013"/>
      <w:bookmarkStart w:id="4293" w:name="_Toc176344979"/>
      <w:r w:rsidRPr="005050F0">
        <w:rPr>
          <w:noProof/>
        </w:rPr>
        <w:t>13.2.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4288"/>
      <w:bookmarkEnd w:id="4289"/>
      <w:bookmarkEnd w:id="4290"/>
      <w:bookmarkEnd w:id="4291"/>
      <w:bookmarkEnd w:id="4292"/>
      <w:bookmarkEnd w:id="4293"/>
    </w:p>
    <w:p w14:paraId="118233D2"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5CEEB7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0ABBA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467AE9" w:rsidRPr="005050F0" w14:paraId="5BED63B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2CD5C1"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1218F"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1399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C7E5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70FC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44B555" w14:textId="77777777" w:rsidR="00467AE9" w:rsidRPr="005050F0" w:rsidRDefault="00467AE9" w:rsidP="00231052">
            <w:pPr>
              <w:jc w:val="center"/>
              <w:rPr>
                <w:rFonts w:ascii="Arial" w:hAnsi="Arial" w:cs="Arial"/>
                <w:b/>
                <w:noProof/>
                <w:sz w:val="18"/>
                <w:szCs w:val="18"/>
              </w:rPr>
            </w:pPr>
          </w:p>
        </w:tc>
      </w:tr>
      <w:tr w:rsidR="00467AE9" w:rsidRPr="005050F0" w14:paraId="5B5AFB5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16EAE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E52B8"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83C8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6DF28"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BF2BF"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3C74D5" w14:textId="77777777" w:rsidR="00467AE9" w:rsidRPr="005050F0" w:rsidRDefault="00467AE9" w:rsidP="00231052">
            <w:pPr>
              <w:jc w:val="center"/>
              <w:rPr>
                <w:b/>
                <w:noProof/>
              </w:rPr>
            </w:pPr>
          </w:p>
        </w:tc>
      </w:tr>
      <w:tr w:rsidR="00467AE9" w:rsidRPr="005050F0" w14:paraId="1C735AC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697BB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C1B63"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106DD4B7" w14:textId="77777777" w:rsidR="001A1197" w:rsidRPr="005050F0" w:rsidRDefault="001A1197" w:rsidP="001A1197">
      <w:pPr>
        <w:rPr>
          <w:noProof/>
        </w:rPr>
      </w:pPr>
      <w:bookmarkStart w:id="4294" w:name="_Toc4578062"/>
      <w:bookmarkStart w:id="4295" w:name="_Toc27504658"/>
      <w:bookmarkStart w:id="4296" w:name="_Toc27505446"/>
      <w:bookmarkStart w:id="4297" w:name="_Toc27506230"/>
      <w:bookmarkStart w:id="4298" w:name="_Toc27507014"/>
    </w:p>
    <w:p w14:paraId="60863D35" w14:textId="77777777" w:rsidR="00467AE9" w:rsidRPr="005050F0" w:rsidRDefault="00467AE9" w:rsidP="00467AE9">
      <w:pPr>
        <w:pStyle w:val="Heading3"/>
        <w:rPr>
          <w:noProof/>
          <w:lang w:eastAsia="ko-KR"/>
        </w:rPr>
      </w:pPr>
      <w:bookmarkStart w:id="4299" w:name="_Toc176344980"/>
      <w:r w:rsidRPr="005050F0">
        <w:rPr>
          <w:noProof/>
        </w:rPr>
        <w:t>13.2.</w:t>
      </w:r>
      <w:r w:rsidRPr="005050F0">
        <w:rPr>
          <w:noProof/>
          <w:lang w:eastAsia="ko-KR"/>
        </w:rPr>
        <w:t>57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w:t>
      </w:r>
      <w:bookmarkEnd w:id="4294"/>
      <w:bookmarkEnd w:id="4295"/>
      <w:bookmarkEnd w:id="4296"/>
      <w:bookmarkEnd w:id="4297"/>
      <w:bookmarkEnd w:id="4298"/>
      <w:bookmarkEnd w:id="4299"/>
    </w:p>
    <w:p w14:paraId="18E6F41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B47EBB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2F0E63"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w:t>
            </w:r>
          </w:p>
        </w:tc>
      </w:tr>
      <w:tr w:rsidR="00467AE9" w:rsidRPr="005050F0" w14:paraId="109B315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AC02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1E3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6D8F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F18A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2C30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A081AB" w14:textId="77777777" w:rsidR="00467AE9" w:rsidRPr="005050F0" w:rsidRDefault="00467AE9" w:rsidP="00231052">
            <w:pPr>
              <w:jc w:val="center"/>
              <w:rPr>
                <w:rFonts w:ascii="Arial" w:hAnsi="Arial" w:cs="Arial"/>
                <w:b/>
                <w:noProof/>
                <w:sz w:val="18"/>
                <w:szCs w:val="18"/>
              </w:rPr>
            </w:pPr>
          </w:p>
        </w:tc>
      </w:tr>
      <w:tr w:rsidR="00467AE9" w:rsidRPr="005050F0" w14:paraId="3EDC6B7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C0EDF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5CC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2D89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CF44D" w14:textId="77777777" w:rsidR="00467AE9" w:rsidRPr="005050F0" w:rsidRDefault="00AD1655"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4F72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B64F1" w14:textId="77777777" w:rsidR="00467AE9" w:rsidRPr="005050F0" w:rsidRDefault="00467AE9" w:rsidP="00231052">
            <w:pPr>
              <w:jc w:val="center"/>
              <w:rPr>
                <w:b/>
                <w:noProof/>
              </w:rPr>
            </w:pPr>
          </w:p>
        </w:tc>
      </w:tr>
      <w:tr w:rsidR="00467AE9" w:rsidRPr="005050F0" w14:paraId="0262EB5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1355A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C99B97"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presence status configuration.</w:t>
            </w:r>
          </w:p>
        </w:tc>
      </w:tr>
    </w:tbl>
    <w:p w14:paraId="27EB2945" w14:textId="77777777" w:rsidR="00AD1655" w:rsidRPr="005050F0" w:rsidRDefault="00AD1655" w:rsidP="00AD1655">
      <w:pPr>
        <w:rPr>
          <w:noProof/>
          <w:lang w:eastAsia="ko-KR"/>
        </w:rPr>
      </w:pPr>
      <w:bookmarkStart w:id="4300" w:name="_Toc4578063"/>
      <w:bookmarkStart w:id="4301" w:name="_Toc27504659"/>
      <w:bookmarkStart w:id="4302" w:name="_Toc27505447"/>
      <w:bookmarkStart w:id="4303" w:name="_Toc27506231"/>
      <w:bookmarkStart w:id="4304" w:name="_Toc27507015"/>
    </w:p>
    <w:p w14:paraId="039B0C8C" w14:textId="77777777" w:rsidR="00467AE9" w:rsidRPr="005050F0" w:rsidRDefault="00467AE9" w:rsidP="00467AE9">
      <w:pPr>
        <w:pStyle w:val="Heading3"/>
        <w:rPr>
          <w:noProof/>
          <w:lang w:eastAsia="ko-KR"/>
        </w:rPr>
      </w:pPr>
      <w:bookmarkStart w:id="4305" w:name="_Toc176344981"/>
      <w:r w:rsidRPr="005050F0">
        <w:rPr>
          <w:noProof/>
        </w:rPr>
        <w:t>13.2.</w:t>
      </w:r>
      <w:r w:rsidRPr="005050F0">
        <w:rPr>
          <w:noProof/>
          <w:lang w:eastAsia="ko-KR"/>
        </w:rPr>
        <w:t>58</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Network/PresenceStatus/&lt;x&gt;</w:t>
      </w:r>
      <w:bookmarkEnd w:id="4300"/>
      <w:bookmarkEnd w:id="4301"/>
      <w:bookmarkEnd w:id="4302"/>
      <w:bookmarkEnd w:id="4303"/>
      <w:bookmarkEnd w:id="4304"/>
      <w:bookmarkEnd w:id="4305"/>
    </w:p>
    <w:p w14:paraId="6E3CFE1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58</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1B7BC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EDCBFF"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w:t>
            </w:r>
          </w:p>
        </w:tc>
      </w:tr>
      <w:tr w:rsidR="00467AE9" w:rsidRPr="005050F0" w14:paraId="0E5DEC1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BF6E1A"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FA1A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651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768D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DB8E7"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B439E" w14:textId="77777777" w:rsidR="00467AE9" w:rsidRPr="005050F0" w:rsidRDefault="00467AE9" w:rsidP="00231052">
            <w:pPr>
              <w:jc w:val="center"/>
              <w:rPr>
                <w:rFonts w:ascii="Arial" w:hAnsi="Arial" w:cs="Arial"/>
                <w:b/>
                <w:noProof/>
                <w:sz w:val="18"/>
                <w:szCs w:val="18"/>
              </w:rPr>
            </w:pPr>
          </w:p>
        </w:tc>
      </w:tr>
      <w:tr w:rsidR="00467AE9" w:rsidRPr="005050F0" w14:paraId="210C325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3763E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0998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F304D" w14:textId="77777777" w:rsidR="00467AE9" w:rsidRPr="005050F0" w:rsidRDefault="00467AE9" w:rsidP="00231052">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CECC4"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3D92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3F28C7" w14:textId="77777777" w:rsidR="00467AE9" w:rsidRPr="005050F0" w:rsidRDefault="00467AE9" w:rsidP="00231052">
            <w:pPr>
              <w:jc w:val="center"/>
              <w:rPr>
                <w:b/>
                <w:noProof/>
              </w:rPr>
            </w:pPr>
          </w:p>
        </w:tc>
      </w:tr>
      <w:tr w:rsidR="00467AE9" w:rsidRPr="005050F0" w14:paraId="45034B7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F3D12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AAA83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zero or more presence status configuration.</w:t>
            </w:r>
          </w:p>
        </w:tc>
      </w:tr>
    </w:tbl>
    <w:p w14:paraId="2A733B79" w14:textId="77777777" w:rsidR="001A1197" w:rsidRPr="005050F0" w:rsidRDefault="001A1197" w:rsidP="001A1197">
      <w:pPr>
        <w:rPr>
          <w:noProof/>
        </w:rPr>
      </w:pPr>
      <w:bookmarkStart w:id="4306" w:name="_Toc4578064"/>
      <w:bookmarkStart w:id="4307" w:name="_Toc27504660"/>
      <w:bookmarkStart w:id="4308" w:name="_Toc27505448"/>
      <w:bookmarkStart w:id="4309" w:name="_Toc27506232"/>
      <w:bookmarkStart w:id="4310" w:name="_Toc27507016"/>
    </w:p>
    <w:p w14:paraId="21BD549F" w14:textId="77777777" w:rsidR="00467AE9" w:rsidRPr="005050F0" w:rsidRDefault="00467AE9" w:rsidP="00467AE9">
      <w:pPr>
        <w:pStyle w:val="Heading3"/>
        <w:rPr>
          <w:noProof/>
          <w:lang w:eastAsia="ko-KR"/>
        </w:rPr>
      </w:pPr>
      <w:bookmarkStart w:id="4311" w:name="_Toc176344982"/>
      <w:r w:rsidRPr="005050F0">
        <w:rPr>
          <w:noProof/>
          <w:lang w:eastAsia="ko-KR"/>
        </w:rPr>
        <w:t>13.</w:t>
      </w:r>
      <w:r w:rsidRPr="005050F0">
        <w:rPr>
          <w:noProof/>
        </w:rPr>
        <w:t>2.59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w:t>
      </w:r>
      <w:bookmarkEnd w:id="4306"/>
      <w:bookmarkEnd w:id="4307"/>
      <w:bookmarkEnd w:id="4308"/>
      <w:bookmarkEnd w:id="4309"/>
      <w:bookmarkEnd w:id="4310"/>
      <w:bookmarkEnd w:id="4311"/>
    </w:p>
    <w:p w14:paraId="77640C0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59.1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036F5A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2F9369"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w:t>
            </w:r>
          </w:p>
        </w:tc>
      </w:tr>
      <w:tr w:rsidR="00467AE9" w:rsidRPr="005050F0" w14:paraId="34847F9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7A6DE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6B17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258A7"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CA4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F9D7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B8EDB8" w14:textId="77777777" w:rsidR="00467AE9" w:rsidRPr="005050F0" w:rsidRDefault="00467AE9" w:rsidP="00231052">
            <w:pPr>
              <w:jc w:val="center"/>
              <w:rPr>
                <w:rFonts w:ascii="Arial" w:hAnsi="Arial" w:cs="Arial"/>
                <w:b/>
                <w:noProof/>
                <w:sz w:val="18"/>
                <w:szCs w:val="18"/>
              </w:rPr>
            </w:pPr>
          </w:p>
        </w:tc>
      </w:tr>
      <w:tr w:rsidR="00467AE9" w:rsidRPr="005050F0" w14:paraId="2C9A6EF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086B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D3522"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C2F9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AB6A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F109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C79D2" w14:textId="77777777" w:rsidR="00467AE9" w:rsidRPr="005050F0" w:rsidRDefault="00467AE9" w:rsidP="00231052">
            <w:pPr>
              <w:jc w:val="center"/>
              <w:rPr>
                <w:b/>
                <w:noProof/>
              </w:rPr>
            </w:pPr>
          </w:p>
        </w:tc>
      </w:tr>
      <w:tr w:rsidR="00467AE9" w:rsidRPr="005050F0" w14:paraId="31D27D0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A0C9EF"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6FB07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MCVideo IDs of MCVideo users that the configured MCVideo user is authorised to obtain presence status</w:t>
            </w:r>
            <w:r w:rsidR="00A139F5" w:rsidRPr="005050F0">
              <w:rPr>
                <w:noProof/>
                <w:lang w:eastAsia="ko-KR"/>
              </w:rPr>
              <w:t>.</w:t>
            </w:r>
          </w:p>
        </w:tc>
      </w:tr>
    </w:tbl>
    <w:p w14:paraId="73128825" w14:textId="77777777" w:rsidR="00A139F5" w:rsidRPr="005050F0" w:rsidRDefault="00A139F5" w:rsidP="00A139F5">
      <w:pPr>
        <w:rPr>
          <w:noProof/>
          <w:lang w:eastAsia="ko-KR"/>
        </w:rPr>
      </w:pPr>
      <w:bookmarkStart w:id="4312" w:name="_Toc4578065"/>
      <w:bookmarkStart w:id="4313" w:name="_Toc27504661"/>
      <w:bookmarkStart w:id="4314" w:name="_Toc27505449"/>
      <w:bookmarkStart w:id="4315" w:name="_Toc27506233"/>
      <w:bookmarkStart w:id="4316" w:name="_Toc27507017"/>
    </w:p>
    <w:p w14:paraId="28FDEC27" w14:textId="77777777" w:rsidR="00467AE9" w:rsidRPr="005050F0" w:rsidRDefault="00467AE9" w:rsidP="00467AE9">
      <w:pPr>
        <w:pStyle w:val="Heading3"/>
        <w:rPr>
          <w:noProof/>
          <w:lang w:eastAsia="ko-KR"/>
        </w:rPr>
      </w:pPr>
      <w:bookmarkStart w:id="4317" w:name="_Toc176344983"/>
      <w:r w:rsidRPr="005050F0">
        <w:rPr>
          <w:noProof/>
        </w:rPr>
        <w:t>13.2.</w:t>
      </w:r>
      <w:r w:rsidRPr="005050F0">
        <w:rPr>
          <w:noProof/>
          <w:lang w:eastAsia="ko-KR"/>
        </w:rPr>
        <w:t>60</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Network/PresenceStatus/&lt;x&gt;/Entry/MCVideoGroupID</w:t>
      </w:r>
      <w:bookmarkEnd w:id="4312"/>
      <w:bookmarkEnd w:id="4313"/>
      <w:bookmarkEnd w:id="4314"/>
      <w:bookmarkEnd w:id="4315"/>
      <w:bookmarkEnd w:id="4316"/>
      <w:bookmarkEnd w:id="4317"/>
    </w:p>
    <w:p w14:paraId="30595F9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AF1FB7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B62D3A"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Network/PresenceStatus/&lt;x&gt;/Entry/MCVideoGroupID</w:t>
            </w:r>
          </w:p>
        </w:tc>
      </w:tr>
      <w:tr w:rsidR="00467AE9" w:rsidRPr="005050F0" w14:paraId="26EBAC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7CAC8"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B455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80B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698F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7F7B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68D68" w14:textId="77777777" w:rsidR="00467AE9" w:rsidRPr="005050F0" w:rsidRDefault="00467AE9" w:rsidP="00231052">
            <w:pPr>
              <w:jc w:val="center"/>
              <w:rPr>
                <w:rFonts w:ascii="Arial" w:hAnsi="Arial" w:cs="Arial"/>
                <w:b/>
                <w:noProof/>
                <w:sz w:val="18"/>
                <w:szCs w:val="18"/>
              </w:rPr>
            </w:pPr>
          </w:p>
        </w:tc>
      </w:tr>
      <w:tr w:rsidR="00467AE9" w:rsidRPr="005050F0" w14:paraId="079F25F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4E77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15BB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280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7A47B"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DD9E6"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2D36E0" w14:textId="77777777" w:rsidR="00467AE9" w:rsidRPr="005050F0" w:rsidRDefault="00467AE9" w:rsidP="00231052">
            <w:pPr>
              <w:jc w:val="center"/>
              <w:rPr>
                <w:b/>
                <w:noProof/>
              </w:rPr>
            </w:pPr>
          </w:p>
        </w:tc>
      </w:tr>
      <w:tr w:rsidR="00467AE9" w:rsidRPr="005050F0" w14:paraId="5A48AF9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8122F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283A13" w14:textId="77777777" w:rsidR="00467AE9" w:rsidRPr="005050F0" w:rsidRDefault="00467AE9" w:rsidP="00231052">
            <w:pPr>
              <w:rPr>
                <w:noProof/>
                <w:lang w:eastAsia="ko-KR"/>
              </w:rPr>
            </w:pPr>
            <w:r w:rsidRPr="005050F0">
              <w:rPr>
                <w:noProof/>
              </w:rPr>
              <w:t>This leaf node indicates an MCVideo ID of an MCVideo user that the configured MCVideo user is authorised to obtain presence status</w:t>
            </w:r>
            <w:r w:rsidR="00E25BED" w:rsidRPr="005050F0">
              <w:rPr>
                <w:noProof/>
              </w:rPr>
              <w:t>.</w:t>
            </w:r>
          </w:p>
        </w:tc>
      </w:tr>
    </w:tbl>
    <w:p w14:paraId="3185E32B" w14:textId="77777777" w:rsidR="001A1197" w:rsidRPr="005050F0" w:rsidRDefault="001A1197" w:rsidP="001A1197">
      <w:pPr>
        <w:rPr>
          <w:noProof/>
        </w:rPr>
      </w:pPr>
    </w:p>
    <w:p w14:paraId="7868A6E2"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1D72A21" w14:textId="77777777" w:rsidR="00467AE9" w:rsidRPr="005050F0" w:rsidRDefault="00467AE9" w:rsidP="00467AE9">
      <w:pPr>
        <w:pStyle w:val="Heading3"/>
        <w:rPr>
          <w:noProof/>
          <w:lang w:eastAsia="ko-KR"/>
        </w:rPr>
      </w:pPr>
      <w:bookmarkStart w:id="4318" w:name="_Toc4578066"/>
      <w:bookmarkStart w:id="4319" w:name="_Toc27504662"/>
      <w:bookmarkStart w:id="4320" w:name="_Toc27505450"/>
      <w:bookmarkStart w:id="4321" w:name="_Toc27506234"/>
      <w:bookmarkStart w:id="4322" w:name="_Toc27507018"/>
      <w:bookmarkStart w:id="4323" w:name="_Toc176344984"/>
      <w:r w:rsidRPr="005050F0">
        <w:rPr>
          <w:noProof/>
        </w:rPr>
        <w:t>13.2.</w:t>
      </w:r>
      <w:r w:rsidRPr="005050F0">
        <w:rPr>
          <w:noProof/>
          <w:lang w:eastAsia="ko-KR"/>
        </w:rPr>
        <w:t>61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Network/PresenceStatus/&lt;x&gt;/Entry/DisplayName</w:t>
      </w:r>
      <w:bookmarkEnd w:id="4318"/>
      <w:bookmarkEnd w:id="4319"/>
      <w:bookmarkEnd w:id="4320"/>
      <w:bookmarkEnd w:id="4321"/>
      <w:bookmarkEnd w:id="4322"/>
      <w:bookmarkEnd w:id="4323"/>
    </w:p>
    <w:p w14:paraId="167821E9"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2FC70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9AD08"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Network/PresenceStatus/&lt;x&gt;/Entry/DisplayName</w:t>
            </w:r>
          </w:p>
        </w:tc>
      </w:tr>
      <w:tr w:rsidR="00467AE9" w:rsidRPr="005050F0" w14:paraId="170B4B0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F3171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95BA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E9433"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843A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7BF9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AF16D2" w14:textId="77777777" w:rsidR="00467AE9" w:rsidRPr="005050F0" w:rsidRDefault="00467AE9" w:rsidP="00231052">
            <w:pPr>
              <w:jc w:val="center"/>
              <w:rPr>
                <w:rFonts w:ascii="Arial" w:hAnsi="Arial" w:cs="Arial"/>
                <w:b/>
                <w:noProof/>
                <w:sz w:val="18"/>
                <w:szCs w:val="18"/>
              </w:rPr>
            </w:pPr>
          </w:p>
        </w:tc>
      </w:tr>
      <w:tr w:rsidR="00467AE9" w:rsidRPr="005050F0" w14:paraId="24EE005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A5C7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9B337"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467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4CB8C"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199E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AAA0F7" w14:textId="77777777" w:rsidR="00467AE9" w:rsidRPr="005050F0" w:rsidRDefault="00467AE9" w:rsidP="00231052">
            <w:pPr>
              <w:jc w:val="center"/>
              <w:rPr>
                <w:b/>
                <w:noProof/>
              </w:rPr>
            </w:pPr>
          </w:p>
        </w:tc>
      </w:tr>
      <w:tr w:rsidR="00467AE9" w:rsidRPr="005050F0" w14:paraId="4E4AD6F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8FF6E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00BC77"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ID</w:t>
            </w:r>
            <w:r w:rsidRPr="005050F0">
              <w:rPr>
                <w:noProof/>
                <w:lang w:eastAsia="ko-KR"/>
              </w:rPr>
              <w:t>.</w:t>
            </w:r>
          </w:p>
        </w:tc>
      </w:tr>
    </w:tbl>
    <w:p w14:paraId="2825318D" w14:textId="77777777" w:rsidR="001A1197" w:rsidRPr="005050F0" w:rsidRDefault="001A1197" w:rsidP="001A1197">
      <w:pPr>
        <w:rPr>
          <w:noProof/>
        </w:rPr>
      </w:pPr>
      <w:bookmarkStart w:id="4324" w:name="_Toc4578067"/>
      <w:bookmarkStart w:id="4325" w:name="_Toc27504663"/>
      <w:bookmarkStart w:id="4326" w:name="_Toc27505451"/>
      <w:bookmarkStart w:id="4327" w:name="_Toc27506235"/>
      <w:bookmarkStart w:id="4328" w:name="_Toc27507019"/>
    </w:p>
    <w:p w14:paraId="35EAAFB6" w14:textId="77777777" w:rsidR="00467AE9" w:rsidRPr="005050F0" w:rsidRDefault="00467AE9" w:rsidP="00467AE9">
      <w:pPr>
        <w:pStyle w:val="Heading3"/>
        <w:rPr>
          <w:noProof/>
          <w:lang w:eastAsia="ko-KR"/>
        </w:rPr>
      </w:pPr>
      <w:bookmarkStart w:id="4329" w:name="_Toc176344985"/>
      <w:r w:rsidRPr="005050F0">
        <w:rPr>
          <w:noProof/>
        </w:rPr>
        <w:t>13.2.</w:t>
      </w:r>
      <w:r w:rsidRPr="005050F0">
        <w:rPr>
          <w:noProof/>
          <w:lang w:eastAsia="ko-KR"/>
        </w:rPr>
        <w:t>62</w:t>
      </w:r>
      <w:r w:rsidRPr="005050F0">
        <w:rPr>
          <w:noProof/>
        </w:rPr>
        <w:tab/>
      </w:r>
      <w:r w:rsidR="00384EFF" w:rsidRPr="005050F0">
        <w:rPr>
          <w:noProof/>
        </w:rPr>
        <w:t>Void</w:t>
      </w:r>
      <w:bookmarkEnd w:id="4324"/>
      <w:bookmarkEnd w:id="4325"/>
      <w:bookmarkEnd w:id="4326"/>
      <w:bookmarkEnd w:id="4327"/>
      <w:bookmarkEnd w:id="4328"/>
      <w:bookmarkEnd w:id="4329"/>
    </w:p>
    <w:p w14:paraId="0763A985" w14:textId="77777777" w:rsidR="00467AE9" w:rsidRPr="005050F0" w:rsidRDefault="00467AE9" w:rsidP="00467AE9">
      <w:pPr>
        <w:pStyle w:val="Heading3"/>
        <w:rPr>
          <w:noProof/>
          <w:lang w:eastAsia="ko-KR"/>
        </w:rPr>
      </w:pPr>
      <w:bookmarkStart w:id="4330" w:name="_Toc4578068"/>
      <w:bookmarkStart w:id="4331" w:name="_Toc27504664"/>
      <w:bookmarkStart w:id="4332" w:name="_Toc27505452"/>
      <w:bookmarkStart w:id="4333" w:name="_Toc27506236"/>
      <w:bookmarkStart w:id="4334" w:name="_Toc27507020"/>
      <w:bookmarkStart w:id="4335" w:name="_Toc176344986"/>
      <w:r w:rsidRPr="005050F0">
        <w:rPr>
          <w:noProof/>
        </w:rPr>
        <w:t>13.2.</w:t>
      </w:r>
      <w:r w:rsidRPr="005050F0">
        <w:rPr>
          <w:noProof/>
          <w:lang w:eastAsia="ko-KR"/>
        </w:rPr>
        <w:t>63</w:t>
      </w:r>
      <w:r w:rsidRPr="005050F0">
        <w:rPr>
          <w:noProof/>
          <w:lang w:eastAsia="ko-KR"/>
        </w:rPr>
        <w:tab/>
      </w:r>
      <w:r w:rsidR="00384EFF" w:rsidRPr="005050F0">
        <w:rPr>
          <w:noProof/>
        </w:rPr>
        <w:t>Void</w:t>
      </w:r>
      <w:bookmarkEnd w:id="4330"/>
      <w:bookmarkEnd w:id="4331"/>
      <w:bookmarkEnd w:id="4332"/>
      <w:bookmarkEnd w:id="4333"/>
      <w:bookmarkEnd w:id="4334"/>
      <w:bookmarkEnd w:id="4335"/>
    </w:p>
    <w:p w14:paraId="156B02F9" w14:textId="77777777" w:rsidR="00467AE9" w:rsidRPr="005050F0" w:rsidRDefault="00467AE9" w:rsidP="00467AE9">
      <w:pPr>
        <w:pStyle w:val="Heading3"/>
        <w:rPr>
          <w:noProof/>
          <w:lang w:eastAsia="ko-KR"/>
        </w:rPr>
      </w:pPr>
      <w:bookmarkStart w:id="4336" w:name="_Toc4578069"/>
      <w:bookmarkStart w:id="4337" w:name="_Toc27504665"/>
      <w:bookmarkStart w:id="4338" w:name="_Toc27505453"/>
      <w:bookmarkStart w:id="4339" w:name="_Toc27506237"/>
      <w:bookmarkStart w:id="4340" w:name="_Toc27507021"/>
      <w:bookmarkStart w:id="4341" w:name="_Toc176344987"/>
      <w:r w:rsidRPr="005050F0">
        <w:rPr>
          <w:noProof/>
          <w:lang w:eastAsia="ko-KR"/>
        </w:rPr>
        <w:t>13.</w:t>
      </w:r>
      <w:r w:rsidRPr="005050F0">
        <w:rPr>
          <w:noProof/>
        </w:rPr>
        <w:t>2.64</w:t>
      </w:r>
      <w:r w:rsidRPr="005050F0">
        <w:rPr>
          <w:noProof/>
        </w:rPr>
        <w:tab/>
      </w:r>
      <w:r w:rsidR="00384EFF" w:rsidRPr="005050F0">
        <w:rPr>
          <w:noProof/>
        </w:rPr>
        <w:t>Void</w:t>
      </w:r>
      <w:bookmarkEnd w:id="4336"/>
      <w:bookmarkEnd w:id="4337"/>
      <w:bookmarkEnd w:id="4338"/>
      <w:bookmarkEnd w:id="4339"/>
      <w:bookmarkEnd w:id="4340"/>
      <w:bookmarkEnd w:id="4341"/>
    </w:p>
    <w:p w14:paraId="455DD203" w14:textId="77777777" w:rsidR="00467AE9" w:rsidRPr="005050F0" w:rsidRDefault="00467AE9" w:rsidP="00467AE9">
      <w:pPr>
        <w:pStyle w:val="Heading3"/>
        <w:rPr>
          <w:noProof/>
          <w:lang w:eastAsia="ko-KR"/>
        </w:rPr>
      </w:pPr>
      <w:bookmarkStart w:id="4342" w:name="_Toc4578070"/>
      <w:bookmarkStart w:id="4343" w:name="_Toc27504666"/>
      <w:bookmarkStart w:id="4344" w:name="_Toc27505454"/>
      <w:bookmarkStart w:id="4345" w:name="_Toc27506238"/>
      <w:bookmarkStart w:id="4346" w:name="_Toc27507022"/>
      <w:bookmarkStart w:id="4347" w:name="_Toc176344988"/>
      <w:r w:rsidRPr="005050F0">
        <w:rPr>
          <w:noProof/>
        </w:rPr>
        <w:t>13.2.</w:t>
      </w:r>
      <w:r w:rsidRPr="005050F0">
        <w:rPr>
          <w:noProof/>
          <w:lang w:eastAsia="ko-KR"/>
        </w:rPr>
        <w:t>65</w:t>
      </w:r>
      <w:r w:rsidRPr="005050F0">
        <w:rPr>
          <w:noProof/>
        </w:rPr>
        <w:tab/>
      </w:r>
      <w:r w:rsidR="00384EFF" w:rsidRPr="005050F0">
        <w:rPr>
          <w:noProof/>
        </w:rPr>
        <w:t>Void</w:t>
      </w:r>
      <w:bookmarkEnd w:id="4342"/>
      <w:bookmarkEnd w:id="4343"/>
      <w:bookmarkEnd w:id="4344"/>
      <w:bookmarkEnd w:id="4345"/>
      <w:bookmarkEnd w:id="4346"/>
      <w:bookmarkEnd w:id="4347"/>
    </w:p>
    <w:p w14:paraId="3B4EA8D6" w14:textId="77777777" w:rsidR="00467AE9" w:rsidRPr="005050F0" w:rsidRDefault="00467AE9" w:rsidP="00467AE9">
      <w:pPr>
        <w:pStyle w:val="Heading3"/>
        <w:rPr>
          <w:noProof/>
          <w:lang w:eastAsia="ko-KR"/>
        </w:rPr>
      </w:pPr>
      <w:bookmarkStart w:id="4348" w:name="_Toc4578071"/>
      <w:bookmarkStart w:id="4349" w:name="_Toc27504667"/>
      <w:bookmarkStart w:id="4350" w:name="_Toc27505455"/>
      <w:bookmarkStart w:id="4351" w:name="_Toc27506239"/>
      <w:bookmarkStart w:id="4352" w:name="_Toc27507023"/>
      <w:bookmarkStart w:id="4353" w:name="_Toc176344989"/>
      <w:r w:rsidRPr="005050F0">
        <w:rPr>
          <w:noProof/>
        </w:rPr>
        <w:t>13.2.</w:t>
      </w:r>
      <w:r w:rsidRPr="005050F0">
        <w:rPr>
          <w:noProof/>
          <w:lang w:eastAsia="ko-KR"/>
        </w:rPr>
        <w:t>66</w:t>
      </w:r>
      <w:r w:rsidRPr="005050F0">
        <w:rPr>
          <w:noProof/>
        </w:rPr>
        <w:tab/>
      </w:r>
      <w:r w:rsidR="00384EFF" w:rsidRPr="005050F0">
        <w:rPr>
          <w:noProof/>
        </w:rPr>
        <w:t>Void</w:t>
      </w:r>
      <w:bookmarkEnd w:id="4348"/>
      <w:bookmarkEnd w:id="4349"/>
      <w:bookmarkEnd w:id="4350"/>
      <w:bookmarkEnd w:id="4351"/>
      <w:bookmarkEnd w:id="4352"/>
      <w:bookmarkEnd w:id="4353"/>
    </w:p>
    <w:p w14:paraId="53AFFB39" w14:textId="77777777" w:rsidR="00467AE9" w:rsidRPr="005050F0" w:rsidRDefault="00467AE9" w:rsidP="00467AE9">
      <w:pPr>
        <w:pStyle w:val="Heading3"/>
        <w:rPr>
          <w:noProof/>
        </w:rPr>
      </w:pPr>
      <w:bookmarkStart w:id="4354" w:name="_Toc4578072"/>
      <w:bookmarkStart w:id="4355" w:name="_Toc27504668"/>
      <w:bookmarkStart w:id="4356" w:name="_Toc27505456"/>
      <w:bookmarkStart w:id="4357" w:name="_Toc27506240"/>
      <w:bookmarkStart w:id="4358" w:name="_Toc27507024"/>
      <w:bookmarkStart w:id="4359" w:name="_Toc176344990"/>
      <w:r w:rsidRPr="005050F0">
        <w:rPr>
          <w:noProof/>
        </w:rPr>
        <w:t>13.2.</w:t>
      </w:r>
      <w:r w:rsidRPr="005050F0">
        <w:rPr>
          <w:noProof/>
          <w:lang w:eastAsia="ko-KR"/>
        </w:rPr>
        <w:t>67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Network/MaxAffiliationsN2</w:t>
      </w:r>
      <w:bookmarkEnd w:id="4354"/>
      <w:bookmarkEnd w:id="4355"/>
      <w:bookmarkEnd w:id="4356"/>
      <w:bookmarkEnd w:id="4357"/>
      <w:bookmarkEnd w:id="4358"/>
      <w:bookmarkEnd w:id="4359"/>
    </w:p>
    <w:p w14:paraId="21459F9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w:t>
      </w:r>
      <w:r w:rsidRPr="005050F0">
        <w:rPr>
          <w:noProof/>
          <w:lang w:eastAsia="ko-KR"/>
        </w:rPr>
        <w:t>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F205A3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08FEB7"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Network/MaxAffiliationsN2</w:t>
            </w:r>
          </w:p>
        </w:tc>
      </w:tr>
      <w:tr w:rsidR="00467AE9" w:rsidRPr="005050F0" w14:paraId="3E58671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0ED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68A7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B516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F73A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58CB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040C4B" w14:textId="77777777" w:rsidR="00467AE9" w:rsidRPr="005050F0" w:rsidRDefault="00467AE9" w:rsidP="00231052">
            <w:pPr>
              <w:jc w:val="center"/>
              <w:rPr>
                <w:rFonts w:ascii="Arial" w:hAnsi="Arial" w:cs="Arial"/>
                <w:b/>
                <w:noProof/>
                <w:sz w:val="18"/>
                <w:szCs w:val="18"/>
              </w:rPr>
            </w:pPr>
          </w:p>
        </w:tc>
      </w:tr>
      <w:tr w:rsidR="00467AE9" w:rsidRPr="005050F0" w14:paraId="58329E4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77F95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F8A3"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08A9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1829E"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D76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70ECA1" w14:textId="77777777" w:rsidR="00467AE9" w:rsidRPr="005050F0" w:rsidRDefault="00467AE9" w:rsidP="00231052">
            <w:pPr>
              <w:jc w:val="center"/>
              <w:rPr>
                <w:b/>
                <w:noProof/>
              </w:rPr>
            </w:pPr>
          </w:p>
        </w:tc>
      </w:tr>
      <w:tr w:rsidR="00467AE9" w:rsidRPr="005050F0" w14:paraId="4227DA2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EECFB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A2F1E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maximum number of MCVideo groups that the MCVideo user is authorised to affiliate with.</w:t>
            </w:r>
          </w:p>
        </w:tc>
      </w:tr>
    </w:tbl>
    <w:p w14:paraId="0DE8E7E8" w14:textId="77777777" w:rsidR="00E01C60" w:rsidRPr="005050F0" w:rsidRDefault="00E01C60" w:rsidP="00E01C60">
      <w:pPr>
        <w:rPr>
          <w:noProof/>
          <w:lang w:eastAsia="ko-KR"/>
        </w:rPr>
      </w:pPr>
    </w:p>
    <w:p w14:paraId="3B156BAD" w14:textId="77777777" w:rsidR="00467AE9" w:rsidRPr="005050F0" w:rsidRDefault="00467AE9" w:rsidP="00467AE9">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0-65535</w:t>
      </w:r>
    </w:p>
    <w:p w14:paraId="3FD08EC2" w14:textId="77777777" w:rsidR="00467AE9" w:rsidRPr="005050F0" w:rsidRDefault="00467AE9" w:rsidP="00467AE9">
      <w:pPr>
        <w:pStyle w:val="Heading3"/>
        <w:rPr>
          <w:noProof/>
          <w:lang w:eastAsia="ko-KR"/>
        </w:rPr>
      </w:pPr>
      <w:bookmarkStart w:id="4360" w:name="_Toc4578073"/>
      <w:bookmarkStart w:id="4361" w:name="_Toc27504669"/>
      <w:bookmarkStart w:id="4362" w:name="_Toc27505457"/>
      <w:bookmarkStart w:id="4363" w:name="_Toc27506241"/>
      <w:bookmarkStart w:id="4364" w:name="_Toc27507025"/>
      <w:bookmarkStart w:id="4365" w:name="_Toc176344991"/>
      <w:r w:rsidRPr="005050F0">
        <w:rPr>
          <w:noProof/>
        </w:rPr>
        <w:t>13.2.68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4360"/>
      <w:bookmarkEnd w:id="4361"/>
      <w:bookmarkEnd w:id="4362"/>
      <w:bookmarkEnd w:id="4363"/>
      <w:bookmarkEnd w:id="4364"/>
      <w:bookmarkEnd w:id="4365"/>
    </w:p>
    <w:p w14:paraId="3F018A2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2.68.1: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58A19F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91F0185"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467AE9" w:rsidRPr="005050F0" w14:paraId="34032F0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13F47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69FA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670B"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8CC4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11A2D"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D62981" w14:textId="77777777" w:rsidR="00467AE9" w:rsidRPr="005050F0" w:rsidRDefault="00467AE9" w:rsidP="00231052">
            <w:pPr>
              <w:jc w:val="center"/>
              <w:rPr>
                <w:rFonts w:ascii="Arial" w:hAnsi="Arial" w:cs="Arial"/>
                <w:b/>
                <w:noProof/>
                <w:sz w:val="18"/>
                <w:szCs w:val="18"/>
              </w:rPr>
            </w:pPr>
          </w:p>
        </w:tc>
      </w:tr>
      <w:tr w:rsidR="00467AE9" w:rsidRPr="005050F0" w14:paraId="51E372C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0E2D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BE34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B984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DA213"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F9B46"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D4CDAE" w14:textId="77777777" w:rsidR="00467AE9" w:rsidRPr="005050F0" w:rsidRDefault="00467AE9" w:rsidP="00231052">
            <w:pPr>
              <w:jc w:val="center"/>
              <w:rPr>
                <w:b/>
                <w:noProof/>
              </w:rPr>
            </w:pPr>
          </w:p>
        </w:tc>
      </w:tr>
      <w:tr w:rsidR="00467AE9" w:rsidRPr="005050F0" w14:paraId="6F030E3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B77C7D"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2F775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perform dynamic regrouping operations.</w:t>
            </w:r>
          </w:p>
        </w:tc>
      </w:tr>
    </w:tbl>
    <w:p w14:paraId="63452F3E" w14:textId="77777777" w:rsidR="001A1197" w:rsidRPr="005050F0" w:rsidRDefault="001A1197" w:rsidP="001A1197">
      <w:pPr>
        <w:rPr>
          <w:noProof/>
        </w:rPr>
      </w:pPr>
    </w:p>
    <w:p w14:paraId="703240A7"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perform dynamic regrouping operations.</w:t>
      </w:r>
    </w:p>
    <w:p w14:paraId="52E72C6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perform dynamic regrouping operations.</w:t>
      </w:r>
    </w:p>
    <w:p w14:paraId="099FF87D" w14:textId="77777777" w:rsidR="00467AE9" w:rsidRPr="005050F0" w:rsidRDefault="00467AE9" w:rsidP="00467AE9">
      <w:pPr>
        <w:pStyle w:val="Heading3"/>
        <w:rPr>
          <w:noProof/>
          <w:lang w:eastAsia="ko-KR"/>
        </w:rPr>
      </w:pPr>
      <w:bookmarkStart w:id="4366" w:name="_Toc4578074"/>
      <w:bookmarkStart w:id="4367" w:name="_Toc27504670"/>
      <w:bookmarkStart w:id="4368" w:name="_Toc27505458"/>
      <w:bookmarkStart w:id="4369" w:name="_Toc27506242"/>
      <w:bookmarkStart w:id="4370" w:name="_Toc27507026"/>
      <w:bookmarkStart w:id="4371" w:name="_Toc176344992"/>
      <w:r w:rsidRPr="005050F0">
        <w:rPr>
          <w:noProof/>
        </w:rPr>
        <w:t>13.2.69</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4366"/>
      <w:bookmarkEnd w:id="4367"/>
      <w:bookmarkEnd w:id="4368"/>
      <w:bookmarkEnd w:id="4369"/>
      <w:bookmarkEnd w:id="4370"/>
      <w:bookmarkEnd w:id="4371"/>
    </w:p>
    <w:p w14:paraId="590C914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2.69</w:t>
      </w:r>
      <w:r w:rsidR="00823F3E" w:rsidRPr="005050F0">
        <w:rPr>
          <w:noProof/>
        </w:rPr>
        <w:t>.</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2D88AE7"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2F1229"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467AE9" w:rsidRPr="005050F0" w14:paraId="61B319D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55C23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8B36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6BD1A"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143A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E97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7040EA8" w14:textId="77777777" w:rsidR="00467AE9" w:rsidRPr="005050F0" w:rsidRDefault="00467AE9" w:rsidP="00231052">
            <w:pPr>
              <w:jc w:val="center"/>
              <w:rPr>
                <w:rFonts w:ascii="Arial" w:hAnsi="Arial" w:cs="Arial"/>
                <w:b/>
                <w:noProof/>
                <w:sz w:val="18"/>
                <w:szCs w:val="18"/>
              </w:rPr>
            </w:pPr>
          </w:p>
        </w:tc>
      </w:tr>
      <w:tr w:rsidR="00467AE9" w:rsidRPr="005050F0" w14:paraId="0F9757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F46DD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74F56"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B7BD8"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AF2FF"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8FF32"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6303D8" w14:textId="77777777" w:rsidR="00467AE9" w:rsidRPr="005050F0" w:rsidRDefault="00467AE9" w:rsidP="00231052">
            <w:pPr>
              <w:jc w:val="center"/>
              <w:rPr>
                <w:b/>
                <w:noProof/>
              </w:rPr>
            </w:pPr>
          </w:p>
        </w:tc>
      </w:tr>
      <w:tr w:rsidR="00467AE9" w:rsidRPr="005050F0" w14:paraId="60E3E7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0F2CC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34E28C" w14:textId="77777777" w:rsidR="00467AE9" w:rsidRPr="005050F0" w:rsidRDefault="00467AE9" w:rsidP="00231052">
            <w:pPr>
              <w:rPr>
                <w:noProof/>
                <w:lang w:eastAsia="ko-KR"/>
              </w:rPr>
            </w:pPr>
            <w:r w:rsidRPr="005050F0">
              <w:rPr>
                <w:noProof/>
              </w:rPr>
              <w:t xml:space="preserve">This leaf node indicates the presence status on the network of this MCVideo </w:t>
            </w:r>
            <w:r w:rsidRPr="005050F0">
              <w:rPr>
                <w:noProof/>
                <w:lang w:eastAsia="ko-KR"/>
              </w:rPr>
              <w:t>user</w:t>
            </w:r>
            <w:r w:rsidRPr="005050F0">
              <w:rPr>
                <w:noProof/>
              </w:rPr>
              <w:t xml:space="preserve"> is available</w:t>
            </w:r>
            <w:r w:rsidRPr="005050F0">
              <w:rPr>
                <w:noProof/>
                <w:lang w:eastAsia="ko-KR"/>
              </w:rPr>
              <w:t>.</w:t>
            </w:r>
          </w:p>
        </w:tc>
      </w:tr>
    </w:tbl>
    <w:p w14:paraId="2223E7E4" w14:textId="77777777" w:rsidR="00823F3E" w:rsidRPr="005050F0" w:rsidRDefault="00823F3E" w:rsidP="00823F3E">
      <w:pPr>
        <w:rPr>
          <w:noProof/>
          <w:lang w:eastAsia="ko-KR"/>
        </w:rPr>
      </w:pPr>
    </w:p>
    <w:p w14:paraId="5683ED91" w14:textId="77777777" w:rsidR="00467AE9" w:rsidRPr="005050F0" w:rsidRDefault="00467AE9" w:rsidP="00467AE9">
      <w:pPr>
        <w:rPr>
          <w:noProof/>
          <w:lang w:eastAsia="ko-KR"/>
        </w:rPr>
      </w:pPr>
      <w:r w:rsidRPr="005050F0">
        <w:rPr>
          <w:noProof/>
        </w:rPr>
        <w:t xml:space="preserve">When set to "true" the presence status on the network of this MCVideo </w:t>
      </w:r>
      <w:r w:rsidRPr="005050F0">
        <w:rPr>
          <w:noProof/>
          <w:lang w:eastAsia="ko-KR"/>
        </w:rPr>
        <w:t>user</w:t>
      </w:r>
      <w:r w:rsidRPr="005050F0">
        <w:rPr>
          <w:noProof/>
        </w:rPr>
        <w:t xml:space="preserve"> is available</w:t>
      </w:r>
      <w:r w:rsidRPr="005050F0">
        <w:rPr>
          <w:noProof/>
          <w:lang w:eastAsia="ko-KR"/>
        </w:rPr>
        <w:t>.</w:t>
      </w:r>
    </w:p>
    <w:p w14:paraId="1E3DC86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MCVideo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433E6432" w14:textId="77777777" w:rsidR="00467AE9" w:rsidRPr="005050F0" w:rsidRDefault="00467AE9" w:rsidP="00467AE9">
      <w:pPr>
        <w:pStyle w:val="Heading3"/>
        <w:rPr>
          <w:noProof/>
          <w:lang w:eastAsia="ko-KR"/>
        </w:rPr>
      </w:pPr>
      <w:bookmarkStart w:id="4372" w:name="_Toc4578075"/>
      <w:bookmarkStart w:id="4373" w:name="_Toc27504671"/>
      <w:bookmarkStart w:id="4374" w:name="_Toc27505459"/>
      <w:bookmarkStart w:id="4375" w:name="_Toc27506243"/>
      <w:bookmarkStart w:id="4376" w:name="_Toc27507027"/>
      <w:bookmarkStart w:id="4377" w:name="_Toc176344993"/>
      <w:r w:rsidRPr="005050F0">
        <w:rPr>
          <w:noProof/>
        </w:rPr>
        <w:t>13.2.70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4372"/>
      <w:bookmarkEnd w:id="4373"/>
      <w:bookmarkEnd w:id="4374"/>
      <w:bookmarkEnd w:id="4375"/>
      <w:bookmarkEnd w:id="4376"/>
      <w:bookmarkEnd w:id="4377"/>
    </w:p>
    <w:p w14:paraId="4B96BC43"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2.70.1: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F8D18E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C137F8"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467AE9" w:rsidRPr="005050F0" w14:paraId="06189C8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25BC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7715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3786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264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BDB8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D21912" w14:textId="77777777" w:rsidR="00467AE9" w:rsidRPr="005050F0" w:rsidRDefault="00467AE9" w:rsidP="00231052">
            <w:pPr>
              <w:jc w:val="center"/>
              <w:rPr>
                <w:rFonts w:ascii="Arial" w:hAnsi="Arial" w:cs="Arial"/>
                <w:b/>
                <w:noProof/>
                <w:sz w:val="18"/>
                <w:szCs w:val="18"/>
              </w:rPr>
            </w:pPr>
          </w:p>
        </w:tc>
      </w:tr>
      <w:tr w:rsidR="00467AE9" w:rsidRPr="005050F0" w14:paraId="7AD4452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9005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DFC25"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ECD5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766E7"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39B0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7F906C" w14:textId="77777777" w:rsidR="00467AE9" w:rsidRPr="005050F0" w:rsidRDefault="00467AE9" w:rsidP="00231052">
            <w:pPr>
              <w:jc w:val="center"/>
              <w:rPr>
                <w:b/>
                <w:noProof/>
              </w:rPr>
            </w:pPr>
          </w:p>
        </w:tc>
      </w:tr>
      <w:tr w:rsidR="00467AE9" w:rsidRPr="005050F0" w14:paraId="03477B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6D61F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547CE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obtain</w:t>
            </w:r>
            <w:r w:rsidRPr="005050F0">
              <w:rPr>
                <w:noProof/>
              </w:rPr>
              <w:t xml:space="preserve"> whether a particular MCVideo User is present on the network</w:t>
            </w:r>
            <w:r w:rsidRPr="005050F0">
              <w:rPr>
                <w:noProof/>
                <w:lang w:eastAsia="ko-KR"/>
              </w:rPr>
              <w:t>.</w:t>
            </w:r>
          </w:p>
        </w:tc>
      </w:tr>
    </w:tbl>
    <w:p w14:paraId="6847E40E" w14:textId="77777777" w:rsidR="001A1197" w:rsidRPr="005050F0" w:rsidRDefault="001A1197" w:rsidP="001A1197">
      <w:pPr>
        <w:rPr>
          <w:noProof/>
        </w:rPr>
      </w:pPr>
    </w:p>
    <w:p w14:paraId="2904DA7C"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obtain</w:t>
      </w:r>
      <w:r w:rsidRPr="005050F0">
        <w:rPr>
          <w:noProof/>
        </w:rPr>
        <w:t xml:space="preserve"> whether a particular MCVideo User is present on the network</w:t>
      </w:r>
      <w:r w:rsidRPr="005050F0">
        <w:rPr>
          <w:noProof/>
          <w:lang w:eastAsia="ko-KR"/>
        </w:rPr>
        <w:t>.</w:t>
      </w:r>
    </w:p>
    <w:p w14:paraId="3A3E9905"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obtain</w:t>
      </w:r>
      <w:r w:rsidRPr="005050F0">
        <w:rPr>
          <w:noProof/>
        </w:rPr>
        <w:t xml:space="preserve"> whether a particular MCVideo User is present on the network</w:t>
      </w:r>
      <w:r w:rsidRPr="005050F0">
        <w:rPr>
          <w:noProof/>
          <w:lang w:eastAsia="ko-KR"/>
        </w:rPr>
        <w:t xml:space="preserve">. </w:t>
      </w:r>
      <w:r w:rsidRPr="005050F0">
        <w:rPr>
          <w:noProof/>
        </w:rPr>
        <w:t>This is the default if this leaf node is not present.</w:t>
      </w:r>
    </w:p>
    <w:p w14:paraId="0E8123B8" w14:textId="77777777" w:rsidR="00467AE9" w:rsidRPr="005050F0" w:rsidRDefault="00467AE9" w:rsidP="00467AE9">
      <w:pPr>
        <w:pStyle w:val="Heading3"/>
        <w:rPr>
          <w:noProof/>
          <w:lang w:eastAsia="ko-KR"/>
        </w:rPr>
      </w:pPr>
      <w:bookmarkStart w:id="4378" w:name="_Toc4578076"/>
      <w:bookmarkStart w:id="4379" w:name="_Toc27504672"/>
      <w:bookmarkStart w:id="4380" w:name="_Toc27505460"/>
      <w:bookmarkStart w:id="4381" w:name="_Toc27506244"/>
      <w:bookmarkStart w:id="4382" w:name="_Toc27507028"/>
      <w:bookmarkStart w:id="4383" w:name="_Toc176344994"/>
      <w:r w:rsidRPr="005050F0">
        <w:rPr>
          <w:noProof/>
        </w:rPr>
        <w:t>13.2.71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4378"/>
      <w:bookmarkEnd w:id="4379"/>
      <w:bookmarkEnd w:id="4380"/>
      <w:bookmarkEnd w:id="4381"/>
      <w:bookmarkEnd w:id="4382"/>
      <w:bookmarkEnd w:id="4383"/>
    </w:p>
    <w:p w14:paraId="0B44079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2.71.1: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E18A746"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BE3D2BE"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467AE9" w:rsidRPr="005050F0" w14:paraId="160CCFA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D629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5E4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E5FF8"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4A44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01DE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166F689" w14:textId="77777777" w:rsidR="00467AE9" w:rsidRPr="005050F0" w:rsidRDefault="00467AE9" w:rsidP="00231052">
            <w:pPr>
              <w:jc w:val="center"/>
              <w:rPr>
                <w:rFonts w:ascii="Arial" w:hAnsi="Arial" w:cs="Arial"/>
                <w:b/>
                <w:noProof/>
                <w:sz w:val="18"/>
                <w:szCs w:val="18"/>
              </w:rPr>
            </w:pPr>
          </w:p>
        </w:tc>
      </w:tr>
      <w:tr w:rsidR="00467AE9" w:rsidRPr="005050F0" w14:paraId="1C4C56E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86B9BF"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08ED5"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44EEE"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4DA3A"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4ADC7"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8B6271" w14:textId="77777777" w:rsidR="00467AE9" w:rsidRPr="005050F0" w:rsidRDefault="00467AE9" w:rsidP="00231052">
            <w:pPr>
              <w:jc w:val="center"/>
              <w:rPr>
                <w:b/>
                <w:noProof/>
              </w:rPr>
            </w:pPr>
          </w:p>
        </w:tc>
      </w:tr>
      <w:tr w:rsidR="00467AE9" w:rsidRPr="005050F0" w14:paraId="3327299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EAB31"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A576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whether the MCVideo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00742BCE" w14:textId="77777777" w:rsidR="001A1197" w:rsidRPr="005050F0" w:rsidRDefault="001A1197" w:rsidP="001A1197">
      <w:pPr>
        <w:rPr>
          <w:noProof/>
        </w:rPr>
      </w:pPr>
    </w:p>
    <w:p w14:paraId="03C1210E" w14:textId="77777777" w:rsidR="00467AE9" w:rsidRPr="005050F0" w:rsidRDefault="00467AE9" w:rsidP="00467AE9">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231DD7CD"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4AEC9DE9" w14:textId="77777777" w:rsidR="00467AE9" w:rsidRPr="005050F0" w:rsidRDefault="00467AE9" w:rsidP="00467AE9">
      <w:pPr>
        <w:pStyle w:val="Heading3"/>
        <w:rPr>
          <w:noProof/>
        </w:rPr>
      </w:pPr>
      <w:bookmarkStart w:id="4384" w:name="_Toc4578077"/>
      <w:bookmarkStart w:id="4385" w:name="_Toc27504673"/>
      <w:bookmarkStart w:id="4386" w:name="_Toc27505461"/>
      <w:bookmarkStart w:id="4387" w:name="_Toc27506245"/>
      <w:bookmarkStart w:id="4388" w:name="_Toc27507029"/>
      <w:bookmarkStart w:id="4389" w:name="_Toc176344995"/>
      <w:r w:rsidRPr="005050F0">
        <w:rPr>
          <w:noProof/>
        </w:rPr>
        <w:t>13.2.</w:t>
      </w:r>
      <w:r w:rsidRPr="005050F0">
        <w:rPr>
          <w:noProof/>
          <w:lang w:eastAsia="ko-KR"/>
        </w:rPr>
        <w:t>72</w:t>
      </w:r>
      <w:r w:rsidRPr="005050F0">
        <w:rPr>
          <w:noProof/>
          <w:lang w:eastAsia="ko-KR"/>
        </w:rPr>
        <w:tab/>
      </w:r>
      <w:r w:rsidR="00A63B95" w:rsidRPr="005050F0">
        <w:rPr>
          <w:noProof/>
          <w:lang w:eastAsia="ko-KR"/>
        </w:rPr>
        <w:t>Void</w:t>
      </w:r>
      <w:bookmarkEnd w:id="4384"/>
      <w:bookmarkEnd w:id="4385"/>
      <w:bookmarkEnd w:id="4386"/>
      <w:bookmarkEnd w:id="4387"/>
      <w:bookmarkEnd w:id="4388"/>
      <w:bookmarkEnd w:id="4389"/>
    </w:p>
    <w:p w14:paraId="7272C44D" w14:textId="77777777" w:rsidR="00467AE9" w:rsidRPr="005050F0" w:rsidRDefault="00467AE9" w:rsidP="00467AE9">
      <w:pPr>
        <w:pStyle w:val="Heading3"/>
        <w:rPr>
          <w:noProof/>
          <w:lang w:eastAsia="ko-KR"/>
        </w:rPr>
      </w:pPr>
      <w:bookmarkStart w:id="4390" w:name="_Toc4578078"/>
      <w:bookmarkStart w:id="4391" w:name="_Toc27504674"/>
      <w:bookmarkStart w:id="4392" w:name="_Toc27505462"/>
      <w:bookmarkStart w:id="4393" w:name="_Toc27506246"/>
      <w:bookmarkStart w:id="4394" w:name="_Toc27507030"/>
      <w:bookmarkStart w:id="4395" w:name="_Toc176344996"/>
      <w:r w:rsidRPr="005050F0">
        <w:rPr>
          <w:noProof/>
        </w:rPr>
        <w:t>13.2.</w:t>
      </w:r>
      <w:r w:rsidRPr="005050F0">
        <w:rPr>
          <w:noProof/>
          <w:lang w:eastAsia="ko-KR"/>
        </w:rPr>
        <w:t>73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Network/MaxSimultaneousVideoStreams</w:t>
      </w:r>
      <w:bookmarkEnd w:id="4390"/>
      <w:bookmarkEnd w:id="4391"/>
      <w:bookmarkEnd w:id="4392"/>
      <w:bookmarkEnd w:id="4393"/>
      <w:bookmarkEnd w:id="4394"/>
      <w:bookmarkEnd w:id="4395"/>
    </w:p>
    <w:p w14:paraId="37E1BF99"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Network/MaxSimultaneousVideoStreams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34CB2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8033B6"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Network/MaxSimultaneousVideoStreams</w:t>
            </w:r>
          </w:p>
        </w:tc>
      </w:tr>
      <w:tr w:rsidR="00467AE9" w:rsidRPr="005050F0" w14:paraId="0988B53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76E21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D48D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0B69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AF36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8001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287E7A" w14:textId="77777777" w:rsidR="00467AE9" w:rsidRPr="005050F0" w:rsidRDefault="00467AE9" w:rsidP="00231052">
            <w:pPr>
              <w:jc w:val="center"/>
              <w:rPr>
                <w:rFonts w:ascii="Arial" w:hAnsi="Arial" w:cs="Arial"/>
                <w:b/>
                <w:noProof/>
                <w:sz w:val="18"/>
                <w:szCs w:val="18"/>
              </w:rPr>
            </w:pPr>
          </w:p>
        </w:tc>
      </w:tr>
      <w:tr w:rsidR="00467AE9" w:rsidRPr="005050F0" w14:paraId="145EFE1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C968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6DF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8FEB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03267" w14:textId="77777777" w:rsidR="00467AE9" w:rsidRPr="005050F0" w:rsidRDefault="00CD0F8A"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A92A8"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18F43F" w14:textId="77777777" w:rsidR="00467AE9" w:rsidRPr="005050F0" w:rsidRDefault="00467AE9" w:rsidP="00231052">
            <w:pPr>
              <w:jc w:val="center"/>
              <w:rPr>
                <w:b/>
                <w:noProof/>
              </w:rPr>
            </w:pPr>
          </w:p>
        </w:tc>
      </w:tr>
      <w:tr w:rsidR="00467AE9" w:rsidRPr="005050F0" w14:paraId="05F36EC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66CB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C61A7F"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maximum number of simultaneous video streams that can be received.</w:t>
            </w:r>
          </w:p>
        </w:tc>
      </w:tr>
    </w:tbl>
    <w:p w14:paraId="66EE8144" w14:textId="77777777" w:rsidR="001A1197" w:rsidRPr="005050F0" w:rsidRDefault="001A1197" w:rsidP="001A1197">
      <w:pPr>
        <w:rPr>
          <w:noProof/>
        </w:rPr>
      </w:pPr>
      <w:bookmarkStart w:id="4396" w:name="_Toc4578079"/>
      <w:bookmarkStart w:id="4397" w:name="_Toc27504675"/>
      <w:bookmarkStart w:id="4398" w:name="_Toc27505463"/>
      <w:bookmarkStart w:id="4399" w:name="_Toc27506247"/>
      <w:bookmarkStart w:id="4400" w:name="_Toc27507031"/>
    </w:p>
    <w:p w14:paraId="66E202E4" w14:textId="77777777" w:rsidR="00467AE9" w:rsidRPr="005050F0" w:rsidRDefault="00467AE9" w:rsidP="00467AE9">
      <w:pPr>
        <w:pStyle w:val="Heading3"/>
        <w:rPr>
          <w:noProof/>
        </w:rPr>
      </w:pPr>
      <w:bookmarkStart w:id="4401" w:name="_Toc176344997"/>
      <w:r w:rsidRPr="005050F0">
        <w:rPr>
          <w:noProof/>
        </w:rPr>
        <w:t>13.2.</w:t>
      </w:r>
      <w:r w:rsidRPr="005050F0">
        <w:rPr>
          <w:noProof/>
          <w:lang w:eastAsia="ko-KR"/>
        </w:rPr>
        <w:t>74</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Network/MaxSimultaneousVideoStreams/MaxStreams</w:t>
      </w:r>
      <w:bookmarkEnd w:id="4396"/>
      <w:bookmarkEnd w:id="4397"/>
      <w:bookmarkEnd w:id="4398"/>
      <w:bookmarkEnd w:id="4399"/>
      <w:bookmarkEnd w:id="4400"/>
      <w:bookmarkEnd w:id="4401"/>
    </w:p>
    <w:p w14:paraId="0795C1F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Network/MaxSimultaneousVideoStreams/MaxStreams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4DAB35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3EF21B"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Network/MaxSimultaneousVideoStreams/MaxStreams</w:t>
            </w:r>
          </w:p>
        </w:tc>
      </w:tr>
      <w:tr w:rsidR="00467AE9" w:rsidRPr="005050F0" w14:paraId="39D21B1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E55D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0C98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08D3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59DB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14F0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827513" w14:textId="77777777" w:rsidR="00467AE9" w:rsidRPr="005050F0" w:rsidRDefault="00467AE9" w:rsidP="00231052">
            <w:pPr>
              <w:jc w:val="center"/>
              <w:rPr>
                <w:rFonts w:ascii="Arial" w:hAnsi="Arial" w:cs="Arial"/>
                <w:b/>
                <w:noProof/>
                <w:sz w:val="18"/>
                <w:szCs w:val="18"/>
              </w:rPr>
            </w:pPr>
          </w:p>
        </w:tc>
      </w:tr>
      <w:tr w:rsidR="00467AE9" w:rsidRPr="005050F0" w14:paraId="4E285D7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661C3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65D08"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B9B9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D366B"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D67B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6F915D" w14:textId="77777777" w:rsidR="00467AE9" w:rsidRPr="005050F0" w:rsidRDefault="00467AE9" w:rsidP="00231052">
            <w:pPr>
              <w:jc w:val="center"/>
              <w:rPr>
                <w:b/>
                <w:noProof/>
              </w:rPr>
            </w:pPr>
          </w:p>
        </w:tc>
      </w:tr>
      <w:tr w:rsidR="00467AE9" w:rsidRPr="005050F0" w14:paraId="75DE3BD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97452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449A3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maximum number of simultaneous video streams that can be received.</w:t>
            </w:r>
          </w:p>
        </w:tc>
      </w:tr>
    </w:tbl>
    <w:p w14:paraId="69A9FECB" w14:textId="77777777" w:rsidR="00761B15" w:rsidRPr="005050F0" w:rsidRDefault="00761B15" w:rsidP="00761B15">
      <w:pPr>
        <w:rPr>
          <w:noProof/>
          <w:lang w:eastAsia="ko-KR"/>
        </w:rPr>
      </w:pPr>
    </w:p>
    <w:p w14:paraId="39A09660" w14:textId="77777777" w:rsidR="00467AE9" w:rsidRPr="005050F0" w:rsidRDefault="00467AE9" w:rsidP="00467AE9">
      <w:pPr>
        <w:ind w:left="568" w:hanging="284"/>
        <w:rPr>
          <w:noProof/>
          <w:lang w:eastAsia="ko-KR"/>
        </w:rPr>
      </w:pPr>
      <w:r w:rsidRPr="005050F0">
        <w:rPr>
          <w:noProof/>
          <w:lang w:eastAsia="x-none"/>
        </w:rPr>
        <w:t>-</w:t>
      </w:r>
      <w:r w:rsidRPr="005050F0">
        <w:rPr>
          <w:noProof/>
          <w:lang w:eastAsia="x-none"/>
        </w:rPr>
        <w:tab/>
        <w:t xml:space="preserve">Values: </w:t>
      </w:r>
      <w:r w:rsidR="00761B15" w:rsidRPr="005050F0">
        <w:rPr>
          <w:noProof/>
          <w:lang w:eastAsia="x-none"/>
        </w:rPr>
        <w:t>1</w:t>
      </w:r>
      <w:r w:rsidRPr="005050F0">
        <w:rPr>
          <w:noProof/>
          <w:lang w:eastAsia="x-none"/>
        </w:rPr>
        <w:t>-65535</w:t>
      </w:r>
    </w:p>
    <w:p w14:paraId="60B5B88A" w14:textId="77777777" w:rsidR="00467AE9" w:rsidRPr="005050F0" w:rsidRDefault="00467AE9" w:rsidP="00467AE9">
      <w:pPr>
        <w:pStyle w:val="Heading3"/>
        <w:rPr>
          <w:noProof/>
          <w:lang w:eastAsia="ko-KR"/>
        </w:rPr>
      </w:pPr>
      <w:bookmarkStart w:id="4402" w:name="_Toc4578080"/>
      <w:bookmarkStart w:id="4403" w:name="_Toc27504676"/>
      <w:bookmarkStart w:id="4404" w:name="_Toc27505464"/>
      <w:bookmarkStart w:id="4405" w:name="_Toc27506248"/>
      <w:bookmarkStart w:id="4406" w:name="_Toc27507032"/>
      <w:bookmarkStart w:id="4407" w:name="_Toc176344998"/>
      <w:r w:rsidRPr="005050F0">
        <w:rPr>
          <w:noProof/>
        </w:rPr>
        <w:t>13.2.75</w:t>
      </w:r>
      <w:r w:rsidRPr="005050F0">
        <w:rPr>
          <w:noProof/>
        </w:rPr>
        <w:tab/>
      </w:r>
      <w:r w:rsidR="00E3044B" w:rsidRPr="005050F0">
        <w:rPr>
          <w:noProof/>
        </w:rPr>
        <w:t>Void</w:t>
      </w:r>
      <w:bookmarkEnd w:id="4402"/>
      <w:bookmarkEnd w:id="4403"/>
      <w:bookmarkEnd w:id="4404"/>
      <w:bookmarkEnd w:id="4405"/>
      <w:bookmarkEnd w:id="4406"/>
      <w:bookmarkEnd w:id="4407"/>
    </w:p>
    <w:p w14:paraId="367573E7" w14:textId="77777777" w:rsidR="00467AE9" w:rsidRPr="005050F0" w:rsidRDefault="00467AE9" w:rsidP="00467AE9">
      <w:pPr>
        <w:pStyle w:val="Heading3"/>
        <w:rPr>
          <w:noProof/>
          <w:lang w:eastAsia="ko-KR"/>
        </w:rPr>
      </w:pPr>
      <w:bookmarkStart w:id="4408" w:name="_Toc4578081"/>
      <w:bookmarkStart w:id="4409" w:name="_Toc27504677"/>
      <w:bookmarkStart w:id="4410" w:name="_Toc27505465"/>
      <w:bookmarkStart w:id="4411" w:name="_Toc27506249"/>
      <w:bookmarkStart w:id="4412" w:name="_Toc27507033"/>
      <w:bookmarkStart w:id="4413" w:name="_Toc176344999"/>
      <w:r w:rsidRPr="005050F0">
        <w:rPr>
          <w:noProof/>
        </w:rPr>
        <w:t>13.2.76</w:t>
      </w:r>
      <w:r w:rsidRPr="005050F0">
        <w:rPr>
          <w:noProof/>
        </w:rPr>
        <w:tab/>
      </w:r>
      <w:r w:rsidR="00E3044B" w:rsidRPr="005050F0">
        <w:rPr>
          <w:noProof/>
        </w:rPr>
        <w:t>Void</w:t>
      </w:r>
      <w:bookmarkEnd w:id="4408"/>
      <w:bookmarkEnd w:id="4409"/>
      <w:bookmarkEnd w:id="4410"/>
      <w:bookmarkEnd w:id="4411"/>
      <w:bookmarkEnd w:id="4412"/>
      <w:bookmarkEnd w:id="4413"/>
    </w:p>
    <w:p w14:paraId="52EC42BA" w14:textId="77777777" w:rsidR="00467AE9" w:rsidRPr="005050F0" w:rsidRDefault="00467AE9" w:rsidP="00467AE9">
      <w:pPr>
        <w:pStyle w:val="Heading3"/>
        <w:rPr>
          <w:noProof/>
          <w:lang w:eastAsia="ko-KR"/>
        </w:rPr>
      </w:pPr>
      <w:bookmarkStart w:id="4414" w:name="_Toc4578082"/>
      <w:bookmarkStart w:id="4415" w:name="_Toc27504678"/>
      <w:bookmarkStart w:id="4416" w:name="_Toc27505466"/>
      <w:bookmarkStart w:id="4417" w:name="_Toc27506250"/>
      <w:bookmarkStart w:id="4418" w:name="_Toc27507034"/>
      <w:bookmarkStart w:id="4419" w:name="_Toc176345000"/>
      <w:r w:rsidRPr="005050F0">
        <w:rPr>
          <w:noProof/>
        </w:rPr>
        <w:t>13.2.77</w:t>
      </w:r>
      <w:r w:rsidRPr="005050F0">
        <w:rPr>
          <w:noProof/>
        </w:rPr>
        <w:tab/>
      </w:r>
      <w:r w:rsidR="00E3044B" w:rsidRPr="005050F0">
        <w:rPr>
          <w:noProof/>
        </w:rPr>
        <w:t>Void</w:t>
      </w:r>
      <w:bookmarkEnd w:id="4414"/>
      <w:bookmarkEnd w:id="4415"/>
      <w:bookmarkEnd w:id="4416"/>
      <w:bookmarkEnd w:id="4417"/>
      <w:bookmarkEnd w:id="4418"/>
      <w:bookmarkEnd w:id="4419"/>
    </w:p>
    <w:p w14:paraId="4CC8C34B" w14:textId="77777777" w:rsidR="00467AE9" w:rsidRPr="005050F0" w:rsidRDefault="00467AE9" w:rsidP="00467AE9">
      <w:pPr>
        <w:pStyle w:val="Heading3"/>
        <w:rPr>
          <w:noProof/>
          <w:lang w:eastAsia="ko-KR"/>
        </w:rPr>
      </w:pPr>
      <w:bookmarkStart w:id="4420" w:name="_Toc4578083"/>
      <w:bookmarkStart w:id="4421" w:name="_Toc27504679"/>
      <w:bookmarkStart w:id="4422" w:name="_Toc27505467"/>
      <w:bookmarkStart w:id="4423" w:name="_Toc27506251"/>
      <w:bookmarkStart w:id="4424" w:name="_Toc27507035"/>
      <w:bookmarkStart w:id="4425" w:name="_Toc176345001"/>
      <w:r w:rsidRPr="005050F0">
        <w:rPr>
          <w:noProof/>
        </w:rPr>
        <w:t>13.2.78</w:t>
      </w:r>
      <w:r w:rsidRPr="005050F0">
        <w:rPr>
          <w:noProof/>
        </w:rPr>
        <w:tab/>
      </w:r>
      <w:r w:rsidR="00E3044B" w:rsidRPr="005050F0">
        <w:rPr>
          <w:noProof/>
        </w:rPr>
        <w:t>Void</w:t>
      </w:r>
      <w:bookmarkEnd w:id="4420"/>
      <w:bookmarkEnd w:id="4421"/>
      <w:bookmarkEnd w:id="4422"/>
      <w:bookmarkEnd w:id="4423"/>
      <w:bookmarkEnd w:id="4424"/>
      <w:bookmarkEnd w:id="4425"/>
    </w:p>
    <w:p w14:paraId="4CF8F966" w14:textId="77777777" w:rsidR="00467AE9" w:rsidRPr="005050F0" w:rsidRDefault="00467AE9" w:rsidP="00467AE9">
      <w:pPr>
        <w:pStyle w:val="Heading3"/>
        <w:rPr>
          <w:noProof/>
          <w:lang w:eastAsia="ko-KR"/>
        </w:rPr>
      </w:pPr>
      <w:bookmarkStart w:id="4426" w:name="_Toc4578084"/>
      <w:bookmarkStart w:id="4427" w:name="_Toc27504680"/>
      <w:bookmarkStart w:id="4428" w:name="_Toc27505468"/>
      <w:bookmarkStart w:id="4429" w:name="_Toc27506252"/>
      <w:bookmarkStart w:id="4430" w:name="_Toc27507036"/>
      <w:bookmarkStart w:id="4431" w:name="_Toc176345002"/>
      <w:r w:rsidRPr="005050F0">
        <w:rPr>
          <w:noProof/>
        </w:rPr>
        <w:t>13.2.</w:t>
      </w:r>
      <w:r w:rsidRPr="005050F0">
        <w:rPr>
          <w:noProof/>
          <w:lang w:eastAsia="ko-KR"/>
        </w:rPr>
        <w:t>79</w:t>
      </w:r>
      <w:r w:rsidRPr="005050F0">
        <w:rPr>
          <w:noProof/>
        </w:rPr>
        <w:tab/>
      </w:r>
      <w:r w:rsidR="00E3044B" w:rsidRPr="005050F0">
        <w:rPr>
          <w:noProof/>
        </w:rPr>
        <w:t>Void</w:t>
      </w:r>
      <w:bookmarkEnd w:id="4426"/>
      <w:bookmarkEnd w:id="4427"/>
      <w:bookmarkEnd w:id="4428"/>
      <w:bookmarkEnd w:id="4429"/>
      <w:bookmarkEnd w:id="4430"/>
      <w:bookmarkEnd w:id="4431"/>
    </w:p>
    <w:p w14:paraId="0684A024" w14:textId="77777777" w:rsidR="00467AE9" w:rsidRPr="005050F0" w:rsidRDefault="00467AE9" w:rsidP="00467AE9">
      <w:pPr>
        <w:pStyle w:val="Heading3"/>
        <w:rPr>
          <w:noProof/>
          <w:lang w:eastAsia="ko-KR"/>
        </w:rPr>
      </w:pPr>
      <w:bookmarkStart w:id="4432" w:name="_Toc4578085"/>
      <w:bookmarkStart w:id="4433" w:name="_Toc27504681"/>
      <w:bookmarkStart w:id="4434" w:name="_Toc27505469"/>
      <w:bookmarkStart w:id="4435" w:name="_Toc27506253"/>
      <w:bookmarkStart w:id="4436" w:name="_Toc27507037"/>
      <w:bookmarkStart w:id="4437" w:name="_Toc176345003"/>
      <w:r w:rsidRPr="005050F0">
        <w:rPr>
          <w:noProof/>
        </w:rPr>
        <w:t>13.2.</w:t>
      </w:r>
      <w:r w:rsidRPr="005050F0">
        <w:rPr>
          <w:noProof/>
          <w:lang w:eastAsia="ko-KR"/>
        </w:rPr>
        <w:t>80</w:t>
      </w:r>
      <w:r w:rsidRPr="005050F0">
        <w:rPr>
          <w:noProof/>
        </w:rPr>
        <w:tab/>
      </w:r>
      <w:r w:rsidR="00E3044B" w:rsidRPr="005050F0">
        <w:rPr>
          <w:noProof/>
        </w:rPr>
        <w:t>Void</w:t>
      </w:r>
      <w:bookmarkEnd w:id="4432"/>
      <w:bookmarkEnd w:id="4433"/>
      <w:bookmarkEnd w:id="4434"/>
      <w:bookmarkEnd w:id="4435"/>
      <w:bookmarkEnd w:id="4436"/>
      <w:bookmarkEnd w:id="4437"/>
    </w:p>
    <w:p w14:paraId="29002FA4" w14:textId="77777777" w:rsidR="00467AE9" w:rsidRPr="005050F0" w:rsidRDefault="00467AE9" w:rsidP="00467AE9">
      <w:pPr>
        <w:pStyle w:val="Heading3"/>
        <w:rPr>
          <w:noProof/>
          <w:lang w:eastAsia="ko-KR"/>
        </w:rPr>
      </w:pPr>
      <w:bookmarkStart w:id="4438" w:name="_Toc4578086"/>
      <w:bookmarkStart w:id="4439" w:name="_Toc27504682"/>
      <w:bookmarkStart w:id="4440" w:name="_Toc27505470"/>
      <w:bookmarkStart w:id="4441" w:name="_Toc27506254"/>
      <w:bookmarkStart w:id="4442" w:name="_Toc27507038"/>
      <w:bookmarkStart w:id="4443" w:name="_Toc176345004"/>
      <w:r w:rsidRPr="005050F0">
        <w:rPr>
          <w:noProof/>
          <w:lang w:eastAsia="ko-KR"/>
        </w:rPr>
        <w:t>13.</w:t>
      </w:r>
      <w:r w:rsidRPr="005050F0">
        <w:rPr>
          <w:noProof/>
        </w:rPr>
        <w:t>2.81</w:t>
      </w:r>
      <w:r w:rsidRPr="005050F0">
        <w:rPr>
          <w:noProof/>
        </w:rPr>
        <w:tab/>
      </w:r>
      <w:r w:rsidR="00E3044B" w:rsidRPr="005050F0">
        <w:rPr>
          <w:noProof/>
        </w:rPr>
        <w:t>Void</w:t>
      </w:r>
      <w:bookmarkEnd w:id="4438"/>
      <w:bookmarkEnd w:id="4439"/>
      <w:bookmarkEnd w:id="4440"/>
      <w:bookmarkEnd w:id="4441"/>
      <w:bookmarkEnd w:id="4442"/>
      <w:bookmarkEnd w:id="4443"/>
    </w:p>
    <w:p w14:paraId="073060A7" w14:textId="77777777" w:rsidR="00467AE9" w:rsidRPr="005050F0" w:rsidRDefault="00467AE9" w:rsidP="00467AE9">
      <w:pPr>
        <w:pStyle w:val="Heading3"/>
        <w:rPr>
          <w:noProof/>
          <w:lang w:eastAsia="ko-KR"/>
        </w:rPr>
      </w:pPr>
      <w:bookmarkStart w:id="4444" w:name="_Toc4578087"/>
      <w:bookmarkStart w:id="4445" w:name="_Toc27504683"/>
      <w:bookmarkStart w:id="4446" w:name="_Toc27505471"/>
      <w:bookmarkStart w:id="4447" w:name="_Toc27506255"/>
      <w:bookmarkStart w:id="4448" w:name="_Toc27507039"/>
      <w:bookmarkStart w:id="4449" w:name="_Toc176345005"/>
      <w:r w:rsidRPr="005050F0">
        <w:rPr>
          <w:noProof/>
        </w:rPr>
        <w:t>13.2.</w:t>
      </w:r>
      <w:r w:rsidRPr="005050F0">
        <w:rPr>
          <w:noProof/>
          <w:lang w:eastAsia="ko-KR"/>
        </w:rPr>
        <w:t>82</w:t>
      </w:r>
      <w:r w:rsidRPr="005050F0">
        <w:rPr>
          <w:noProof/>
          <w:lang w:eastAsia="ko-KR"/>
        </w:rPr>
        <w:tab/>
      </w:r>
      <w:r w:rsidR="00E3044B" w:rsidRPr="005050F0">
        <w:rPr>
          <w:noProof/>
        </w:rPr>
        <w:t>Void</w:t>
      </w:r>
      <w:bookmarkEnd w:id="4444"/>
      <w:bookmarkEnd w:id="4445"/>
      <w:bookmarkEnd w:id="4446"/>
      <w:bookmarkEnd w:id="4447"/>
      <w:bookmarkEnd w:id="4448"/>
      <w:bookmarkEnd w:id="4449"/>
    </w:p>
    <w:p w14:paraId="65F89160" w14:textId="77777777" w:rsidR="00467AE9" w:rsidRPr="005050F0" w:rsidRDefault="00467AE9" w:rsidP="00467AE9">
      <w:pPr>
        <w:pStyle w:val="Heading3"/>
        <w:rPr>
          <w:noProof/>
          <w:lang w:eastAsia="ko-KR"/>
        </w:rPr>
      </w:pPr>
      <w:bookmarkStart w:id="4450" w:name="_Toc4578088"/>
      <w:bookmarkStart w:id="4451" w:name="_Toc27504684"/>
      <w:bookmarkStart w:id="4452" w:name="_Toc27505472"/>
      <w:bookmarkStart w:id="4453" w:name="_Toc27506256"/>
      <w:bookmarkStart w:id="4454" w:name="_Toc27507040"/>
      <w:bookmarkStart w:id="4455" w:name="_Toc176345006"/>
      <w:r w:rsidRPr="005050F0">
        <w:rPr>
          <w:noProof/>
        </w:rPr>
        <w:t>13.2.</w:t>
      </w:r>
      <w:r w:rsidRPr="005050F0">
        <w:rPr>
          <w:noProof/>
          <w:lang w:eastAsia="ko-KR"/>
        </w:rPr>
        <w:t>83</w:t>
      </w:r>
      <w:r w:rsidRPr="005050F0">
        <w:rPr>
          <w:noProof/>
          <w:lang w:eastAsia="ko-KR"/>
        </w:rPr>
        <w:tab/>
      </w:r>
      <w:r w:rsidR="00E3044B" w:rsidRPr="005050F0">
        <w:rPr>
          <w:noProof/>
        </w:rPr>
        <w:t>Void</w:t>
      </w:r>
      <w:bookmarkEnd w:id="4450"/>
      <w:bookmarkEnd w:id="4451"/>
      <w:bookmarkEnd w:id="4452"/>
      <w:bookmarkEnd w:id="4453"/>
      <w:bookmarkEnd w:id="4454"/>
      <w:bookmarkEnd w:id="4455"/>
    </w:p>
    <w:p w14:paraId="0BEDFE3F" w14:textId="77777777" w:rsidR="00467AE9" w:rsidRPr="005050F0" w:rsidRDefault="00467AE9" w:rsidP="00467AE9">
      <w:pPr>
        <w:pStyle w:val="Heading3"/>
        <w:rPr>
          <w:noProof/>
          <w:lang w:eastAsia="ko-KR"/>
        </w:rPr>
      </w:pPr>
      <w:bookmarkStart w:id="4456" w:name="_Toc4578089"/>
      <w:bookmarkStart w:id="4457" w:name="_Toc27504685"/>
      <w:bookmarkStart w:id="4458" w:name="_Toc27505473"/>
      <w:bookmarkStart w:id="4459" w:name="_Toc27506257"/>
      <w:bookmarkStart w:id="4460" w:name="_Toc27507041"/>
      <w:bookmarkStart w:id="4461" w:name="_Toc176345007"/>
      <w:r w:rsidRPr="005050F0">
        <w:rPr>
          <w:noProof/>
        </w:rPr>
        <w:t>13.2.84</w:t>
      </w:r>
      <w:r w:rsidRPr="005050F0">
        <w:rPr>
          <w:noProof/>
        </w:rPr>
        <w:tab/>
      </w:r>
      <w:r w:rsidR="00E3044B" w:rsidRPr="005050F0">
        <w:rPr>
          <w:noProof/>
        </w:rPr>
        <w:t>Void</w:t>
      </w:r>
      <w:bookmarkEnd w:id="4456"/>
      <w:bookmarkEnd w:id="4457"/>
      <w:bookmarkEnd w:id="4458"/>
      <w:bookmarkEnd w:id="4459"/>
      <w:bookmarkEnd w:id="4460"/>
      <w:bookmarkEnd w:id="4461"/>
    </w:p>
    <w:p w14:paraId="443F7FB8" w14:textId="77777777" w:rsidR="00467AE9" w:rsidRPr="005050F0" w:rsidRDefault="00467AE9" w:rsidP="00467AE9">
      <w:pPr>
        <w:pStyle w:val="Heading3"/>
        <w:rPr>
          <w:noProof/>
          <w:lang w:eastAsia="ko-KR"/>
        </w:rPr>
      </w:pPr>
      <w:bookmarkStart w:id="4462" w:name="_Toc4578090"/>
      <w:bookmarkStart w:id="4463" w:name="_Toc27504686"/>
      <w:bookmarkStart w:id="4464" w:name="_Toc27505474"/>
      <w:bookmarkStart w:id="4465" w:name="_Toc27506258"/>
      <w:bookmarkStart w:id="4466" w:name="_Toc27507042"/>
      <w:bookmarkStart w:id="4467" w:name="_Toc176345008"/>
      <w:r w:rsidRPr="005050F0">
        <w:rPr>
          <w:noProof/>
        </w:rPr>
        <w:t>13.2.85</w:t>
      </w:r>
      <w:r w:rsidRPr="005050F0">
        <w:rPr>
          <w:noProof/>
        </w:rPr>
        <w:tab/>
      </w:r>
      <w:r w:rsidR="00E3044B" w:rsidRPr="005050F0">
        <w:rPr>
          <w:noProof/>
        </w:rPr>
        <w:t>Void</w:t>
      </w:r>
      <w:bookmarkEnd w:id="4462"/>
      <w:bookmarkEnd w:id="4463"/>
      <w:bookmarkEnd w:id="4464"/>
      <w:bookmarkEnd w:id="4465"/>
      <w:bookmarkEnd w:id="4466"/>
      <w:bookmarkEnd w:id="4467"/>
    </w:p>
    <w:p w14:paraId="53137E99" w14:textId="77777777" w:rsidR="00467AE9" w:rsidRPr="005050F0" w:rsidRDefault="00467AE9" w:rsidP="00467AE9">
      <w:pPr>
        <w:pStyle w:val="Heading3"/>
        <w:rPr>
          <w:noProof/>
          <w:lang w:eastAsia="ko-KR"/>
        </w:rPr>
      </w:pPr>
      <w:bookmarkStart w:id="4468" w:name="_Toc4578091"/>
      <w:bookmarkStart w:id="4469" w:name="_Toc27504687"/>
      <w:bookmarkStart w:id="4470" w:name="_Toc27505475"/>
      <w:bookmarkStart w:id="4471" w:name="_Toc27506259"/>
      <w:bookmarkStart w:id="4472" w:name="_Toc27507043"/>
      <w:bookmarkStart w:id="4473" w:name="_Toc176345009"/>
      <w:r w:rsidRPr="005050F0">
        <w:rPr>
          <w:noProof/>
        </w:rPr>
        <w:t>13.2.86</w:t>
      </w:r>
      <w:r w:rsidRPr="005050F0">
        <w:rPr>
          <w:noProof/>
        </w:rPr>
        <w:tab/>
      </w:r>
      <w:r w:rsidR="00E3044B" w:rsidRPr="005050F0">
        <w:rPr>
          <w:noProof/>
        </w:rPr>
        <w:t>Void</w:t>
      </w:r>
      <w:bookmarkEnd w:id="4468"/>
      <w:bookmarkEnd w:id="4469"/>
      <w:bookmarkEnd w:id="4470"/>
      <w:bookmarkEnd w:id="4471"/>
      <w:bookmarkEnd w:id="4472"/>
      <w:bookmarkEnd w:id="4473"/>
    </w:p>
    <w:p w14:paraId="2DEC9BBC" w14:textId="77777777" w:rsidR="00467AE9" w:rsidRPr="005050F0" w:rsidRDefault="00467AE9" w:rsidP="00467AE9">
      <w:pPr>
        <w:pStyle w:val="Heading3"/>
        <w:rPr>
          <w:noProof/>
          <w:lang w:eastAsia="ko-KR"/>
        </w:rPr>
      </w:pPr>
      <w:bookmarkStart w:id="4474" w:name="_Toc4578092"/>
      <w:bookmarkStart w:id="4475" w:name="_Toc27504688"/>
      <w:bookmarkStart w:id="4476" w:name="_Toc27505476"/>
      <w:bookmarkStart w:id="4477" w:name="_Toc27506260"/>
      <w:bookmarkStart w:id="4478" w:name="_Toc27507044"/>
      <w:bookmarkStart w:id="4479" w:name="_Toc176345010"/>
      <w:r w:rsidRPr="005050F0">
        <w:rPr>
          <w:noProof/>
        </w:rPr>
        <w:t>13.2.</w:t>
      </w:r>
      <w:r w:rsidRPr="005050F0">
        <w:rPr>
          <w:noProof/>
          <w:lang w:eastAsia="ko-KR"/>
        </w:rPr>
        <w:t>87</w:t>
      </w:r>
      <w:r w:rsidRPr="005050F0">
        <w:rPr>
          <w:noProof/>
        </w:rPr>
        <w:tab/>
      </w:r>
      <w:r w:rsidR="00E3044B" w:rsidRPr="005050F0">
        <w:rPr>
          <w:noProof/>
        </w:rPr>
        <w:t>Void</w:t>
      </w:r>
      <w:bookmarkEnd w:id="4474"/>
      <w:bookmarkEnd w:id="4475"/>
      <w:bookmarkEnd w:id="4476"/>
      <w:bookmarkEnd w:id="4477"/>
      <w:bookmarkEnd w:id="4478"/>
      <w:bookmarkEnd w:id="4479"/>
    </w:p>
    <w:p w14:paraId="691F4134" w14:textId="77777777" w:rsidR="00273B44" w:rsidRPr="005050F0" w:rsidRDefault="00273B44" w:rsidP="00273B44">
      <w:pPr>
        <w:pStyle w:val="Heading3"/>
        <w:rPr>
          <w:noProof/>
          <w:lang w:eastAsia="ko-KR"/>
        </w:rPr>
      </w:pPr>
      <w:bookmarkStart w:id="4480" w:name="_Hlk69481138"/>
      <w:bookmarkStart w:id="4481" w:name="_Toc176345011"/>
      <w:bookmarkStart w:id="4482" w:name="_Toc68194871"/>
      <w:bookmarkStart w:id="4483" w:name="_Toc4578093"/>
      <w:bookmarkStart w:id="4484" w:name="_Toc27504689"/>
      <w:bookmarkStart w:id="4485" w:name="_Toc27505477"/>
      <w:bookmarkStart w:id="4486" w:name="_Toc27506261"/>
      <w:bookmarkStart w:id="4487" w:name="_Toc27507045"/>
      <w:r w:rsidRPr="005050F0">
        <w:rPr>
          <w:noProof/>
          <w:lang w:eastAsia="ko-KR"/>
        </w:rPr>
        <w:t>13.</w:t>
      </w:r>
      <w:r w:rsidRPr="005050F0">
        <w:rPr>
          <w:noProof/>
        </w:rPr>
        <w:t>2.</w:t>
      </w:r>
      <w:bookmarkEnd w:id="4480"/>
      <w:r w:rsidRPr="005050F0">
        <w:rPr>
          <w:noProof/>
        </w:rPr>
        <w:t>87A</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Network/Enabl</w:t>
      </w:r>
      <w:r w:rsidRPr="005050F0">
        <w:rPr>
          <w:noProof/>
          <w:lang w:eastAsia="ko-KR"/>
        </w:rPr>
        <w:t>edParticipation</w:t>
      </w:r>
      <w:bookmarkEnd w:id="4481"/>
    </w:p>
    <w:p w14:paraId="6F1553C9"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2.87A.1: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Network/Enabl</w:t>
      </w:r>
      <w:r w:rsidRPr="005050F0">
        <w:rPr>
          <w:noProof/>
          <w:lang w:eastAsia="ko-KR"/>
        </w:rPr>
        <w:t>edParticipation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5"/>
        <w:gridCol w:w="2154"/>
        <w:gridCol w:w="1949"/>
        <w:gridCol w:w="2353"/>
      </w:tblGrid>
      <w:tr w:rsidR="00273B44" w:rsidRPr="005050F0" w14:paraId="40DAE76C"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3C3571"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EnabledParticipation</w:t>
            </w:r>
          </w:p>
        </w:tc>
      </w:tr>
      <w:tr w:rsidR="00273B44" w:rsidRPr="005050F0" w14:paraId="59CAA07B"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8ECFCFE"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25F30" w14:textId="77777777" w:rsidR="00273B44" w:rsidRPr="005050F0" w:rsidRDefault="00273B44"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FC8" w14:textId="77777777" w:rsidR="00273B44" w:rsidRPr="005050F0" w:rsidRDefault="00273B44" w:rsidP="00585C04">
            <w:pPr>
              <w:pStyle w:val="TAL"/>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F2019" w14:textId="77777777" w:rsidR="00273B44" w:rsidRPr="005050F0" w:rsidRDefault="00273B44"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F541F" w14:textId="77777777" w:rsidR="00273B44" w:rsidRPr="005050F0" w:rsidRDefault="00273B44" w:rsidP="00585C04">
            <w:pPr>
              <w:pStyle w:val="TAL"/>
              <w:rPr>
                <w:noProof/>
              </w:rPr>
            </w:pPr>
            <w:r w:rsidRPr="005050F0">
              <w:rPr>
                <w:noProof/>
              </w:rPr>
              <w:t>Min. Access Types</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236AF877" w14:textId="77777777" w:rsidR="00273B44" w:rsidRPr="005050F0" w:rsidRDefault="00273B44" w:rsidP="00585C04">
            <w:pPr>
              <w:pStyle w:val="TAL"/>
              <w:rPr>
                <w:noProof/>
              </w:rPr>
            </w:pPr>
          </w:p>
        </w:tc>
      </w:tr>
      <w:tr w:rsidR="00273B44" w:rsidRPr="005050F0" w14:paraId="3578307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D7B71D0"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A1E51" w14:textId="77777777" w:rsidR="00273B44" w:rsidRPr="005050F0" w:rsidRDefault="00273B44"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9D687" w14:textId="77777777" w:rsidR="00273B44" w:rsidRPr="005050F0" w:rsidRDefault="00273B44" w:rsidP="00585C04">
            <w:pPr>
              <w:pStyle w:val="TAL"/>
              <w:rPr>
                <w:noProof/>
              </w:rPr>
            </w:pPr>
            <w:r w:rsidRPr="005050F0">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7CF5C" w14:textId="77777777" w:rsidR="00273B44" w:rsidRPr="005050F0" w:rsidRDefault="00273B44"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DFDB" w14:textId="77777777" w:rsidR="00273B44" w:rsidRPr="005050F0" w:rsidRDefault="00273B44" w:rsidP="00585C04">
            <w:pPr>
              <w:pStyle w:val="TAL"/>
              <w:rPr>
                <w:noProof/>
              </w:rPr>
            </w:pPr>
            <w:r w:rsidRPr="005050F0">
              <w:rPr>
                <w:noProof/>
              </w:rPr>
              <w:t>Get, Replace</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5BFA8975" w14:textId="77777777" w:rsidR="00273B44" w:rsidRPr="005050F0" w:rsidRDefault="00273B44" w:rsidP="00585C04">
            <w:pPr>
              <w:pStyle w:val="TAL"/>
              <w:rPr>
                <w:noProof/>
              </w:rPr>
            </w:pPr>
          </w:p>
        </w:tc>
      </w:tr>
      <w:tr w:rsidR="00273B44" w:rsidRPr="005050F0" w14:paraId="6028F90E"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5EE8DCDC"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6DDFA1" w14:textId="77777777" w:rsidR="00273B44" w:rsidRPr="005050F0" w:rsidRDefault="00273B44" w:rsidP="00585C04">
            <w:pPr>
              <w:rPr>
                <w:noProof/>
                <w:lang w:eastAsia="ko-KR"/>
              </w:rPr>
            </w:pPr>
            <w:r w:rsidRPr="005050F0">
              <w:rPr>
                <w:noProof/>
              </w:rPr>
              <w:t xml:space="preserve">This leaf node indicates whether </w:t>
            </w:r>
            <w:r w:rsidRPr="005050F0">
              <w:rPr>
                <w:noProof/>
                <w:lang w:eastAsia="ko-KR"/>
              </w:rPr>
              <w:t>the MCVideo user is allowed to participate in MCVideo private calls that they are invited to.</w:t>
            </w:r>
          </w:p>
        </w:tc>
      </w:tr>
    </w:tbl>
    <w:p w14:paraId="1EE77890" w14:textId="77777777" w:rsidR="00273B44" w:rsidRPr="005050F0" w:rsidRDefault="00273B44" w:rsidP="00273B44">
      <w:pPr>
        <w:rPr>
          <w:noProof/>
          <w:lang w:eastAsia="ko-KR"/>
        </w:rPr>
      </w:pPr>
    </w:p>
    <w:p w14:paraId="3108E40F" w14:textId="77777777" w:rsidR="00273B44" w:rsidRPr="005050F0" w:rsidRDefault="00273B44" w:rsidP="00273B44">
      <w:pPr>
        <w:rPr>
          <w:noProof/>
          <w:lang w:eastAsia="ko-KR"/>
        </w:rPr>
      </w:pPr>
      <w:r w:rsidRPr="005050F0">
        <w:rPr>
          <w:noProof/>
        </w:rPr>
        <w:t xml:space="preserve">When set to "true" </w:t>
      </w:r>
      <w:r w:rsidRPr="005050F0">
        <w:rPr>
          <w:noProof/>
          <w:lang w:eastAsia="ko-KR"/>
        </w:rPr>
        <w:t>the MCVideo user is allowed to participate in MCVideo private calls that they are invited to.</w:t>
      </w:r>
    </w:p>
    <w:p w14:paraId="3D21F2AF" w14:textId="77777777" w:rsidR="00273B44" w:rsidRPr="005050F0" w:rsidRDefault="00273B44" w:rsidP="00273B4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allowed to participate in MCVideo private calls that they are invited to.</w:t>
      </w:r>
    </w:p>
    <w:p w14:paraId="5A67F83E" w14:textId="77777777" w:rsidR="00273B44" w:rsidRPr="005050F0" w:rsidRDefault="00273B44" w:rsidP="00273B44">
      <w:pPr>
        <w:pStyle w:val="Heading3"/>
        <w:rPr>
          <w:noProof/>
          <w:lang w:eastAsia="ko-KR"/>
        </w:rPr>
      </w:pPr>
      <w:bookmarkStart w:id="4488" w:name="_Toc176345012"/>
      <w:bookmarkEnd w:id="4482"/>
      <w:r w:rsidRPr="005050F0">
        <w:rPr>
          <w:noProof/>
        </w:rPr>
        <w:t>13.2.87D</w:t>
      </w:r>
      <w:r w:rsidRPr="005050F0">
        <w:rPr>
          <w:noProof/>
        </w:rPr>
        <w:tab/>
        <w:t>/</w:t>
      </w:r>
      <w:r w:rsidRPr="005050F0">
        <w:rPr>
          <w:i/>
          <w:iCs/>
          <w:noProof/>
        </w:rPr>
        <w:t>&lt;x&gt;</w:t>
      </w:r>
      <w:r w:rsidRPr="005050F0">
        <w:rPr>
          <w:noProof/>
        </w:rPr>
        <w:t>/</w:t>
      </w:r>
      <w:r w:rsidRPr="005050F0">
        <w:rPr>
          <w:i/>
          <w:iCs/>
          <w:noProof/>
        </w:rPr>
        <w:t>&lt;x&gt;</w:t>
      </w:r>
      <w:r w:rsidRPr="005050F0">
        <w:rPr>
          <w:noProof/>
        </w:rPr>
        <w:t>/OnNetwork/PrivateCall</w:t>
      </w:r>
      <w:bookmarkEnd w:id="4488"/>
    </w:p>
    <w:p w14:paraId="61AB461A" w14:textId="77777777" w:rsidR="00273B44" w:rsidRPr="005050F0" w:rsidRDefault="00273B44" w:rsidP="00273B44">
      <w:pPr>
        <w:pStyle w:val="TH"/>
        <w:rPr>
          <w:noProof/>
          <w:lang w:eastAsia="ko-KR"/>
        </w:rPr>
      </w:pPr>
      <w:r w:rsidRPr="005050F0">
        <w:rPr>
          <w:noProof/>
        </w:rPr>
        <w:t>Table 13.2.87D.1: /</w:t>
      </w:r>
      <w:r w:rsidRPr="005050F0">
        <w:rPr>
          <w:i/>
          <w:iCs/>
          <w:noProof/>
        </w:rPr>
        <w:t>&lt;x&gt;</w:t>
      </w:r>
      <w:r w:rsidRPr="005050F0">
        <w:rPr>
          <w:noProof/>
        </w:rPr>
        <w:t>/</w:t>
      </w:r>
      <w:r w:rsidRPr="005050F0">
        <w:rPr>
          <w:noProof/>
          <w:lang w:eastAsia="ko-KR"/>
        </w:rPr>
        <w:t>&lt;x&gt;/</w:t>
      </w:r>
      <w:r w:rsidRPr="005050F0">
        <w:rPr>
          <w:noProof/>
        </w:rPr>
        <w:t>OnNetwork/PrivateCall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4AFC60AE"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D3CA6" w14:textId="77777777" w:rsidR="00273B44" w:rsidRPr="005050F0" w:rsidRDefault="00273B44" w:rsidP="00585C04">
            <w:pPr>
              <w:rPr>
                <w:rFonts w:ascii="Arial" w:hAnsi="Arial" w:cs="Arial"/>
                <w:noProof/>
                <w:sz w:val="18"/>
                <w:szCs w:val="18"/>
              </w:rPr>
            </w:pPr>
            <w:r w:rsidRPr="005050F0">
              <w:rPr>
                <w:noProof/>
              </w:rPr>
              <w:t>&lt;x&gt;/OnNetwork/PrivateCall</w:t>
            </w:r>
          </w:p>
        </w:tc>
      </w:tr>
      <w:tr w:rsidR="00273B44" w:rsidRPr="005050F0" w14:paraId="021DEBF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5CBC7"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77699"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D953C" w14:textId="77777777" w:rsidR="00273B44" w:rsidRPr="005050F0" w:rsidRDefault="00273B44"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30DD8"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6D270" w14:textId="77777777" w:rsidR="00273B44" w:rsidRPr="005050F0" w:rsidRDefault="00273B44"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3EAA7" w14:textId="77777777" w:rsidR="00273B44" w:rsidRPr="005050F0" w:rsidRDefault="00273B44" w:rsidP="00585C04">
            <w:pPr>
              <w:pStyle w:val="TAL"/>
              <w:rPr>
                <w:noProof/>
              </w:rPr>
            </w:pPr>
          </w:p>
        </w:tc>
      </w:tr>
      <w:tr w:rsidR="00273B44" w:rsidRPr="005050F0" w14:paraId="36E342A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F1969A"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B7D2B"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DC8B1" w14:textId="77777777" w:rsidR="00273B44" w:rsidRPr="005050F0" w:rsidRDefault="00273B44"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9019E" w14:textId="77777777" w:rsidR="00273B44" w:rsidRPr="005050F0" w:rsidRDefault="00273B44" w:rsidP="00585C04">
            <w:pPr>
              <w:pStyle w:val="TAL"/>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00A01" w14:textId="77777777" w:rsidR="00273B44" w:rsidRPr="005050F0" w:rsidRDefault="00273B44"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0C88A6" w14:textId="77777777" w:rsidR="00273B44" w:rsidRPr="005050F0" w:rsidRDefault="00273B44" w:rsidP="00585C04">
            <w:pPr>
              <w:pStyle w:val="TAL"/>
              <w:rPr>
                <w:noProof/>
              </w:rPr>
            </w:pPr>
          </w:p>
        </w:tc>
      </w:tr>
      <w:tr w:rsidR="00273B44" w:rsidRPr="005050F0" w14:paraId="416F303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13F10" w14:textId="77777777" w:rsidR="00273B44" w:rsidRPr="005050F0" w:rsidRDefault="00273B44"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5D1158" w14:textId="77777777" w:rsidR="00273B44" w:rsidRPr="005050F0" w:rsidRDefault="00273B44" w:rsidP="00585C04">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MCVideo </w:t>
            </w:r>
            <w:r w:rsidRPr="005050F0">
              <w:rPr>
                <w:noProof/>
                <w:lang w:eastAsia="ko-KR"/>
              </w:rPr>
              <w:t>private call configuration.</w:t>
            </w:r>
          </w:p>
        </w:tc>
      </w:tr>
    </w:tbl>
    <w:p w14:paraId="61998040" w14:textId="77777777" w:rsidR="00273B44" w:rsidRPr="005050F0" w:rsidRDefault="00273B44" w:rsidP="00273B44">
      <w:pPr>
        <w:rPr>
          <w:noProof/>
          <w:lang w:eastAsia="ko-KR"/>
        </w:rPr>
      </w:pPr>
    </w:p>
    <w:p w14:paraId="58DA0206" w14:textId="77777777" w:rsidR="00273B44" w:rsidRPr="005050F0" w:rsidRDefault="00273B44" w:rsidP="00273B44">
      <w:pPr>
        <w:pStyle w:val="Heading3"/>
        <w:rPr>
          <w:noProof/>
          <w:lang w:eastAsia="ko-KR"/>
        </w:rPr>
      </w:pPr>
      <w:bookmarkStart w:id="4489" w:name="_Toc176345013"/>
      <w:r w:rsidRPr="005050F0">
        <w:rPr>
          <w:noProof/>
        </w:rPr>
        <w:t>13.2.87E</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bookmarkEnd w:id="4489"/>
    </w:p>
    <w:p w14:paraId="3E8C73CD"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87E</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0A1CB6E1"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D434E39"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w:t>
            </w:r>
          </w:p>
        </w:tc>
      </w:tr>
      <w:tr w:rsidR="00273B44" w:rsidRPr="005050F0" w14:paraId="5FDC95A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A084DF"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61C27"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2E667"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DB5E9"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8AA33"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63859" w14:textId="77777777" w:rsidR="00273B44" w:rsidRPr="005050F0" w:rsidRDefault="00273B44" w:rsidP="00585C04">
            <w:pPr>
              <w:pStyle w:val="TAL"/>
              <w:rPr>
                <w:noProof/>
              </w:rPr>
            </w:pPr>
          </w:p>
        </w:tc>
      </w:tr>
      <w:tr w:rsidR="00273B44" w:rsidRPr="005050F0" w14:paraId="2927435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663A74"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D479C"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112DA"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CED3F" w14:textId="77777777" w:rsidR="00273B44" w:rsidRPr="005050F0" w:rsidRDefault="00273B44" w:rsidP="00585C04">
            <w:pPr>
              <w:pStyle w:val="TAL"/>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63845"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D97340" w14:textId="77777777" w:rsidR="00273B44" w:rsidRPr="005050F0" w:rsidRDefault="00273B44" w:rsidP="00585C04">
            <w:pPr>
              <w:pStyle w:val="TAL"/>
              <w:rPr>
                <w:noProof/>
              </w:rPr>
            </w:pPr>
          </w:p>
        </w:tc>
      </w:tr>
      <w:tr w:rsidR="00273B44" w:rsidRPr="005050F0" w14:paraId="056F4A7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EC8A0"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739D89" w14:textId="77777777" w:rsidR="00273B44" w:rsidRPr="005050F0" w:rsidRDefault="00273B44" w:rsidP="00585C04">
            <w:pPr>
              <w:rPr>
                <w:noProof/>
                <w:lang w:eastAsia="ko-KR"/>
              </w:rPr>
            </w:pPr>
            <w:r w:rsidRPr="005050F0">
              <w:rPr>
                <w:noProof/>
              </w:rPr>
              <w:t xml:space="preserve">This interior node is a placeholder for the </w:t>
            </w:r>
            <w:r w:rsidRPr="005050F0">
              <w:rPr>
                <w:noProof/>
                <w:lang w:eastAsia="ko-KR"/>
              </w:rPr>
              <w:t xml:space="preserve">MCVideo private </w:t>
            </w:r>
            <w:r w:rsidRPr="005050F0">
              <w:rPr>
                <w:noProof/>
              </w:rPr>
              <w:t xml:space="preserve">emergency </w:t>
            </w:r>
            <w:r w:rsidRPr="005050F0">
              <w:rPr>
                <w:noProof/>
                <w:lang w:eastAsia="ko-KR"/>
              </w:rPr>
              <w:t>alert</w:t>
            </w:r>
            <w:r w:rsidRPr="005050F0">
              <w:rPr>
                <w:noProof/>
              </w:rPr>
              <w:t xml:space="preserve"> policy</w:t>
            </w:r>
            <w:r w:rsidRPr="005050F0">
              <w:rPr>
                <w:noProof/>
                <w:lang w:eastAsia="ko-KR"/>
              </w:rPr>
              <w:t>.</w:t>
            </w:r>
          </w:p>
        </w:tc>
      </w:tr>
    </w:tbl>
    <w:p w14:paraId="19888BD4" w14:textId="77777777" w:rsidR="00273B44" w:rsidRPr="005050F0" w:rsidRDefault="00273B44" w:rsidP="00273B44">
      <w:pPr>
        <w:rPr>
          <w:noProof/>
          <w:lang w:eastAsia="ko-KR"/>
        </w:rPr>
      </w:pPr>
    </w:p>
    <w:p w14:paraId="2668FA44" w14:textId="77777777" w:rsidR="00273B44" w:rsidRPr="005050F0" w:rsidRDefault="00273B44" w:rsidP="00273B44">
      <w:pPr>
        <w:pStyle w:val="Heading3"/>
        <w:rPr>
          <w:noProof/>
          <w:lang w:eastAsia="ko-KR"/>
        </w:rPr>
      </w:pPr>
      <w:bookmarkStart w:id="4490" w:name="_Toc176345014"/>
      <w:r w:rsidRPr="005050F0">
        <w:rPr>
          <w:noProof/>
        </w:rPr>
        <w:t>13.2.</w:t>
      </w:r>
      <w:r w:rsidRPr="005050F0">
        <w:rPr>
          <w:noProof/>
          <w:lang w:eastAsia="ko-KR"/>
        </w:rPr>
        <w:t>87F</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bookmarkEnd w:id="4490"/>
    </w:p>
    <w:p w14:paraId="2455C9AA"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87F</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7676188F"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2632C3"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w:t>
            </w:r>
          </w:p>
        </w:tc>
      </w:tr>
      <w:tr w:rsidR="00273B44" w:rsidRPr="005050F0" w14:paraId="5E1FAEA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992F38"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54831"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F5943"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05AE6"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F142"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036AA9" w14:textId="77777777" w:rsidR="00273B44" w:rsidRPr="005050F0" w:rsidRDefault="00273B44" w:rsidP="00585C04">
            <w:pPr>
              <w:pStyle w:val="TAL"/>
              <w:rPr>
                <w:noProof/>
              </w:rPr>
            </w:pPr>
          </w:p>
        </w:tc>
      </w:tr>
      <w:tr w:rsidR="00273B44" w:rsidRPr="005050F0" w14:paraId="7561C11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7B6382"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51FDC"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40627"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CD33C" w14:textId="77777777" w:rsidR="00273B44" w:rsidRPr="005050F0" w:rsidRDefault="00273B44" w:rsidP="00585C04">
            <w:pPr>
              <w:pStyle w:val="TAL"/>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06472"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0A6216" w14:textId="77777777" w:rsidR="00273B44" w:rsidRPr="005050F0" w:rsidRDefault="00273B44" w:rsidP="00585C04">
            <w:pPr>
              <w:pStyle w:val="TAL"/>
              <w:rPr>
                <w:noProof/>
              </w:rPr>
            </w:pPr>
          </w:p>
        </w:tc>
      </w:tr>
      <w:tr w:rsidR="00273B44" w:rsidRPr="005050F0" w14:paraId="4F97961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39FDDA"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CC7454"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 xml:space="preserve">is a placeholder for the details of </w:t>
            </w:r>
            <w:r w:rsidRPr="005050F0">
              <w:rPr>
                <w:noProof/>
              </w:rPr>
              <w:t xml:space="preserve">an </w:t>
            </w:r>
            <w:r w:rsidRPr="005050F0">
              <w:rPr>
                <w:noProof/>
                <w:lang w:eastAsia="ko-KR"/>
              </w:rPr>
              <w:t xml:space="preserve">MCVideo private </w:t>
            </w:r>
            <w:r w:rsidRPr="005050F0">
              <w:rPr>
                <w:noProof/>
              </w:rPr>
              <w:t xml:space="preserve">emergency </w:t>
            </w:r>
            <w:r w:rsidRPr="005050F0">
              <w:rPr>
                <w:noProof/>
                <w:lang w:eastAsia="ko-KR"/>
              </w:rPr>
              <w:t>alert for on-network.</w:t>
            </w:r>
          </w:p>
        </w:tc>
      </w:tr>
    </w:tbl>
    <w:p w14:paraId="056555C3" w14:textId="77777777" w:rsidR="00273B44" w:rsidRPr="005050F0" w:rsidRDefault="00273B44" w:rsidP="00273B44">
      <w:pPr>
        <w:rPr>
          <w:noProof/>
          <w:lang w:eastAsia="ko-KR"/>
        </w:rPr>
      </w:pPr>
    </w:p>
    <w:p w14:paraId="1B97BAD0" w14:textId="77777777" w:rsidR="00273B44" w:rsidRPr="005050F0" w:rsidRDefault="00273B44" w:rsidP="00273B44">
      <w:pPr>
        <w:pStyle w:val="Heading3"/>
        <w:rPr>
          <w:noProof/>
          <w:lang w:eastAsia="ko-KR"/>
        </w:rPr>
      </w:pPr>
      <w:bookmarkStart w:id="4491" w:name="_Hlk69477484"/>
      <w:bookmarkStart w:id="4492" w:name="_Toc176345015"/>
      <w:r w:rsidRPr="005050F0">
        <w:rPr>
          <w:noProof/>
        </w:rPr>
        <w:t>13.2.</w:t>
      </w:r>
      <w:bookmarkEnd w:id="4491"/>
      <w:r w:rsidRPr="005050F0">
        <w:rPr>
          <w:noProof/>
          <w:lang w:eastAsia="ko-KR"/>
        </w:rPr>
        <w:t>87G</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bookmarkEnd w:id="4492"/>
    </w:p>
    <w:p w14:paraId="26E66E0B"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87G</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4FAD2419"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118637A"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EmergencyAlert/Entry/ID</w:t>
            </w:r>
          </w:p>
        </w:tc>
      </w:tr>
      <w:tr w:rsidR="00273B44" w:rsidRPr="005050F0" w14:paraId="3D6C43B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EB8C3"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2D6F9"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DE8E6"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C7C3F"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75BAD"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B4A6B5" w14:textId="77777777" w:rsidR="00273B44" w:rsidRPr="005050F0" w:rsidRDefault="00273B44" w:rsidP="00585C04">
            <w:pPr>
              <w:pStyle w:val="TAL"/>
              <w:rPr>
                <w:noProof/>
              </w:rPr>
            </w:pPr>
          </w:p>
        </w:tc>
      </w:tr>
      <w:tr w:rsidR="00273B44" w:rsidRPr="005050F0" w14:paraId="3CA7FC7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6DEA9D"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78E6"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171A"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00A8C" w14:textId="77777777" w:rsidR="00273B44" w:rsidRPr="005050F0" w:rsidRDefault="00273B44" w:rsidP="00585C04">
            <w:pPr>
              <w:pStyle w:val="TAL"/>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18F5A"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E53826" w14:textId="77777777" w:rsidR="00273B44" w:rsidRPr="005050F0" w:rsidRDefault="00273B44" w:rsidP="00585C04">
            <w:pPr>
              <w:pStyle w:val="TAL"/>
              <w:rPr>
                <w:noProof/>
              </w:rPr>
            </w:pPr>
          </w:p>
        </w:tc>
      </w:tr>
      <w:tr w:rsidR="00273B44" w:rsidRPr="005050F0" w14:paraId="4FF848F0"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8C77CF"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DD043D"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indicates the MCVideo </w:t>
            </w:r>
            <w:r w:rsidRPr="005050F0">
              <w:rPr>
                <w:noProof/>
              </w:rPr>
              <w:t xml:space="preserve">user </w:t>
            </w:r>
            <w:r w:rsidRPr="005050F0">
              <w:rPr>
                <w:noProof/>
                <w:lang w:eastAsia="ko-KR"/>
              </w:rPr>
              <w:t>ID</w:t>
            </w:r>
            <w:r w:rsidRPr="005050F0">
              <w:rPr>
                <w:noProof/>
              </w:rPr>
              <w:t xml:space="preserve"> used upon certain criteria on initiation of an MCVideo </w:t>
            </w:r>
            <w:r w:rsidRPr="005050F0">
              <w:rPr>
                <w:noProof/>
                <w:lang w:eastAsia="ko-KR"/>
              </w:rPr>
              <w:t xml:space="preserve">private </w:t>
            </w:r>
            <w:r w:rsidRPr="005050F0">
              <w:rPr>
                <w:noProof/>
              </w:rPr>
              <w:t>emergency alert</w:t>
            </w:r>
            <w:r w:rsidRPr="005050F0">
              <w:rPr>
                <w:noProof/>
                <w:lang w:eastAsia="ko-KR"/>
              </w:rPr>
              <w:t xml:space="preserve"> for on-network.</w:t>
            </w:r>
          </w:p>
        </w:tc>
      </w:tr>
    </w:tbl>
    <w:p w14:paraId="0313028C" w14:textId="77777777" w:rsidR="00273B44" w:rsidRPr="005050F0" w:rsidRDefault="00273B44" w:rsidP="00273B44">
      <w:pPr>
        <w:rPr>
          <w:noProof/>
          <w:lang w:eastAsia="ko-KR"/>
        </w:rPr>
      </w:pPr>
    </w:p>
    <w:p w14:paraId="0B5562CB" w14:textId="77777777" w:rsidR="00273B44" w:rsidRPr="005050F0" w:rsidRDefault="00273B44" w:rsidP="00273B44">
      <w:pPr>
        <w:pStyle w:val="Heading3"/>
        <w:rPr>
          <w:noProof/>
          <w:lang w:eastAsia="ko-KR"/>
        </w:rPr>
      </w:pPr>
      <w:bookmarkStart w:id="4493" w:name="_Toc176345016"/>
      <w:r w:rsidRPr="005050F0">
        <w:rPr>
          <w:noProof/>
        </w:rPr>
        <w:t>13.2.</w:t>
      </w:r>
      <w:r w:rsidRPr="005050F0">
        <w:rPr>
          <w:noProof/>
          <w:lang w:eastAsia="ko-KR"/>
        </w:rPr>
        <w:t>87H</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r w:rsidR="00253BF8" w:rsidRPr="005050F0">
        <w:rPr>
          <w:noProof/>
          <w:lang w:eastAsia="ko-KR"/>
        </w:rPr>
        <w:br/>
      </w:r>
      <w:r w:rsidRPr="005050F0">
        <w:rPr>
          <w:noProof/>
          <w:lang w:eastAsia="ko-KR"/>
        </w:rPr>
        <w:t>DisplayName</w:t>
      </w:r>
      <w:bookmarkEnd w:id="4493"/>
    </w:p>
    <w:p w14:paraId="65BBC67C"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87H</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5EA0628F"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BA717B"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EmergencyAlert/Entry/DisplayName</w:t>
            </w:r>
          </w:p>
        </w:tc>
      </w:tr>
      <w:tr w:rsidR="00273B44" w:rsidRPr="005050F0" w14:paraId="503AB40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F1F0EC"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79EE"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68463"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1BD80"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FDB27"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172030" w14:textId="77777777" w:rsidR="00273B44" w:rsidRPr="005050F0" w:rsidRDefault="00273B44" w:rsidP="00585C04">
            <w:pPr>
              <w:pStyle w:val="TAL"/>
              <w:rPr>
                <w:noProof/>
              </w:rPr>
            </w:pPr>
          </w:p>
        </w:tc>
      </w:tr>
      <w:tr w:rsidR="00273B44" w:rsidRPr="005050F0" w14:paraId="6789B9D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19E555"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FD7D4" w14:textId="77777777" w:rsidR="00273B44" w:rsidRPr="005050F0" w:rsidRDefault="00273B44" w:rsidP="00585C04">
            <w:pPr>
              <w:pStyle w:val="TAL"/>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7B3DC"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BE293" w14:textId="77777777" w:rsidR="00273B44" w:rsidRPr="005050F0" w:rsidRDefault="00273B44" w:rsidP="00585C04">
            <w:pPr>
              <w:pStyle w:val="TAL"/>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01193"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AEE4BC" w14:textId="77777777" w:rsidR="00273B44" w:rsidRPr="005050F0" w:rsidRDefault="00273B44" w:rsidP="00585C04">
            <w:pPr>
              <w:pStyle w:val="TAL"/>
              <w:rPr>
                <w:noProof/>
              </w:rPr>
            </w:pPr>
          </w:p>
        </w:tc>
      </w:tr>
      <w:tr w:rsidR="00273B44" w:rsidRPr="005050F0" w14:paraId="6FA7CEE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AB5A21"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AD627B"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3B8E23D" w14:textId="77777777" w:rsidR="00273B44" w:rsidRPr="005050F0" w:rsidRDefault="00273B44" w:rsidP="00273B44">
      <w:pPr>
        <w:rPr>
          <w:noProof/>
          <w:lang w:eastAsia="ko-KR"/>
        </w:rPr>
      </w:pPr>
    </w:p>
    <w:p w14:paraId="36CBF6BB" w14:textId="77777777" w:rsidR="00273B44" w:rsidRPr="005050F0" w:rsidRDefault="00273B44" w:rsidP="00273B44">
      <w:pPr>
        <w:pStyle w:val="Heading3"/>
        <w:rPr>
          <w:noProof/>
          <w:lang w:eastAsia="ko-KR"/>
        </w:rPr>
      </w:pPr>
      <w:bookmarkStart w:id="4494" w:name="_Toc176345017"/>
      <w:r w:rsidRPr="005050F0">
        <w:rPr>
          <w:noProof/>
        </w:rPr>
        <w:t>13.2.</w:t>
      </w:r>
      <w:r w:rsidRPr="005050F0">
        <w:rPr>
          <w:noProof/>
          <w:lang w:eastAsia="ko-KR"/>
        </w:rPr>
        <w:t>87I</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bookmarkEnd w:id="4494"/>
    </w:p>
    <w:p w14:paraId="49C54318"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87I</w:t>
      </w:r>
      <w:r w:rsidRPr="005050F0">
        <w:rPr>
          <w:noProof/>
        </w:rPr>
        <w:t>.1: /</w:t>
      </w:r>
      <w:r w:rsidRPr="005050F0">
        <w:rPr>
          <w:i/>
          <w:iCs/>
          <w:noProof/>
        </w:rPr>
        <w:t>&lt;x&gt;</w:t>
      </w:r>
      <w:r w:rsidRPr="005050F0">
        <w:rPr>
          <w:noProof/>
        </w:rPr>
        <w:t>/</w:t>
      </w:r>
      <w:r w:rsidRPr="005050F0">
        <w:rPr>
          <w:noProof/>
          <w:lang w:eastAsia="ko-KR"/>
        </w:rPr>
        <w:t>&lt;x&gt;/OnNetwork</w:t>
      </w:r>
      <w:r w:rsidRPr="005050F0">
        <w:rPr>
          <w:noProof/>
        </w:rPr>
        <w:t>/PrivateCall/</w:t>
      </w:r>
      <w:r w:rsidRPr="005050F0">
        <w:rPr>
          <w:noProof/>
          <w:lang w:eastAsia="ko-KR"/>
        </w:rPr>
        <w:t>EmergencyAlert/Entry/</w:t>
      </w:r>
      <w:r w:rsidRPr="005050F0">
        <w:rPr>
          <w:noProof/>
        </w:rPr>
        <w:t>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4"/>
        <w:gridCol w:w="1321"/>
        <w:gridCol w:w="2151"/>
        <w:gridCol w:w="1948"/>
        <w:gridCol w:w="2344"/>
      </w:tblGrid>
      <w:tr w:rsidR="00273B44" w:rsidRPr="005050F0" w14:paraId="6A8E999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FABBD6C" w14:textId="77777777" w:rsidR="00273B44" w:rsidRPr="005050F0" w:rsidRDefault="00273B44" w:rsidP="00585C04">
            <w:pPr>
              <w:rPr>
                <w:rFonts w:ascii="Arial" w:hAnsi="Arial" w:cs="Arial"/>
                <w:noProof/>
                <w:sz w:val="18"/>
                <w:szCs w:val="18"/>
              </w:rPr>
            </w:pPr>
            <w:r w:rsidRPr="005050F0">
              <w:rPr>
                <w:noProof/>
              </w:rPr>
              <w:t>&lt;x&gt;/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p>
        </w:tc>
      </w:tr>
      <w:tr w:rsidR="00273B44" w:rsidRPr="005050F0" w14:paraId="615472D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A65EDC" w14:textId="77777777" w:rsidR="00273B44" w:rsidRPr="005050F0" w:rsidRDefault="00273B44"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2228C" w14:textId="77777777" w:rsidR="00273B44" w:rsidRPr="005050F0" w:rsidRDefault="00273B44" w:rsidP="00585C04">
            <w:pPr>
              <w:pStyle w:val="TAL"/>
              <w:rPr>
                <w:noProof/>
              </w:rPr>
            </w:pPr>
            <w:r w:rsidRPr="005050F0">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41BD1"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BFB4B"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421F9" w14:textId="77777777" w:rsidR="00273B44" w:rsidRPr="005050F0" w:rsidRDefault="00273B44" w:rsidP="00585C04">
            <w:pPr>
              <w:pStyle w:val="TAL"/>
              <w:rPr>
                <w:noProof/>
              </w:rPr>
            </w:pPr>
            <w:r w:rsidRPr="005050F0">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B6809FF" w14:textId="77777777" w:rsidR="00273B44" w:rsidRPr="005050F0" w:rsidRDefault="00273B44" w:rsidP="00585C04">
            <w:pPr>
              <w:pStyle w:val="TAL"/>
              <w:rPr>
                <w:noProof/>
              </w:rPr>
            </w:pPr>
          </w:p>
        </w:tc>
      </w:tr>
      <w:tr w:rsidR="00273B44" w:rsidRPr="005050F0" w14:paraId="1B930F2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FC6C85E" w14:textId="77777777" w:rsidR="00273B44" w:rsidRPr="005050F0" w:rsidRDefault="00273B44"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1C0AD" w14:textId="77777777" w:rsidR="00273B44" w:rsidRPr="005050F0" w:rsidRDefault="00273B44" w:rsidP="00585C04">
            <w:pPr>
              <w:pStyle w:val="TAL"/>
              <w:rPr>
                <w:noProof/>
              </w:rPr>
            </w:pPr>
            <w:r w:rsidRPr="005050F0">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97082"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E05E5"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4CD6D" w14:textId="77777777" w:rsidR="00273B44" w:rsidRPr="005050F0" w:rsidRDefault="00273B44" w:rsidP="00585C04">
            <w:pPr>
              <w:pStyle w:val="TAL"/>
              <w:rPr>
                <w:noProof/>
              </w:rPr>
            </w:pPr>
            <w:r w:rsidRPr="005050F0">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19A9A105" w14:textId="77777777" w:rsidR="00273B44" w:rsidRPr="005050F0" w:rsidRDefault="00273B44" w:rsidP="00585C04">
            <w:pPr>
              <w:pStyle w:val="TAL"/>
              <w:rPr>
                <w:noProof/>
              </w:rPr>
            </w:pPr>
          </w:p>
        </w:tc>
      </w:tr>
      <w:tr w:rsidR="00273B44" w:rsidRPr="005050F0" w14:paraId="0C6898A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3B989A2" w14:textId="77777777" w:rsidR="00273B44" w:rsidRPr="005050F0" w:rsidRDefault="00273B44"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E201B7"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MCVideo </w:t>
            </w:r>
            <w:r w:rsidRPr="005050F0">
              <w:rPr>
                <w:noProof/>
                <w:lang w:eastAsia="ko-KR"/>
              </w:rPr>
              <w:t xml:space="preserve">private </w:t>
            </w:r>
            <w:r w:rsidRPr="005050F0">
              <w:rPr>
                <w:noProof/>
              </w:rPr>
              <w:t>emergency alert uses the ID</w:t>
            </w:r>
            <w:r w:rsidRPr="005050F0">
              <w:rPr>
                <w:noProof/>
                <w:lang w:eastAsia="ko-KR"/>
              </w:rPr>
              <w:t>.</w:t>
            </w:r>
          </w:p>
        </w:tc>
      </w:tr>
    </w:tbl>
    <w:p w14:paraId="23B624D4" w14:textId="77777777" w:rsidR="00273B44" w:rsidRPr="005050F0" w:rsidRDefault="00273B44" w:rsidP="00273B44">
      <w:pPr>
        <w:rPr>
          <w:noProof/>
          <w:lang w:eastAsia="ko-KR"/>
        </w:rPr>
      </w:pPr>
    </w:p>
    <w:p w14:paraId="1DAF95C9" w14:textId="77777777" w:rsidR="00273B44" w:rsidRPr="005050F0" w:rsidRDefault="00273B44" w:rsidP="00273B44">
      <w:pPr>
        <w:rPr>
          <w:noProof/>
        </w:rPr>
      </w:pPr>
      <w:r w:rsidRPr="005050F0">
        <w:rPr>
          <w:noProof/>
        </w:rPr>
        <w:t>The valid values are 'LocallyDetermined'</w:t>
      </w:r>
      <w:r w:rsidRPr="005050F0">
        <w:rPr>
          <w:noProof/>
          <w:lang w:eastAsia="ko-KR"/>
        </w:rPr>
        <w:t xml:space="preserve"> and</w:t>
      </w:r>
      <w:r w:rsidRPr="005050F0">
        <w:rPr>
          <w:noProof/>
        </w:rPr>
        <w:t xml:space="preserve"> 'UsePreConfigured'.</w:t>
      </w:r>
    </w:p>
    <w:p w14:paraId="7411FF68" w14:textId="77777777" w:rsidR="00273B44" w:rsidRPr="005050F0" w:rsidRDefault="00273B44" w:rsidP="00273B44">
      <w:pPr>
        <w:rPr>
          <w:noProof/>
        </w:rPr>
      </w:pPr>
      <w:r w:rsidRPr="005050F0">
        <w:rPr>
          <w:noProof/>
        </w:rPr>
        <w:t xml:space="preserve">When set to 'LocallyDetermined' then if the MCVideo user selects an MCVideo ID then use that MCVideo ID for an on-network MCVideo </w:t>
      </w:r>
      <w:r w:rsidRPr="005050F0">
        <w:rPr>
          <w:noProof/>
          <w:lang w:eastAsia="ko-KR"/>
        </w:rPr>
        <w:t xml:space="preserve">private </w:t>
      </w:r>
      <w:r w:rsidRPr="005050F0">
        <w:rPr>
          <w:noProof/>
        </w:rPr>
        <w:t xml:space="preserve">emergency alert, if the MCVideo user does not select a MCVideo ID then use the MCVideo ID identified by the ID in </w:t>
      </w:r>
      <w:r w:rsidR="00CD22F8" w:rsidRPr="005050F0">
        <w:rPr>
          <w:noProof/>
        </w:rPr>
        <w:t>clause</w:t>
      </w:r>
      <w:r w:rsidRPr="005050F0">
        <w:rPr>
          <w:noProof/>
        </w:rPr>
        <w:t xml:space="preserve"> 13.2.38I12 for an on-network MCVideo </w:t>
      </w:r>
      <w:r w:rsidRPr="005050F0">
        <w:rPr>
          <w:noProof/>
          <w:lang w:eastAsia="ko-KR"/>
        </w:rPr>
        <w:t xml:space="preserve">private </w:t>
      </w:r>
      <w:r w:rsidRPr="005050F0">
        <w:rPr>
          <w:noProof/>
        </w:rPr>
        <w:t>emergency alert.</w:t>
      </w:r>
    </w:p>
    <w:p w14:paraId="71802C3E" w14:textId="77777777" w:rsidR="00273B44" w:rsidRPr="005050F0" w:rsidRDefault="00273B44" w:rsidP="00273B44">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xml:space="preserve"> 13.2.38I12 for an on-network MCVideo </w:t>
      </w:r>
      <w:r w:rsidRPr="005050F0">
        <w:rPr>
          <w:noProof/>
          <w:lang w:eastAsia="ko-KR"/>
        </w:rPr>
        <w:t xml:space="preserve">private </w:t>
      </w:r>
      <w:r w:rsidRPr="005050F0">
        <w:rPr>
          <w:noProof/>
        </w:rPr>
        <w:t>emergency alert.</w:t>
      </w:r>
    </w:p>
    <w:p w14:paraId="5D2E4347" w14:textId="77777777" w:rsidR="00273B44" w:rsidRPr="005050F0" w:rsidRDefault="00273B44" w:rsidP="00273B44">
      <w:pPr>
        <w:pStyle w:val="Heading3"/>
        <w:rPr>
          <w:noProof/>
          <w:lang w:eastAsia="ko-KR"/>
        </w:rPr>
      </w:pPr>
      <w:bookmarkStart w:id="4495" w:name="_Toc176345018"/>
      <w:r w:rsidRPr="005050F0">
        <w:rPr>
          <w:noProof/>
        </w:rPr>
        <w:t>13.2.</w:t>
      </w:r>
      <w:r w:rsidRPr="005050F0">
        <w:rPr>
          <w:noProof/>
          <w:lang w:eastAsia="ko-KR"/>
        </w:rPr>
        <w:t>87J</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w:t>
      </w:r>
      <w:bookmarkEnd w:id="4495"/>
    </w:p>
    <w:p w14:paraId="52D7E544" w14:textId="77777777" w:rsidR="00273B44" w:rsidRPr="005050F0" w:rsidRDefault="00273B44" w:rsidP="00273B44">
      <w:pPr>
        <w:pStyle w:val="TH"/>
        <w:rPr>
          <w:noProof/>
          <w:lang w:eastAsia="ko-KR"/>
        </w:rPr>
      </w:pPr>
      <w:r w:rsidRPr="005050F0">
        <w:rPr>
          <w:noProof/>
        </w:rPr>
        <w:t>Table 13.2.</w:t>
      </w:r>
      <w:r w:rsidRPr="005050F0">
        <w:rPr>
          <w:noProof/>
          <w:lang w:eastAsia="ko-KR"/>
        </w:rPr>
        <w:t>87J</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2933EDCC"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833FD0"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w:t>
            </w:r>
          </w:p>
        </w:tc>
      </w:tr>
      <w:tr w:rsidR="00273B44" w:rsidRPr="005050F0" w14:paraId="10FA907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367FC7"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0D8DF"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CCC37" w14:textId="77777777" w:rsidR="00273B44" w:rsidRPr="005050F0" w:rsidRDefault="00273B44"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30E5A"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A91A1" w14:textId="77777777" w:rsidR="00273B44" w:rsidRPr="005050F0" w:rsidRDefault="00273B44"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183D0" w14:textId="77777777" w:rsidR="00273B44" w:rsidRPr="005050F0" w:rsidRDefault="00273B44" w:rsidP="00585C04">
            <w:pPr>
              <w:pStyle w:val="TAL"/>
              <w:rPr>
                <w:noProof/>
              </w:rPr>
            </w:pPr>
          </w:p>
        </w:tc>
      </w:tr>
      <w:tr w:rsidR="00273B44" w:rsidRPr="005050F0" w14:paraId="35C812D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85E1A6"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EA021"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1F186" w14:textId="77777777" w:rsidR="00273B44" w:rsidRPr="005050F0" w:rsidRDefault="00273B44"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6BDC" w14:textId="77777777" w:rsidR="00273B44" w:rsidRPr="005050F0" w:rsidRDefault="00273B44" w:rsidP="00585C04">
            <w:pPr>
              <w:pStyle w:val="TAL"/>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AA04" w14:textId="77777777" w:rsidR="00273B44" w:rsidRPr="005050F0" w:rsidRDefault="00273B44"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984626" w14:textId="77777777" w:rsidR="00273B44" w:rsidRPr="005050F0" w:rsidRDefault="00273B44" w:rsidP="00585C04">
            <w:pPr>
              <w:pStyle w:val="TAL"/>
              <w:rPr>
                <w:noProof/>
              </w:rPr>
            </w:pPr>
          </w:p>
        </w:tc>
      </w:tr>
      <w:tr w:rsidR="00273B44" w:rsidRPr="005050F0" w14:paraId="714647F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86D529" w14:textId="77777777" w:rsidR="00273B44" w:rsidRPr="005050F0" w:rsidRDefault="00273B44"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AC5BAF"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the remote group selection configuration.</w:t>
            </w:r>
          </w:p>
        </w:tc>
      </w:tr>
    </w:tbl>
    <w:p w14:paraId="30432D64" w14:textId="77777777" w:rsidR="00273B44" w:rsidRPr="005050F0" w:rsidRDefault="00273B44" w:rsidP="00273B44">
      <w:pPr>
        <w:rPr>
          <w:noProof/>
          <w:lang w:eastAsia="ko-KR"/>
        </w:rPr>
      </w:pPr>
    </w:p>
    <w:p w14:paraId="1C310F66" w14:textId="77777777" w:rsidR="00273B44" w:rsidRPr="005050F0" w:rsidRDefault="00273B44" w:rsidP="00273B44">
      <w:pPr>
        <w:pStyle w:val="Heading3"/>
        <w:rPr>
          <w:noProof/>
          <w:lang w:eastAsia="ko-KR"/>
        </w:rPr>
      </w:pPr>
      <w:bookmarkStart w:id="4496" w:name="_Toc176345019"/>
      <w:r w:rsidRPr="005050F0">
        <w:rPr>
          <w:noProof/>
        </w:rPr>
        <w:t>13.2.</w:t>
      </w:r>
      <w:r w:rsidRPr="005050F0">
        <w:rPr>
          <w:noProof/>
          <w:lang w:eastAsia="ko-KR"/>
        </w:rPr>
        <w:t>87K</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w:t>
      </w:r>
      <w:bookmarkEnd w:id="4496"/>
    </w:p>
    <w:p w14:paraId="21288D21" w14:textId="77777777" w:rsidR="00273B44" w:rsidRPr="005050F0" w:rsidRDefault="00273B44" w:rsidP="00273B44">
      <w:pPr>
        <w:pStyle w:val="TH"/>
        <w:rPr>
          <w:noProof/>
          <w:lang w:eastAsia="ko-KR"/>
        </w:rPr>
      </w:pPr>
      <w:r w:rsidRPr="005050F0">
        <w:rPr>
          <w:noProof/>
        </w:rPr>
        <w:t>Table 13.2.</w:t>
      </w:r>
      <w:r w:rsidRPr="005050F0">
        <w:rPr>
          <w:noProof/>
          <w:lang w:eastAsia="ko-KR"/>
        </w:rPr>
        <w:t>87K</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9"/>
        <w:gridCol w:w="1316"/>
        <w:gridCol w:w="2153"/>
        <w:gridCol w:w="1949"/>
        <w:gridCol w:w="2352"/>
      </w:tblGrid>
      <w:tr w:rsidR="00273B44" w:rsidRPr="005050F0" w14:paraId="3E08E97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BBAF2FF"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w:t>
            </w:r>
          </w:p>
        </w:tc>
      </w:tr>
      <w:tr w:rsidR="00273B44" w:rsidRPr="005050F0" w14:paraId="7B569879"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6F16959" w14:textId="77777777" w:rsidR="00273B44" w:rsidRPr="005050F0" w:rsidRDefault="00273B44"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3637C" w14:textId="77777777" w:rsidR="00273B44" w:rsidRPr="005050F0" w:rsidRDefault="00273B44" w:rsidP="00585C04">
            <w:pPr>
              <w:pStyle w:val="TAL"/>
              <w:rPr>
                <w:noProof/>
              </w:rPr>
            </w:pPr>
            <w:r w:rsidRPr="005050F0">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C521B" w14:textId="77777777" w:rsidR="00273B44" w:rsidRPr="005050F0" w:rsidRDefault="00273B44"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6A946" w14:textId="77777777" w:rsidR="00273B44" w:rsidRPr="005050F0" w:rsidRDefault="00273B44"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EFF8" w14:textId="77777777" w:rsidR="00273B44" w:rsidRPr="005050F0" w:rsidRDefault="00273B44"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2CADB94" w14:textId="77777777" w:rsidR="00273B44" w:rsidRPr="005050F0" w:rsidRDefault="00273B44" w:rsidP="00585C04">
            <w:pPr>
              <w:pStyle w:val="TAL"/>
              <w:rPr>
                <w:noProof/>
              </w:rPr>
            </w:pPr>
          </w:p>
        </w:tc>
      </w:tr>
      <w:tr w:rsidR="00273B44" w:rsidRPr="005050F0" w14:paraId="6DF2832D"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42466BF" w14:textId="77777777" w:rsidR="00273B44" w:rsidRPr="005050F0" w:rsidRDefault="00273B44"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692EA" w14:textId="77777777" w:rsidR="00273B44" w:rsidRPr="005050F0" w:rsidRDefault="00273B44" w:rsidP="00585C04">
            <w:pPr>
              <w:pStyle w:val="TAL"/>
              <w:rPr>
                <w:noProof/>
              </w:rPr>
            </w:pPr>
            <w:r w:rsidRPr="005050F0">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EF992" w14:textId="77777777" w:rsidR="00273B44" w:rsidRPr="005050F0" w:rsidRDefault="00273B44" w:rsidP="00585C04">
            <w:pPr>
              <w:pStyle w:val="TAL"/>
              <w:rPr>
                <w:noProof/>
              </w:rPr>
            </w:pPr>
            <w:r w:rsidRPr="005050F0">
              <w:rPr>
                <w:noProof/>
              </w:rPr>
              <w:t>OneOrMore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125B" w14:textId="77777777" w:rsidR="00273B44" w:rsidRPr="005050F0" w:rsidRDefault="00273B44"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0F5D" w14:textId="77777777" w:rsidR="00273B44" w:rsidRPr="005050F0" w:rsidRDefault="00273B44"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FD4489C" w14:textId="77777777" w:rsidR="00273B44" w:rsidRPr="005050F0" w:rsidRDefault="00273B44" w:rsidP="00585C04">
            <w:pPr>
              <w:pStyle w:val="TAL"/>
              <w:rPr>
                <w:noProof/>
              </w:rPr>
            </w:pPr>
          </w:p>
        </w:tc>
      </w:tr>
      <w:tr w:rsidR="00273B44" w:rsidRPr="005050F0" w14:paraId="4CD6D84E"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0B9F54E1"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87F534"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one or more remote group selection configuration elements.</w:t>
            </w:r>
          </w:p>
        </w:tc>
      </w:tr>
    </w:tbl>
    <w:p w14:paraId="69351175" w14:textId="77777777" w:rsidR="00273B44" w:rsidRPr="005050F0" w:rsidRDefault="00273B44" w:rsidP="00273B44">
      <w:pPr>
        <w:rPr>
          <w:noProof/>
          <w:lang w:eastAsia="ko-KR"/>
        </w:rPr>
      </w:pPr>
    </w:p>
    <w:p w14:paraId="33EBAFA3" w14:textId="77777777" w:rsidR="00273B44" w:rsidRPr="005050F0" w:rsidRDefault="00273B44" w:rsidP="00273B44">
      <w:pPr>
        <w:pStyle w:val="Heading3"/>
        <w:rPr>
          <w:noProof/>
          <w:lang w:eastAsia="ko-KR"/>
        </w:rPr>
      </w:pPr>
      <w:bookmarkStart w:id="4497" w:name="_Toc176345020"/>
      <w:r w:rsidRPr="005050F0">
        <w:rPr>
          <w:noProof/>
        </w:rPr>
        <w:t>13.2.</w:t>
      </w:r>
      <w:r w:rsidRPr="005050F0">
        <w:rPr>
          <w:noProof/>
          <w:lang w:eastAsia="ko-KR"/>
        </w:rPr>
        <w:t>87L</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bookmarkEnd w:id="4497"/>
    </w:p>
    <w:p w14:paraId="73BDDCE6" w14:textId="77777777" w:rsidR="00273B44" w:rsidRPr="005050F0" w:rsidRDefault="00273B44" w:rsidP="00273B44">
      <w:pPr>
        <w:pStyle w:val="TH"/>
        <w:rPr>
          <w:noProof/>
          <w:lang w:eastAsia="ko-KR"/>
        </w:rPr>
      </w:pPr>
      <w:r w:rsidRPr="005050F0">
        <w:rPr>
          <w:noProof/>
        </w:rPr>
        <w:t>Table 13.2.</w:t>
      </w:r>
      <w:r w:rsidRPr="005050F0">
        <w:rPr>
          <w:noProof/>
          <w:lang w:eastAsia="ko-KR"/>
        </w:rPr>
        <w:t>87L</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7"/>
        <w:gridCol w:w="2153"/>
        <w:gridCol w:w="1950"/>
        <w:gridCol w:w="2351"/>
      </w:tblGrid>
      <w:tr w:rsidR="00273B44" w:rsidRPr="005050F0" w14:paraId="34C6CFB6"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5D057D8"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w:t>
            </w:r>
          </w:p>
        </w:tc>
      </w:tr>
      <w:tr w:rsidR="00273B44" w:rsidRPr="005050F0" w14:paraId="334DC157"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A1B5594"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EE27" w14:textId="77777777" w:rsidR="00273B44" w:rsidRPr="005050F0" w:rsidRDefault="00273B44"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30A68" w14:textId="77777777" w:rsidR="00273B44" w:rsidRPr="005050F0" w:rsidRDefault="00273B44"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3397B" w14:textId="77777777" w:rsidR="00273B44" w:rsidRPr="005050F0" w:rsidRDefault="00273B44" w:rsidP="00585C04">
            <w:pPr>
              <w:pStyle w:val="TAL"/>
              <w:rPr>
                <w:noProof/>
              </w:rPr>
            </w:pPr>
            <w:r w:rsidRPr="005050F0">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10DB5" w14:textId="77777777" w:rsidR="00273B44" w:rsidRPr="005050F0" w:rsidRDefault="00273B44" w:rsidP="00585C04">
            <w:pPr>
              <w:pStyle w:val="TAL"/>
              <w:rPr>
                <w:noProof/>
              </w:rPr>
            </w:pPr>
            <w:r w:rsidRPr="005050F0">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717B37F" w14:textId="77777777" w:rsidR="00273B44" w:rsidRPr="005050F0" w:rsidRDefault="00273B44" w:rsidP="00585C04">
            <w:pPr>
              <w:pStyle w:val="TAL"/>
              <w:rPr>
                <w:noProof/>
              </w:rPr>
            </w:pPr>
          </w:p>
        </w:tc>
      </w:tr>
      <w:tr w:rsidR="00273B44" w:rsidRPr="005050F0" w14:paraId="09216BC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8FEF4E8"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63B00" w14:textId="77777777" w:rsidR="00273B44" w:rsidRPr="005050F0" w:rsidRDefault="00273B44" w:rsidP="00585C04">
            <w:pPr>
              <w:pStyle w:val="TAL"/>
              <w:rPr>
                <w:noProof/>
              </w:rPr>
            </w:pPr>
            <w:r w:rsidRPr="005050F0">
              <w:rPr>
                <w:noProof/>
              </w:rPr>
              <w:t>Optional</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25D39" w14:textId="77777777" w:rsidR="00273B44" w:rsidRPr="005050F0" w:rsidRDefault="00273B44"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F0EAD" w14:textId="77777777" w:rsidR="00273B44" w:rsidRPr="005050F0" w:rsidRDefault="00273B44" w:rsidP="00585C04">
            <w:pPr>
              <w:pStyle w:val="TAL"/>
              <w:rPr>
                <w:noProof/>
              </w:rPr>
            </w:pPr>
            <w:r w:rsidRPr="005050F0">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2DAD0" w14:textId="77777777" w:rsidR="00273B44" w:rsidRPr="005050F0" w:rsidRDefault="00273B44" w:rsidP="00585C04">
            <w:pPr>
              <w:pStyle w:val="TAL"/>
              <w:rPr>
                <w:noProof/>
              </w:rPr>
            </w:pPr>
            <w:r w:rsidRPr="005050F0">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560140D7" w14:textId="77777777" w:rsidR="00273B44" w:rsidRPr="005050F0" w:rsidRDefault="00273B44" w:rsidP="00585C04">
            <w:pPr>
              <w:pStyle w:val="TAL"/>
              <w:rPr>
                <w:noProof/>
              </w:rPr>
            </w:pPr>
          </w:p>
        </w:tc>
      </w:tr>
      <w:tr w:rsidR="00273B44" w:rsidRPr="005050F0" w14:paraId="6026FB48"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623135F7"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F0422A"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the details of the on-network MCVideo users whose selected MCVideo group is allowed to be remotely changed by the MCVideo user.</w:t>
            </w:r>
          </w:p>
        </w:tc>
      </w:tr>
    </w:tbl>
    <w:p w14:paraId="5282D192" w14:textId="77777777" w:rsidR="00273B44" w:rsidRPr="005050F0" w:rsidRDefault="00273B44" w:rsidP="00273B44">
      <w:pPr>
        <w:rPr>
          <w:noProof/>
          <w:lang w:eastAsia="ko-KR"/>
        </w:rPr>
      </w:pPr>
      <w:bookmarkStart w:id="4498" w:name="_Hlk69478228"/>
    </w:p>
    <w:p w14:paraId="7FAEB4C3" w14:textId="77777777" w:rsidR="00273B44" w:rsidRPr="005050F0" w:rsidRDefault="00273B44" w:rsidP="00273B44">
      <w:pPr>
        <w:pStyle w:val="Heading3"/>
        <w:rPr>
          <w:noProof/>
          <w:lang w:eastAsia="ko-KR"/>
        </w:rPr>
      </w:pPr>
      <w:bookmarkStart w:id="4499" w:name="_Toc176345021"/>
      <w:r w:rsidRPr="005050F0">
        <w:rPr>
          <w:noProof/>
        </w:rPr>
        <w:t>13.2.</w:t>
      </w:r>
      <w:bookmarkEnd w:id="4498"/>
      <w:r w:rsidRPr="005050F0">
        <w:rPr>
          <w:noProof/>
          <w:lang w:eastAsia="ko-KR"/>
        </w:rPr>
        <w:t>87M</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r w:rsidR="00253BF8" w:rsidRPr="005050F0">
        <w:rPr>
          <w:noProof/>
        </w:rPr>
        <w:br/>
      </w:r>
      <w:r w:rsidRPr="005050F0">
        <w:rPr>
          <w:noProof/>
        </w:rPr>
        <w:t>MCVideoID</w:t>
      </w:r>
      <w:bookmarkEnd w:id="4499"/>
    </w:p>
    <w:p w14:paraId="6C599E2A" w14:textId="77777777" w:rsidR="00273B44" w:rsidRPr="005050F0" w:rsidRDefault="00273B44" w:rsidP="00273B44">
      <w:pPr>
        <w:pStyle w:val="TH"/>
        <w:rPr>
          <w:noProof/>
          <w:lang w:eastAsia="ko-KR"/>
        </w:rPr>
      </w:pPr>
      <w:r w:rsidRPr="005050F0">
        <w:rPr>
          <w:noProof/>
        </w:rPr>
        <w:t>Table 13.2.</w:t>
      </w:r>
      <w:r w:rsidRPr="005050F0">
        <w:rPr>
          <w:noProof/>
          <w:lang w:eastAsia="ko-KR"/>
        </w:rPr>
        <w:t>87M</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9"/>
        <w:gridCol w:w="1322"/>
        <w:gridCol w:w="2151"/>
        <w:gridCol w:w="1948"/>
        <w:gridCol w:w="2337"/>
      </w:tblGrid>
      <w:tr w:rsidR="00273B44" w:rsidRPr="005050F0" w14:paraId="697CEDA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5159EE1"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Network/RemoteGroupSelection/&lt;x&gt;/Entry/MCVideoID</w:t>
            </w:r>
          </w:p>
        </w:tc>
      </w:tr>
      <w:tr w:rsidR="00273B44" w:rsidRPr="005050F0" w14:paraId="6222D610"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78B74B81"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89A83"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C56CD"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ACDB1"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1C343" w14:textId="77777777" w:rsidR="00273B44" w:rsidRPr="005050F0" w:rsidRDefault="00273B44" w:rsidP="00585C04">
            <w:pPr>
              <w:pStyle w:val="TAL"/>
              <w:rPr>
                <w:noProof/>
              </w:rPr>
            </w:pPr>
            <w:r w:rsidRPr="005050F0">
              <w:rPr>
                <w:noProof/>
              </w:rPr>
              <w:t>Min. Access Types</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1EACB184" w14:textId="77777777" w:rsidR="00273B44" w:rsidRPr="005050F0" w:rsidRDefault="00273B44" w:rsidP="00585C04">
            <w:pPr>
              <w:pStyle w:val="TAL"/>
              <w:rPr>
                <w:noProof/>
              </w:rPr>
            </w:pPr>
          </w:p>
        </w:tc>
      </w:tr>
      <w:tr w:rsidR="00273B44" w:rsidRPr="005050F0" w14:paraId="5B6A57CD"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D7B1E18"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E6958"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C1ABB"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A2F89"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E45B4" w14:textId="77777777" w:rsidR="00273B44" w:rsidRPr="005050F0" w:rsidRDefault="00273B44" w:rsidP="00585C04">
            <w:pPr>
              <w:pStyle w:val="TAL"/>
              <w:rPr>
                <w:noProof/>
              </w:rPr>
            </w:pPr>
            <w:r w:rsidRPr="005050F0">
              <w:rPr>
                <w:noProof/>
              </w:rPr>
              <w:t>Get, Replace</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5144E74D" w14:textId="77777777" w:rsidR="00273B44" w:rsidRPr="005050F0" w:rsidRDefault="00273B44" w:rsidP="00585C04">
            <w:pPr>
              <w:pStyle w:val="TAL"/>
              <w:rPr>
                <w:noProof/>
              </w:rPr>
            </w:pPr>
          </w:p>
        </w:tc>
      </w:tr>
      <w:tr w:rsidR="00273B44" w:rsidRPr="005050F0" w14:paraId="6E08DDF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9B743B8" w14:textId="77777777" w:rsidR="00273B44" w:rsidRPr="005050F0" w:rsidRDefault="00273B44"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ADA111" w14:textId="77777777" w:rsidR="00273B44" w:rsidRPr="005050F0" w:rsidRDefault="00273B44" w:rsidP="00585C04">
            <w:pPr>
              <w:rPr>
                <w:noProof/>
                <w:lang w:eastAsia="ko-KR"/>
              </w:rPr>
            </w:pPr>
            <w:r w:rsidRPr="005050F0">
              <w:rPr>
                <w:noProof/>
              </w:rPr>
              <w:t>This leaf node indicates a</w:t>
            </w:r>
            <w:r w:rsidRPr="005050F0">
              <w:rPr>
                <w:noProof/>
                <w:lang w:eastAsia="ko-KR"/>
              </w:rPr>
              <w:t xml:space="preserve"> </w:t>
            </w:r>
            <w:r w:rsidRPr="005050F0">
              <w:rPr>
                <w:noProof/>
              </w:rPr>
              <w:t>MCVideo I</w:t>
            </w:r>
            <w:r w:rsidRPr="005050F0">
              <w:rPr>
                <w:rFonts w:eastAsia="SimSun"/>
                <w:noProof/>
                <w:lang w:eastAsia="zh-CN"/>
              </w:rPr>
              <w:t>D</w:t>
            </w:r>
            <w:r w:rsidRPr="005050F0">
              <w:rPr>
                <w:noProof/>
                <w:lang w:eastAsia="ko-KR"/>
              </w:rPr>
              <w:t xml:space="preserve"> of an MCVideo user whose selected MCVideo group is allowed to be remotely changed by the MCVideo user.</w:t>
            </w:r>
          </w:p>
        </w:tc>
      </w:tr>
    </w:tbl>
    <w:p w14:paraId="65394ACA" w14:textId="77777777" w:rsidR="00273B44" w:rsidRPr="005050F0" w:rsidRDefault="00273B44" w:rsidP="00273B44">
      <w:pPr>
        <w:rPr>
          <w:noProof/>
          <w:lang w:eastAsia="ko-KR"/>
        </w:rPr>
      </w:pPr>
    </w:p>
    <w:p w14:paraId="61F7086A" w14:textId="77777777" w:rsidR="00273B44" w:rsidRPr="005050F0" w:rsidRDefault="00273B44" w:rsidP="00273B44">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D0AACF6" w14:textId="77777777" w:rsidR="00273B44" w:rsidRPr="005050F0" w:rsidRDefault="00273B44" w:rsidP="00273B44">
      <w:pPr>
        <w:pStyle w:val="Heading3"/>
        <w:rPr>
          <w:noProof/>
          <w:lang w:eastAsia="ko-KR"/>
        </w:rPr>
      </w:pPr>
      <w:bookmarkStart w:id="4500" w:name="_Toc176345022"/>
      <w:r w:rsidRPr="005050F0">
        <w:rPr>
          <w:noProof/>
        </w:rPr>
        <w:t>13.2.</w:t>
      </w:r>
      <w:r w:rsidRPr="005050F0">
        <w:rPr>
          <w:noProof/>
          <w:lang w:eastAsia="ko-KR"/>
        </w:rPr>
        <w:t>87N</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Network/RemoteGroupSelection/&lt;x&gt;/Entry/</w:t>
      </w:r>
      <w:r w:rsidR="00253BF8" w:rsidRPr="005050F0">
        <w:rPr>
          <w:noProof/>
        </w:rPr>
        <w:br/>
      </w:r>
      <w:r w:rsidRPr="005050F0">
        <w:rPr>
          <w:noProof/>
        </w:rPr>
        <w:t>DisplayName</w:t>
      </w:r>
      <w:bookmarkEnd w:id="4500"/>
    </w:p>
    <w:p w14:paraId="7D9A4D21" w14:textId="77777777" w:rsidR="00273B44" w:rsidRPr="005050F0" w:rsidRDefault="00273B44" w:rsidP="00273B44">
      <w:pPr>
        <w:pStyle w:val="TH"/>
        <w:rPr>
          <w:noProof/>
          <w:lang w:eastAsia="ko-KR"/>
        </w:rPr>
      </w:pPr>
      <w:r w:rsidRPr="005050F0">
        <w:rPr>
          <w:noProof/>
        </w:rPr>
        <w:t>Table 13.2.</w:t>
      </w:r>
      <w:r w:rsidRPr="005050F0">
        <w:rPr>
          <w:noProof/>
          <w:lang w:eastAsia="ko-KR"/>
        </w:rPr>
        <w:t>87N</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7"/>
        <w:gridCol w:w="1322"/>
        <w:gridCol w:w="2151"/>
        <w:gridCol w:w="1948"/>
        <w:gridCol w:w="2336"/>
      </w:tblGrid>
      <w:tr w:rsidR="00273B44" w:rsidRPr="005050F0" w14:paraId="146B00A9"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38DDD2E"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Network/RemoteGroupSelection/&lt;x&gt;/Entry/DisplayName</w:t>
            </w:r>
          </w:p>
        </w:tc>
      </w:tr>
      <w:tr w:rsidR="00273B44" w:rsidRPr="005050F0" w14:paraId="5E3093F0"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680509CA" w14:textId="77777777" w:rsidR="00273B44" w:rsidRPr="005050F0" w:rsidRDefault="00273B44"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585A4"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B6B2"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1CDDC"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37339" w14:textId="77777777" w:rsidR="00273B44" w:rsidRPr="005050F0" w:rsidRDefault="00273B44"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D3826AD" w14:textId="77777777" w:rsidR="00273B44" w:rsidRPr="005050F0" w:rsidRDefault="00273B44" w:rsidP="00585C04">
            <w:pPr>
              <w:pStyle w:val="TAL"/>
              <w:rPr>
                <w:noProof/>
              </w:rPr>
            </w:pPr>
          </w:p>
        </w:tc>
      </w:tr>
      <w:tr w:rsidR="00273B44" w:rsidRPr="005050F0" w14:paraId="2B31EE9D"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08A836E8" w14:textId="77777777" w:rsidR="00273B44" w:rsidRPr="005050F0" w:rsidRDefault="00273B44"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F1828" w14:textId="77777777" w:rsidR="00273B44" w:rsidRPr="005050F0" w:rsidRDefault="00273B44"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E8102"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818B2"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83EE1" w14:textId="77777777" w:rsidR="00273B44" w:rsidRPr="005050F0" w:rsidRDefault="00273B44"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8010BE4" w14:textId="77777777" w:rsidR="00273B44" w:rsidRPr="005050F0" w:rsidRDefault="00273B44" w:rsidP="00585C04">
            <w:pPr>
              <w:pStyle w:val="TAL"/>
              <w:rPr>
                <w:noProof/>
              </w:rPr>
            </w:pPr>
          </w:p>
        </w:tc>
      </w:tr>
      <w:tr w:rsidR="00273B44" w:rsidRPr="005050F0" w14:paraId="2C31DCF7"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359BCD22" w14:textId="77777777" w:rsidR="00273B44" w:rsidRPr="005050F0" w:rsidRDefault="00273B44" w:rsidP="00585C0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1971DC"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ID</w:t>
            </w:r>
            <w:r w:rsidRPr="005050F0">
              <w:rPr>
                <w:noProof/>
                <w:lang w:eastAsia="ko-KR"/>
              </w:rPr>
              <w:t xml:space="preserve"> of the MCVideo user.</w:t>
            </w:r>
          </w:p>
        </w:tc>
      </w:tr>
    </w:tbl>
    <w:p w14:paraId="0FF6B39E" w14:textId="77777777" w:rsidR="00273B44" w:rsidRPr="005050F0" w:rsidRDefault="00273B44" w:rsidP="00273B44">
      <w:pPr>
        <w:rPr>
          <w:noProof/>
          <w:lang w:eastAsia="ko-KR"/>
        </w:rPr>
      </w:pPr>
    </w:p>
    <w:p w14:paraId="06557D9B" w14:textId="77777777" w:rsidR="00467AE9" w:rsidRPr="005050F0" w:rsidRDefault="00467AE9" w:rsidP="00467AE9">
      <w:pPr>
        <w:pStyle w:val="Heading3"/>
        <w:rPr>
          <w:noProof/>
          <w:lang w:eastAsia="ko-KR"/>
        </w:rPr>
      </w:pPr>
      <w:bookmarkStart w:id="4501" w:name="_Toc176345023"/>
      <w:r w:rsidRPr="005050F0">
        <w:rPr>
          <w:noProof/>
        </w:rPr>
        <w:t>13.2.</w:t>
      </w:r>
      <w:r w:rsidRPr="005050F0">
        <w:rPr>
          <w:noProof/>
          <w:lang w:eastAsia="ko-KR"/>
        </w:rPr>
        <w:t>88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4483"/>
      <w:bookmarkEnd w:id="4484"/>
      <w:bookmarkEnd w:id="4485"/>
      <w:bookmarkEnd w:id="4486"/>
      <w:bookmarkEnd w:id="4487"/>
      <w:bookmarkEnd w:id="4501"/>
    </w:p>
    <w:p w14:paraId="18C0688C"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9121D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77700B" w14:textId="77777777" w:rsidR="00467AE9" w:rsidRPr="005050F0" w:rsidRDefault="00467AE9" w:rsidP="00231052">
            <w:pPr>
              <w:rPr>
                <w:rFonts w:ascii="Arial" w:hAnsi="Arial" w:cs="Arial"/>
                <w:noProof/>
                <w:sz w:val="18"/>
                <w:szCs w:val="18"/>
              </w:rPr>
            </w:pPr>
            <w:r w:rsidRPr="005050F0">
              <w:rPr>
                <w:noProof/>
              </w:rPr>
              <w:t>&lt;x&gt;/OffNetwork</w:t>
            </w:r>
          </w:p>
        </w:tc>
      </w:tr>
      <w:tr w:rsidR="00467AE9" w:rsidRPr="005050F0" w14:paraId="3FBBA9B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0D359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D6A3F"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1D9E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B68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498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6318CF" w14:textId="77777777" w:rsidR="00467AE9" w:rsidRPr="005050F0" w:rsidRDefault="00467AE9" w:rsidP="00231052">
            <w:pPr>
              <w:jc w:val="center"/>
              <w:rPr>
                <w:rFonts w:ascii="Arial" w:hAnsi="Arial" w:cs="Arial"/>
                <w:b/>
                <w:noProof/>
                <w:sz w:val="18"/>
                <w:szCs w:val="18"/>
              </w:rPr>
            </w:pPr>
          </w:p>
        </w:tc>
      </w:tr>
      <w:tr w:rsidR="00467AE9" w:rsidRPr="005050F0" w14:paraId="1931B8F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69EC1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3848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F0149"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11EBD"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534F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3DCEC1" w14:textId="77777777" w:rsidR="00467AE9" w:rsidRPr="005050F0" w:rsidRDefault="00467AE9" w:rsidP="00231052">
            <w:pPr>
              <w:jc w:val="center"/>
              <w:rPr>
                <w:b/>
                <w:noProof/>
              </w:rPr>
            </w:pPr>
          </w:p>
        </w:tc>
      </w:tr>
      <w:tr w:rsidR="00467AE9" w:rsidRPr="005050F0" w14:paraId="6901F99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911F6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6EF6E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0BD2011C" w14:textId="77777777" w:rsidR="001A1197" w:rsidRPr="005050F0" w:rsidRDefault="001A1197" w:rsidP="001A1197">
      <w:pPr>
        <w:rPr>
          <w:noProof/>
        </w:rPr>
      </w:pPr>
      <w:bookmarkStart w:id="4502" w:name="_Toc4578094"/>
      <w:bookmarkStart w:id="4503" w:name="_Toc27504690"/>
      <w:bookmarkStart w:id="4504" w:name="_Toc27505478"/>
      <w:bookmarkStart w:id="4505" w:name="_Toc27506262"/>
      <w:bookmarkStart w:id="4506" w:name="_Toc27507046"/>
    </w:p>
    <w:p w14:paraId="1281596E" w14:textId="77777777" w:rsidR="00467AE9" w:rsidRPr="005050F0" w:rsidRDefault="00467AE9" w:rsidP="00467AE9">
      <w:pPr>
        <w:pStyle w:val="Heading3"/>
        <w:rPr>
          <w:noProof/>
          <w:lang w:eastAsia="ko-KR"/>
        </w:rPr>
      </w:pPr>
      <w:bookmarkStart w:id="4507" w:name="_Toc176345024"/>
      <w:r w:rsidRPr="005050F0">
        <w:rPr>
          <w:noProof/>
        </w:rPr>
        <w:t>13.2.</w:t>
      </w:r>
      <w:r w:rsidRPr="005050F0">
        <w:rPr>
          <w:noProof/>
          <w:lang w:eastAsia="ko-KR"/>
        </w:rPr>
        <w:t>89</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4502"/>
      <w:bookmarkEnd w:id="4503"/>
      <w:bookmarkEnd w:id="4504"/>
      <w:bookmarkEnd w:id="4505"/>
      <w:bookmarkEnd w:id="4506"/>
      <w:bookmarkEnd w:id="4507"/>
    </w:p>
    <w:p w14:paraId="075084A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036767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FE2DF9" w14:textId="77777777" w:rsidR="00467AE9" w:rsidRPr="005050F0" w:rsidRDefault="00467AE9" w:rsidP="00231052">
            <w:pPr>
              <w:rPr>
                <w:rFonts w:ascii="Arial" w:hAnsi="Arial" w:cs="Arial"/>
                <w:noProof/>
                <w:sz w:val="18"/>
                <w:szCs w:val="18"/>
              </w:rPr>
            </w:pPr>
            <w:r w:rsidRPr="005050F0">
              <w:rPr>
                <w:noProof/>
              </w:rPr>
              <w:t>&lt;x&gt;/OffNetwork/Authorised</w:t>
            </w:r>
          </w:p>
        </w:tc>
      </w:tr>
      <w:tr w:rsidR="00467AE9" w:rsidRPr="005050F0" w14:paraId="6F74E4C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C426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C043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B996A"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937A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8A15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34041" w14:textId="77777777" w:rsidR="00467AE9" w:rsidRPr="005050F0" w:rsidRDefault="00467AE9" w:rsidP="00231052">
            <w:pPr>
              <w:jc w:val="center"/>
              <w:rPr>
                <w:rFonts w:ascii="Arial" w:hAnsi="Arial" w:cs="Arial"/>
                <w:b/>
                <w:noProof/>
                <w:sz w:val="18"/>
                <w:szCs w:val="18"/>
              </w:rPr>
            </w:pPr>
          </w:p>
        </w:tc>
      </w:tr>
      <w:tr w:rsidR="00467AE9" w:rsidRPr="005050F0" w14:paraId="1289B99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79F7C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3FB7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3D50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07FF4"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98AA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483E44" w14:textId="77777777" w:rsidR="00467AE9" w:rsidRPr="005050F0" w:rsidRDefault="00467AE9" w:rsidP="00231052">
            <w:pPr>
              <w:jc w:val="center"/>
              <w:rPr>
                <w:b/>
                <w:noProof/>
              </w:rPr>
            </w:pPr>
          </w:p>
        </w:tc>
      </w:tr>
      <w:tr w:rsidR="00467AE9" w:rsidRPr="005050F0" w14:paraId="4FFCBF5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A22F5F"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0034F8"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2E449398" w14:textId="77777777" w:rsidR="001A1197" w:rsidRPr="005050F0" w:rsidRDefault="001A1197" w:rsidP="001A1197">
      <w:pPr>
        <w:rPr>
          <w:noProof/>
        </w:rPr>
      </w:pPr>
    </w:p>
    <w:p w14:paraId="17DEE9CA"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for off-network operation.</w:t>
      </w:r>
    </w:p>
    <w:p w14:paraId="5DBBAD5E"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for off-network operation.</w:t>
      </w:r>
    </w:p>
    <w:p w14:paraId="03F6D7D4" w14:textId="77777777" w:rsidR="00467AE9" w:rsidRPr="005050F0" w:rsidRDefault="00467AE9" w:rsidP="00467AE9">
      <w:pPr>
        <w:pStyle w:val="Heading3"/>
        <w:rPr>
          <w:noProof/>
          <w:lang w:eastAsia="ko-KR"/>
        </w:rPr>
      </w:pPr>
      <w:bookmarkStart w:id="4508" w:name="_Toc4578095"/>
      <w:bookmarkStart w:id="4509" w:name="_Toc27504691"/>
      <w:bookmarkStart w:id="4510" w:name="_Toc27505479"/>
      <w:bookmarkStart w:id="4511" w:name="_Toc27506263"/>
      <w:bookmarkStart w:id="4512" w:name="_Toc27507047"/>
      <w:bookmarkStart w:id="4513" w:name="_Toc176345025"/>
      <w:r w:rsidRPr="005050F0">
        <w:rPr>
          <w:noProof/>
        </w:rPr>
        <w:t>13.2.</w:t>
      </w:r>
      <w:r w:rsidRPr="005050F0">
        <w:rPr>
          <w:noProof/>
          <w:lang w:eastAsia="ko-KR"/>
        </w:rPr>
        <w:t>90</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bookmarkEnd w:id="4508"/>
      <w:bookmarkEnd w:id="4509"/>
      <w:bookmarkEnd w:id="4510"/>
      <w:bookmarkEnd w:id="4511"/>
      <w:bookmarkEnd w:id="4512"/>
      <w:bookmarkEnd w:id="4513"/>
    </w:p>
    <w:p w14:paraId="2FC289F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891D8B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340ADE"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p>
        </w:tc>
      </w:tr>
      <w:tr w:rsidR="00467AE9" w:rsidRPr="005050F0" w14:paraId="4092B8D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2C35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B92B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7D78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47BE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35F8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93D658" w14:textId="77777777" w:rsidR="00467AE9" w:rsidRPr="005050F0" w:rsidRDefault="00467AE9" w:rsidP="00231052">
            <w:pPr>
              <w:jc w:val="center"/>
              <w:rPr>
                <w:rFonts w:ascii="Arial" w:hAnsi="Arial" w:cs="Arial"/>
                <w:b/>
                <w:noProof/>
                <w:sz w:val="18"/>
                <w:szCs w:val="18"/>
              </w:rPr>
            </w:pPr>
          </w:p>
        </w:tc>
      </w:tr>
      <w:tr w:rsidR="00467AE9" w:rsidRPr="005050F0" w14:paraId="04A2700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9473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C36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A405F"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45814"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3A96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D64F06" w14:textId="77777777" w:rsidR="00467AE9" w:rsidRPr="005050F0" w:rsidRDefault="00467AE9" w:rsidP="00231052">
            <w:pPr>
              <w:jc w:val="center"/>
              <w:rPr>
                <w:b/>
                <w:noProof/>
              </w:rPr>
            </w:pPr>
          </w:p>
        </w:tc>
      </w:tr>
      <w:tr w:rsidR="00467AE9" w:rsidRPr="005050F0" w14:paraId="5C67DA9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B05DA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06012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list of off-network MCVideo groups that the MCVideo user is allowed to use.</w:t>
            </w:r>
          </w:p>
        </w:tc>
      </w:tr>
    </w:tbl>
    <w:p w14:paraId="17399206" w14:textId="77777777" w:rsidR="001A1197" w:rsidRPr="005050F0" w:rsidRDefault="001A1197" w:rsidP="001A1197">
      <w:pPr>
        <w:rPr>
          <w:noProof/>
        </w:rPr>
      </w:pPr>
      <w:bookmarkStart w:id="4514" w:name="_Toc4578096"/>
      <w:bookmarkStart w:id="4515" w:name="_Toc27504692"/>
      <w:bookmarkStart w:id="4516" w:name="_Toc27505480"/>
      <w:bookmarkStart w:id="4517" w:name="_Toc27506264"/>
      <w:bookmarkStart w:id="4518" w:name="_Toc27507048"/>
    </w:p>
    <w:p w14:paraId="16A3A861" w14:textId="77777777" w:rsidR="00467AE9" w:rsidRPr="005050F0" w:rsidRDefault="00467AE9" w:rsidP="00467AE9">
      <w:pPr>
        <w:pStyle w:val="Heading3"/>
        <w:rPr>
          <w:noProof/>
          <w:lang w:eastAsia="ko-KR"/>
        </w:rPr>
      </w:pPr>
      <w:bookmarkStart w:id="4519" w:name="_Toc176345026"/>
      <w:r w:rsidRPr="005050F0">
        <w:rPr>
          <w:noProof/>
        </w:rPr>
        <w:t>13.2.</w:t>
      </w:r>
      <w:r w:rsidRPr="005050F0">
        <w:rPr>
          <w:noProof/>
          <w:lang w:eastAsia="ko-KR"/>
        </w:rPr>
        <w:t>91</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w:t>
      </w:r>
      <w:bookmarkEnd w:id="4514"/>
      <w:bookmarkEnd w:id="4515"/>
      <w:bookmarkEnd w:id="4516"/>
      <w:bookmarkEnd w:id="4517"/>
      <w:bookmarkEnd w:id="4518"/>
      <w:bookmarkEnd w:id="4519"/>
    </w:p>
    <w:p w14:paraId="1F7F4D8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27A6AA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CF22E4"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w:t>
            </w:r>
          </w:p>
        </w:tc>
      </w:tr>
      <w:tr w:rsidR="00467AE9" w:rsidRPr="005050F0" w14:paraId="5E946A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5A832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2E8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0374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5508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FD5B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E692A4" w14:textId="77777777" w:rsidR="00467AE9" w:rsidRPr="005050F0" w:rsidRDefault="00467AE9" w:rsidP="00231052">
            <w:pPr>
              <w:jc w:val="center"/>
              <w:rPr>
                <w:rFonts w:ascii="Arial" w:hAnsi="Arial" w:cs="Arial"/>
                <w:b/>
                <w:noProof/>
                <w:sz w:val="18"/>
                <w:szCs w:val="18"/>
              </w:rPr>
            </w:pPr>
          </w:p>
        </w:tc>
      </w:tr>
      <w:tr w:rsidR="00467AE9" w:rsidRPr="005050F0" w14:paraId="3151F33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C2C4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8222"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0514"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4A8FB"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816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8D6B7" w14:textId="77777777" w:rsidR="00467AE9" w:rsidRPr="005050F0" w:rsidRDefault="00467AE9" w:rsidP="00231052">
            <w:pPr>
              <w:jc w:val="center"/>
              <w:rPr>
                <w:b/>
                <w:noProof/>
              </w:rPr>
            </w:pPr>
          </w:p>
        </w:tc>
      </w:tr>
      <w:tr w:rsidR="00467AE9" w:rsidRPr="005050F0" w14:paraId="57C5F2F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ED2CF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E22C30"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list of off-network MCVideo groups that the MCVideo user is allowed to use.</w:t>
            </w:r>
          </w:p>
        </w:tc>
      </w:tr>
    </w:tbl>
    <w:p w14:paraId="60070383" w14:textId="77777777" w:rsidR="001A1197" w:rsidRPr="005050F0" w:rsidRDefault="001A1197" w:rsidP="001A1197">
      <w:pPr>
        <w:rPr>
          <w:noProof/>
        </w:rPr>
      </w:pPr>
      <w:bookmarkStart w:id="4520" w:name="_Toc4578097"/>
      <w:bookmarkStart w:id="4521" w:name="_Toc27504693"/>
      <w:bookmarkStart w:id="4522" w:name="_Toc27505481"/>
      <w:bookmarkStart w:id="4523" w:name="_Toc27506265"/>
      <w:bookmarkStart w:id="4524" w:name="_Toc27507049"/>
    </w:p>
    <w:p w14:paraId="081E9641" w14:textId="77777777" w:rsidR="00467AE9" w:rsidRPr="005050F0" w:rsidRDefault="00467AE9" w:rsidP="00467AE9">
      <w:pPr>
        <w:pStyle w:val="Heading3"/>
        <w:rPr>
          <w:noProof/>
          <w:lang w:eastAsia="ko-KR"/>
        </w:rPr>
      </w:pPr>
      <w:bookmarkStart w:id="4525" w:name="_Toc176345027"/>
      <w:r w:rsidRPr="005050F0">
        <w:rPr>
          <w:noProof/>
          <w:lang w:eastAsia="ko-KR"/>
        </w:rPr>
        <w:t>13.</w:t>
      </w:r>
      <w:r w:rsidRPr="005050F0">
        <w:rPr>
          <w:noProof/>
        </w:rPr>
        <w:t>2.92</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bookmarkEnd w:id="4520"/>
      <w:bookmarkEnd w:id="4521"/>
      <w:bookmarkEnd w:id="4522"/>
      <w:bookmarkEnd w:id="4523"/>
      <w:bookmarkEnd w:id="4524"/>
      <w:bookmarkEnd w:id="4525"/>
    </w:p>
    <w:p w14:paraId="1876F10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20A021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09D3AB"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w:t>
            </w:r>
          </w:p>
        </w:tc>
      </w:tr>
      <w:tr w:rsidR="00467AE9" w:rsidRPr="005050F0" w14:paraId="18B67F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FF045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A11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0FCDE"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1958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1734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00E0A3" w14:textId="77777777" w:rsidR="00467AE9" w:rsidRPr="005050F0" w:rsidRDefault="00467AE9" w:rsidP="00231052">
            <w:pPr>
              <w:jc w:val="center"/>
              <w:rPr>
                <w:rFonts w:ascii="Arial" w:hAnsi="Arial" w:cs="Arial"/>
                <w:b/>
                <w:noProof/>
                <w:sz w:val="18"/>
                <w:szCs w:val="18"/>
              </w:rPr>
            </w:pPr>
          </w:p>
        </w:tc>
      </w:tr>
      <w:tr w:rsidR="00467AE9" w:rsidRPr="005050F0" w14:paraId="51F5856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D3A6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768ED"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1133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A9A31"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A1DA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A02699" w14:textId="77777777" w:rsidR="00467AE9" w:rsidRPr="005050F0" w:rsidRDefault="00467AE9" w:rsidP="00231052">
            <w:pPr>
              <w:jc w:val="center"/>
              <w:rPr>
                <w:b/>
                <w:noProof/>
              </w:rPr>
            </w:pPr>
          </w:p>
        </w:tc>
      </w:tr>
      <w:tr w:rsidR="00467AE9" w:rsidRPr="005050F0" w14:paraId="42EE7B5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0AFD9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F1611"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off-network MCVideo groups that the MCVideo user is allowed to use.</w:t>
            </w:r>
          </w:p>
        </w:tc>
      </w:tr>
    </w:tbl>
    <w:p w14:paraId="51FDB6E7" w14:textId="77777777" w:rsidR="001A1197" w:rsidRPr="005050F0" w:rsidRDefault="001A1197" w:rsidP="001A1197">
      <w:pPr>
        <w:rPr>
          <w:noProof/>
        </w:rPr>
      </w:pPr>
      <w:bookmarkStart w:id="4526" w:name="_Toc4578098"/>
      <w:bookmarkStart w:id="4527" w:name="_Toc27504694"/>
      <w:bookmarkStart w:id="4528" w:name="_Toc27505482"/>
      <w:bookmarkStart w:id="4529" w:name="_Toc27506266"/>
      <w:bookmarkStart w:id="4530" w:name="_Toc27507050"/>
    </w:p>
    <w:p w14:paraId="0D5EAC04" w14:textId="77777777" w:rsidR="00467AE9" w:rsidRPr="005050F0" w:rsidRDefault="00467AE9" w:rsidP="00467AE9">
      <w:pPr>
        <w:pStyle w:val="Heading3"/>
        <w:rPr>
          <w:noProof/>
          <w:lang w:eastAsia="ko-KR"/>
        </w:rPr>
      </w:pPr>
      <w:bookmarkStart w:id="4531" w:name="_Toc176345028"/>
      <w:r w:rsidRPr="005050F0">
        <w:rPr>
          <w:noProof/>
        </w:rPr>
        <w:t>13.2.</w:t>
      </w:r>
      <w:r w:rsidRPr="005050F0">
        <w:rPr>
          <w:noProof/>
          <w:lang w:eastAsia="ko-KR"/>
        </w:rPr>
        <w:t>93</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Pr="005050F0">
        <w:rPr>
          <w:noProof/>
        </w:rPr>
        <w:t>MCVideoGroupID</w:t>
      </w:r>
      <w:bookmarkEnd w:id="4526"/>
      <w:bookmarkEnd w:id="4527"/>
      <w:bookmarkEnd w:id="4528"/>
      <w:bookmarkEnd w:id="4529"/>
      <w:bookmarkEnd w:id="4530"/>
      <w:bookmarkEnd w:id="4531"/>
    </w:p>
    <w:p w14:paraId="03F9BEB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874C49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1735B9"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/&lt;x&gt;/Entry/MCVideoGroupID</w:t>
            </w:r>
          </w:p>
        </w:tc>
      </w:tr>
      <w:tr w:rsidR="00467AE9" w:rsidRPr="005050F0" w14:paraId="3458204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77CA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6B0D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361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8F27C"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B3D6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0EDD99" w14:textId="77777777" w:rsidR="00467AE9" w:rsidRPr="005050F0" w:rsidRDefault="00467AE9" w:rsidP="00231052">
            <w:pPr>
              <w:jc w:val="center"/>
              <w:rPr>
                <w:rFonts w:ascii="Arial" w:hAnsi="Arial" w:cs="Arial"/>
                <w:b/>
                <w:noProof/>
                <w:sz w:val="18"/>
                <w:szCs w:val="18"/>
              </w:rPr>
            </w:pPr>
          </w:p>
        </w:tc>
      </w:tr>
      <w:tr w:rsidR="00467AE9" w:rsidRPr="005050F0" w14:paraId="784ACE1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DC359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FBE5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6C29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3D54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AB88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75C672" w14:textId="77777777" w:rsidR="00467AE9" w:rsidRPr="005050F0" w:rsidRDefault="00467AE9" w:rsidP="00231052">
            <w:pPr>
              <w:jc w:val="center"/>
              <w:rPr>
                <w:b/>
                <w:noProof/>
              </w:rPr>
            </w:pPr>
          </w:p>
        </w:tc>
      </w:tr>
      <w:tr w:rsidR="00467AE9" w:rsidRPr="005050F0" w14:paraId="7ADA0CE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D2326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E4B3F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MCVideo group </w:t>
            </w:r>
            <w:r w:rsidRPr="005050F0">
              <w:rPr>
                <w:rFonts w:eastAsia="SimSun"/>
                <w:noProof/>
                <w:lang w:eastAsia="zh-CN"/>
              </w:rPr>
              <w:t>ID</w:t>
            </w:r>
            <w:r w:rsidRPr="005050F0">
              <w:rPr>
                <w:noProof/>
                <w:lang w:eastAsia="ko-KR"/>
              </w:rPr>
              <w:t xml:space="preserve"> for the off-network MCVideo group that the MCVideo user is allowed to use.</w:t>
            </w:r>
          </w:p>
        </w:tc>
      </w:tr>
    </w:tbl>
    <w:p w14:paraId="1A2E273B" w14:textId="77777777" w:rsidR="001A1197" w:rsidRPr="005050F0" w:rsidRDefault="001A1197" w:rsidP="001A1197">
      <w:pPr>
        <w:rPr>
          <w:noProof/>
        </w:rPr>
      </w:pPr>
    </w:p>
    <w:p w14:paraId="77A3BB27"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F4FB443" w14:textId="77777777" w:rsidR="00467AE9" w:rsidRPr="005050F0" w:rsidRDefault="00467AE9" w:rsidP="00467AE9">
      <w:pPr>
        <w:pStyle w:val="Heading3"/>
        <w:rPr>
          <w:noProof/>
          <w:lang w:eastAsia="ko-KR"/>
        </w:rPr>
      </w:pPr>
      <w:bookmarkStart w:id="4532" w:name="_Toc4578099"/>
      <w:bookmarkStart w:id="4533" w:name="_Toc27504695"/>
      <w:bookmarkStart w:id="4534" w:name="_Toc27505483"/>
      <w:bookmarkStart w:id="4535" w:name="_Toc27506267"/>
      <w:bookmarkStart w:id="4536" w:name="_Toc27507051"/>
      <w:bookmarkStart w:id="4537" w:name="_Toc176345029"/>
      <w:r w:rsidRPr="005050F0">
        <w:rPr>
          <w:noProof/>
        </w:rPr>
        <w:t>13.2.</w:t>
      </w:r>
      <w:r w:rsidRPr="005050F0">
        <w:rPr>
          <w:noProof/>
          <w:lang w:eastAsia="ko-KR"/>
        </w:rPr>
        <w:t>94</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r w:rsidRPr="005050F0">
        <w:rPr>
          <w:noProof/>
        </w:rPr>
        <w:t>/&lt;x&gt;/Entry/DisplayName</w:t>
      </w:r>
      <w:bookmarkEnd w:id="4532"/>
      <w:bookmarkEnd w:id="4533"/>
      <w:bookmarkEnd w:id="4534"/>
      <w:bookmarkEnd w:id="4535"/>
      <w:bookmarkEnd w:id="4536"/>
      <w:bookmarkEnd w:id="4537"/>
    </w:p>
    <w:p w14:paraId="0FC35A2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4C774C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66BF58"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/&lt;x&gt;/Entry/DisplayName</w:t>
            </w:r>
          </w:p>
        </w:tc>
      </w:tr>
      <w:tr w:rsidR="00467AE9" w:rsidRPr="005050F0" w14:paraId="4F0E204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D6C52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6A6D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A493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79A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3D2C4"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2978DB" w14:textId="77777777" w:rsidR="00467AE9" w:rsidRPr="005050F0" w:rsidRDefault="00467AE9" w:rsidP="00231052">
            <w:pPr>
              <w:jc w:val="center"/>
              <w:rPr>
                <w:rFonts w:ascii="Arial" w:hAnsi="Arial" w:cs="Arial"/>
                <w:b/>
                <w:noProof/>
                <w:sz w:val="18"/>
                <w:szCs w:val="18"/>
              </w:rPr>
            </w:pPr>
          </w:p>
        </w:tc>
      </w:tr>
      <w:tr w:rsidR="00467AE9" w:rsidRPr="005050F0" w14:paraId="423341B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F84E6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C73D"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F4D7F"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CCEE9"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AAF5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F474D7" w14:textId="77777777" w:rsidR="00467AE9" w:rsidRPr="005050F0" w:rsidRDefault="00467AE9" w:rsidP="00231052">
            <w:pPr>
              <w:jc w:val="center"/>
              <w:rPr>
                <w:b/>
                <w:noProof/>
              </w:rPr>
            </w:pPr>
          </w:p>
        </w:tc>
      </w:tr>
      <w:tr w:rsidR="00467AE9" w:rsidRPr="005050F0" w14:paraId="7795892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6CA24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9A82B7"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3EBBCC33" w14:textId="77777777" w:rsidR="001A1197" w:rsidRPr="005050F0" w:rsidRDefault="001A1197" w:rsidP="001A1197">
      <w:pPr>
        <w:rPr>
          <w:noProof/>
        </w:rPr>
      </w:pPr>
      <w:bookmarkStart w:id="4538" w:name="_Toc4578100"/>
      <w:bookmarkStart w:id="4539" w:name="_Toc27504696"/>
      <w:bookmarkStart w:id="4540" w:name="_Toc27505484"/>
      <w:bookmarkStart w:id="4541" w:name="_Toc27506268"/>
      <w:bookmarkStart w:id="4542" w:name="_Toc27507052"/>
    </w:p>
    <w:p w14:paraId="4595A65B" w14:textId="77777777" w:rsidR="00467AE9" w:rsidRPr="005050F0" w:rsidRDefault="00467AE9" w:rsidP="00467AE9">
      <w:pPr>
        <w:pStyle w:val="Heading3"/>
        <w:rPr>
          <w:noProof/>
        </w:rPr>
      </w:pPr>
      <w:bookmarkStart w:id="4543" w:name="_Toc176345030"/>
      <w:r w:rsidRPr="005050F0">
        <w:rPr>
          <w:noProof/>
        </w:rPr>
        <w:t>13.2.</w:t>
      </w:r>
      <w:r w:rsidRPr="005050F0">
        <w:rPr>
          <w:noProof/>
          <w:lang w:eastAsia="ko-KR"/>
        </w:rPr>
        <w:t>95</w:t>
      </w:r>
      <w:r w:rsidRPr="005050F0">
        <w:rPr>
          <w:noProof/>
          <w:lang w:eastAsia="ko-KR"/>
        </w:rPr>
        <w:tab/>
      </w:r>
      <w:r w:rsidR="00AB7900" w:rsidRPr="00BE2E84">
        <w:t>Void</w:t>
      </w:r>
      <w:bookmarkEnd w:id="4538"/>
      <w:bookmarkEnd w:id="4539"/>
      <w:bookmarkEnd w:id="4540"/>
      <w:bookmarkEnd w:id="4541"/>
      <w:bookmarkEnd w:id="4542"/>
      <w:bookmarkEnd w:id="4543"/>
    </w:p>
    <w:p w14:paraId="191BC521" w14:textId="77777777" w:rsidR="00467AE9" w:rsidRPr="005050F0" w:rsidRDefault="00467AE9" w:rsidP="00467AE9">
      <w:pPr>
        <w:pStyle w:val="Heading3"/>
        <w:rPr>
          <w:noProof/>
        </w:rPr>
      </w:pPr>
      <w:bookmarkStart w:id="4544" w:name="_Toc4578101"/>
      <w:bookmarkStart w:id="4545" w:name="_Toc27504697"/>
      <w:bookmarkStart w:id="4546" w:name="_Toc27505485"/>
      <w:bookmarkStart w:id="4547" w:name="_Toc27506269"/>
      <w:bookmarkStart w:id="4548" w:name="_Toc27507053"/>
      <w:bookmarkStart w:id="4549" w:name="_Toc176345031"/>
      <w:r w:rsidRPr="005050F0">
        <w:rPr>
          <w:noProof/>
        </w:rPr>
        <w:t>13.2.96</w:t>
      </w:r>
      <w:r w:rsidRPr="005050F0">
        <w:rPr>
          <w:noProof/>
        </w:rPr>
        <w:tab/>
      </w:r>
      <w:r w:rsidR="00AB7900" w:rsidRPr="00BE2E84">
        <w:t>Void</w:t>
      </w:r>
      <w:bookmarkEnd w:id="4544"/>
      <w:bookmarkEnd w:id="4545"/>
      <w:bookmarkEnd w:id="4546"/>
      <w:bookmarkEnd w:id="4547"/>
      <w:bookmarkEnd w:id="4548"/>
      <w:bookmarkEnd w:id="4549"/>
    </w:p>
    <w:p w14:paraId="5966552F" w14:textId="77777777" w:rsidR="00467AE9" w:rsidRPr="005050F0" w:rsidRDefault="00467AE9" w:rsidP="00467AE9">
      <w:pPr>
        <w:pStyle w:val="Heading3"/>
        <w:rPr>
          <w:noProof/>
        </w:rPr>
      </w:pPr>
      <w:bookmarkStart w:id="4550" w:name="_Toc4578102"/>
      <w:bookmarkStart w:id="4551" w:name="_Toc27504698"/>
      <w:bookmarkStart w:id="4552" w:name="_Toc27505486"/>
      <w:bookmarkStart w:id="4553" w:name="_Toc27506270"/>
      <w:bookmarkStart w:id="4554" w:name="_Toc27507054"/>
      <w:bookmarkStart w:id="4555" w:name="_Toc176345032"/>
      <w:r w:rsidRPr="005050F0">
        <w:rPr>
          <w:noProof/>
        </w:rPr>
        <w:t>13.2.</w:t>
      </w:r>
      <w:r w:rsidRPr="005050F0">
        <w:rPr>
          <w:noProof/>
          <w:lang w:eastAsia="ko-KR"/>
        </w:rPr>
        <w:t>97</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/&lt;x&gt;/Entry/GMSServI</w:t>
      </w:r>
      <w:r w:rsidR="00FA408E">
        <w:rPr>
          <w:noProof/>
        </w:rPr>
        <w:t>D</w:t>
      </w:r>
      <w:bookmarkEnd w:id="4550"/>
      <w:bookmarkEnd w:id="4551"/>
      <w:bookmarkEnd w:id="4552"/>
      <w:bookmarkEnd w:id="4553"/>
      <w:bookmarkEnd w:id="4554"/>
      <w:bookmarkEnd w:id="4555"/>
    </w:p>
    <w:p w14:paraId="45DECFE1"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97.1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006B70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D9C27C"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/&lt;x&gt;/Entry/GMSServI</w:t>
            </w:r>
            <w:r w:rsidR="00FA408E">
              <w:rPr>
                <w:noProof/>
              </w:rPr>
              <w:t>D</w:t>
            </w:r>
          </w:p>
        </w:tc>
      </w:tr>
      <w:tr w:rsidR="00467AE9" w:rsidRPr="005050F0" w14:paraId="3D27232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9942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4ECD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DC93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C50A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E7660"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C00FB4" w14:textId="77777777" w:rsidR="00467AE9" w:rsidRPr="005050F0" w:rsidRDefault="00467AE9" w:rsidP="00231052">
            <w:pPr>
              <w:jc w:val="center"/>
              <w:rPr>
                <w:rFonts w:ascii="Arial" w:hAnsi="Arial" w:cs="Arial"/>
                <w:b/>
                <w:noProof/>
                <w:sz w:val="18"/>
                <w:szCs w:val="18"/>
              </w:rPr>
            </w:pPr>
          </w:p>
        </w:tc>
      </w:tr>
      <w:tr w:rsidR="00467AE9" w:rsidRPr="005050F0" w14:paraId="54AD053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7CD3A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FAB5E"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E13D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CA92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2FD6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708BBA" w14:textId="77777777" w:rsidR="00467AE9" w:rsidRPr="005050F0" w:rsidRDefault="00467AE9" w:rsidP="00231052">
            <w:pPr>
              <w:jc w:val="center"/>
              <w:rPr>
                <w:b/>
                <w:noProof/>
              </w:rPr>
            </w:pPr>
          </w:p>
        </w:tc>
      </w:tr>
      <w:tr w:rsidR="00467AE9" w:rsidRPr="005050F0" w14:paraId="6F92632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E9E2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5D8F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group management server hosting the MCVideo Group ID.</w:t>
            </w:r>
          </w:p>
        </w:tc>
      </w:tr>
    </w:tbl>
    <w:p w14:paraId="5DF30265" w14:textId="77777777" w:rsidR="00463CB0" w:rsidRPr="005050F0" w:rsidRDefault="00463CB0" w:rsidP="00463CB0">
      <w:pPr>
        <w:rPr>
          <w:noProof/>
          <w:lang w:eastAsia="ko-KR"/>
        </w:rPr>
      </w:pPr>
      <w:bookmarkStart w:id="4556" w:name="_Toc4578103"/>
      <w:bookmarkStart w:id="4557" w:name="_Toc27504699"/>
      <w:bookmarkStart w:id="4558" w:name="_Toc27505487"/>
      <w:bookmarkStart w:id="4559" w:name="_Toc27506271"/>
      <w:bookmarkStart w:id="4560" w:name="_Toc27507055"/>
    </w:p>
    <w:p w14:paraId="4EAFC91D" w14:textId="77777777" w:rsidR="00467AE9" w:rsidRPr="005050F0" w:rsidRDefault="00467AE9" w:rsidP="00467AE9">
      <w:pPr>
        <w:pStyle w:val="Heading3"/>
        <w:rPr>
          <w:noProof/>
        </w:rPr>
      </w:pPr>
      <w:bookmarkStart w:id="4561" w:name="_Toc176345033"/>
      <w:r w:rsidRPr="005050F0">
        <w:rPr>
          <w:noProof/>
        </w:rPr>
        <w:t>13.2.</w:t>
      </w:r>
      <w:r w:rsidRPr="005050F0">
        <w:rPr>
          <w:noProof/>
          <w:lang w:eastAsia="ko-KR"/>
        </w:rPr>
        <w:t>98</w:t>
      </w:r>
      <w:r w:rsidRPr="005050F0">
        <w:rPr>
          <w:noProof/>
        </w:rPr>
        <w:tab/>
      </w:r>
      <w:r w:rsidR="00AB7900" w:rsidRPr="00BE2E84">
        <w:t>Void</w:t>
      </w:r>
      <w:bookmarkEnd w:id="4556"/>
      <w:bookmarkEnd w:id="4557"/>
      <w:bookmarkEnd w:id="4558"/>
      <w:bookmarkEnd w:id="4559"/>
      <w:bookmarkEnd w:id="4560"/>
      <w:bookmarkEnd w:id="4561"/>
    </w:p>
    <w:p w14:paraId="48C33101" w14:textId="77777777" w:rsidR="00467AE9" w:rsidRPr="005050F0" w:rsidRDefault="00467AE9" w:rsidP="00467AE9">
      <w:pPr>
        <w:pStyle w:val="Heading3"/>
        <w:rPr>
          <w:noProof/>
        </w:rPr>
      </w:pPr>
      <w:bookmarkStart w:id="4562" w:name="_Toc4578104"/>
      <w:bookmarkStart w:id="4563" w:name="_Toc27504700"/>
      <w:bookmarkStart w:id="4564" w:name="_Toc27505488"/>
      <w:bookmarkStart w:id="4565" w:name="_Toc27506272"/>
      <w:bookmarkStart w:id="4566" w:name="_Toc27507056"/>
      <w:bookmarkStart w:id="4567" w:name="_Toc176345034"/>
      <w:r w:rsidRPr="005050F0">
        <w:rPr>
          <w:noProof/>
        </w:rPr>
        <w:t>13.2.</w:t>
      </w:r>
      <w:r w:rsidRPr="005050F0">
        <w:rPr>
          <w:noProof/>
          <w:lang w:eastAsia="ko-KR"/>
        </w:rPr>
        <w:t>99</w:t>
      </w:r>
      <w:r w:rsidRPr="005050F0">
        <w:rPr>
          <w:noProof/>
        </w:rPr>
        <w:tab/>
      </w:r>
      <w:r w:rsidR="00AB7900" w:rsidRPr="00BE2E84">
        <w:t>Void</w:t>
      </w:r>
      <w:bookmarkEnd w:id="4562"/>
      <w:bookmarkEnd w:id="4563"/>
      <w:bookmarkEnd w:id="4564"/>
      <w:bookmarkEnd w:id="4565"/>
      <w:bookmarkEnd w:id="4566"/>
      <w:bookmarkEnd w:id="4567"/>
    </w:p>
    <w:p w14:paraId="033BDA8B" w14:textId="77777777" w:rsidR="00467AE9" w:rsidRPr="005050F0" w:rsidRDefault="00467AE9" w:rsidP="00467AE9">
      <w:pPr>
        <w:pStyle w:val="Heading3"/>
        <w:rPr>
          <w:noProof/>
        </w:rPr>
      </w:pPr>
      <w:bookmarkStart w:id="4568" w:name="_Toc4578105"/>
      <w:bookmarkStart w:id="4569" w:name="_Toc27504701"/>
      <w:bookmarkStart w:id="4570" w:name="_Toc27505489"/>
      <w:bookmarkStart w:id="4571" w:name="_Toc27506273"/>
      <w:bookmarkStart w:id="4572" w:name="_Toc27507057"/>
      <w:bookmarkStart w:id="4573" w:name="_Toc176345035"/>
      <w:r w:rsidRPr="005050F0">
        <w:rPr>
          <w:noProof/>
        </w:rPr>
        <w:t>13.2.</w:t>
      </w:r>
      <w:r w:rsidRPr="005050F0">
        <w:rPr>
          <w:noProof/>
          <w:lang w:eastAsia="ko-KR"/>
        </w:rPr>
        <w:t>100</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Pr="005050F0">
        <w:rPr>
          <w:noProof/>
        </w:rPr>
        <w:t>IdMSTokenEndPoint</w:t>
      </w:r>
      <w:bookmarkEnd w:id="4568"/>
      <w:bookmarkEnd w:id="4569"/>
      <w:bookmarkEnd w:id="4570"/>
      <w:bookmarkEnd w:id="4571"/>
      <w:bookmarkEnd w:id="4572"/>
      <w:bookmarkEnd w:id="4573"/>
    </w:p>
    <w:p w14:paraId="2A3BBE8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100.1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B94B8B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09AF3E"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/&lt;x&gt;/Entry/IdMSTokenEndPoint</w:t>
            </w:r>
          </w:p>
        </w:tc>
      </w:tr>
      <w:tr w:rsidR="00467AE9" w:rsidRPr="005050F0" w14:paraId="3C5313A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7EFA2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E9FE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A1C1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3914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B66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B031C" w14:textId="77777777" w:rsidR="00467AE9" w:rsidRPr="005050F0" w:rsidRDefault="00467AE9" w:rsidP="00231052">
            <w:pPr>
              <w:jc w:val="center"/>
              <w:rPr>
                <w:rFonts w:ascii="Arial" w:hAnsi="Arial" w:cs="Arial"/>
                <w:b/>
                <w:noProof/>
                <w:sz w:val="18"/>
                <w:szCs w:val="18"/>
              </w:rPr>
            </w:pPr>
          </w:p>
        </w:tc>
      </w:tr>
      <w:tr w:rsidR="00467AE9" w:rsidRPr="005050F0" w14:paraId="58CED09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5B64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E75A4"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40917"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DA294"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2DED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9B6DC5" w14:textId="77777777" w:rsidR="00467AE9" w:rsidRPr="005050F0" w:rsidRDefault="00467AE9" w:rsidP="00231052">
            <w:pPr>
              <w:jc w:val="center"/>
              <w:rPr>
                <w:b/>
                <w:noProof/>
              </w:rPr>
            </w:pPr>
          </w:p>
        </w:tc>
      </w:tr>
      <w:tr w:rsidR="00467AE9" w:rsidRPr="005050F0" w14:paraId="0AB6F9F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26242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44BA96"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identity management server hosting the MCVideo Group ID.</w:t>
            </w:r>
          </w:p>
        </w:tc>
      </w:tr>
    </w:tbl>
    <w:p w14:paraId="28A03ABE" w14:textId="77777777" w:rsidR="00A971D1" w:rsidRPr="005050F0" w:rsidRDefault="00A971D1" w:rsidP="00A971D1">
      <w:pPr>
        <w:rPr>
          <w:noProof/>
          <w:lang w:eastAsia="ko-KR"/>
        </w:rPr>
      </w:pPr>
      <w:bookmarkStart w:id="4574" w:name="_Toc4578106"/>
      <w:bookmarkStart w:id="4575" w:name="_Toc27504702"/>
      <w:bookmarkStart w:id="4576" w:name="_Toc27505490"/>
      <w:bookmarkStart w:id="4577" w:name="_Toc27506274"/>
      <w:bookmarkStart w:id="4578" w:name="_Toc27507058"/>
    </w:p>
    <w:p w14:paraId="25FA65D7" w14:textId="77777777" w:rsidR="00264A54" w:rsidRPr="005050F0" w:rsidRDefault="00264A54" w:rsidP="00264A54">
      <w:pPr>
        <w:pStyle w:val="Heading3"/>
        <w:rPr>
          <w:noProof/>
          <w:lang w:eastAsia="ko-KR"/>
        </w:rPr>
      </w:pPr>
      <w:bookmarkStart w:id="4579" w:name="_Toc176345036"/>
      <w:r w:rsidRPr="005050F0">
        <w:rPr>
          <w:noProof/>
        </w:rPr>
        <w:t>13.2.100A</w:t>
      </w:r>
      <w:r w:rsidRPr="005050F0">
        <w:rPr>
          <w:noProof/>
        </w:rPr>
        <w:tab/>
      </w:r>
      <w:r w:rsidR="00AB7900" w:rsidRPr="00BE2E84">
        <w:t>Void</w:t>
      </w:r>
      <w:bookmarkEnd w:id="4579"/>
    </w:p>
    <w:p w14:paraId="1221A247" w14:textId="77777777" w:rsidR="00264A54" w:rsidRPr="005050F0" w:rsidRDefault="00264A54" w:rsidP="00264A54">
      <w:pPr>
        <w:pStyle w:val="Heading3"/>
        <w:rPr>
          <w:noProof/>
          <w:lang w:eastAsia="ko-KR"/>
        </w:rPr>
      </w:pPr>
      <w:bookmarkStart w:id="4580" w:name="_Toc176345037"/>
      <w:r w:rsidRPr="005050F0">
        <w:rPr>
          <w:noProof/>
        </w:rPr>
        <w:t>13.2.100B</w:t>
      </w:r>
      <w:r w:rsidRPr="005050F0">
        <w:rPr>
          <w:noProof/>
        </w:rPr>
        <w:tab/>
      </w:r>
      <w:r w:rsidR="00AB7900" w:rsidRPr="00BE2E84">
        <w:t>Void</w:t>
      </w:r>
      <w:bookmarkEnd w:id="4580"/>
    </w:p>
    <w:p w14:paraId="2F5B47F9" w14:textId="77777777" w:rsidR="00264A54" w:rsidRPr="005050F0" w:rsidRDefault="00264A54" w:rsidP="00264A54">
      <w:pPr>
        <w:pStyle w:val="Heading3"/>
        <w:rPr>
          <w:noProof/>
          <w:lang w:eastAsia="ko-KR"/>
        </w:rPr>
      </w:pPr>
      <w:bookmarkStart w:id="4581" w:name="_Toc176345038"/>
      <w:r w:rsidRPr="005050F0">
        <w:rPr>
          <w:noProof/>
        </w:rPr>
        <w:t>13.2.100C</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r w:rsidRPr="005050F0">
        <w:rPr>
          <w:noProof/>
        </w:rPr>
        <w:t>/&lt;x&gt;/Entry/</w:t>
      </w:r>
      <w:r w:rsidR="003E2F94">
        <w:rPr>
          <w:noProof/>
        </w:rPr>
        <w:br/>
      </w:r>
      <w:r w:rsidR="00AB7900">
        <w:t>Group</w:t>
      </w:r>
      <w:r w:rsidRPr="005050F0">
        <w:rPr>
          <w:noProof/>
        </w:rPr>
        <w:t>KMSURI</w:t>
      </w:r>
      <w:bookmarkEnd w:id="4581"/>
    </w:p>
    <w:p w14:paraId="5BE4EE8D" w14:textId="77777777" w:rsidR="00264A54" w:rsidRPr="005050F0" w:rsidRDefault="00264A54" w:rsidP="00264A54">
      <w:pPr>
        <w:pStyle w:val="TH"/>
        <w:rPr>
          <w:noProof/>
          <w:lang w:eastAsia="ko-KR"/>
        </w:rPr>
      </w:pPr>
      <w:r w:rsidRPr="005050F0">
        <w:rPr>
          <w:noProof/>
        </w:rPr>
        <w:t>Table 13.2.100C.1: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w:t>
      </w:r>
      <w:r w:rsidR="00946F95">
        <w:t>Group</w:t>
      </w:r>
      <w:r w:rsidRPr="005050F0">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7"/>
        <w:gridCol w:w="1952"/>
        <w:gridCol w:w="2319"/>
      </w:tblGrid>
      <w:tr w:rsidR="00264A54" w:rsidRPr="005050F0" w14:paraId="40A50763"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8A081EB" w14:textId="77777777" w:rsidR="00264A54" w:rsidRPr="005050F0" w:rsidRDefault="00264A54" w:rsidP="00585C04">
            <w:pPr>
              <w:rPr>
                <w:rFonts w:ascii="Arial" w:hAnsi="Arial" w:cs="Arial"/>
                <w:noProof/>
                <w:sz w:val="18"/>
                <w:szCs w:val="18"/>
                <w:lang w:eastAsia="ko-KR"/>
              </w:rPr>
            </w:pPr>
            <w:r w:rsidRPr="005050F0">
              <w:rPr>
                <w:noProof/>
              </w:rPr>
              <w:t>&lt;x&gt;/OffNetwork/MCVideoGroup</w:t>
            </w:r>
            <w:r w:rsidRPr="005050F0">
              <w:rPr>
                <w:noProof/>
                <w:lang w:eastAsia="ko-KR"/>
              </w:rPr>
              <w:t>List</w:t>
            </w:r>
            <w:r w:rsidRPr="005050F0">
              <w:rPr>
                <w:noProof/>
              </w:rPr>
              <w:t>/&lt;x&gt;/Entry/</w:t>
            </w:r>
            <w:r w:rsidR="00AB7900">
              <w:t>Group</w:t>
            </w:r>
            <w:r w:rsidRPr="005050F0">
              <w:rPr>
                <w:noProof/>
                <w:lang w:eastAsia="ko-KR"/>
              </w:rPr>
              <w:t>KMSURI</w:t>
            </w:r>
          </w:p>
        </w:tc>
      </w:tr>
      <w:tr w:rsidR="00264A54" w:rsidRPr="005050F0" w14:paraId="4DA4F806"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161933EA" w14:textId="77777777" w:rsidR="00264A54" w:rsidRPr="005050F0" w:rsidRDefault="00264A5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94E67" w14:textId="77777777" w:rsidR="00264A54" w:rsidRPr="005050F0" w:rsidRDefault="00264A5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C0AE" w14:textId="77777777" w:rsidR="00264A54" w:rsidRPr="005050F0" w:rsidRDefault="00264A54" w:rsidP="00585C04">
            <w:pPr>
              <w:pStyle w:val="TAL"/>
              <w:rPr>
                <w:noProof/>
              </w:rPr>
            </w:pPr>
            <w:r w:rsidRPr="005050F0">
              <w:rPr>
                <w:noProof/>
              </w:rPr>
              <w:t>Occurrence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97EF7" w14:textId="77777777" w:rsidR="00264A54" w:rsidRPr="005050F0" w:rsidRDefault="00264A54"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8CCEF" w14:textId="77777777" w:rsidR="00264A54" w:rsidRPr="005050F0" w:rsidRDefault="00264A54" w:rsidP="00585C04">
            <w:pPr>
              <w:pStyle w:val="TAL"/>
              <w:rPr>
                <w:noProof/>
              </w:rPr>
            </w:pPr>
            <w:r w:rsidRPr="005050F0">
              <w:rPr>
                <w:noProof/>
              </w:rPr>
              <w:t>Min. Access Types</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1B2AA267" w14:textId="77777777" w:rsidR="00264A54" w:rsidRPr="005050F0" w:rsidRDefault="00264A54" w:rsidP="00585C04">
            <w:pPr>
              <w:pStyle w:val="TAL"/>
              <w:rPr>
                <w:noProof/>
              </w:rPr>
            </w:pPr>
          </w:p>
        </w:tc>
      </w:tr>
      <w:tr w:rsidR="00264A54" w:rsidRPr="005050F0" w14:paraId="242D085B"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CCBE2C5" w14:textId="77777777" w:rsidR="00264A54" w:rsidRPr="005050F0" w:rsidRDefault="00264A5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786F8" w14:textId="77777777" w:rsidR="00264A54" w:rsidRPr="005050F0" w:rsidRDefault="00264A5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1A50C" w14:textId="77777777" w:rsidR="00264A54" w:rsidRPr="005050F0" w:rsidRDefault="00264A54" w:rsidP="00585C04">
            <w:pPr>
              <w:pStyle w:val="TAL"/>
              <w:rPr>
                <w:noProof/>
              </w:rPr>
            </w:pPr>
            <w:r w:rsidRPr="005050F0">
              <w:rPr>
                <w:noProof/>
              </w:rPr>
              <w:t>One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585BE" w14:textId="77777777" w:rsidR="00264A54" w:rsidRPr="005050F0" w:rsidRDefault="00264A54" w:rsidP="00585C04">
            <w:pPr>
              <w:pStyle w:val="TAL"/>
              <w:rPr>
                <w:noProof/>
              </w:rPr>
            </w:pPr>
            <w:r w:rsidRPr="005050F0">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88F55" w14:textId="77777777" w:rsidR="00264A54" w:rsidRPr="005050F0" w:rsidRDefault="00264A54" w:rsidP="00585C04">
            <w:pPr>
              <w:pStyle w:val="TAL"/>
              <w:rPr>
                <w:noProof/>
              </w:rPr>
            </w:pPr>
            <w:r w:rsidRPr="005050F0">
              <w:rPr>
                <w:noProof/>
              </w:rPr>
              <w:t>Get, Replace</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59BF8A64" w14:textId="77777777" w:rsidR="00264A54" w:rsidRPr="005050F0" w:rsidRDefault="00264A54" w:rsidP="00585C04">
            <w:pPr>
              <w:pStyle w:val="TAL"/>
              <w:rPr>
                <w:noProof/>
              </w:rPr>
            </w:pPr>
          </w:p>
        </w:tc>
      </w:tr>
      <w:tr w:rsidR="00264A54" w:rsidRPr="005050F0" w14:paraId="04C45851"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6EA63F5B" w14:textId="77777777" w:rsidR="00264A54" w:rsidRPr="005050F0" w:rsidRDefault="00264A54"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D97E04" w14:textId="77777777" w:rsidR="00264A54" w:rsidRPr="005050F0" w:rsidRDefault="00264A54" w:rsidP="00585C04">
            <w:pPr>
              <w:rPr>
                <w:noProof/>
                <w:lang w:eastAsia="ko-KR"/>
              </w:rPr>
            </w:pPr>
            <w:r w:rsidRPr="005050F0">
              <w:rPr>
                <w:noProof/>
              </w:rPr>
              <w:t xml:space="preserve">This leaf node indicates </w:t>
            </w:r>
            <w:r w:rsidRPr="005050F0">
              <w:rPr>
                <w:noProof/>
                <w:lang w:eastAsia="ko-KR"/>
              </w:rPr>
              <w:t xml:space="preserve">the identity (URI) of the </w:t>
            </w:r>
            <w:r w:rsidRPr="005050F0">
              <w:rPr>
                <w:noProof/>
              </w:rPr>
              <w:t xml:space="preserve">KMS identity (URI) </w:t>
            </w:r>
            <w:r w:rsidRPr="005050F0">
              <w:rPr>
                <w:noProof/>
                <w:lang w:eastAsia="ko-KR"/>
              </w:rPr>
              <w:t xml:space="preserve">for a specific group contained in the </w:t>
            </w:r>
            <w:r w:rsidRPr="005050F0">
              <w:rPr>
                <w:noProof/>
              </w:rPr>
              <w:t xml:space="preserve">off-network </w:t>
            </w:r>
            <w:r w:rsidRPr="005050F0">
              <w:rPr>
                <w:noProof/>
                <w:lang w:eastAsia="ko-KR"/>
              </w:rPr>
              <w:t>MCVideoGroupList</w:t>
            </w:r>
            <w:r w:rsidRPr="005050F0">
              <w:rPr>
                <w:noProof/>
              </w:rPr>
              <w:t>. If the value is empty, the KMS identity (URI) (kms) present in the MCS UE initial configuration MO is used.</w:t>
            </w:r>
          </w:p>
        </w:tc>
      </w:tr>
    </w:tbl>
    <w:p w14:paraId="7B7CCE73" w14:textId="77777777" w:rsidR="00264A54" w:rsidRPr="005050F0" w:rsidRDefault="00264A54" w:rsidP="00264A54">
      <w:pPr>
        <w:rPr>
          <w:noProof/>
          <w:lang w:eastAsia="ko-KR"/>
        </w:rPr>
      </w:pPr>
    </w:p>
    <w:p w14:paraId="7E09065D" w14:textId="77777777" w:rsidR="00467AE9" w:rsidRPr="005050F0" w:rsidRDefault="00467AE9" w:rsidP="00467AE9">
      <w:pPr>
        <w:pStyle w:val="Heading3"/>
        <w:rPr>
          <w:noProof/>
        </w:rPr>
      </w:pPr>
      <w:bookmarkStart w:id="4582" w:name="_Toc176345039"/>
      <w:r w:rsidRPr="005050F0">
        <w:rPr>
          <w:noProof/>
        </w:rPr>
        <w:t>13.2.</w:t>
      </w:r>
      <w:r w:rsidRPr="005050F0">
        <w:rPr>
          <w:noProof/>
          <w:lang w:eastAsia="ko-KR"/>
        </w:rPr>
        <w:t>101</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00DB504D">
        <w:rPr>
          <w:noProof/>
        </w:rPr>
        <w:t>Relative</w:t>
      </w:r>
      <w:r w:rsidRPr="005050F0">
        <w:rPr>
          <w:noProof/>
        </w:rPr>
        <w:t>PresentationPriority</w:t>
      </w:r>
      <w:bookmarkEnd w:id="4574"/>
      <w:bookmarkEnd w:id="4575"/>
      <w:bookmarkEnd w:id="4576"/>
      <w:bookmarkEnd w:id="4577"/>
      <w:bookmarkEnd w:id="4578"/>
      <w:bookmarkEnd w:id="4582"/>
    </w:p>
    <w:p w14:paraId="3B460FE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w:t>
      </w:r>
      <w:r w:rsidR="00DB504D">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915FDF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DCDCF9"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w:t>
            </w:r>
            <w:r w:rsidR="00DB504D">
              <w:rPr>
                <w:noProof/>
              </w:rPr>
              <w:t>Relative</w:t>
            </w:r>
            <w:r w:rsidRPr="005050F0">
              <w:rPr>
                <w:noProof/>
              </w:rPr>
              <w:t>PresentationPriority</w:t>
            </w:r>
          </w:p>
        </w:tc>
      </w:tr>
      <w:tr w:rsidR="00467AE9" w:rsidRPr="005050F0" w14:paraId="6926F04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BBFD5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1BC2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C190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A15B6"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FC8F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DDDAFD" w14:textId="77777777" w:rsidR="00467AE9" w:rsidRPr="005050F0" w:rsidRDefault="00467AE9" w:rsidP="00231052">
            <w:pPr>
              <w:jc w:val="center"/>
              <w:rPr>
                <w:rFonts w:ascii="Arial" w:hAnsi="Arial" w:cs="Arial"/>
                <w:b/>
                <w:noProof/>
                <w:sz w:val="18"/>
                <w:szCs w:val="18"/>
              </w:rPr>
            </w:pPr>
          </w:p>
        </w:tc>
      </w:tr>
      <w:tr w:rsidR="00467AE9" w:rsidRPr="005050F0" w14:paraId="150D1A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DCC1D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60E9B"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B298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5C683"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D63B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27FC77" w14:textId="77777777" w:rsidR="00467AE9" w:rsidRPr="005050F0" w:rsidRDefault="00467AE9" w:rsidP="00231052">
            <w:pPr>
              <w:jc w:val="center"/>
              <w:rPr>
                <w:b/>
                <w:noProof/>
              </w:rPr>
            </w:pPr>
          </w:p>
        </w:tc>
      </w:tr>
      <w:tr w:rsidR="00467AE9" w:rsidRPr="005050F0" w14:paraId="0CA41B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62B1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6F873D" w14:textId="77777777" w:rsidR="00467AE9" w:rsidRPr="005050F0" w:rsidRDefault="00467AE9" w:rsidP="00231052">
            <w:pPr>
              <w:rPr>
                <w:noProof/>
                <w:lang w:eastAsia="ko-KR"/>
              </w:rPr>
            </w:pPr>
            <w:r w:rsidRPr="005050F0">
              <w:rPr>
                <w:noProof/>
              </w:rPr>
              <w:t>This leaf node indicates indicating the presentation priority of the off-network group for the MCVideo user relative to other off-network groups and off-network users</w:t>
            </w:r>
            <w:r w:rsidRPr="005050F0">
              <w:rPr>
                <w:noProof/>
                <w:lang w:eastAsia="ko-KR"/>
              </w:rPr>
              <w:t>.</w:t>
            </w:r>
          </w:p>
        </w:tc>
      </w:tr>
    </w:tbl>
    <w:p w14:paraId="0EBA56FE" w14:textId="77777777" w:rsidR="001A1197" w:rsidRPr="005050F0" w:rsidRDefault="001A1197" w:rsidP="001A1197">
      <w:pPr>
        <w:rPr>
          <w:noProof/>
        </w:rPr>
      </w:pPr>
    </w:p>
    <w:p w14:paraId="1DA7F517" w14:textId="77777777" w:rsidR="00467AE9" w:rsidRPr="005050F0" w:rsidRDefault="00467AE9" w:rsidP="00467AE9">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4F722A47" w14:textId="77777777" w:rsidR="00467AE9" w:rsidRPr="005050F0" w:rsidRDefault="00467AE9" w:rsidP="00467AE9">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MCVideo group transaction having the lowest priority for presentation among other group MCVideo and one-to-one user transactions.</w:t>
      </w:r>
    </w:p>
    <w:p w14:paraId="69CCC519" w14:textId="77777777" w:rsidR="00467AE9" w:rsidRPr="005050F0" w:rsidRDefault="00467AE9" w:rsidP="00467AE9">
      <w:pPr>
        <w:pStyle w:val="Heading3"/>
        <w:rPr>
          <w:noProof/>
          <w:lang w:eastAsia="ko-KR"/>
        </w:rPr>
      </w:pPr>
      <w:bookmarkStart w:id="4583" w:name="_Toc4578107"/>
      <w:bookmarkStart w:id="4584" w:name="_Toc27504703"/>
      <w:bookmarkStart w:id="4585" w:name="_Toc27505491"/>
      <w:bookmarkStart w:id="4586" w:name="_Toc27506275"/>
      <w:bookmarkStart w:id="4587" w:name="_Toc27507059"/>
      <w:bookmarkStart w:id="4588" w:name="_Toc176345040"/>
      <w:r w:rsidRPr="005050F0">
        <w:rPr>
          <w:noProof/>
        </w:rPr>
        <w:t>13.2.</w:t>
      </w:r>
      <w:r w:rsidRPr="005050F0">
        <w:rPr>
          <w:noProof/>
          <w:lang w:eastAsia="ko-KR"/>
        </w:rPr>
        <w:t>102</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4583"/>
      <w:bookmarkEnd w:id="4584"/>
      <w:bookmarkEnd w:id="4585"/>
      <w:bookmarkEnd w:id="4586"/>
      <w:bookmarkEnd w:id="4587"/>
      <w:bookmarkEnd w:id="4588"/>
    </w:p>
    <w:p w14:paraId="6FB2521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82C68B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03CF17" w14:textId="77777777" w:rsidR="00467AE9" w:rsidRPr="005050F0" w:rsidRDefault="00467AE9" w:rsidP="00231052">
            <w:pPr>
              <w:rPr>
                <w:rFonts w:ascii="Arial" w:hAnsi="Arial" w:cs="Arial"/>
                <w:noProof/>
                <w:sz w:val="18"/>
                <w:szCs w:val="18"/>
              </w:rPr>
            </w:pPr>
            <w:r w:rsidRPr="005050F0">
              <w:rPr>
                <w:noProof/>
              </w:rPr>
              <w:t>&lt;x&gt;/OffNetwork/</w:t>
            </w:r>
            <w:r w:rsidRPr="005050F0">
              <w:rPr>
                <w:noProof/>
                <w:lang w:eastAsia="ko-KR"/>
              </w:rPr>
              <w:t>UserInfoID</w:t>
            </w:r>
          </w:p>
        </w:tc>
      </w:tr>
      <w:tr w:rsidR="00467AE9" w:rsidRPr="005050F0" w14:paraId="757E25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A19A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63DF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2CAC0"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8E1D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C065C"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CE5F2" w14:textId="77777777" w:rsidR="00467AE9" w:rsidRPr="005050F0" w:rsidRDefault="00467AE9" w:rsidP="00231052">
            <w:pPr>
              <w:jc w:val="center"/>
              <w:rPr>
                <w:rFonts w:ascii="Arial" w:hAnsi="Arial" w:cs="Arial"/>
                <w:b/>
                <w:noProof/>
                <w:sz w:val="18"/>
                <w:szCs w:val="18"/>
              </w:rPr>
            </w:pPr>
          </w:p>
        </w:tc>
      </w:tr>
      <w:tr w:rsidR="00467AE9" w:rsidRPr="005050F0" w14:paraId="7819DA7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6D5B2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F8B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75D3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EB15C" w14:textId="77777777" w:rsidR="00467AE9" w:rsidRPr="005050F0" w:rsidRDefault="00467AE9" w:rsidP="00231052">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6F5B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EDE293" w14:textId="77777777" w:rsidR="00467AE9" w:rsidRPr="005050F0" w:rsidRDefault="00467AE9" w:rsidP="00231052">
            <w:pPr>
              <w:jc w:val="center"/>
              <w:rPr>
                <w:b/>
                <w:noProof/>
              </w:rPr>
            </w:pPr>
          </w:p>
        </w:tc>
      </w:tr>
      <w:tr w:rsidR="00467AE9" w:rsidRPr="005050F0" w14:paraId="55CF8B1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E023B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C6D469" w14:textId="77777777" w:rsidR="00467AE9" w:rsidRPr="005050F0" w:rsidRDefault="00467AE9" w:rsidP="00231052">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61723F5" w14:textId="77777777" w:rsidR="001A1197" w:rsidRPr="005050F0" w:rsidRDefault="001A1197" w:rsidP="001A1197">
      <w:pPr>
        <w:rPr>
          <w:noProof/>
        </w:rPr>
      </w:pPr>
      <w:bookmarkStart w:id="4589" w:name="_Toc4578108"/>
      <w:bookmarkStart w:id="4590" w:name="_Toc27504704"/>
      <w:bookmarkStart w:id="4591" w:name="_Toc27505492"/>
      <w:bookmarkStart w:id="4592" w:name="_Toc27506276"/>
      <w:bookmarkStart w:id="4593" w:name="_Toc27507060"/>
    </w:p>
    <w:p w14:paraId="10CB2F7F" w14:textId="77777777" w:rsidR="00872A5E" w:rsidRPr="005050F0" w:rsidRDefault="00872A5E" w:rsidP="00872A5E">
      <w:pPr>
        <w:pStyle w:val="Heading3"/>
        <w:rPr>
          <w:noProof/>
          <w:lang w:eastAsia="ko-KR"/>
        </w:rPr>
      </w:pPr>
      <w:bookmarkStart w:id="4594" w:name="_Toc176345041"/>
      <w:r w:rsidRPr="005050F0">
        <w:rPr>
          <w:noProof/>
        </w:rPr>
        <w:t>13.2.102A</w:t>
      </w:r>
      <w:r w:rsidRPr="005050F0">
        <w:rPr>
          <w:noProof/>
        </w:rPr>
        <w:tab/>
        <w:t>/</w:t>
      </w:r>
      <w:r w:rsidRPr="005050F0">
        <w:rPr>
          <w:i/>
          <w:iCs/>
          <w:noProof/>
        </w:rPr>
        <w:t>&lt;x&gt;</w:t>
      </w:r>
      <w:r w:rsidRPr="005050F0">
        <w:rPr>
          <w:noProof/>
        </w:rPr>
        <w:t>/</w:t>
      </w:r>
      <w:r w:rsidRPr="005050F0">
        <w:rPr>
          <w:i/>
          <w:iCs/>
          <w:noProof/>
        </w:rPr>
        <w:t>&lt;x&gt;</w:t>
      </w:r>
      <w:r w:rsidRPr="005050F0">
        <w:rPr>
          <w:noProof/>
        </w:rPr>
        <w:t>/OffNetwork/EmergencyCallChange</w:t>
      </w:r>
      <w:bookmarkEnd w:id="4589"/>
      <w:bookmarkEnd w:id="4590"/>
      <w:bookmarkEnd w:id="4591"/>
      <w:bookmarkEnd w:id="4592"/>
      <w:bookmarkEnd w:id="4593"/>
      <w:bookmarkEnd w:id="4594"/>
    </w:p>
    <w:p w14:paraId="5DE9C52C" w14:textId="77777777" w:rsidR="00872A5E" w:rsidRPr="005050F0" w:rsidRDefault="00872A5E" w:rsidP="00872A5E">
      <w:pPr>
        <w:pStyle w:val="TH"/>
        <w:rPr>
          <w:noProof/>
          <w:lang w:eastAsia="ko-KR"/>
        </w:rPr>
      </w:pPr>
      <w:r w:rsidRPr="005050F0">
        <w:rPr>
          <w:noProof/>
        </w:rPr>
        <w:t>Table 13.2.102A.1: /</w:t>
      </w:r>
      <w:r w:rsidRPr="005050F0">
        <w:rPr>
          <w:i/>
          <w:iCs/>
          <w:noProof/>
        </w:rPr>
        <w:t>&lt;x&gt;</w:t>
      </w:r>
      <w:r w:rsidRPr="005050F0">
        <w:rPr>
          <w:noProof/>
        </w:rPr>
        <w:t>/</w:t>
      </w:r>
      <w:r w:rsidRPr="005050F0">
        <w:rPr>
          <w:noProof/>
          <w:lang w:eastAsia="ko-KR"/>
        </w:rPr>
        <w:t>&lt;x&gt;</w:t>
      </w:r>
      <w:r w:rsidRPr="005050F0">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216C90EC"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3DFF00" w14:textId="77777777" w:rsidR="00872A5E" w:rsidRPr="005050F0" w:rsidRDefault="00872A5E" w:rsidP="003D5736">
            <w:pPr>
              <w:rPr>
                <w:rFonts w:ascii="Arial" w:hAnsi="Arial" w:cs="Arial"/>
                <w:noProof/>
                <w:sz w:val="18"/>
                <w:szCs w:val="18"/>
              </w:rPr>
            </w:pPr>
            <w:r w:rsidRPr="005050F0">
              <w:rPr>
                <w:noProof/>
              </w:rPr>
              <w:t>&lt;x&gt;/OffNetwork/EmergencyCallChange</w:t>
            </w:r>
          </w:p>
        </w:tc>
      </w:tr>
      <w:tr w:rsidR="00872A5E" w:rsidRPr="005050F0" w14:paraId="7FA6DBC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007331"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0073F"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30409"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E826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D2E37"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F2BF6F" w14:textId="77777777" w:rsidR="00872A5E" w:rsidRPr="005050F0" w:rsidRDefault="00872A5E" w:rsidP="003D5736">
            <w:pPr>
              <w:jc w:val="center"/>
              <w:rPr>
                <w:rFonts w:ascii="Arial" w:hAnsi="Arial" w:cs="Arial"/>
                <w:b/>
                <w:noProof/>
                <w:sz w:val="18"/>
                <w:szCs w:val="18"/>
              </w:rPr>
            </w:pPr>
          </w:p>
        </w:tc>
      </w:tr>
      <w:tr w:rsidR="00872A5E" w:rsidRPr="005050F0" w14:paraId="37234F3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4AC5C0"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129D9"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F2E2C"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F446"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9F44D"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53E03C5" w14:textId="77777777" w:rsidR="00872A5E" w:rsidRPr="005050F0" w:rsidRDefault="00872A5E" w:rsidP="003D5736">
            <w:pPr>
              <w:jc w:val="center"/>
              <w:rPr>
                <w:b/>
                <w:noProof/>
              </w:rPr>
            </w:pPr>
          </w:p>
        </w:tc>
      </w:tr>
      <w:tr w:rsidR="00872A5E" w:rsidRPr="005050F0" w14:paraId="592FF19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A2E91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D4F7B6"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MCVideo </w:t>
            </w:r>
            <w:r w:rsidRPr="005050F0">
              <w:rPr>
                <w:noProof/>
              </w:rPr>
              <w:t>emergency group call</w:t>
            </w:r>
            <w:r w:rsidRPr="005050F0">
              <w:rPr>
                <w:noProof/>
                <w:lang w:eastAsia="ko-KR"/>
              </w:rPr>
              <w:t>.</w:t>
            </w:r>
          </w:p>
        </w:tc>
      </w:tr>
    </w:tbl>
    <w:p w14:paraId="1F53D39F" w14:textId="77777777" w:rsidR="001A1197" w:rsidRPr="005050F0" w:rsidRDefault="001A1197" w:rsidP="001A1197">
      <w:pPr>
        <w:rPr>
          <w:noProof/>
        </w:rPr>
      </w:pPr>
    </w:p>
    <w:p w14:paraId="6DEA4337"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MCVideo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4F21879F"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MCVideo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545CB54E" w14:textId="77777777" w:rsidR="00872A5E" w:rsidRPr="005050F0" w:rsidRDefault="00872A5E" w:rsidP="00872A5E">
      <w:pPr>
        <w:pStyle w:val="Heading3"/>
        <w:rPr>
          <w:noProof/>
          <w:lang w:eastAsia="ko-KR"/>
        </w:rPr>
      </w:pPr>
      <w:bookmarkStart w:id="4595" w:name="_Toc4578109"/>
      <w:bookmarkStart w:id="4596" w:name="_Toc27504705"/>
      <w:bookmarkStart w:id="4597" w:name="_Toc27505493"/>
      <w:bookmarkStart w:id="4598" w:name="_Toc27506277"/>
      <w:bookmarkStart w:id="4599" w:name="_Toc27507061"/>
      <w:bookmarkStart w:id="4600" w:name="_Toc176345042"/>
      <w:r w:rsidRPr="005050F0">
        <w:rPr>
          <w:noProof/>
        </w:rPr>
        <w:t>13.2.102B</w:t>
      </w:r>
      <w:r w:rsidRPr="005050F0">
        <w:rPr>
          <w:noProof/>
        </w:rPr>
        <w:tab/>
        <w:t>/</w:t>
      </w:r>
      <w:r w:rsidRPr="005050F0">
        <w:rPr>
          <w:i/>
          <w:iCs/>
          <w:noProof/>
        </w:rPr>
        <w:t>&lt;x&gt;</w:t>
      </w:r>
      <w:r w:rsidRPr="005050F0">
        <w:rPr>
          <w:noProof/>
        </w:rPr>
        <w:t>/</w:t>
      </w:r>
      <w:r w:rsidRPr="005050F0">
        <w:rPr>
          <w:i/>
          <w:iCs/>
          <w:noProof/>
        </w:rPr>
        <w:t>&lt;x&gt;</w:t>
      </w:r>
      <w:r w:rsidRPr="005050F0">
        <w:rPr>
          <w:noProof/>
        </w:rPr>
        <w:t>/OffNetwork/ImminentPerilCallChange</w:t>
      </w:r>
      <w:bookmarkEnd w:id="4595"/>
      <w:bookmarkEnd w:id="4596"/>
      <w:bookmarkEnd w:id="4597"/>
      <w:bookmarkEnd w:id="4598"/>
      <w:bookmarkEnd w:id="4599"/>
      <w:bookmarkEnd w:id="4600"/>
    </w:p>
    <w:p w14:paraId="03A44350" w14:textId="77777777" w:rsidR="00872A5E" w:rsidRPr="005050F0" w:rsidRDefault="00872A5E" w:rsidP="00872A5E">
      <w:pPr>
        <w:pStyle w:val="TH"/>
        <w:rPr>
          <w:noProof/>
          <w:lang w:eastAsia="ko-KR"/>
        </w:rPr>
      </w:pPr>
      <w:r w:rsidRPr="005050F0">
        <w:rPr>
          <w:noProof/>
        </w:rPr>
        <w:t>Table 13.2.102B.1: /</w:t>
      </w:r>
      <w:r w:rsidRPr="005050F0">
        <w:rPr>
          <w:i/>
          <w:iCs/>
          <w:noProof/>
        </w:rPr>
        <w:t>&lt;x&gt;</w:t>
      </w:r>
      <w:r w:rsidRPr="005050F0">
        <w:rPr>
          <w:noProof/>
        </w:rPr>
        <w:t>/</w:t>
      </w:r>
      <w:r w:rsidRPr="005050F0">
        <w:rPr>
          <w:noProof/>
          <w:lang w:eastAsia="ko-KR"/>
        </w:rPr>
        <w:t>&lt;x&gt;</w:t>
      </w:r>
      <w:r w:rsidRPr="005050F0">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3A055DB0"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B6FC99" w14:textId="77777777" w:rsidR="00872A5E" w:rsidRPr="005050F0" w:rsidRDefault="00872A5E" w:rsidP="003D5736">
            <w:pPr>
              <w:rPr>
                <w:rFonts w:ascii="Arial" w:hAnsi="Arial" w:cs="Arial"/>
                <w:noProof/>
                <w:sz w:val="18"/>
                <w:szCs w:val="18"/>
              </w:rPr>
            </w:pPr>
            <w:r w:rsidRPr="005050F0">
              <w:rPr>
                <w:noProof/>
              </w:rPr>
              <w:t>&lt;x&gt;/OffNetwork/ImminentPerilCallChange</w:t>
            </w:r>
          </w:p>
        </w:tc>
      </w:tr>
      <w:tr w:rsidR="00872A5E" w:rsidRPr="005050F0" w14:paraId="7BC6725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E7F62F"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C73B1"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F28A4"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6DF2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C21F4"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EF636E" w14:textId="77777777" w:rsidR="00872A5E" w:rsidRPr="005050F0" w:rsidRDefault="00872A5E" w:rsidP="003D5736">
            <w:pPr>
              <w:jc w:val="center"/>
              <w:rPr>
                <w:rFonts w:ascii="Arial" w:hAnsi="Arial" w:cs="Arial"/>
                <w:b/>
                <w:noProof/>
                <w:sz w:val="18"/>
                <w:szCs w:val="18"/>
              </w:rPr>
            </w:pPr>
          </w:p>
        </w:tc>
      </w:tr>
      <w:tr w:rsidR="00872A5E" w:rsidRPr="005050F0" w14:paraId="1C7B6A9B"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D455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A6E2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FB910"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B62D2" w14:textId="77777777" w:rsidR="00872A5E" w:rsidRPr="005050F0" w:rsidRDefault="00872A5E" w:rsidP="003D5736">
            <w:pPr>
              <w:pStyle w:val="TAC"/>
              <w:rPr>
                <w:noProof/>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DB20"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54FD05" w14:textId="77777777" w:rsidR="00872A5E" w:rsidRPr="005050F0" w:rsidRDefault="00872A5E" w:rsidP="003D5736">
            <w:pPr>
              <w:jc w:val="center"/>
              <w:rPr>
                <w:b/>
                <w:noProof/>
              </w:rPr>
            </w:pPr>
          </w:p>
        </w:tc>
      </w:tr>
      <w:tr w:rsidR="00872A5E" w:rsidRPr="005050F0" w14:paraId="507177CB"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B5823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5163E0"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MCVideo </w:t>
            </w:r>
            <w:r w:rsidRPr="005050F0">
              <w:rPr>
                <w:noProof/>
              </w:rPr>
              <w:t>imminent peril group call</w:t>
            </w:r>
            <w:r w:rsidRPr="005050F0">
              <w:rPr>
                <w:noProof/>
                <w:lang w:eastAsia="ko-KR"/>
              </w:rPr>
              <w:t>.</w:t>
            </w:r>
          </w:p>
        </w:tc>
      </w:tr>
    </w:tbl>
    <w:p w14:paraId="2C0D8468" w14:textId="77777777" w:rsidR="001A1197" w:rsidRPr="005050F0" w:rsidRDefault="001A1197" w:rsidP="001A1197">
      <w:pPr>
        <w:rPr>
          <w:noProof/>
        </w:rPr>
      </w:pPr>
    </w:p>
    <w:p w14:paraId="1D9D6592"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MCVideo imminent peril group </w:t>
      </w:r>
      <w:r w:rsidRPr="005050F0">
        <w:rPr>
          <w:noProof/>
        </w:rPr>
        <w:t>call</w:t>
      </w:r>
      <w:r w:rsidRPr="005050F0">
        <w:rPr>
          <w:noProof/>
          <w:lang w:eastAsia="ko-KR"/>
        </w:rPr>
        <w:t>.</w:t>
      </w:r>
    </w:p>
    <w:p w14:paraId="3A4E5912"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MCVideo imminent peril group </w:t>
      </w:r>
      <w:r w:rsidRPr="005050F0">
        <w:rPr>
          <w:noProof/>
        </w:rPr>
        <w:t>call</w:t>
      </w:r>
      <w:r w:rsidRPr="005050F0">
        <w:rPr>
          <w:noProof/>
          <w:lang w:eastAsia="ko-KR"/>
        </w:rPr>
        <w:t>.</w:t>
      </w:r>
    </w:p>
    <w:p w14:paraId="6ABBE8DE" w14:textId="77777777" w:rsidR="00467AE9" w:rsidRPr="005050F0" w:rsidRDefault="00467AE9" w:rsidP="00467AE9">
      <w:pPr>
        <w:pStyle w:val="Heading3"/>
        <w:rPr>
          <w:noProof/>
          <w:lang w:eastAsia="ko-KR"/>
        </w:rPr>
      </w:pPr>
      <w:bookmarkStart w:id="4601" w:name="_Toc4578110"/>
      <w:bookmarkStart w:id="4602" w:name="_Toc27504706"/>
      <w:bookmarkStart w:id="4603" w:name="_Toc27505494"/>
      <w:bookmarkStart w:id="4604" w:name="_Toc27506278"/>
      <w:bookmarkStart w:id="4605" w:name="_Toc27507062"/>
      <w:bookmarkStart w:id="4606" w:name="_Toc176345043"/>
      <w:r w:rsidRPr="005050F0">
        <w:rPr>
          <w:noProof/>
        </w:rPr>
        <w:t>13.2.103</w:t>
      </w:r>
      <w:r w:rsidRPr="005050F0">
        <w:rPr>
          <w:noProof/>
        </w:rPr>
        <w:tab/>
        <w:t>/</w:t>
      </w:r>
      <w:r w:rsidRPr="005050F0">
        <w:rPr>
          <w:i/>
          <w:iCs/>
          <w:noProof/>
        </w:rPr>
        <w:t>&lt;x&gt;</w:t>
      </w:r>
      <w:r w:rsidRPr="005050F0">
        <w:rPr>
          <w:noProof/>
        </w:rPr>
        <w:t>/Status</w:t>
      </w:r>
      <w:bookmarkEnd w:id="4601"/>
      <w:bookmarkEnd w:id="4602"/>
      <w:bookmarkEnd w:id="4603"/>
      <w:bookmarkEnd w:id="4604"/>
      <w:bookmarkEnd w:id="4605"/>
      <w:bookmarkEnd w:id="4606"/>
    </w:p>
    <w:p w14:paraId="45E18AF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103</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CAEBEC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9D7C19" w14:textId="77777777" w:rsidR="00467AE9" w:rsidRPr="005050F0" w:rsidRDefault="00467AE9" w:rsidP="00231052">
            <w:pPr>
              <w:rPr>
                <w:rFonts w:ascii="Arial" w:hAnsi="Arial" w:cs="Arial"/>
                <w:noProof/>
                <w:sz w:val="18"/>
                <w:szCs w:val="18"/>
              </w:rPr>
            </w:pPr>
            <w:r w:rsidRPr="005050F0">
              <w:rPr>
                <w:noProof/>
              </w:rPr>
              <w:t>Status</w:t>
            </w:r>
          </w:p>
        </w:tc>
      </w:tr>
      <w:tr w:rsidR="00467AE9" w:rsidRPr="005050F0" w14:paraId="7348933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D976C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FA7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AEA2A"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625A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01E3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3D895" w14:textId="77777777" w:rsidR="00467AE9" w:rsidRPr="005050F0" w:rsidRDefault="00467AE9" w:rsidP="00231052">
            <w:pPr>
              <w:jc w:val="center"/>
              <w:rPr>
                <w:rFonts w:ascii="Arial" w:hAnsi="Arial" w:cs="Arial"/>
                <w:b/>
                <w:noProof/>
                <w:sz w:val="18"/>
                <w:szCs w:val="18"/>
              </w:rPr>
            </w:pPr>
          </w:p>
        </w:tc>
      </w:tr>
      <w:tr w:rsidR="00467AE9" w:rsidRPr="005050F0" w14:paraId="276CD41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454D1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8BEC"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3E6C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84410"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824BC"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E5EAC7" w14:textId="77777777" w:rsidR="00467AE9" w:rsidRPr="005050F0" w:rsidRDefault="00467AE9" w:rsidP="00231052">
            <w:pPr>
              <w:jc w:val="center"/>
              <w:rPr>
                <w:b/>
                <w:noProof/>
              </w:rPr>
            </w:pPr>
          </w:p>
        </w:tc>
      </w:tr>
      <w:tr w:rsidR="00467AE9" w:rsidRPr="005050F0" w14:paraId="060CDCD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27E9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8FD5E1" w14:textId="77777777" w:rsidR="00467AE9" w:rsidRPr="005050F0" w:rsidRDefault="00467AE9" w:rsidP="00231052">
            <w:pPr>
              <w:rPr>
                <w:noProof/>
                <w:lang w:eastAsia="ko-KR"/>
              </w:rPr>
            </w:pPr>
            <w:r w:rsidRPr="005050F0">
              <w:rPr>
                <w:noProof/>
              </w:rPr>
              <w:t xml:space="preserve">This leaf node indicates whether this MCVideo </w:t>
            </w:r>
            <w:r w:rsidRPr="005050F0">
              <w:rPr>
                <w:noProof/>
                <w:lang w:eastAsia="ko-KR"/>
              </w:rPr>
              <w:t>u</w:t>
            </w:r>
            <w:r w:rsidRPr="005050F0">
              <w:rPr>
                <w:noProof/>
              </w:rPr>
              <w:t>ser profile</w:t>
            </w:r>
            <w:r w:rsidRPr="005050F0">
              <w:rPr>
                <w:noProof/>
                <w:lang w:eastAsia="ko-KR"/>
              </w:rPr>
              <w:t xml:space="preserve"> </w:t>
            </w:r>
            <w:r w:rsidRPr="005050F0">
              <w:rPr>
                <w:noProof/>
              </w:rPr>
              <w:t>is enabled or disabled</w:t>
            </w:r>
            <w:r w:rsidRPr="005050F0">
              <w:rPr>
                <w:noProof/>
                <w:lang w:eastAsia="ko-KR"/>
              </w:rPr>
              <w:t>.</w:t>
            </w:r>
          </w:p>
        </w:tc>
      </w:tr>
    </w:tbl>
    <w:p w14:paraId="36814EF2" w14:textId="77777777" w:rsidR="001A1197" w:rsidRPr="005050F0" w:rsidRDefault="001A1197" w:rsidP="001A1197">
      <w:pPr>
        <w:rPr>
          <w:noProof/>
        </w:rPr>
      </w:pPr>
    </w:p>
    <w:p w14:paraId="19BE5E49" w14:textId="77777777" w:rsidR="00467AE9" w:rsidRPr="005050F0" w:rsidRDefault="00467AE9" w:rsidP="00467AE9">
      <w:pPr>
        <w:rPr>
          <w:noProof/>
          <w:lang w:eastAsia="ko-KR"/>
        </w:rPr>
      </w:pPr>
      <w:r w:rsidRPr="005050F0">
        <w:rPr>
          <w:noProof/>
        </w:rPr>
        <w:t>When set to "true" this</w:t>
      </w:r>
      <w:r w:rsidRPr="005050F0" w:rsidDel="00026741">
        <w:rPr>
          <w:noProof/>
          <w:lang w:eastAsia="ko-KR"/>
        </w:rPr>
        <w:t xml:space="preserve"> </w:t>
      </w:r>
      <w:r w:rsidRPr="005050F0">
        <w:rPr>
          <w:noProof/>
        </w:rPr>
        <w:t xml:space="preserve">MCVideo </w:t>
      </w:r>
      <w:r w:rsidRPr="005050F0">
        <w:rPr>
          <w:noProof/>
          <w:lang w:eastAsia="ko-KR"/>
        </w:rPr>
        <w:t>u</w:t>
      </w:r>
      <w:r w:rsidRPr="005050F0">
        <w:rPr>
          <w:noProof/>
        </w:rPr>
        <w:t xml:space="preserve">ser </w:t>
      </w:r>
      <w:r w:rsidRPr="005050F0">
        <w:rPr>
          <w:noProof/>
          <w:lang w:eastAsia="ko-KR"/>
        </w:rPr>
        <w:t>p</w:t>
      </w:r>
      <w:r w:rsidRPr="005050F0">
        <w:rPr>
          <w:noProof/>
        </w:rPr>
        <w:t>rofile is enabled</w:t>
      </w:r>
      <w:r w:rsidRPr="005050F0">
        <w:rPr>
          <w:noProof/>
          <w:lang w:eastAsia="ko-KR"/>
        </w:rPr>
        <w:t>.</w:t>
      </w:r>
    </w:p>
    <w:p w14:paraId="3733CBDF" w14:textId="77777777" w:rsidR="00467AE9" w:rsidRPr="005050F0" w:rsidRDefault="00467AE9" w:rsidP="004414F8">
      <w:pPr>
        <w:rPr>
          <w:noProof/>
          <w:lang w:eastAsia="ko-KR"/>
        </w:rPr>
      </w:pPr>
      <w:r w:rsidRPr="005050F0">
        <w:rPr>
          <w:noProof/>
        </w:rPr>
        <w:t>When set to "</w:t>
      </w:r>
      <w:r w:rsidRPr="005050F0">
        <w:rPr>
          <w:noProof/>
          <w:lang w:eastAsia="ko-KR"/>
        </w:rPr>
        <w:t>false</w:t>
      </w:r>
      <w:r w:rsidRPr="005050F0">
        <w:rPr>
          <w:noProof/>
        </w:rPr>
        <w:t xml:space="preserve">" this MCVideo </w:t>
      </w:r>
      <w:r w:rsidRPr="005050F0">
        <w:rPr>
          <w:noProof/>
          <w:lang w:eastAsia="ko-KR"/>
        </w:rPr>
        <w:t>u</w:t>
      </w:r>
      <w:r w:rsidRPr="005050F0">
        <w:rPr>
          <w:noProof/>
        </w:rPr>
        <w:t xml:space="preserve">ser </w:t>
      </w:r>
      <w:r w:rsidRPr="005050F0">
        <w:rPr>
          <w:noProof/>
          <w:lang w:eastAsia="ko-KR"/>
        </w:rPr>
        <w:t>p</w:t>
      </w:r>
      <w:r w:rsidRPr="005050F0">
        <w:rPr>
          <w:noProof/>
        </w:rPr>
        <w:t>rofile is disabled</w:t>
      </w:r>
      <w:r w:rsidRPr="005050F0">
        <w:rPr>
          <w:noProof/>
          <w:lang w:eastAsia="ko-KR"/>
        </w:rPr>
        <w:t>.</w:t>
      </w:r>
      <w:bookmarkEnd w:id="4251"/>
    </w:p>
    <w:p w14:paraId="5920EA13" w14:textId="77777777" w:rsidR="00E76B9D" w:rsidRPr="005050F0" w:rsidRDefault="00E76B9D" w:rsidP="00E76B9D">
      <w:pPr>
        <w:pStyle w:val="Heading1"/>
        <w:tabs>
          <w:tab w:val="right" w:pos="9630"/>
        </w:tabs>
        <w:rPr>
          <w:noProof/>
          <w:lang w:eastAsia="ko-KR"/>
        </w:rPr>
      </w:pPr>
      <w:bookmarkStart w:id="4607" w:name="_Toc4578111"/>
      <w:bookmarkStart w:id="4608" w:name="_Toc27504707"/>
      <w:bookmarkStart w:id="4609" w:name="_Toc27505495"/>
      <w:bookmarkStart w:id="4610" w:name="_Toc27506279"/>
      <w:bookmarkStart w:id="4611" w:name="_Toc27507063"/>
      <w:bookmarkStart w:id="4612" w:name="_Toc176345044"/>
      <w:bookmarkStart w:id="4613" w:name="_Hlk480195803"/>
      <w:bookmarkEnd w:id="3824"/>
      <w:r w:rsidRPr="005050F0">
        <w:rPr>
          <w:noProof/>
          <w:lang w:eastAsia="ko-KR"/>
        </w:rPr>
        <w:t>14</w:t>
      </w:r>
      <w:r w:rsidRPr="005050F0">
        <w:rPr>
          <w:noProof/>
        </w:rPr>
        <w:tab/>
        <w:t xml:space="preserve">MCVideo </w:t>
      </w:r>
      <w:r w:rsidRPr="005050F0">
        <w:rPr>
          <w:noProof/>
          <w:lang w:eastAsia="ko-KR"/>
        </w:rPr>
        <w:t xml:space="preserve">service configuration </w:t>
      </w:r>
      <w:r w:rsidRPr="005050F0">
        <w:rPr>
          <w:noProof/>
        </w:rPr>
        <w:t>MO</w:t>
      </w:r>
      <w:bookmarkEnd w:id="4607"/>
      <w:bookmarkEnd w:id="4608"/>
      <w:bookmarkEnd w:id="4609"/>
      <w:bookmarkEnd w:id="4610"/>
      <w:bookmarkEnd w:id="4611"/>
      <w:bookmarkEnd w:id="4612"/>
    </w:p>
    <w:p w14:paraId="5EC0C05B" w14:textId="77777777" w:rsidR="00E76B9D" w:rsidRPr="005050F0" w:rsidRDefault="00E76B9D" w:rsidP="00E76B9D">
      <w:pPr>
        <w:pStyle w:val="Heading2"/>
        <w:rPr>
          <w:noProof/>
        </w:rPr>
      </w:pPr>
      <w:bookmarkStart w:id="4614" w:name="_Toc4578112"/>
      <w:bookmarkStart w:id="4615" w:name="_Toc27504708"/>
      <w:bookmarkStart w:id="4616" w:name="_Toc27505496"/>
      <w:bookmarkStart w:id="4617" w:name="_Toc27506280"/>
      <w:bookmarkStart w:id="4618" w:name="_Toc27507064"/>
      <w:bookmarkStart w:id="4619" w:name="_Toc176345045"/>
      <w:r w:rsidRPr="005050F0">
        <w:rPr>
          <w:noProof/>
          <w:lang w:eastAsia="ko-KR"/>
        </w:rPr>
        <w:t>14.</w:t>
      </w:r>
      <w:r w:rsidRPr="005050F0">
        <w:rPr>
          <w:noProof/>
        </w:rPr>
        <w:t>1</w:t>
      </w:r>
      <w:r w:rsidRPr="005050F0">
        <w:rPr>
          <w:noProof/>
        </w:rPr>
        <w:tab/>
        <w:t>General</w:t>
      </w:r>
      <w:bookmarkEnd w:id="4614"/>
      <w:bookmarkEnd w:id="4615"/>
      <w:bookmarkEnd w:id="4616"/>
      <w:bookmarkEnd w:id="4617"/>
      <w:bookmarkEnd w:id="4618"/>
      <w:bookmarkEnd w:id="4619"/>
    </w:p>
    <w:p w14:paraId="23A03AA7" w14:textId="77777777" w:rsidR="00E76B9D" w:rsidRPr="005050F0" w:rsidRDefault="00E76B9D" w:rsidP="00E76B9D">
      <w:pPr>
        <w:rPr>
          <w:noProof/>
          <w:lang w:eastAsia="ko-KR"/>
        </w:rPr>
      </w:pPr>
      <w:r w:rsidRPr="005050F0">
        <w:rPr>
          <w:noProof/>
        </w:rPr>
        <w:t xml:space="preserve">The MCVideo </w:t>
      </w:r>
      <w:r w:rsidRPr="005050F0">
        <w:rPr>
          <w:noProof/>
          <w:lang w:eastAsia="ko-KR"/>
        </w:rPr>
        <w:t xml:space="preserve">service configuration </w:t>
      </w:r>
      <w:r w:rsidRPr="005050F0">
        <w:rPr>
          <w:noProof/>
        </w:rPr>
        <w:t xml:space="preserve">Management Object (MO) is used to configure 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54F6D91B" w14:textId="77777777" w:rsidR="00E76B9D" w:rsidRPr="005050F0" w:rsidRDefault="00E76B9D" w:rsidP="00E76B9D">
      <w:pPr>
        <w:rPr>
          <w:noProof/>
        </w:rPr>
      </w:pPr>
      <w:r w:rsidRPr="005050F0">
        <w:rPr>
          <w:noProof/>
        </w:rPr>
        <w:t>The Management Object Identifier is: urn:oma:mo:ext-3gpp-MCVideo</w:t>
      </w:r>
      <w:r w:rsidRPr="005050F0">
        <w:rPr>
          <w:noProof/>
          <w:lang w:eastAsia="ko-KR"/>
        </w:rPr>
        <w:t>-service-configuration</w:t>
      </w:r>
      <w:r w:rsidRPr="005050F0">
        <w:rPr>
          <w:noProof/>
        </w:rPr>
        <w:t>:1.0.</w:t>
      </w:r>
    </w:p>
    <w:p w14:paraId="1CF3C2BE" w14:textId="77777777" w:rsidR="00E76B9D" w:rsidRPr="005050F0" w:rsidRDefault="00E76B9D" w:rsidP="00E76B9D">
      <w:pPr>
        <w:rPr>
          <w:noProof/>
        </w:rPr>
      </w:pPr>
      <w:r w:rsidRPr="005050F0">
        <w:rPr>
          <w:noProof/>
        </w:rPr>
        <w:t>Protocol compatibility: This MO is compatible with OMA OMA DM 1.2 [</w:t>
      </w:r>
      <w:r w:rsidRPr="005050F0">
        <w:rPr>
          <w:noProof/>
          <w:lang w:eastAsia="ko-KR"/>
        </w:rPr>
        <w:t>3</w:t>
      </w:r>
      <w:r w:rsidRPr="005050F0">
        <w:rPr>
          <w:noProof/>
        </w:rPr>
        <w:t>].</w:t>
      </w:r>
    </w:p>
    <w:p w14:paraId="4E82B602" w14:textId="77777777" w:rsidR="00E76B9D" w:rsidRPr="005050F0" w:rsidRDefault="00E76B9D" w:rsidP="00E76B9D">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service configuration </w:t>
      </w:r>
      <w:r w:rsidRPr="005050F0">
        <w:rPr>
          <w:noProof/>
        </w:rPr>
        <w:t>MO.</w:t>
      </w:r>
    </w:p>
    <w:p w14:paraId="078D5368" w14:textId="77777777" w:rsidR="00E76B9D" w:rsidRPr="005050F0" w:rsidRDefault="00E76B9D" w:rsidP="00E76B9D">
      <w:pPr>
        <w:rPr>
          <w:noProof/>
        </w:rPr>
      </w:pPr>
      <w:r w:rsidRPr="005050F0">
        <w:rPr>
          <w:noProof/>
        </w:rPr>
        <w:t xml:space="preserve">The following nodes and leaf objects are possible under the MCVideo </w:t>
      </w:r>
      <w:r w:rsidRPr="005050F0">
        <w:rPr>
          <w:noProof/>
          <w:lang w:eastAsia="ko-KR"/>
        </w:rPr>
        <w:t xml:space="preserve">service configuration </w:t>
      </w:r>
      <w:r w:rsidRPr="005050F0">
        <w:rPr>
          <w:noProof/>
        </w:rPr>
        <w:t>node as described in figure </w:t>
      </w:r>
      <w:r w:rsidRPr="005050F0">
        <w:rPr>
          <w:noProof/>
          <w:lang w:eastAsia="ko-KR"/>
        </w:rPr>
        <w:t>14.1.1</w:t>
      </w:r>
      <w:r w:rsidR="009A26DB">
        <w:rPr>
          <w:noProof/>
        </w:rPr>
        <w:t>.</w:t>
      </w:r>
    </w:p>
    <w:p w14:paraId="53C566BD" w14:textId="77777777" w:rsidR="00E76B9D" w:rsidRPr="005050F0" w:rsidRDefault="00872A5E" w:rsidP="00E76B9D">
      <w:pPr>
        <w:pStyle w:val="TH"/>
        <w:rPr>
          <w:noProof/>
        </w:rPr>
      </w:pPr>
      <w:r w:rsidRPr="005050F0">
        <w:rPr>
          <w:noProof/>
        </w:rPr>
        <w:object w:dxaOrig="8868" w:dyaOrig="5406" w14:anchorId="272CA0B6">
          <v:shape id="_x0000_i1051" type="#_x0000_t75" style="width:443.25pt;height:269.85pt" o:ole="">
            <v:imagedata r:id="rId57" o:title=""/>
          </v:shape>
          <o:OLEObject Type="Embed" ProgID="Visio.Drawing.11" ShapeID="_x0000_i1051" DrawAspect="Content" ObjectID="_1786972232" r:id="rId58"/>
        </w:object>
      </w:r>
    </w:p>
    <w:p w14:paraId="57035612" w14:textId="77777777" w:rsidR="00E76B9D" w:rsidRPr="005050F0" w:rsidRDefault="00E76B9D" w:rsidP="00E76B9D">
      <w:pPr>
        <w:pStyle w:val="TF"/>
        <w:rPr>
          <w:noProof/>
        </w:rPr>
      </w:pPr>
      <w:r w:rsidRPr="005050F0">
        <w:rPr>
          <w:noProof/>
        </w:rPr>
        <w:t>Figure </w:t>
      </w:r>
      <w:r w:rsidRPr="005050F0">
        <w:rPr>
          <w:noProof/>
          <w:lang w:eastAsia="ko-KR"/>
        </w:rPr>
        <w:t>14.1.</w:t>
      </w:r>
      <w:r w:rsidRPr="005050F0">
        <w:rPr>
          <w:noProof/>
        </w:rPr>
        <w:t xml:space="preserve">1: The MCVideo </w:t>
      </w:r>
      <w:r w:rsidRPr="005050F0">
        <w:rPr>
          <w:noProof/>
          <w:lang w:eastAsia="ko-KR"/>
        </w:rPr>
        <w:t>service configuration MO</w:t>
      </w:r>
    </w:p>
    <w:p w14:paraId="3609E295" w14:textId="77777777" w:rsidR="00E76B9D" w:rsidRPr="005050F0" w:rsidRDefault="00E76B9D" w:rsidP="00E76B9D">
      <w:pPr>
        <w:pStyle w:val="Heading2"/>
        <w:rPr>
          <w:noProof/>
        </w:rPr>
      </w:pPr>
      <w:bookmarkStart w:id="4620" w:name="_Toc4578113"/>
      <w:bookmarkStart w:id="4621" w:name="_Toc27504709"/>
      <w:bookmarkStart w:id="4622" w:name="_Toc27505497"/>
      <w:bookmarkStart w:id="4623" w:name="_Toc27506281"/>
      <w:bookmarkStart w:id="4624" w:name="_Toc27507065"/>
      <w:bookmarkStart w:id="4625" w:name="_Toc176345046"/>
      <w:r w:rsidRPr="005050F0">
        <w:rPr>
          <w:noProof/>
          <w:lang w:eastAsia="ko-KR"/>
        </w:rPr>
        <w:t>14.2</w:t>
      </w:r>
      <w:r w:rsidRPr="005050F0">
        <w:rPr>
          <w:noProof/>
        </w:rPr>
        <w:tab/>
      </w:r>
      <w:r w:rsidRPr="005050F0">
        <w:rPr>
          <w:noProof/>
          <w:lang w:eastAsia="ko-KR"/>
        </w:rPr>
        <w:t>MCVideo service configuration MO parameters</w:t>
      </w:r>
      <w:bookmarkEnd w:id="4620"/>
      <w:bookmarkEnd w:id="4621"/>
      <w:bookmarkEnd w:id="4622"/>
      <w:bookmarkEnd w:id="4623"/>
      <w:bookmarkEnd w:id="4624"/>
      <w:bookmarkEnd w:id="4625"/>
    </w:p>
    <w:p w14:paraId="34463324" w14:textId="77777777" w:rsidR="00E76B9D" w:rsidRPr="005050F0" w:rsidRDefault="00E76B9D" w:rsidP="00E76B9D">
      <w:pPr>
        <w:pStyle w:val="Heading3"/>
        <w:rPr>
          <w:noProof/>
        </w:rPr>
      </w:pPr>
      <w:bookmarkStart w:id="4626" w:name="_Toc4578114"/>
      <w:bookmarkStart w:id="4627" w:name="_Toc27504710"/>
      <w:bookmarkStart w:id="4628" w:name="_Toc27505498"/>
      <w:bookmarkStart w:id="4629" w:name="_Toc27506282"/>
      <w:bookmarkStart w:id="4630" w:name="_Toc27507066"/>
      <w:bookmarkStart w:id="4631" w:name="_Toc176345047"/>
      <w:r w:rsidRPr="005050F0">
        <w:rPr>
          <w:noProof/>
          <w:lang w:eastAsia="ko-KR"/>
        </w:rPr>
        <w:t>14.2.</w:t>
      </w:r>
      <w:r w:rsidRPr="005050F0">
        <w:rPr>
          <w:noProof/>
        </w:rPr>
        <w:t>1</w:t>
      </w:r>
      <w:r w:rsidRPr="005050F0">
        <w:rPr>
          <w:noProof/>
        </w:rPr>
        <w:tab/>
        <w:t>General</w:t>
      </w:r>
      <w:bookmarkEnd w:id="4626"/>
      <w:bookmarkEnd w:id="4627"/>
      <w:bookmarkEnd w:id="4628"/>
      <w:bookmarkEnd w:id="4629"/>
      <w:bookmarkEnd w:id="4630"/>
      <w:bookmarkEnd w:id="4631"/>
    </w:p>
    <w:p w14:paraId="0424AAB9" w14:textId="77777777" w:rsidR="00E76B9D" w:rsidRPr="005050F0" w:rsidRDefault="00E76B9D" w:rsidP="00E76B9D">
      <w:pPr>
        <w:rPr>
          <w:noProof/>
          <w:lang w:eastAsia="ko-KR"/>
        </w:rPr>
      </w:pPr>
      <w:r w:rsidRPr="005050F0">
        <w:rPr>
          <w:noProof/>
        </w:rPr>
        <w:t xml:space="preserve">This clause describes the parameters for the MCVideo </w:t>
      </w:r>
      <w:r w:rsidRPr="005050F0">
        <w:rPr>
          <w:noProof/>
          <w:lang w:eastAsia="ko-KR"/>
        </w:rPr>
        <w:t>service configuration</w:t>
      </w:r>
      <w:r w:rsidRPr="005050F0">
        <w:rPr>
          <w:noProof/>
        </w:rPr>
        <w:t xml:space="preserve"> Management Object (MO).</w:t>
      </w:r>
    </w:p>
    <w:p w14:paraId="0DB628FE" w14:textId="77777777" w:rsidR="00E76B9D" w:rsidRPr="005050F0" w:rsidRDefault="00E76B9D" w:rsidP="00E76B9D">
      <w:pPr>
        <w:pStyle w:val="Heading3"/>
        <w:rPr>
          <w:i/>
          <w:iCs/>
          <w:noProof/>
          <w:lang w:eastAsia="ko-KR"/>
        </w:rPr>
      </w:pPr>
      <w:bookmarkStart w:id="4632" w:name="_Toc4578115"/>
      <w:bookmarkStart w:id="4633" w:name="_Toc27504711"/>
      <w:bookmarkStart w:id="4634" w:name="_Toc27505499"/>
      <w:bookmarkStart w:id="4635" w:name="_Toc27506283"/>
      <w:bookmarkStart w:id="4636" w:name="_Toc27507067"/>
      <w:bookmarkStart w:id="4637" w:name="_Toc176345048"/>
      <w:r w:rsidRPr="005050F0">
        <w:rPr>
          <w:noProof/>
          <w:lang w:eastAsia="ko-KR"/>
        </w:rPr>
        <w:t>14.2.2</w:t>
      </w:r>
      <w:r w:rsidRPr="005050F0">
        <w:rPr>
          <w:noProof/>
        </w:rPr>
        <w:tab/>
        <w:t xml:space="preserve">Node: </w:t>
      </w:r>
      <w:r w:rsidRPr="005050F0">
        <w:rPr>
          <w:i/>
          <w:iCs/>
          <w:noProof/>
        </w:rPr>
        <w:t>&lt;x&gt;</w:t>
      </w:r>
      <w:bookmarkEnd w:id="4632"/>
      <w:bookmarkEnd w:id="4633"/>
      <w:bookmarkEnd w:id="4634"/>
      <w:bookmarkEnd w:id="4635"/>
      <w:bookmarkEnd w:id="4636"/>
      <w:bookmarkEnd w:id="4637"/>
    </w:p>
    <w:p w14:paraId="204F4B14"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76B9D" w:rsidRPr="005050F0" w14:paraId="22CA0D9C"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FFF797" w14:textId="77777777" w:rsidR="00E76B9D" w:rsidRPr="005050F0" w:rsidRDefault="00E76B9D" w:rsidP="00231052">
            <w:pPr>
              <w:rPr>
                <w:rFonts w:ascii="Arial" w:hAnsi="Arial" w:cs="Arial"/>
                <w:noProof/>
                <w:sz w:val="18"/>
                <w:szCs w:val="18"/>
              </w:rPr>
            </w:pPr>
            <w:r w:rsidRPr="005050F0">
              <w:rPr>
                <w:noProof/>
              </w:rPr>
              <w:t>&lt;x&gt;</w:t>
            </w:r>
          </w:p>
        </w:tc>
      </w:tr>
      <w:tr w:rsidR="00E76B9D" w:rsidRPr="005050F0" w14:paraId="1856214D"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C78E487" w14:textId="77777777" w:rsidR="00E76B9D" w:rsidRPr="005050F0" w:rsidRDefault="00E76B9D"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3D421" w14:textId="77777777" w:rsidR="00E76B9D" w:rsidRPr="005050F0" w:rsidRDefault="00E76B9D"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DBB99" w14:textId="77777777" w:rsidR="00E76B9D" w:rsidRPr="005050F0" w:rsidRDefault="00E76B9D"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2AC9B" w14:textId="77777777" w:rsidR="00E76B9D" w:rsidRPr="005050F0" w:rsidRDefault="00E76B9D"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8FD8" w14:textId="77777777" w:rsidR="00E76B9D" w:rsidRPr="005050F0" w:rsidRDefault="00E76B9D"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24F53FE" w14:textId="77777777" w:rsidR="00E76B9D" w:rsidRPr="005050F0" w:rsidRDefault="00E76B9D" w:rsidP="00231052">
            <w:pPr>
              <w:jc w:val="center"/>
              <w:rPr>
                <w:rFonts w:ascii="Arial" w:hAnsi="Arial" w:cs="Arial"/>
                <w:b/>
                <w:noProof/>
                <w:sz w:val="18"/>
                <w:szCs w:val="18"/>
              </w:rPr>
            </w:pPr>
          </w:p>
        </w:tc>
      </w:tr>
      <w:tr w:rsidR="00E76B9D" w:rsidRPr="005050F0" w14:paraId="71016F2C"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B483B46" w14:textId="77777777" w:rsidR="00E76B9D" w:rsidRPr="005050F0" w:rsidRDefault="00E76B9D"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6BE06" w14:textId="77777777" w:rsidR="00E76B9D" w:rsidRPr="005050F0" w:rsidRDefault="00E76B9D"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4E4F7" w14:textId="77777777" w:rsidR="00E76B9D" w:rsidRPr="005050F0" w:rsidRDefault="00E76B9D" w:rsidP="00231052">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0AA14" w14:textId="77777777" w:rsidR="00E76B9D" w:rsidRPr="005050F0" w:rsidRDefault="00E76B9D" w:rsidP="00231052">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98CA5" w14:textId="77777777" w:rsidR="00E76B9D" w:rsidRPr="005050F0" w:rsidRDefault="00E76B9D"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3B56570" w14:textId="77777777" w:rsidR="00E76B9D" w:rsidRPr="005050F0" w:rsidRDefault="00E76B9D" w:rsidP="00231052">
            <w:pPr>
              <w:jc w:val="center"/>
              <w:rPr>
                <w:b/>
                <w:noProof/>
              </w:rPr>
            </w:pPr>
          </w:p>
        </w:tc>
      </w:tr>
      <w:tr w:rsidR="00E76B9D" w:rsidRPr="005050F0" w14:paraId="4381AA1D"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F12E3FE" w14:textId="77777777" w:rsidR="00E76B9D" w:rsidRPr="005050F0" w:rsidRDefault="00E76B9D"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C16E99" w14:textId="77777777" w:rsidR="00E76B9D" w:rsidRPr="005050F0" w:rsidRDefault="00E76B9D" w:rsidP="00231052">
            <w:pPr>
              <w:rPr>
                <w:noProof/>
              </w:rPr>
            </w:pPr>
            <w:r w:rsidRPr="005050F0">
              <w:rPr>
                <w:noProof/>
              </w:rPr>
              <w:t xml:space="preserve">This interior node acts as a placeholder for the MCVideo </w:t>
            </w:r>
            <w:r w:rsidRPr="005050F0">
              <w:rPr>
                <w:noProof/>
                <w:lang w:eastAsia="ko-KR"/>
              </w:rPr>
              <w:t xml:space="preserve">service configuration </w:t>
            </w:r>
            <w:r w:rsidRPr="005050F0">
              <w:rPr>
                <w:noProof/>
              </w:rPr>
              <w:t>Management Object (MO).</w:t>
            </w:r>
          </w:p>
          <w:p w14:paraId="01BCCFEF" w14:textId="77777777" w:rsidR="00E76B9D" w:rsidRPr="005050F0" w:rsidRDefault="00E76B9D" w:rsidP="00231052">
            <w:pPr>
              <w:rPr>
                <w:noProof/>
              </w:rPr>
            </w:pPr>
            <w:r w:rsidRPr="005050F0">
              <w:rPr>
                <w:noProof/>
              </w:rPr>
              <w:t xml:space="preserve">For the MCVideo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"urn:oma:mo:oma-dm-mcvideo</w:t>
            </w:r>
            <w:r w:rsidRPr="005050F0">
              <w:rPr>
                <w:noProof/>
                <w:lang w:eastAsia="ko-KR"/>
              </w:rPr>
              <w:t>-service configuration</w:t>
            </w:r>
            <w:r w:rsidRPr="005050F0">
              <w:rPr>
                <w:noProof/>
              </w:rPr>
              <w:t>:1.0"</w:t>
            </w:r>
          </w:p>
        </w:tc>
      </w:tr>
    </w:tbl>
    <w:p w14:paraId="6067ED68" w14:textId="77777777" w:rsidR="00654C0A" w:rsidRPr="005050F0" w:rsidRDefault="00654C0A" w:rsidP="00654C0A">
      <w:pPr>
        <w:rPr>
          <w:noProof/>
        </w:rPr>
      </w:pPr>
    </w:p>
    <w:p w14:paraId="0E0B9B95" w14:textId="77777777" w:rsidR="00E76B9D" w:rsidRPr="005050F0" w:rsidRDefault="00E76B9D" w:rsidP="00E76B9D">
      <w:pPr>
        <w:pStyle w:val="B1"/>
        <w:rPr>
          <w:noProof/>
        </w:rPr>
      </w:pPr>
      <w:r w:rsidRPr="005050F0">
        <w:rPr>
          <w:noProof/>
        </w:rPr>
        <w:t>-</w:t>
      </w:r>
      <w:r w:rsidRPr="005050F0">
        <w:rPr>
          <w:noProof/>
        </w:rPr>
        <w:tab/>
        <w:t>Values: N/A</w:t>
      </w:r>
    </w:p>
    <w:p w14:paraId="6E5C4CB6" w14:textId="77777777" w:rsidR="00E76B9D" w:rsidRPr="005050F0" w:rsidRDefault="00E76B9D" w:rsidP="00E76B9D">
      <w:pPr>
        <w:pStyle w:val="Heading3"/>
        <w:rPr>
          <w:noProof/>
          <w:lang w:eastAsia="ko-KR"/>
        </w:rPr>
      </w:pPr>
      <w:bookmarkStart w:id="4638" w:name="_Toc4578116"/>
      <w:bookmarkStart w:id="4639" w:name="_Toc27504712"/>
      <w:bookmarkStart w:id="4640" w:name="_Toc27505500"/>
      <w:bookmarkStart w:id="4641" w:name="_Toc27506284"/>
      <w:bookmarkStart w:id="4642" w:name="_Toc27507068"/>
      <w:bookmarkStart w:id="4643" w:name="_Toc176345049"/>
      <w:r w:rsidRPr="005050F0">
        <w:rPr>
          <w:noProof/>
          <w:lang w:eastAsia="ko-KR"/>
        </w:rPr>
        <w:t>14.2.</w:t>
      </w:r>
      <w:r w:rsidRPr="005050F0">
        <w:rPr>
          <w:noProof/>
        </w:rPr>
        <w:t>3</w:t>
      </w:r>
      <w:r w:rsidRPr="005050F0">
        <w:rPr>
          <w:noProof/>
        </w:rPr>
        <w:tab/>
        <w:t>/</w:t>
      </w:r>
      <w:r w:rsidRPr="005050F0">
        <w:rPr>
          <w:i/>
          <w:iCs/>
          <w:noProof/>
        </w:rPr>
        <w:t>&lt;x&gt;</w:t>
      </w:r>
      <w:r w:rsidRPr="005050F0">
        <w:rPr>
          <w:noProof/>
        </w:rPr>
        <w:t>/Name</w:t>
      </w:r>
      <w:bookmarkEnd w:id="4638"/>
      <w:bookmarkEnd w:id="4639"/>
      <w:bookmarkEnd w:id="4640"/>
      <w:bookmarkEnd w:id="4641"/>
      <w:bookmarkEnd w:id="4642"/>
      <w:bookmarkEnd w:id="4643"/>
    </w:p>
    <w:p w14:paraId="65F7DB0D"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76B9D" w:rsidRPr="005050F0" w14:paraId="1411699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09B6227" w14:textId="77777777" w:rsidR="00E76B9D" w:rsidRPr="005050F0" w:rsidRDefault="00E76B9D" w:rsidP="00231052">
            <w:pPr>
              <w:rPr>
                <w:rFonts w:ascii="Arial" w:hAnsi="Arial" w:cs="Arial"/>
                <w:noProof/>
                <w:sz w:val="18"/>
                <w:szCs w:val="18"/>
              </w:rPr>
            </w:pPr>
            <w:r w:rsidRPr="005050F0">
              <w:rPr>
                <w:noProof/>
              </w:rPr>
              <w:t>Name</w:t>
            </w:r>
          </w:p>
        </w:tc>
      </w:tr>
      <w:tr w:rsidR="00E76B9D" w:rsidRPr="005050F0" w14:paraId="59F7DB2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0D2776"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FD6FF" w14:textId="77777777" w:rsidR="00E76B9D" w:rsidRPr="005050F0" w:rsidRDefault="00E76B9D"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7DBA9" w14:textId="77777777" w:rsidR="00E76B9D" w:rsidRPr="005050F0" w:rsidRDefault="00E76B9D"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2D93B" w14:textId="77777777" w:rsidR="00E76B9D" w:rsidRPr="005050F0" w:rsidRDefault="00E76B9D"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48991" w14:textId="77777777" w:rsidR="00E76B9D" w:rsidRPr="005050F0" w:rsidRDefault="00E76B9D"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4BE7769" w14:textId="77777777" w:rsidR="00E76B9D" w:rsidRPr="005050F0" w:rsidRDefault="00E76B9D" w:rsidP="00231052">
            <w:pPr>
              <w:jc w:val="center"/>
              <w:rPr>
                <w:rFonts w:ascii="Arial" w:hAnsi="Arial" w:cs="Arial"/>
                <w:b/>
                <w:noProof/>
                <w:sz w:val="18"/>
                <w:szCs w:val="18"/>
              </w:rPr>
            </w:pPr>
          </w:p>
        </w:tc>
      </w:tr>
      <w:tr w:rsidR="00E76B9D" w:rsidRPr="005050F0" w14:paraId="6F15F39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A013A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DEFDD" w14:textId="77777777" w:rsidR="00E76B9D" w:rsidRPr="005050F0" w:rsidRDefault="00E76B9D"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7CC1A" w14:textId="77777777" w:rsidR="00E76B9D" w:rsidRPr="005050F0" w:rsidRDefault="00E76B9D"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DBA9E" w14:textId="77777777" w:rsidR="00E76B9D" w:rsidRPr="005050F0" w:rsidRDefault="00E76B9D"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D0994" w14:textId="77777777" w:rsidR="00E76B9D" w:rsidRPr="005050F0" w:rsidRDefault="00E76B9D"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4C545DD" w14:textId="77777777" w:rsidR="00E76B9D" w:rsidRPr="005050F0" w:rsidRDefault="00E76B9D" w:rsidP="00231052">
            <w:pPr>
              <w:jc w:val="center"/>
              <w:rPr>
                <w:b/>
                <w:noProof/>
              </w:rPr>
            </w:pPr>
          </w:p>
        </w:tc>
      </w:tr>
      <w:tr w:rsidR="00E76B9D" w:rsidRPr="005050F0" w14:paraId="0B915EE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2FE76A" w14:textId="77777777" w:rsidR="00E76B9D" w:rsidRPr="005050F0" w:rsidRDefault="00E76B9D"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CDA075" w14:textId="77777777" w:rsidR="00E76B9D" w:rsidRPr="005050F0" w:rsidRDefault="00E76B9D" w:rsidP="00231052">
            <w:pPr>
              <w:rPr>
                <w:noProof/>
              </w:rPr>
            </w:pPr>
            <w:r w:rsidRPr="005050F0">
              <w:rPr>
                <w:noProof/>
              </w:rPr>
              <w:t>The Name leaf is a name for the MCVideo service configuration settings.</w:t>
            </w:r>
          </w:p>
        </w:tc>
      </w:tr>
    </w:tbl>
    <w:p w14:paraId="62F298CF" w14:textId="77777777" w:rsidR="00654C0A" w:rsidRPr="005050F0" w:rsidRDefault="00654C0A" w:rsidP="00654C0A">
      <w:pPr>
        <w:rPr>
          <w:noProof/>
        </w:rPr>
      </w:pPr>
    </w:p>
    <w:p w14:paraId="0FDD35B0" w14:textId="77777777" w:rsidR="00E76B9D" w:rsidRPr="005050F0" w:rsidRDefault="00E76B9D" w:rsidP="00E76B9D">
      <w:pPr>
        <w:pStyle w:val="B1"/>
        <w:rPr>
          <w:noProof/>
        </w:rPr>
      </w:pPr>
      <w:r w:rsidRPr="005050F0">
        <w:rPr>
          <w:noProof/>
        </w:rPr>
        <w:t>-</w:t>
      </w:r>
      <w:r w:rsidRPr="005050F0">
        <w:rPr>
          <w:noProof/>
        </w:rPr>
        <w:tab/>
        <w:t>Values: &lt;User displayable name&gt;</w:t>
      </w:r>
    </w:p>
    <w:p w14:paraId="34615769" w14:textId="77777777" w:rsidR="00E76B9D" w:rsidRPr="005050F0" w:rsidRDefault="00E76B9D" w:rsidP="00E76B9D">
      <w:pPr>
        <w:pStyle w:val="Heading3"/>
        <w:rPr>
          <w:noProof/>
          <w:lang w:eastAsia="ko-KR"/>
        </w:rPr>
      </w:pPr>
      <w:bookmarkStart w:id="4644" w:name="_Toc4578117"/>
      <w:bookmarkStart w:id="4645" w:name="_Toc27504713"/>
      <w:bookmarkStart w:id="4646" w:name="_Toc27505501"/>
      <w:bookmarkStart w:id="4647" w:name="_Toc27506285"/>
      <w:bookmarkStart w:id="4648" w:name="_Toc27507069"/>
      <w:bookmarkStart w:id="4649" w:name="_Toc176345050"/>
      <w:r w:rsidRPr="005050F0">
        <w:rPr>
          <w:noProof/>
          <w:lang w:eastAsia="ko-KR"/>
        </w:rPr>
        <w:t>14.2</w:t>
      </w:r>
      <w:r w:rsidRPr="005050F0">
        <w:rPr>
          <w:noProof/>
        </w:rPr>
        <w:t>.4</w:t>
      </w:r>
      <w:r w:rsidRPr="005050F0">
        <w:rPr>
          <w:noProof/>
        </w:rPr>
        <w:tab/>
        <w:t>/</w:t>
      </w:r>
      <w:r w:rsidRPr="005050F0">
        <w:rPr>
          <w:i/>
          <w:iCs/>
          <w:noProof/>
        </w:rPr>
        <w:t>&lt;x&gt;</w:t>
      </w:r>
      <w:r w:rsidRPr="005050F0">
        <w:rPr>
          <w:noProof/>
        </w:rPr>
        <w:t>/Ext/</w:t>
      </w:r>
      <w:bookmarkEnd w:id="4644"/>
      <w:bookmarkEnd w:id="4645"/>
      <w:bookmarkEnd w:id="4646"/>
      <w:bookmarkEnd w:id="4647"/>
      <w:bookmarkEnd w:id="4648"/>
      <w:bookmarkEnd w:id="4649"/>
    </w:p>
    <w:p w14:paraId="15633302"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76B9D" w:rsidRPr="005050F0" w14:paraId="755139C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A8A1BB" w14:textId="77777777" w:rsidR="00E76B9D" w:rsidRPr="005050F0" w:rsidRDefault="00E76B9D" w:rsidP="00231052">
            <w:pPr>
              <w:rPr>
                <w:rFonts w:ascii="Arial" w:hAnsi="Arial" w:cs="Arial"/>
                <w:noProof/>
                <w:sz w:val="18"/>
                <w:szCs w:val="18"/>
              </w:rPr>
            </w:pPr>
            <w:r w:rsidRPr="005050F0">
              <w:rPr>
                <w:noProof/>
              </w:rPr>
              <w:t>Ext</w:t>
            </w:r>
          </w:p>
        </w:tc>
      </w:tr>
      <w:tr w:rsidR="00E76B9D" w:rsidRPr="005050F0" w14:paraId="7DEABDE8"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82285FF" w14:textId="77777777" w:rsidR="00E76B9D" w:rsidRPr="005050F0" w:rsidRDefault="00E76B9D"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B6778"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D4CA5"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23F12" w14:textId="77777777" w:rsidR="00E76B9D" w:rsidRPr="005050F0" w:rsidRDefault="00E76B9D"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A4304" w14:textId="77777777" w:rsidR="00E76B9D" w:rsidRPr="005050F0" w:rsidRDefault="00E76B9D"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359FA79" w14:textId="77777777" w:rsidR="00E76B9D" w:rsidRPr="005050F0" w:rsidRDefault="00E76B9D" w:rsidP="00231052">
            <w:pPr>
              <w:jc w:val="center"/>
              <w:rPr>
                <w:rFonts w:ascii="Arial" w:hAnsi="Arial" w:cs="Arial"/>
                <w:b/>
                <w:noProof/>
                <w:sz w:val="18"/>
                <w:szCs w:val="18"/>
              </w:rPr>
            </w:pPr>
          </w:p>
        </w:tc>
      </w:tr>
      <w:tr w:rsidR="00E76B9D" w:rsidRPr="005050F0" w14:paraId="1D865542"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1847833" w14:textId="77777777" w:rsidR="00E76B9D" w:rsidRPr="005050F0" w:rsidRDefault="00E76B9D"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0D60" w14:textId="77777777" w:rsidR="00E76B9D" w:rsidRPr="005050F0" w:rsidRDefault="00E76B9D"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1F557"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DDFCE" w14:textId="77777777" w:rsidR="00E76B9D" w:rsidRPr="005050F0" w:rsidRDefault="00E76B9D"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F831B" w14:textId="77777777" w:rsidR="00E76B9D" w:rsidRPr="005050F0" w:rsidRDefault="00E76B9D"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A056F29" w14:textId="77777777" w:rsidR="00E76B9D" w:rsidRPr="005050F0" w:rsidRDefault="00E76B9D" w:rsidP="00231052">
            <w:pPr>
              <w:jc w:val="center"/>
              <w:rPr>
                <w:b/>
                <w:noProof/>
              </w:rPr>
            </w:pPr>
          </w:p>
        </w:tc>
      </w:tr>
      <w:tr w:rsidR="00E76B9D" w:rsidRPr="005050F0" w14:paraId="229E6DCE"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58184E4" w14:textId="77777777" w:rsidR="00E76B9D" w:rsidRPr="005050F0" w:rsidRDefault="00E76B9D"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D3F659" w14:textId="77777777" w:rsidR="00E76B9D" w:rsidRPr="005050F0" w:rsidRDefault="00E76B9D" w:rsidP="00231052">
            <w:pPr>
              <w:rPr>
                <w:noProof/>
              </w:rPr>
            </w:pPr>
            <w:r w:rsidRPr="005050F0">
              <w:rPr>
                <w:noProof/>
              </w:rPr>
              <w:t>The Ext is an interior node for where the vendor specific information about the MCVideo service configuration MO is being placed.</w:t>
            </w:r>
          </w:p>
        </w:tc>
      </w:tr>
    </w:tbl>
    <w:p w14:paraId="32E73787" w14:textId="77777777" w:rsidR="00654C0A" w:rsidRPr="005050F0" w:rsidRDefault="00654C0A" w:rsidP="00654C0A">
      <w:pPr>
        <w:rPr>
          <w:noProof/>
        </w:rPr>
      </w:pPr>
    </w:p>
    <w:p w14:paraId="6B49F8A7" w14:textId="77777777" w:rsidR="00E76B9D" w:rsidRPr="005050F0" w:rsidRDefault="00E76B9D" w:rsidP="00E76B9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FD50ADE" w14:textId="77777777" w:rsidR="00E76B9D" w:rsidRPr="005050F0" w:rsidRDefault="00E76B9D" w:rsidP="00E76B9D">
      <w:pPr>
        <w:pStyle w:val="B1"/>
        <w:rPr>
          <w:noProof/>
          <w:lang w:eastAsia="ko-KR"/>
        </w:rPr>
      </w:pPr>
      <w:r w:rsidRPr="005050F0">
        <w:rPr>
          <w:noProof/>
        </w:rPr>
        <w:t>-</w:t>
      </w:r>
      <w:r w:rsidRPr="005050F0">
        <w:rPr>
          <w:noProof/>
        </w:rPr>
        <w:tab/>
        <w:t>Values: N/A</w:t>
      </w:r>
    </w:p>
    <w:p w14:paraId="7B0EA536" w14:textId="77777777" w:rsidR="00E76B9D" w:rsidRPr="005050F0" w:rsidRDefault="00E76B9D" w:rsidP="00E76B9D">
      <w:pPr>
        <w:pStyle w:val="Heading3"/>
        <w:rPr>
          <w:noProof/>
          <w:lang w:eastAsia="ko-KR"/>
        </w:rPr>
      </w:pPr>
      <w:bookmarkStart w:id="4650" w:name="_Toc4578118"/>
      <w:bookmarkStart w:id="4651" w:name="_Toc27504714"/>
      <w:bookmarkStart w:id="4652" w:name="_Toc27505502"/>
      <w:bookmarkStart w:id="4653" w:name="_Toc27506286"/>
      <w:bookmarkStart w:id="4654" w:name="_Toc27507070"/>
      <w:bookmarkStart w:id="4655" w:name="_Toc176345051"/>
      <w:r w:rsidRPr="005050F0">
        <w:rPr>
          <w:noProof/>
        </w:rPr>
        <w:t>14.2.5</w:t>
      </w:r>
      <w:r w:rsidRPr="005050F0">
        <w:rPr>
          <w:noProof/>
        </w:rPr>
        <w:tab/>
        <w:t>/</w:t>
      </w:r>
      <w:r w:rsidRPr="005050F0">
        <w:rPr>
          <w:i/>
          <w:iCs/>
          <w:noProof/>
        </w:rPr>
        <w:t>&lt;x&gt;</w:t>
      </w:r>
      <w:r w:rsidRPr="005050F0">
        <w:rPr>
          <w:noProof/>
        </w:rPr>
        <w:t>/Common</w:t>
      </w:r>
      <w:bookmarkEnd w:id="4650"/>
      <w:bookmarkEnd w:id="4651"/>
      <w:bookmarkEnd w:id="4652"/>
      <w:bookmarkEnd w:id="4653"/>
      <w:bookmarkEnd w:id="4654"/>
      <w:bookmarkEnd w:id="4655"/>
    </w:p>
    <w:p w14:paraId="7BE4FC27"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6635C0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AA67F8" w14:textId="77777777" w:rsidR="00E76B9D" w:rsidRPr="005050F0" w:rsidRDefault="00E76B9D" w:rsidP="00231052">
            <w:pPr>
              <w:rPr>
                <w:rFonts w:ascii="Arial" w:hAnsi="Arial" w:cs="Arial"/>
                <w:noProof/>
                <w:sz w:val="18"/>
                <w:szCs w:val="18"/>
              </w:rPr>
            </w:pPr>
            <w:r w:rsidRPr="005050F0">
              <w:rPr>
                <w:noProof/>
              </w:rPr>
              <w:t>Common</w:t>
            </w:r>
          </w:p>
        </w:tc>
      </w:tr>
      <w:tr w:rsidR="00E76B9D" w:rsidRPr="005050F0" w14:paraId="4106A6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F3915"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DDD14"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72B3F"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2E7B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FB9BC"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B536DE" w14:textId="77777777" w:rsidR="00E76B9D" w:rsidRPr="005050F0" w:rsidRDefault="00E76B9D" w:rsidP="00231052">
            <w:pPr>
              <w:jc w:val="center"/>
              <w:rPr>
                <w:rFonts w:ascii="Arial" w:hAnsi="Arial" w:cs="Arial"/>
                <w:b/>
                <w:noProof/>
                <w:sz w:val="18"/>
                <w:szCs w:val="18"/>
              </w:rPr>
            </w:pPr>
          </w:p>
        </w:tc>
      </w:tr>
      <w:tr w:rsidR="00E76B9D" w:rsidRPr="005050F0" w14:paraId="7F6652F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383E96"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5DFBB"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B73D"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682BD"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275D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1053AA" w14:textId="77777777" w:rsidR="00E76B9D" w:rsidRPr="005050F0" w:rsidRDefault="00E76B9D" w:rsidP="00231052">
            <w:pPr>
              <w:jc w:val="center"/>
              <w:rPr>
                <w:b/>
                <w:noProof/>
              </w:rPr>
            </w:pPr>
          </w:p>
        </w:tc>
      </w:tr>
      <w:tr w:rsidR="00E76B9D" w:rsidRPr="005050F0" w14:paraId="4A614D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8975AC"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73F3EB" w14:textId="77777777" w:rsidR="00E76B9D" w:rsidRPr="005050F0" w:rsidRDefault="00E76B9D"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1DB544E" w14:textId="77777777" w:rsidR="00654C0A" w:rsidRPr="005050F0" w:rsidRDefault="00654C0A" w:rsidP="00654C0A">
      <w:pPr>
        <w:rPr>
          <w:noProof/>
        </w:rPr>
      </w:pPr>
      <w:bookmarkStart w:id="4656" w:name="_Toc4578119"/>
      <w:bookmarkStart w:id="4657" w:name="_Toc27504715"/>
      <w:bookmarkStart w:id="4658" w:name="_Toc27505503"/>
      <w:bookmarkStart w:id="4659" w:name="_Toc27506287"/>
      <w:bookmarkStart w:id="4660" w:name="_Toc27507071"/>
    </w:p>
    <w:p w14:paraId="263DDF59" w14:textId="77777777" w:rsidR="00E76B9D" w:rsidRPr="005050F0" w:rsidRDefault="00E76B9D" w:rsidP="00E76B9D">
      <w:pPr>
        <w:pStyle w:val="Heading3"/>
        <w:rPr>
          <w:noProof/>
          <w:lang w:eastAsia="ko-KR"/>
        </w:rPr>
      </w:pPr>
      <w:bookmarkStart w:id="4661" w:name="_Toc176345052"/>
      <w:r w:rsidRPr="005050F0">
        <w:rPr>
          <w:noProof/>
        </w:rPr>
        <w:t>14.2.</w:t>
      </w:r>
      <w:r w:rsidRPr="005050F0">
        <w:rPr>
          <w:noProof/>
          <w:lang w:eastAsia="ko-KR"/>
        </w:rPr>
        <w:t>6</w:t>
      </w:r>
      <w:r w:rsidRPr="005050F0">
        <w:rPr>
          <w:noProof/>
        </w:rPr>
        <w:tab/>
        <w:t>/</w:t>
      </w:r>
      <w:r w:rsidRPr="005050F0">
        <w:rPr>
          <w:i/>
          <w:iCs/>
          <w:noProof/>
        </w:rPr>
        <w:t>&lt;x&gt;</w:t>
      </w:r>
      <w:r w:rsidRPr="005050F0">
        <w:rPr>
          <w:noProof/>
        </w:rPr>
        <w:t>/Common/BroadcastMCVideoGroupCall</w:t>
      </w:r>
      <w:bookmarkEnd w:id="4656"/>
      <w:bookmarkEnd w:id="4657"/>
      <w:bookmarkEnd w:id="4658"/>
      <w:bookmarkEnd w:id="4659"/>
      <w:bookmarkEnd w:id="4660"/>
      <w:bookmarkEnd w:id="4661"/>
    </w:p>
    <w:p w14:paraId="2EAE16D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6</w:t>
      </w:r>
      <w:r w:rsidRPr="005050F0">
        <w:rPr>
          <w:noProof/>
        </w:rPr>
        <w:t>.1: /</w:t>
      </w:r>
      <w:r w:rsidRPr="005050F0">
        <w:rPr>
          <w:i/>
          <w:iCs/>
          <w:noProof/>
        </w:rPr>
        <w:t>&lt;x&gt;</w:t>
      </w:r>
      <w:r w:rsidRPr="005050F0">
        <w:rPr>
          <w:noProof/>
        </w:rPr>
        <w:t>/Common/BroadcastMCVideoGroupCall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E3DDBC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AF618A" w14:textId="77777777" w:rsidR="00E76B9D" w:rsidRPr="005050F0" w:rsidRDefault="00E76B9D" w:rsidP="00231052">
            <w:pPr>
              <w:rPr>
                <w:rFonts w:ascii="Arial" w:hAnsi="Arial" w:cs="Arial"/>
                <w:noProof/>
                <w:sz w:val="18"/>
                <w:szCs w:val="18"/>
              </w:rPr>
            </w:pPr>
            <w:r w:rsidRPr="005050F0">
              <w:rPr>
                <w:noProof/>
              </w:rPr>
              <w:t>Common/BroadcastMCVideoGroupCall</w:t>
            </w:r>
          </w:p>
        </w:tc>
      </w:tr>
      <w:tr w:rsidR="00E76B9D" w:rsidRPr="005050F0" w14:paraId="54E7857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242ED1"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4C824"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EDA1C"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20D29"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F9F15"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E6C384" w14:textId="77777777" w:rsidR="00E76B9D" w:rsidRPr="005050F0" w:rsidRDefault="00E76B9D" w:rsidP="00231052">
            <w:pPr>
              <w:jc w:val="center"/>
              <w:rPr>
                <w:rFonts w:ascii="Arial" w:hAnsi="Arial" w:cs="Arial"/>
                <w:b/>
                <w:noProof/>
                <w:sz w:val="18"/>
                <w:szCs w:val="18"/>
              </w:rPr>
            </w:pPr>
          </w:p>
        </w:tc>
      </w:tr>
      <w:tr w:rsidR="00E76B9D" w:rsidRPr="005050F0" w14:paraId="350FC2E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F79F90"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2AC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321D6"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C6C9"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80820"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C9E3F" w14:textId="77777777" w:rsidR="00E76B9D" w:rsidRPr="005050F0" w:rsidRDefault="00E76B9D" w:rsidP="00231052">
            <w:pPr>
              <w:jc w:val="center"/>
              <w:rPr>
                <w:b/>
                <w:noProof/>
              </w:rPr>
            </w:pPr>
          </w:p>
        </w:tc>
      </w:tr>
      <w:tr w:rsidR="00E76B9D" w:rsidRPr="005050F0" w14:paraId="244B208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621D1"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3C2458"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Broadcast MCVideo Group</w:t>
            </w:r>
            <w:r w:rsidRPr="005050F0">
              <w:rPr>
                <w:noProof/>
              </w:rPr>
              <w:t xml:space="preserve"> Call configuration</w:t>
            </w:r>
            <w:r w:rsidRPr="005050F0">
              <w:rPr>
                <w:noProof/>
                <w:lang w:eastAsia="ko-KR"/>
              </w:rPr>
              <w:t>.</w:t>
            </w:r>
          </w:p>
        </w:tc>
      </w:tr>
    </w:tbl>
    <w:p w14:paraId="712ADB36" w14:textId="77777777" w:rsidR="00654C0A" w:rsidRPr="005050F0" w:rsidRDefault="00654C0A" w:rsidP="00654C0A">
      <w:pPr>
        <w:rPr>
          <w:noProof/>
        </w:rPr>
      </w:pPr>
      <w:bookmarkStart w:id="4662" w:name="_Toc4578120"/>
      <w:bookmarkStart w:id="4663" w:name="_Toc27504716"/>
      <w:bookmarkStart w:id="4664" w:name="_Toc27505504"/>
      <w:bookmarkStart w:id="4665" w:name="_Toc27506288"/>
      <w:bookmarkStart w:id="4666" w:name="_Toc27507072"/>
    </w:p>
    <w:p w14:paraId="1428AB78" w14:textId="77777777" w:rsidR="00E76B9D" w:rsidRPr="005050F0" w:rsidRDefault="00E76B9D" w:rsidP="00E76B9D">
      <w:pPr>
        <w:pStyle w:val="Heading3"/>
        <w:rPr>
          <w:noProof/>
          <w:lang w:eastAsia="ko-KR"/>
        </w:rPr>
      </w:pPr>
      <w:bookmarkStart w:id="4667" w:name="_Toc176345053"/>
      <w:r w:rsidRPr="005050F0">
        <w:rPr>
          <w:noProof/>
        </w:rPr>
        <w:t>14.2.</w:t>
      </w:r>
      <w:r w:rsidRPr="005050F0">
        <w:rPr>
          <w:noProof/>
          <w:lang w:eastAsia="ko-KR"/>
        </w:rPr>
        <w:t>7</w:t>
      </w:r>
      <w:r w:rsidRPr="005050F0">
        <w:rPr>
          <w:noProof/>
        </w:rPr>
        <w:tab/>
        <w:t>/</w:t>
      </w:r>
      <w:r w:rsidRPr="005050F0">
        <w:rPr>
          <w:i/>
          <w:iCs/>
          <w:noProof/>
        </w:rPr>
        <w:t>&lt;x&gt;</w:t>
      </w:r>
      <w:r w:rsidRPr="005050F0">
        <w:rPr>
          <w:noProof/>
        </w:rPr>
        <w:t>/Common/BroadcastMCVideoGroupCall/</w:t>
      </w:r>
      <w:r w:rsidR="00E443E4" w:rsidRPr="005050F0">
        <w:rPr>
          <w:noProof/>
        </w:rPr>
        <w:br/>
      </w:r>
      <w:r w:rsidRPr="005050F0">
        <w:rPr>
          <w:noProof/>
          <w:lang w:eastAsia="ko-KR"/>
        </w:rPr>
        <w:t>NumLevel</w:t>
      </w:r>
      <w:r w:rsidRPr="005050F0">
        <w:rPr>
          <w:noProof/>
        </w:rPr>
        <w:t>Group</w:t>
      </w:r>
      <w:r w:rsidRPr="005050F0">
        <w:rPr>
          <w:noProof/>
          <w:lang w:eastAsia="ko-KR"/>
        </w:rPr>
        <w:t>Hierarchy</w:t>
      </w:r>
      <w:bookmarkEnd w:id="4662"/>
      <w:bookmarkEnd w:id="4663"/>
      <w:bookmarkEnd w:id="4664"/>
      <w:bookmarkEnd w:id="4665"/>
      <w:bookmarkEnd w:id="4666"/>
      <w:bookmarkEnd w:id="4667"/>
    </w:p>
    <w:p w14:paraId="7746D004"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7</w:t>
      </w:r>
      <w:r w:rsidRPr="005050F0">
        <w:rPr>
          <w:noProof/>
        </w:rPr>
        <w:t>.1: /</w:t>
      </w:r>
      <w:r w:rsidRPr="005050F0">
        <w:rPr>
          <w:i/>
          <w:iCs/>
          <w:noProof/>
        </w:rPr>
        <w:t>&lt;x&gt;</w:t>
      </w:r>
      <w:r w:rsidRPr="005050F0">
        <w:rPr>
          <w:noProof/>
        </w:rPr>
        <w:t>/Common/BroadcastMCVideoGroupCall/</w:t>
      </w:r>
      <w:r w:rsidRPr="005050F0">
        <w:rPr>
          <w:noProof/>
          <w:lang w:eastAsia="ko-KR"/>
        </w:rPr>
        <w:t>NumLevel</w:t>
      </w:r>
      <w:r w:rsidRPr="005050F0">
        <w:rPr>
          <w:noProof/>
        </w:rPr>
        <w:t>Group</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0F2464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A716D8" w14:textId="77777777" w:rsidR="00E76B9D" w:rsidRPr="005050F0" w:rsidRDefault="00E76B9D" w:rsidP="00231052">
            <w:pPr>
              <w:rPr>
                <w:rFonts w:ascii="Arial" w:hAnsi="Arial" w:cs="Arial"/>
                <w:noProof/>
                <w:sz w:val="18"/>
                <w:szCs w:val="18"/>
              </w:rPr>
            </w:pPr>
            <w:r w:rsidRPr="005050F0">
              <w:rPr>
                <w:noProof/>
              </w:rPr>
              <w:t>Common/BroadcastMCVideoGroupCall/</w:t>
            </w:r>
            <w:r w:rsidRPr="005050F0">
              <w:rPr>
                <w:noProof/>
                <w:lang w:eastAsia="ko-KR"/>
              </w:rPr>
              <w:t>NumLevel</w:t>
            </w:r>
            <w:r w:rsidRPr="005050F0">
              <w:rPr>
                <w:noProof/>
              </w:rPr>
              <w:t>Group</w:t>
            </w:r>
            <w:r w:rsidRPr="005050F0">
              <w:rPr>
                <w:noProof/>
                <w:lang w:eastAsia="ko-KR"/>
              </w:rPr>
              <w:t>Hierarchy</w:t>
            </w:r>
          </w:p>
        </w:tc>
      </w:tr>
      <w:tr w:rsidR="00E76B9D" w:rsidRPr="005050F0" w14:paraId="743D56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23774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488DC"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32921"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DB33A"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1828D"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FA23D5" w14:textId="77777777" w:rsidR="00E76B9D" w:rsidRPr="005050F0" w:rsidRDefault="00E76B9D" w:rsidP="00231052">
            <w:pPr>
              <w:jc w:val="center"/>
              <w:rPr>
                <w:rFonts w:ascii="Arial" w:hAnsi="Arial" w:cs="Arial"/>
                <w:b/>
                <w:noProof/>
                <w:sz w:val="18"/>
                <w:szCs w:val="18"/>
              </w:rPr>
            </w:pPr>
          </w:p>
        </w:tc>
      </w:tr>
      <w:tr w:rsidR="00E76B9D" w:rsidRPr="005050F0" w14:paraId="218841A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21E395"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4CD47"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40A44"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A94A4"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52B6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EFB1E3" w14:textId="77777777" w:rsidR="00E76B9D" w:rsidRPr="005050F0" w:rsidRDefault="00E76B9D" w:rsidP="00231052">
            <w:pPr>
              <w:jc w:val="center"/>
              <w:rPr>
                <w:b/>
                <w:noProof/>
              </w:rPr>
            </w:pPr>
          </w:p>
        </w:tc>
      </w:tr>
      <w:tr w:rsidR="00E76B9D" w:rsidRPr="005050F0" w14:paraId="0FCA608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4ABA79"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E06688"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number of l</w:t>
            </w:r>
            <w:r w:rsidRPr="005050F0">
              <w:rPr>
                <w:noProof/>
              </w:rPr>
              <w:t>evels of group hierarchy for group-broadcast groups</w:t>
            </w:r>
            <w:r w:rsidRPr="005050F0">
              <w:rPr>
                <w:noProof/>
                <w:lang w:eastAsia="ko-KR"/>
              </w:rPr>
              <w:t>.</w:t>
            </w:r>
          </w:p>
        </w:tc>
      </w:tr>
    </w:tbl>
    <w:p w14:paraId="61E6D657" w14:textId="77777777" w:rsidR="00654C0A" w:rsidRPr="005050F0" w:rsidRDefault="00654C0A" w:rsidP="00654C0A">
      <w:pPr>
        <w:rPr>
          <w:noProof/>
        </w:rPr>
      </w:pPr>
    </w:p>
    <w:p w14:paraId="6FB9AEA1"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416D4D53" w14:textId="77777777" w:rsidR="00E76B9D" w:rsidRPr="005050F0" w:rsidRDefault="00E76B9D" w:rsidP="00E76B9D">
      <w:pPr>
        <w:rPr>
          <w:noProof/>
          <w:lang w:eastAsia="ko-KR"/>
        </w:rPr>
      </w:pPr>
      <w:r w:rsidRPr="005050F0">
        <w:rPr>
          <w:noProof/>
          <w:lang w:eastAsia="ko-KR"/>
        </w:rPr>
        <w:t>The group-broadcast group with the lowest NumLevelGroupHierarchy value shall be considered as the group-broadcast group having the lowest level among the groups.</w:t>
      </w:r>
    </w:p>
    <w:p w14:paraId="193C464A" w14:textId="77777777" w:rsidR="00E76B9D" w:rsidRPr="005050F0" w:rsidRDefault="00E76B9D" w:rsidP="00E76B9D">
      <w:pPr>
        <w:pStyle w:val="Heading3"/>
        <w:rPr>
          <w:noProof/>
          <w:lang w:eastAsia="ko-KR"/>
        </w:rPr>
      </w:pPr>
      <w:bookmarkStart w:id="4668" w:name="_Toc4578121"/>
      <w:bookmarkStart w:id="4669" w:name="_Toc27504717"/>
      <w:bookmarkStart w:id="4670" w:name="_Toc27505505"/>
      <w:bookmarkStart w:id="4671" w:name="_Toc27506289"/>
      <w:bookmarkStart w:id="4672" w:name="_Toc27507073"/>
      <w:bookmarkStart w:id="4673" w:name="_Toc176345054"/>
      <w:r w:rsidRPr="005050F0">
        <w:rPr>
          <w:noProof/>
        </w:rPr>
        <w:t>14.2.</w:t>
      </w:r>
      <w:r w:rsidRPr="005050F0">
        <w:rPr>
          <w:noProof/>
          <w:lang w:eastAsia="ko-KR"/>
        </w:rPr>
        <w:t>8</w:t>
      </w:r>
      <w:r w:rsidRPr="005050F0">
        <w:rPr>
          <w:noProof/>
        </w:rPr>
        <w:tab/>
        <w:t>/</w:t>
      </w:r>
      <w:r w:rsidRPr="005050F0">
        <w:rPr>
          <w:i/>
          <w:iCs/>
          <w:noProof/>
        </w:rPr>
        <w:t>&lt;x&gt;</w:t>
      </w:r>
      <w:r w:rsidRPr="005050F0">
        <w:rPr>
          <w:noProof/>
        </w:rPr>
        <w:t>/Common/BroadcastMCVideoGroupCall/</w:t>
      </w:r>
      <w:r w:rsidR="00E443E4" w:rsidRPr="005050F0">
        <w:rPr>
          <w:noProof/>
        </w:rPr>
        <w:br/>
      </w:r>
      <w:r w:rsidRPr="005050F0">
        <w:rPr>
          <w:noProof/>
          <w:lang w:eastAsia="ko-KR"/>
        </w:rPr>
        <w:t>NumLevel</w:t>
      </w:r>
      <w:r w:rsidRPr="005050F0">
        <w:rPr>
          <w:noProof/>
        </w:rPr>
        <w:t>User</w:t>
      </w:r>
      <w:r w:rsidRPr="005050F0">
        <w:rPr>
          <w:noProof/>
          <w:lang w:eastAsia="ko-KR"/>
        </w:rPr>
        <w:t>Hierarchy</w:t>
      </w:r>
      <w:bookmarkEnd w:id="4668"/>
      <w:bookmarkEnd w:id="4669"/>
      <w:bookmarkEnd w:id="4670"/>
      <w:bookmarkEnd w:id="4671"/>
      <w:bookmarkEnd w:id="4672"/>
      <w:bookmarkEnd w:id="4673"/>
    </w:p>
    <w:p w14:paraId="38615641"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8</w:t>
      </w:r>
      <w:r w:rsidRPr="005050F0">
        <w:rPr>
          <w:noProof/>
        </w:rPr>
        <w:t>.1: /</w:t>
      </w:r>
      <w:r w:rsidRPr="005050F0">
        <w:rPr>
          <w:i/>
          <w:iCs/>
          <w:noProof/>
        </w:rPr>
        <w:t>&lt;x&gt;</w:t>
      </w:r>
      <w:r w:rsidRPr="005050F0">
        <w:rPr>
          <w:noProof/>
        </w:rPr>
        <w:t>/Common/BroadcastMCVideoGroupCall/</w:t>
      </w:r>
      <w:r w:rsidRPr="005050F0">
        <w:rPr>
          <w:noProof/>
          <w:lang w:eastAsia="ko-KR"/>
        </w:rPr>
        <w:t>NumLevel</w:t>
      </w:r>
      <w:r w:rsidRPr="005050F0">
        <w:rPr>
          <w:noProof/>
        </w:rPr>
        <w:t>User</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928C37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36DF7F" w14:textId="77777777" w:rsidR="00E76B9D" w:rsidRPr="005050F0" w:rsidRDefault="00E76B9D" w:rsidP="00231052">
            <w:pPr>
              <w:rPr>
                <w:rFonts w:ascii="Arial" w:hAnsi="Arial" w:cs="Arial"/>
                <w:noProof/>
                <w:sz w:val="18"/>
                <w:szCs w:val="18"/>
              </w:rPr>
            </w:pPr>
            <w:r w:rsidRPr="005050F0">
              <w:rPr>
                <w:noProof/>
              </w:rPr>
              <w:t>Common/BroadcastMCVideoGroupCall/</w:t>
            </w:r>
            <w:r w:rsidRPr="005050F0">
              <w:rPr>
                <w:noProof/>
                <w:lang w:eastAsia="ko-KR"/>
              </w:rPr>
              <w:t>NumLevel</w:t>
            </w:r>
            <w:r w:rsidRPr="005050F0">
              <w:rPr>
                <w:noProof/>
              </w:rPr>
              <w:t>User</w:t>
            </w:r>
            <w:r w:rsidRPr="005050F0">
              <w:rPr>
                <w:noProof/>
                <w:lang w:eastAsia="ko-KR"/>
              </w:rPr>
              <w:t>Hierarchy</w:t>
            </w:r>
          </w:p>
        </w:tc>
      </w:tr>
      <w:tr w:rsidR="00E76B9D" w:rsidRPr="005050F0" w14:paraId="7127E56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E0364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00209"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AF9D8"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C6F0"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F953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CC4962" w14:textId="77777777" w:rsidR="00E76B9D" w:rsidRPr="005050F0" w:rsidRDefault="00E76B9D" w:rsidP="00231052">
            <w:pPr>
              <w:jc w:val="center"/>
              <w:rPr>
                <w:rFonts w:ascii="Arial" w:hAnsi="Arial" w:cs="Arial"/>
                <w:b/>
                <w:noProof/>
                <w:sz w:val="18"/>
                <w:szCs w:val="18"/>
              </w:rPr>
            </w:pPr>
          </w:p>
        </w:tc>
      </w:tr>
      <w:tr w:rsidR="00E76B9D" w:rsidRPr="005050F0" w14:paraId="21B3018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79D98"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5A4AA"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ADC6E"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75D85"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BB75F"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067B3F" w14:textId="77777777" w:rsidR="00E76B9D" w:rsidRPr="005050F0" w:rsidRDefault="00E76B9D" w:rsidP="00231052">
            <w:pPr>
              <w:jc w:val="center"/>
              <w:rPr>
                <w:b/>
                <w:noProof/>
              </w:rPr>
            </w:pPr>
          </w:p>
        </w:tc>
      </w:tr>
      <w:tr w:rsidR="00E76B9D" w:rsidRPr="005050F0" w14:paraId="3514016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4E18C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19F68B"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number of l</w:t>
            </w:r>
            <w:r w:rsidRPr="005050F0">
              <w:rPr>
                <w:noProof/>
              </w:rPr>
              <w:t>evels of user hierarchy for user-broadcast groups</w:t>
            </w:r>
            <w:r w:rsidRPr="005050F0">
              <w:rPr>
                <w:noProof/>
                <w:lang w:eastAsia="ko-KR"/>
              </w:rPr>
              <w:t>.</w:t>
            </w:r>
          </w:p>
        </w:tc>
      </w:tr>
    </w:tbl>
    <w:p w14:paraId="5B8663CB" w14:textId="77777777" w:rsidR="00654C0A" w:rsidRPr="005050F0" w:rsidRDefault="00654C0A" w:rsidP="00654C0A">
      <w:pPr>
        <w:rPr>
          <w:noProof/>
        </w:rPr>
      </w:pPr>
    </w:p>
    <w:p w14:paraId="4DAF565C"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5A90EBAD" w14:textId="77777777" w:rsidR="00E76B9D" w:rsidRPr="005050F0" w:rsidRDefault="00E76B9D" w:rsidP="00E76B9D">
      <w:pPr>
        <w:rPr>
          <w:noProof/>
          <w:lang w:eastAsia="ko-KR"/>
        </w:rPr>
      </w:pPr>
      <w:r w:rsidRPr="005050F0">
        <w:rPr>
          <w:noProof/>
          <w:lang w:eastAsia="ko-KR"/>
        </w:rPr>
        <w:t>The user-broadcast group with the lowest NumLevelUserHierarchy value shall be considered as the user-broadcast group the lowest level among the groups.</w:t>
      </w:r>
    </w:p>
    <w:p w14:paraId="04AE270A" w14:textId="77777777" w:rsidR="00E76B9D" w:rsidRPr="005050F0" w:rsidRDefault="00E76B9D" w:rsidP="00E76B9D">
      <w:pPr>
        <w:pStyle w:val="Heading3"/>
        <w:rPr>
          <w:noProof/>
          <w:lang w:eastAsia="ko-KR"/>
        </w:rPr>
      </w:pPr>
      <w:bookmarkStart w:id="4674" w:name="_Toc4578122"/>
      <w:bookmarkStart w:id="4675" w:name="_Toc27504718"/>
      <w:bookmarkStart w:id="4676" w:name="_Toc27505506"/>
      <w:bookmarkStart w:id="4677" w:name="_Toc27506290"/>
      <w:bookmarkStart w:id="4678" w:name="_Toc27507074"/>
      <w:bookmarkStart w:id="4679" w:name="_Toc176345055"/>
      <w:r w:rsidRPr="005050F0">
        <w:rPr>
          <w:noProof/>
        </w:rPr>
        <w:t>14.2.</w:t>
      </w:r>
      <w:r w:rsidRPr="005050F0">
        <w:rPr>
          <w:noProof/>
          <w:lang w:eastAsia="ko-KR"/>
        </w:rPr>
        <w:t>9</w:t>
      </w:r>
      <w:r w:rsidRPr="005050F0">
        <w:rPr>
          <w:noProof/>
        </w:rPr>
        <w:tab/>
        <w:t>/</w:t>
      </w:r>
      <w:r w:rsidRPr="005050F0">
        <w:rPr>
          <w:i/>
          <w:iCs/>
          <w:noProof/>
        </w:rPr>
        <w:t>&lt;x&gt;</w:t>
      </w:r>
      <w:r w:rsidRPr="005050F0">
        <w:rPr>
          <w:noProof/>
        </w:rPr>
        <w:t>/Common/MinLengthAliasID</w:t>
      </w:r>
      <w:bookmarkEnd w:id="4674"/>
      <w:bookmarkEnd w:id="4675"/>
      <w:bookmarkEnd w:id="4676"/>
      <w:bookmarkEnd w:id="4677"/>
      <w:bookmarkEnd w:id="4678"/>
      <w:bookmarkEnd w:id="4679"/>
    </w:p>
    <w:p w14:paraId="281C604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9</w:t>
      </w:r>
      <w:r w:rsidRPr="005050F0">
        <w:rPr>
          <w:noProof/>
        </w:rPr>
        <w:t>.1: /</w:t>
      </w:r>
      <w:r w:rsidRPr="005050F0">
        <w:rPr>
          <w:i/>
          <w:iCs/>
          <w:noProof/>
        </w:rPr>
        <w:t>&lt;x&gt;</w:t>
      </w:r>
      <w:r w:rsidRPr="005050F0">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06731BB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A68617" w14:textId="77777777" w:rsidR="00E76B9D" w:rsidRPr="005050F0" w:rsidRDefault="00E76B9D" w:rsidP="00231052">
            <w:pPr>
              <w:rPr>
                <w:rFonts w:ascii="Arial" w:hAnsi="Arial" w:cs="Arial"/>
                <w:noProof/>
                <w:sz w:val="18"/>
                <w:szCs w:val="18"/>
              </w:rPr>
            </w:pPr>
            <w:r w:rsidRPr="005050F0">
              <w:rPr>
                <w:noProof/>
              </w:rPr>
              <w:t>Common/MinLengthAliasID</w:t>
            </w:r>
          </w:p>
        </w:tc>
      </w:tr>
      <w:tr w:rsidR="00E76B9D" w:rsidRPr="005050F0" w14:paraId="0B3F626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FA0808"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2CD41"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93937"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4BD89"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8005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D2060F" w14:textId="77777777" w:rsidR="00E76B9D" w:rsidRPr="005050F0" w:rsidRDefault="00E76B9D" w:rsidP="00231052">
            <w:pPr>
              <w:jc w:val="center"/>
              <w:rPr>
                <w:rFonts w:ascii="Arial" w:hAnsi="Arial" w:cs="Arial"/>
                <w:b/>
                <w:noProof/>
                <w:sz w:val="18"/>
                <w:szCs w:val="18"/>
              </w:rPr>
            </w:pPr>
          </w:p>
        </w:tc>
      </w:tr>
      <w:tr w:rsidR="00E76B9D" w:rsidRPr="005050F0" w14:paraId="76E4030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AF44BE"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CE465"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2D972"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CD3D7"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7A862"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3AA2B" w14:textId="77777777" w:rsidR="00E76B9D" w:rsidRPr="005050F0" w:rsidRDefault="00E76B9D" w:rsidP="00231052">
            <w:pPr>
              <w:jc w:val="center"/>
              <w:rPr>
                <w:b/>
                <w:noProof/>
              </w:rPr>
            </w:pPr>
          </w:p>
        </w:tc>
      </w:tr>
      <w:tr w:rsidR="00E76B9D" w:rsidRPr="005050F0" w14:paraId="28FB029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55AB84"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A1BDCD"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m</w:t>
            </w:r>
            <w:r w:rsidRPr="005050F0">
              <w:rPr>
                <w:noProof/>
              </w:rPr>
              <w:t>inimum length of an alphanumeric identifier (i.e., alias) assigned by an MCVideo administrator</w:t>
            </w:r>
            <w:r w:rsidRPr="005050F0">
              <w:rPr>
                <w:noProof/>
                <w:lang w:eastAsia="ko-KR"/>
              </w:rPr>
              <w:t>.</w:t>
            </w:r>
          </w:p>
        </w:tc>
      </w:tr>
    </w:tbl>
    <w:p w14:paraId="409F3FA2" w14:textId="77777777" w:rsidR="00654C0A" w:rsidRPr="005050F0" w:rsidRDefault="00654C0A" w:rsidP="00654C0A">
      <w:pPr>
        <w:rPr>
          <w:noProof/>
        </w:rPr>
      </w:pPr>
    </w:p>
    <w:p w14:paraId="38590F75"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4BB2BAAB" w14:textId="77777777" w:rsidR="00E76B9D" w:rsidRPr="005050F0" w:rsidRDefault="00E76B9D" w:rsidP="00E76B9D">
      <w:pPr>
        <w:pStyle w:val="Heading3"/>
        <w:rPr>
          <w:noProof/>
          <w:lang w:eastAsia="ko-KR"/>
        </w:rPr>
      </w:pPr>
      <w:bookmarkStart w:id="4680" w:name="_Toc4578123"/>
      <w:bookmarkStart w:id="4681" w:name="_Toc27504719"/>
      <w:bookmarkStart w:id="4682" w:name="_Toc27505507"/>
      <w:bookmarkStart w:id="4683" w:name="_Toc27506291"/>
      <w:bookmarkStart w:id="4684" w:name="_Toc27507075"/>
      <w:bookmarkStart w:id="4685" w:name="_Toc176345056"/>
      <w:r w:rsidRPr="005050F0">
        <w:rPr>
          <w:noProof/>
        </w:rPr>
        <w:t>14.2.</w:t>
      </w:r>
      <w:r w:rsidRPr="005050F0">
        <w:rPr>
          <w:noProof/>
          <w:lang w:eastAsia="ko-KR"/>
        </w:rPr>
        <w:t>10</w:t>
      </w:r>
      <w:r w:rsidRPr="005050F0">
        <w:rPr>
          <w:noProof/>
        </w:rPr>
        <w:tab/>
        <w:t>/</w:t>
      </w:r>
      <w:r w:rsidRPr="005050F0">
        <w:rPr>
          <w:i/>
          <w:iCs/>
          <w:noProof/>
        </w:rPr>
        <w:t>&lt;x&gt;</w:t>
      </w:r>
      <w:r w:rsidRPr="005050F0">
        <w:rPr>
          <w:noProof/>
        </w:rPr>
        <w:t>/OffNetwork</w:t>
      </w:r>
      <w:bookmarkEnd w:id="4680"/>
      <w:bookmarkEnd w:id="4681"/>
      <w:bookmarkEnd w:id="4682"/>
      <w:bookmarkEnd w:id="4683"/>
      <w:bookmarkEnd w:id="4684"/>
      <w:bookmarkEnd w:id="4685"/>
    </w:p>
    <w:p w14:paraId="22B010AF"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68C09E2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7CC5E4" w14:textId="77777777" w:rsidR="00E76B9D" w:rsidRPr="005050F0" w:rsidRDefault="00E76B9D" w:rsidP="00231052">
            <w:pPr>
              <w:rPr>
                <w:rFonts w:ascii="Arial" w:hAnsi="Arial" w:cs="Arial"/>
                <w:noProof/>
                <w:sz w:val="18"/>
                <w:szCs w:val="18"/>
              </w:rPr>
            </w:pPr>
            <w:r w:rsidRPr="005050F0">
              <w:rPr>
                <w:noProof/>
              </w:rPr>
              <w:t>OffNetwork</w:t>
            </w:r>
          </w:p>
        </w:tc>
      </w:tr>
      <w:tr w:rsidR="00E76B9D" w:rsidRPr="005050F0" w14:paraId="3DA3DDF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7F642E"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0CC7"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E26DB"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55D1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0809C"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82D14A" w14:textId="77777777" w:rsidR="00E76B9D" w:rsidRPr="005050F0" w:rsidRDefault="00E76B9D" w:rsidP="00231052">
            <w:pPr>
              <w:jc w:val="center"/>
              <w:rPr>
                <w:rFonts w:ascii="Arial" w:hAnsi="Arial" w:cs="Arial"/>
                <w:b/>
                <w:noProof/>
                <w:sz w:val="18"/>
                <w:szCs w:val="18"/>
              </w:rPr>
            </w:pPr>
          </w:p>
        </w:tc>
      </w:tr>
      <w:tr w:rsidR="00E76B9D" w:rsidRPr="005050F0" w14:paraId="587C7B5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86737D"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975CE"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908D3"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447D7"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DDFE"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553FC6" w14:textId="77777777" w:rsidR="00E76B9D" w:rsidRPr="005050F0" w:rsidRDefault="00E76B9D" w:rsidP="00231052">
            <w:pPr>
              <w:jc w:val="center"/>
              <w:rPr>
                <w:b/>
                <w:noProof/>
              </w:rPr>
            </w:pPr>
          </w:p>
        </w:tc>
      </w:tr>
      <w:tr w:rsidR="00E76B9D" w:rsidRPr="005050F0" w14:paraId="0AC1E1B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94FF2B"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0DD570"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4AFDBE0B" w14:textId="77777777" w:rsidR="00654C0A" w:rsidRPr="005050F0" w:rsidRDefault="00654C0A" w:rsidP="00654C0A">
      <w:pPr>
        <w:rPr>
          <w:noProof/>
        </w:rPr>
      </w:pPr>
      <w:bookmarkStart w:id="4686" w:name="_Toc4578124"/>
      <w:bookmarkStart w:id="4687" w:name="_Toc27504720"/>
      <w:bookmarkStart w:id="4688" w:name="_Toc27505508"/>
      <w:bookmarkStart w:id="4689" w:name="_Toc27506292"/>
      <w:bookmarkStart w:id="4690" w:name="_Toc27507076"/>
    </w:p>
    <w:p w14:paraId="03707BB0" w14:textId="77777777" w:rsidR="00E76B9D" w:rsidRPr="005050F0" w:rsidRDefault="00E76B9D" w:rsidP="00E76B9D">
      <w:pPr>
        <w:pStyle w:val="Heading3"/>
        <w:rPr>
          <w:noProof/>
          <w:lang w:eastAsia="ko-KR"/>
        </w:rPr>
      </w:pPr>
      <w:bookmarkStart w:id="4691" w:name="_Toc176345057"/>
      <w:r w:rsidRPr="005050F0">
        <w:rPr>
          <w:noProof/>
        </w:rPr>
        <w:t>14.2.1</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w:t>
      </w:r>
      <w:bookmarkEnd w:id="4686"/>
      <w:bookmarkEnd w:id="4687"/>
      <w:bookmarkEnd w:id="4688"/>
      <w:bookmarkEnd w:id="4689"/>
      <w:bookmarkEnd w:id="4690"/>
      <w:bookmarkEnd w:id="4691"/>
    </w:p>
    <w:p w14:paraId="0D45B5E7"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11</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7149605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6023C7"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w:t>
            </w:r>
          </w:p>
        </w:tc>
      </w:tr>
      <w:tr w:rsidR="00E76B9D" w:rsidRPr="005050F0" w14:paraId="3CAF11F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0285CF"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42EB1"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003A2"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34B2"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A5826"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D46839" w14:textId="77777777" w:rsidR="00E76B9D" w:rsidRPr="005050F0" w:rsidRDefault="00E76B9D" w:rsidP="00231052">
            <w:pPr>
              <w:jc w:val="center"/>
              <w:rPr>
                <w:rFonts w:ascii="Arial" w:hAnsi="Arial" w:cs="Arial"/>
                <w:b/>
                <w:noProof/>
                <w:sz w:val="18"/>
                <w:szCs w:val="18"/>
              </w:rPr>
            </w:pPr>
          </w:p>
        </w:tc>
      </w:tr>
      <w:tr w:rsidR="00E76B9D" w:rsidRPr="005050F0" w14:paraId="7E541D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50567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0B9C"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7425B"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95900" w14:textId="77777777" w:rsidR="00E76B9D" w:rsidRPr="005050F0" w:rsidRDefault="00E76B9D"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83AD4"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15AB28" w14:textId="77777777" w:rsidR="00E76B9D" w:rsidRPr="005050F0" w:rsidRDefault="00E76B9D" w:rsidP="00231052">
            <w:pPr>
              <w:jc w:val="center"/>
              <w:rPr>
                <w:b/>
                <w:noProof/>
              </w:rPr>
            </w:pPr>
          </w:p>
        </w:tc>
      </w:tr>
      <w:tr w:rsidR="00E76B9D" w:rsidRPr="005050F0" w14:paraId="15E1922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EBA847"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A3B849"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9B19108" w14:textId="77777777" w:rsidR="00654C0A" w:rsidRPr="005050F0" w:rsidRDefault="00654C0A" w:rsidP="00654C0A">
      <w:pPr>
        <w:rPr>
          <w:noProof/>
        </w:rPr>
      </w:pPr>
      <w:bookmarkStart w:id="4692" w:name="_Toc4578125"/>
      <w:bookmarkStart w:id="4693" w:name="_Toc27504721"/>
      <w:bookmarkStart w:id="4694" w:name="_Toc27505509"/>
      <w:bookmarkStart w:id="4695" w:name="_Toc27506293"/>
      <w:bookmarkStart w:id="4696" w:name="_Toc27507077"/>
    </w:p>
    <w:p w14:paraId="7C159AB9" w14:textId="77777777" w:rsidR="00E76B9D" w:rsidRPr="005050F0" w:rsidRDefault="00E76B9D" w:rsidP="00E76B9D">
      <w:pPr>
        <w:pStyle w:val="Heading3"/>
        <w:rPr>
          <w:noProof/>
          <w:lang w:eastAsia="ko-KR"/>
        </w:rPr>
      </w:pPr>
      <w:bookmarkStart w:id="4697" w:name="_Toc176345058"/>
      <w:r w:rsidRPr="005050F0">
        <w:rPr>
          <w:noProof/>
        </w:rPr>
        <w:t>14.2.1</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DefaultPPPP/MCVideoPrivateCallSignalling</w:t>
      </w:r>
      <w:bookmarkEnd w:id="4692"/>
      <w:bookmarkEnd w:id="4693"/>
      <w:bookmarkEnd w:id="4694"/>
      <w:bookmarkEnd w:id="4695"/>
      <w:bookmarkEnd w:id="4696"/>
      <w:bookmarkEnd w:id="4697"/>
    </w:p>
    <w:p w14:paraId="63DD9B9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12</w:t>
      </w:r>
      <w:r w:rsidRPr="005050F0">
        <w:rPr>
          <w:noProof/>
        </w:rPr>
        <w:t>.1: /</w:t>
      </w:r>
      <w:r w:rsidRPr="005050F0">
        <w:rPr>
          <w:i/>
          <w:iCs/>
          <w:noProof/>
        </w:rPr>
        <w:t>&lt;x&gt;</w:t>
      </w:r>
      <w:r w:rsidRPr="005050F0">
        <w:rPr>
          <w:noProof/>
        </w:rPr>
        <w:t>/OffNetwork/</w:t>
      </w:r>
      <w:r w:rsidRPr="005050F0">
        <w:rPr>
          <w:noProof/>
          <w:lang w:eastAsia="ko-KR"/>
        </w:rPr>
        <w:t>DefaultPPPP/MCVideoPrivateCallSignalling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72BA606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A7281B"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DefaultPPPP/MCVideoPrivateCallSignalling</w:t>
            </w:r>
          </w:p>
        </w:tc>
      </w:tr>
      <w:tr w:rsidR="00E76B9D" w:rsidRPr="005050F0" w14:paraId="1D41F0E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1081D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2FBA3"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C7BE7"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FEAC"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BD75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F0E9B1" w14:textId="77777777" w:rsidR="00E76B9D" w:rsidRPr="005050F0" w:rsidRDefault="00E76B9D" w:rsidP="00231052">
            <w:pPr>
              <w:jc w:val="center"/>
              <w:rPr>
                <w:rFonts w:ascii="Arial" w:hAnsi="Arial" w:cs="Arial"/>
                <w:b/>
                <w:noProof/>
                <w:sz w:val="18"/>
                <w:szCs w:val="18"/>
              </w:rPr>
            </w:pPr>
          </w:p>
        </w:tc>
      </w:tr>
      <w:tr w:rsidR="00E76B9D" w:rsidRPr="005050F0" w14:paraId="39AEBE0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C3EAAC"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E7BA9"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ADE8E"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8D776"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E96AB"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46FEEE" w14:textId="77777777" w:rsidR="00E76B9D" w:rsidRPr="005050F0" w:rsidRDefault="00E76B9D" w:rsidP="00231052">
            <w:pPr>
              <w:jc w:val="center"/>
              <w:rPr>
                <w:b/>
                <w:noProof/>
              </w:rPr>
            </w:pPr>
          </w:p>
        </w:tc>
      </w:tr>
      <w:tr w:rsidR="00E76B9D" w:rsidRPr="005050F0" w14:paraId="4136F5E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BC52D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C36642"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MCVideo private call signalling</w:t>
            </w:r>
            <w:r w:rsidRPr="005050F0">
              <w:rPr>
                <w:noProof/>
                <w:lang w:eastAsia="ko-KR"/>
              </w:rPr>
              <w:t>.</w:t>
            </w:r>
          </w:p>
        </w:tc>
      </w:tr>
    </w:tbl>
    <w:p w14:paraId="748559FD" w14:textId="77777777" w:rsidR="00654C0A" w:rsidRPr="005050F0" w:rsidRDefault="00654C0A" w:rsidP="00654C0A">
      <w:pPr>
        <w:rPr>
          <w:noProof/>
        </w:rPr>
      </w:pPr>
    </w:p>
    <w:p w14:paraId="3ADA3765"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608BFA87"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516E8E7" w14:textId="77777777" w:rsidR="00E76B9D" w:rsidRPr="005050F0" w:rsidRDefault="00E76B9D" w:rsidP="00E76B9D">
      <w:pPr>
        <w:pStyle w:val="Heading3"/>
        <w:rPr>
          <w:noProof/>
          <w:lang w:eastAsia="ko-KR"/>
        </w:rPr>
      </w:pPr>
      <w:bookmarkStart w:id="4698" w:name="_Toc4578126"/>
      <w:bookmarkStart w:id="4699" w:name="_Toc27504722"/>
      <w:bookmarkStart w:id="4700" w:name="_Toc27505510"/>
      <w:bookmarkStart w:id="4701" w:name="_Toc27506294"/>
      <w:bookmarkStart w:id="4702" w:name="_Toc27507078"/>
      <w:bookmarkStart w:id="4703" w:name="_Toc176345059"/>
      <w:r w:rsidRPr="005050F0">
        <w:rPr>
          <w:noProof/>
        </w:rPr>
        <w:t>14.2.1</w:t>
      </w:r>
      <w:r w:rsidRPr="005050F0">
        <w:rPr>
          <w:noProof/>
          <w:lang w:eastAsia="ko-KR"/>
        </w:rPr>
        <w:t>3</w:t>
      </w:r>
      <w:r w:rsidRPr="005050F0">
        <w:rPr>
          <w:noProof/>
        </w:rPr>
        <w:tab/>
        <w:t>/</w:t>
      </w:r>
      <w:r w:rsidRPr="005050F0">
        <w:rPr>
          <w:i/>
          <w:iCs/>
          <w:noProof/>
        </w:rPr>
        <w:t>&lt;x&gt;</w:t>
      </w:r>
      <w:r w:rsidRPr="005050F0">
        <w:rPr>
          <w:noProof/>
        </w:rPr>
        <w:t>/OffNetwork/</w:t>
      </w:r>
      <w:r w:rsidRPr="005050F0">
        <w:rPr>
          <w:noProof/>
          <w:lang w:eastAsia="ko-KR"/>
        </w:rPr>
        <w:t>DefaultPPPP/MCVideoPrivateCallMedia</w:t>
      </w:r>
      <w:bookmarkEnd w:id="4698"/>
      <w:bookmarkEnd w:id="4699"/>
      <w:bookmarkEnd w:id="4700"/>
      <w:bookmarkEnd w:id="4701"/>
      <w:bookmarkEnd w:id="4702"/>
      <w:bookmarkEnd w:id="4703"/>
    </w:p>
    <w:p w14:paraId="0AF1DA4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13</w:t>
      </w:r>
      <w:r w:rsidRPr="005050F0">
        <w:rPr>
          <w:noProof/>
        </w:rPr>
        <w:t>.1: /</w:t>
      </w:r>
      <w:r w:rsidRPr="005050F0">
        <w:rPr>
          <w:i/>
          <w:iCs/>
          <w:noProof/>
        </w:rPr>
        <w:t>&lt;x&gt;</w:t>
      </w:r>
      <w:r w:rsidRPr="005050F0">
        <w:rPr>
          <w:noProof/>
        </w:rPr>
        <w:t>/OffNetwork/</w:t>
      </w:r>
      <w:r w:rsidRPr="005050F0">
        <w:rPr>
          <w:noProof/>
          <w:lang w:eastAsia="ko-KR"/>
        </w:rPr>
        <w:t>DefaultPPPP/MCVideoPrivateCallMedia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155A35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FD970"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DefaultPPPP/MCVideoPrivateCallMedia</w:t>
            </w:r>
          </w:p>
        </w:tc>
      </w:tr>
      <w:tr w:rsidR="00E76B9D" w:rsidRPr="005050F0" w14:paraId="7F27CC7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68DC10"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F0AE9"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24FDB"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E5BC6"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3A542"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77EC9" w14:textId="77777777" w:rsidR="00E76B9D" w:rsidRPr="005050F0" w:rsidRDefault="00E76B9D" w:rsidP="00231052">
            <w:pPr>
              <w:jc w:val="center"/>
              <w:rPr>
                <w:rFonts w:ascii="Arial" w:hAnsi="Arial" w:cs="Arial"/>
                <w:b/>
                <w:noProof/>
                <w:sz w:val="18"/>
                <w:szCs w:val="18"/>
              </w:rPr>
            </w:pPr>
          </w:p>
        </w:tc>
      </w:tr>
      <w:tr w:rsidR="00E76B9D" w:rsidRPr="005050F0" w14:paraId="56BE6C4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DCF82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7FBA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E249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D7B8E" w14:textId="77777777" w:rsidR="00E76B9D" w:rsidRPr="005050F0" w:rsidRDefault="00E76B9D" w:rsidP="00231052">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9EF38"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DB2245" w14:textId="77777777" w:rsidR="00E76B9D" w:rsidRPr="005050F0" w:rsidRDefault="00E76B9D" w:rsidP="00231052">
            <w:pPr>
              <w:jc w:val="center"/>
              <w:rPr>
                <w:b/>
                <w:noProof/>
              </w:rPr>
            </w:pPr>
          </w:p>
        </w:tc>
      </w:tr>
      <w:tr w:rsidR="00E76B9D" w:rsidRPr="005050F0" w14:paraId="7CB70F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C0CD8"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95B7C0"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private call </w:t>
            </w:r>
            <w:r w:rsidRPr="005050F0">
              <w:rPr>
                <w:noProof/>
                <w:lang w:eastAsia="ko-KR"/>
              </w:rPr>
              <w:t>media.</w:t>
            </w:r>
          </w:p>
        </w:tc>
      </w:tr>
    </w:tbl>
    <w:p w14:paraId="15CEF830" w14:textId="77777777" w:rsidR="00654C0A" w:rsidRPr="005050F0" w:rsidRDefault="00654C0A" w:rsidP="00654C0A">
      <w:pPr>
        <w:rPr>
          <w:noProof/>
        </w:rPr>
      </w:pPr>
    </w:p>
    <w:p w14:paraId="40140934"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5BB1D978"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50F0B8AB" w14:textId="77777777" w:rsidR="00E76B9D" w:rsidRPr="005050F0" w:rsidRDefault="00E76B9D" w:rsidP="00E76B9D">
      <w:pPr>
        <w:pStyle w:val="Heading3"/>
        <w:rPr>
          <w:noProof/>
          <w:lang w:eastAsia="ko-KR"/>
        </w:rPr>
      </w:pPr>
      <w:bookmarkStart w:id="4704" w:name="_Toc4578127"/>
      <w:bookmarkStart w:id="4705" w:name="_Toc27504723"/>
      <w:bookmarkStart w:id="4706" w:name="_Toc27505511"/>
      <w:bookmarkStart w:id="4707" w:name="_Toc27506295"/>
      <w:bookmarkStart w:id="4708" w:name="_Toc27507079"/>
      <w:bookmarkStart w:id="4709" w:name="_Toc176345060"/>
      <w:r w:rsidRPr="005050F0">
        <w:rPr>
          <w:noProof/>
        </w:rPr>
        <w:t>14.2.1</w:t>
      </w:r>
      <w:r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DefaultPPPP/</w:t>
      </w:r>
      <w:r w:rsidR="00E443E4"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bookmarkEnd w:id="4704"/>
      <w:bookmarkEnd w:id="4705"/>
      <w:bookmarkEnd w:id="4706"/>
      <w:bookmarkEnd w:id="4707"/>
      <w:bookmarkEnd w:id="4708"/>
      <w:bookmarkEnd w:id="4709"/>
    </w:p>
    <w:p w14:paraId="3DE95D6D"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14</w:t>
      </w:r>
      <w:r w:rsidRPr="005050F0">
        <w:rPr>
          <w:noProof/>
        </w:rPr>
        <w:t>.1: /</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027CE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B1E841"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c>
      </w:tr>
      <w:tr w:rsidR="00E76B9D" w:rsidRPr="005050F0" w14:paraId="00B4523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21F46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AE9FD"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F7A6E"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8C0E6"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D29F9"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FFF706" w14:textId="77777777" w:rsidR="00E76B9D" w:rsidRPr="005050F0" w:rsidRDefault="00E76B9D" w:rsidP="00231052">
            <w:pPr>
              <w:jc w:val="center"/>
              <w:rPr>
                <w:rFonts w:ascii="Arial" w:hAnsi="Arial" w:cs="Arial"/>
                <w:b/>
                <w:noProof/>
                <w:sz w:val="18"/>
                <w:szCs w:val="18"/>
              </w:rPr>
            </w:pPr>
          </w:p>
        </w:tc>
      </w:tr>
      <w:tr w:rsidR="00E76B9D" w:rsidRPr="005050F0" w14:paraId="3579CBE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C1A6F9"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6664"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7D7B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A7CDE"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02E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3E135E" w14:textId="77777777" w:rsidR="00E76B9D" w:rsidRPr="005050F0" w:rsidRDefault="00E76B9D" w:rsidP="00231052">
            <w:pPr>
              <w:jc w:val="center"/>
              <w:rPr>
                <w:b/>
                <w:noProof/>
              </w:rPr>
            </w:pPr>
          </w:p>
        </w:tc>
      </w:tr>
      <w:tr w:rsidR="00E76B9D" w:rsidRPr="005050F0" w14:paraId="37ECB88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900CB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4EAB3"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signalling.</w:t>
            </w:r>
          </w:p>
        </w:tc>
      </w:tr>
    </w:tbl>
    <w:p w14:paraId="0F701BA4" w14:textId="77777777" w:rsidR="00654C0A" w:rsidRPr="005050F0" w:rsidRDefault="00654C0A" w:rsidP="00654C0A">
      <w:pPr>
        <w:rPr>
          <w:noProof/>
        </w:rPr>
      </w:pPr>
    </w:p>
    <w:p w14:paraId="5AE11B13"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08D88019"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4B6EA8A" w14:textId="77777777" w:rsidR="00E76B9D" w:rsidRPr="005050F0" w:rsidRDefault="00E76B9D" w:rsidP="00E76B9D">
      <w:pPr>
        <w:pStyle w:val="Heading3"/>
        <w:rPr>
          <w:noProof/>
          <w:lang w:eastAsia="ko-KR"/>
        </w:rPr>
      </w:pPr>
      <w:bookmarkStart w:id="4710" w:name="_Toc4578128"/>
      <w:bookmarkStart w:id="4711" w:name="_Toc27504724"/>
      <w:bookmarkStart w:id="4712" w:name="_Toc27505512"/>
      <w:bookmarkStart w:id="4713" w:name="_Toc27506296"/>
      <w:bookmarkStart w:id="4714" w:name="_Toc27507080"/>
      <w:bookmarkStart w:id="4715" w:name="_Toc176345061"/>
      <w:r w:rsidRPr="005050F0">
        <w:rPr>
          <w:noProof/>
        </w:rPr>
        <w:t>14.2.1</w:t>
      </w:r>
      <w:r w:rsidRPr="005050F0">
        <w:rPr>
          <w:noProof/>
          <w:lang w:eastAsia="ko-KR"/>
        </w:rPr>
        <w:t>5</w:t>
      </w:r>
      <w:r w:rsidRPr="005050F0">
        <w:rPr>
          <w:noProof/>
        </w:rPr>
        <w:tab/>
        <w:t>/</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bookmarkEnd w:id="4710"/>
      <w:bookmarkEnd w:id="4711"/>
      <w:bookmarkEnd w:id="4712"/>
      <w:bookmarkEnd w:id="4713"/>
      <w:bookmarkEnd w:id="4714"/>
      <w:bookmarkEnd w:id="4715"/>
    </w:p>
    <w:p w14:paraId="28509776"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15</w:t>
      </w:r>
      <w:r w:rsidRPr="005050F0">
        <w:rPr>
          <w:noProof/>
        </w:rPr>
        <w:t>.1: /</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A3A0A9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CF4FED"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p>
        </w:tc>
      </w:tr>
      <w:tr w:rsidR="00E76B9D" w:rsidRPr="005050F0" w14:paraId="57BC168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B443DA"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E09B"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46F0D"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5304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9AC26"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0DE2A1" w14:textId="77777777" w:rsidR="00E76B9D" w:rsidRPr="005050F0" w:rsidRDefault="00E76B9D" w:rsidP="00231052">
            <w:pPr>
              <w:jc w:val="center"/>
              <w:rPr>
                <w:rFonts w:ascii="Arial" w:hAnsi="Arial" w:cs="Arial"/>
                <w:b/>
                <w:noProof/>
                <w:sz w:val="18"/>
                <w:szCs w:val="18"/>
              </w:rPr>
            </w:pPr>
          </w:p>
        </w:tc>
      </w:tr>
      <w:tr w:rsidR="00E76B9D" w:rsidRPr="005050F0" w14:paraId="356A5B1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8086F"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885A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C572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18FA"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60B0F"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308ED" w14:textId="77777777" w:rsidR="00E76B9D" w:rsidRPr="005050F0" w:rsidRDefault="00E76B9D" w:rsidP="00231052">
            <w:pPr>
              <w:jc w:val="center"/>
              <w:rPr>
                <w:b/>
                <w:noProof/>
              </w:rPr>
            </w:pPr>
          </w:p>
        </w:tc>
      </w:tr>
      <w:tr w:rsidR="00E76B9D" w:rsidRPr="005050F0" w14:paraId="5D0ADC5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347577"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8B2B5A"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media.</w:t>
            </w:r>
          </w:p>
        </w:tc>
      </w:tr>
    </w:tbl>
    <w:p w14:paraId="04B485E6" w14:textId="77777777" w:rsidR="00654C0A" w:rsidRPr="005050F0" w:rsidRDefault="00654C0A" w:rsidP="00654C0A">
      <w:pPr>
        <w:rPr>
          <w:noProof/>
        </w:rPr>
      </w:pPr>
    </w:p>
    <w:p w14:paraId="1C817F2E"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2EF8CB26"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19963691" w14:textId="77777777" w:rsidR="00872A5E" w:rsidRPr="005050F0" w:rsidRDefault="00872A5E" w:rsidP="00872A5E">
      <w:pPr>
        <w:pStyle w:val="Heading3"/>
        <w:rPr>
          <w:noProof/>
          <w:lang w:eastAsia="ko-KR"/>
        </w:rPr>
      </w:pPr>
      <w:bookmarkStart w:id="4716" w:name="_Toc4578129"/>
      <w:bookmarkStart w:id="4717" w:name="_Toc27504725"/>
      <w:bookmarkStart w:id="4718" w:name="_Toc27505513"/>
      <w:bookmarkStart w:id="4719" w:name="_Toc27506297"/>
      <w:bookmarkStart w:id="4720" w:name="_Toc27507081"/>
      <w:bookmarkStart w:id="4721" w:name="_Toc176345062"/>
      <w:bookmarkEnd w:id="4613"/>
      <w:r w:rsidRPr="005050F0">
        <w:rPr>
          <w:noProof/>
          <w:lang w:eastAsia="ko-KR"/>
        </w:rPr>
        <w:t>14.2</w:t>
      </w:r>
      <w:r w:rsidRPr="005050F0">
        <w:rPr>
          <w:noProof/>
        </w:rPr>
        <w:t>.</w:t>
      </w:r>
      <w:r w:rsidRPr="005050F0">
        <w:rPr>
          <w:noProof/>
          <w:lang w:eastAsia="ko-KR"/>
        </w:rPr>
        <w:t>16</w:t>
      </w:r>
      <w:r w:rsidRPr="005050F0">
        <w:rPr>
          <w:noProof/>
        </w:rPr>
        <w:tab/>
        <w:t>/</w:t>
      </w:r>
      <w:r w:rsidRPr="005050F0">
        <w:rPr>
          <w:i/>
          <w:iCs/>
          <w:noProof/>
        </w:rPr>
        <w:t>&lt;x&gt;</w:t>
      </w:r>
      <w:r w:rsidRPr="005050F0">
        <w:rPr>
          <w:noProof/>
        </w:rPr>
        <w:t>/OffNetwork</w:t>
      </w:r>
      <w:r w:rsidRPr="005050F0">
        <w:rPr>
          <w:noProof/>
          <w:lang w:eastAsia="ko-KR"/>
        </w:rPr>
        <w:t>/</w:t>
      </w:r>
      <w:r w:rsidRPr="005050F0">
        <w:rPr>
          <w:noProof/>
        </w:rPr>
        <w:t>PrivateCall</w:t>
      </w:r>
      <w:bookmarkEnd w:id="4716"/>
      <w:bookmarkEnd w:id="4717"/>
      <w:bookmarkEnd w:id="4718"/>
      <w:bookmarkEnd w:id="4719"/>
      <w:bookmarkEnd w:id="4720"/>
      <w:bookmarkEnd w:id="4721"/>
    </w:p>
    <w:p w14:paraId="32B81046"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16</w:t>
      </w:r>
      <w:r w:rsidRPr="005050F0">
        <w:rPr>
          <w:noProof/>
        </w:rPr>
        <w:t>.1: /</w:t>
      </w:r>
      <w:r w:rsidRPr="005050F0">
        <w:rPr>
          <w:i/>
          <w:iCs/>
          <w:noProof/>
        </w:rPr>
        <w:t>&lt;x&gt;</w:t>
      </w:r>
      <w:r w:rsidRPr="005050F0">
        <w:rPr>
          <w:noProof/>
        </w:rPr>
        <w:t>/OffNetwork</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0E88A27C"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551EBA" w14:textId="77777777" w:rsidR="00872A5E" w:rsidRPr="005050F0" w:rsidRDefault="00872A5E" w:rsidP="003D5736">
            <w:pPr>
              <w:rPr>
                <w:rFonts w:ascii="Arial" w:hAnsi="Arial" w:cs="Arial"/>
                <w:noProof/>
                <w:sz w:val="18"/>
                <w:szCs w:val="18"/>
              </w:rPr>
            </w:pPr>
            <w:r w:rsidRPr="005050F0">
              <w:rPr>
                <w:noProof/>
              </w:rPr>
              <w:t>OffNetwork/PrivateCall</w:t>
            </w:r>
          </w:p>
        </w:tc>
      </w:tr>
      <w:tr w:rsidR="00872A5E" w:rsidRPr="005050F0" w14:paraId="3F5C39B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E2B8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30D5"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638F7"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4308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75C60"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8FAFE8" w14:textId="77777777" w:rsidR="00872A5E" w:rsidRPr="005050F0" w:rsidRDefault="00872A5E" w:rsidP="003D5736">
            <w:pPr>
              <w:jc w:val="center"/>
              <w:rPr>
                <w:rFonts w:ascii="Arial" w:hAnsi="Arial" w:cs="Arial"/>
                <w:b/>
                <w:noProof/>
                <w:sz w:val="18"/>
                <w:szCs w:val="18"/>
              </w:rPr>
            </w:pPr>
          </w:p>
        </w:tc>
      </w:tr>
      <w:tr w:rsidR="00872A5E" w:rsidRPr="005050F0" w14:paraId="417FC450"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1FD50F"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D92A3"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F7087"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CA185"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D20D2"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70BFED" w14:textId="77777777" w:rsidR="00872A5E" w:rsidRPr="005050F0" w:rsidRDefault="00872A5E" w:rsidP="003D5736">
            <w:pPr>
              <w:jc w:val="center"/>
              <w:rPr>
                <w:b/>
                <w:noProof/>
              </w:rPr>
            </w:pPr>
          </w:p>
        </w:tc>
      </w:tr>
      <w:tr w:rsidR="00872A5E" w:rsidRPr="005050F0" w14:paraId="051295D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9AFA0B"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774EB1" w14:textId="77777777" w:rsidR="00872A5E" w:rsidRPr="005050F0" w:rsidRDefault="00872A5E" w:rsidP="003D573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350B6C7E" w14:textId="77777777" w:rsidR="00654C0A" w:rsidRPr="005050F0" w:rsidRDefault="00654C0A" w:rsidP="00654C0A">
      <w:pPr>
        <w:rPr>
          <w:noProof/>
        </w:rPr>
      </w:pPr>
      <w:bookmarkStart w:id="4722" w:name="_Toc4578130"/>
      <w:bookmarkStart w:id="4723" w:name="_Toc27504726"/>
      <w:bookmarkStart w:id="4724" w:name="_Toc27505514"/>
      <w:bookmarkStart w:id="4725" w:name="_Toc27506298"/>
      <w:bookmarkStart w:id="4726" w:name="_Toc27507082"/>
    </w:p>
    <w:p w14:paraId="124DDC44" w14:textId="77777777" w:rsidR="00872A5E" w:rsidRPr="005050F0" w:rsidRDefault="00872A5E" w:rsidP="00872A5E">
      <w:pPr>
        <w:pStyle w:val="Heading3"/>
        <w:rPr>
          <w:noProof/>
          <w:lang w:eastAsia="ko-KR"/>
        </w:rPr>
      </w:pPr>
      <w:bookmarkStart w:id="4727" w:name="_Toc176345063"/>
      <w:r w:rsidRPr="005050F0">
        <w:rPr>
          <w:noProof/>
        </w:rPr>
        <w:t>14.2.</w:t>
      </w:r>
      <w:r w:rsidRPr="005050F0">
        <w:rPr>
          <w:noProof/>
          <w:lang w:eastAsia="ko-KR"/>
        </w:rPr>
        <w:t>17</w:t>
      </w:r>
      <w:r w:rsidRPr="005050F0">
        <w:rPr>
          <w:noProof/>
        </w:rPr>
        <w:tab/>
        <w:t>/</w:t>
      </w:r>
      <w:r w:rsidRPr="005050F0">
        <w:rPr>
          <w:i/>
          <w:iCs/>
          <w:noProof/>
        </w:rPr>
        <w:t>&lt;x&gt;</w:t>
      </w:r>
      <w:r w:rsidRPr="005050F0">
        <w:rPr>
          <w:noProof/>
        </w:rPr>
        <w:t>/OffNetwork/PrivateCall/MaxDuration</w:t>
      </w:r>
      <w:bookmarkEnd w:id="4722"/>
      <w:bookmarkEnd w:id="4723"/>
      <w:bookmarkEnd w:id="4724"/>
      <w:bookmarkEnd w:id="4725"/>
      <w:bookmarkEnd w:id="4726"/>
      <w:bookmarkEnd w:id="4727"/>
    </w:p>
    <w:p w14:paraId="5007E2E9"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17</w:t>
      </w:r>
      <w:r w:rsidRPr="005050F0">
        <w:rPr>
          <w:noProof/>
        </w:rPr>
        <w:t>.1: /</w:t>
      </w:r>
      <w:r w:rsidRPr="005050F0">
        <w:rPr>
          <w:i/>
          <w:iCs/>
          <w:noProof/>
        </w:rPr>
        <w:t>&lt;x&gt;</w:t>
      </w:r>
      <w:r w:rsidRPr="005050F0">
        <w:rPr>
          <w:noProof/>
        </w:rPr>
        <w:t>/OffNetwork</w:t>
      </w:r>
      <w:r w:rsidRPr="005050F0">
        <w:rPr>
          <w:noProof/>
          <w:lang w:eastAsia="ko-KR"/>
        </w:rPr>
        <w:t>/</w:t>
      </w:r>
      <w:r w:rsidRPr="005050F0">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59BE5FA8"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98E60D" w14:textId="77777777" w:rsidR="00872A5E" w:rsidRPr="005050F0" w:rsidRDefault="00872A5E" w:rsidP="003D5736">
            <w:pPr>
              <w:rPr>
                <w:rFonts w:ascii="Arial" w:hAnsi="Arial" w:cs="Arial"/>
                <w:noProof/>
                <w:sz w:val="18"/>
                <w:szCs w:val="18"/>
              </w:rPr>
            </w:pPr>
            <w:r w:rsidRPr="005050F0">
              <w:rPr>
                <w:noProof/>
              </w:rPr>
              <w:t>OffNetwork/PrivateCall/MaxDuration</w:t>
            </w:r>
          </w:p>
        </w:tc>
      </w:tr>
      <w:tr w:rsidR="00872A5E" w:rsidRPr="005050F0" w14:paraId="6284BF8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88F30"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A1881"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ACE47"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8433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7C75A"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577734" w14:textId="77777777" w:rsidR="00872A5E" w:rsidRPr="005050F0" w:rsidRDefault="00872A5E" w:rsidP="003D5736">
            <w:pPr>
              <w:jc w:val="center"/>
              <w:rPr>
                <w:rFonts w:ascii="Arial" w:hAnsi="Arial" w:cs="Arial"/>
                <w:b/>
                <w:noProof/>
                <w:sz w:val="18"/>
                <w:szCs w:val="18"/>
              </w:rPr>
            </w:pPr>
          </w:p>
        </w:tc>
      </w:tr>
      <w:tr w:rsidR="00872A5E" w:rsidRPr="005050F0" w14:paraId="2C0CC7D0"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B3D238"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468B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FB10"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972B3"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2075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10F17" w14:textId="77777777" w:rsidR="00872A5E" w:rsidRPr="005050F0" w:rsidRDefault="00872A5E" w:rsidP="003D5736">
            <w:pPr>
              <w:jc w:val="center"/>
              <w:rPr>
                <w:b/>
                <w:noProof/>
              </w:rPr>
            </w:pPr>
          </w:p>
        </w:tc>
      </w:tr>
      <w:tr w:rsidR="00872A5E" w:rsidRPr="005050F0" w14:paraId="114A0EE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A43F8"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EE268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m</w:t>
            </w:r>
            <w:r w:rsidRPr="005050F0">
              <w:rPr>
                <w:noProof/>
              </w:rPr>
              <w:t>ax private call duration</w:t>
            </w:r>
            <w:r w:rsidRPr="005050F0">
              <w:rPr>
                <w:noProof/>
                <w:lang w:eastAsia="ko-KR"/>
              </w:rPr>
              <w:t>.</w:t>
            </w:r>
          </w:p>
        </w:tc>
      </w:tr>
    </w:tbl>
    <w:p w14:paraId="612A4F91" w14:textId="77777777" w:rsidR="00654C0A" w:rsidRPr="005050F0" w:rsidRDefault="00654C0A" w:rsidP="00654C0A">
      <w:pPr>
        <w:rPr>
          <w:noProof/>
        </w:rPr>
      </w:pPr>
    </w:p>
    <w:p w14:paraId="2F3B487D"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1058C2F2" w14:textId="77777777" w:rsidR="00872A5E" w:rsidRPr="005050F0" w:rsidRDefault="00872A5E" w:rsidP="00872A5E">
      <w:pPr>
        <w:rPr>
          <w:noProof/>
          <w:lang w:eastAsia="ko-KR"/>
        </w:rPr>
      </w:pPr>
      <w:r w:rsidRPr="005050F0">
        <w:rPr>
          <w:noProof/>
        </w:rPr>
        <w:t>The MaxDuration time is in seconds</w:t>
      </w:r>
      <w:r w:rsidRPr="005050F0">
        <w:rPr>
          <w:noProof/>
          <w:lang w:eastAsia="ko-KR"/>
        </w:rPr>
        <w:t>.</w:t>
      </w:r>
    </w:p>
    <w:p w14:paraId="383B8818" w14:textId="77777777" w:rsidR="00872A5E" w:rsidRPr="005050F0" w:rsidRDefault="00872A5E" w:rsidP="00872A5E">
      <w:pPr>
        <w:pStyle w:val="Heading3"/>
        <w:rPr>
          <w:noProof/>
          <w:lang w:eastAsia="ko-KR"/>
        </w:rPr>
      </w:pPr>
      <w:bookmarkStart w:id="4728" w:name="_Toc4578131"/>
      <w:bookmarkStart w:id="4729" w:name="_Toc27504727"/>
      <w:bookmarkStart w:id="4730" w:name="_Toc27505515"/>
      <w:bookmarkStart w:id="4731" w:name="_Toc27506299"/>
      <w:bookmarkStart w:id="4732" w:name="_Toc27507083"/>
      <w:bookmarkStart w:id="4733" w:name="_Toc176345064"/>
      <w:r w:rsidRPr="005050F0">
        <w:rPr>
          <w:noProof/>
        </w:rPr>
        <w:t>14.2.18</w:t>
      </w:r>
      <w:r w:rsidRPr="005050F0">
        <w:rPr>
          <w:noProof/>
        </w:rPr>
        <w:tab/>
        <w:t>/</w:t>
      </w:r>
      <w:r w:rsidRPr="005050F0">
        <w:rPr>
          <w:i/>
          <w:iCs/>
          <w:noProof/>
        </w:rPr>
        <w:t>&lt;x&gt;</w:t>
      </w:r>
      <w:r w:rsidRPr="005050F0">
        <w:rPr>
          <w:noProof/>
        </w:rPr>
        <w:t>/OffNetwork/</w:t>
      </w:r>
      <w:r w:rsidRPr="005050F0">
        <w:rPr>
          <w:noProof/>
          <w:lang w:eastAsia="ko-KR"/>
        </w:rPr>
        <w:t>NumLevelHierarchy</w:t>
      </w:r>
      <w:bookmarkEnd w:id="4728"/>
      <w:bookmarkEnd w:id="4729"/>
      <w:bookmarkEnd w:id="4730"/>
      <w:bookmarkEnd w:id="4731"/>
      <w:bookmarkEnd w:id="4732"/>
      <w:bookmarkEnd w:id="4733"/>
    </w:p>
    <w:p w14:paraId="5EE0D3D0"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18</w:t>
      </w:r>
      <w:r w:rsidRPr="005050F0">
        <w:rPr>
          <w:noProof/>
        </w:rPr>
        <w:t>.1: /</w:t>
      </w:r>
      <w:r w:rsidRPr="005050F0">
        <w:rPr>
          <w:i/>
          <w:iCs/>
          <w:noProof/>
        </w:rPr>
        <w:t>&lt;x&gt;</w:t>
      </w:r>
      <w:r w:rsidRPr="005050F0">
        <w:rPr>
          <w:noProof/>
        </w:rPr>
        <w:t>/OffNetwork/</w:t>
      </w:r>
      <w:r w:rsidRPr="005050F0">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6CAB7FFD"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2ABD42" w14:textId="77777777" w:rsidR="00872A5E" w:rsidRPr="005050F0" w:rsidRDefault="00872A5E" w:rsidP="003D5736">
            <w:pPr>
              <w:rPr>
                <w:rFonts w:ascii="Arial" w:hAnsi="Arial" w:cs="Arial"/>
                <w:noProof/>
                <w:sz w:val="18"/>
                <w:szCs w:val="18"/>
                <w:lang w:eastAsia="ko-KR"/>
              </w:rPr>
            </w:pPr>
            <w:r w:rsidRPr="005050F0">
              <w:rPr>
                <w:noProof/>
              </w:rPr>
              <w:t>OffNetwork/</w:t>
            </w:r>
            <w:r w:rsidRPr="005050F0">
              <w:rPr>
                <w:noProof/>
                <w:lang w:eastAsia="ko-KR"/>
              </w:rPr>
              <w:t>NumLevelHierarchy</w:t>
            </w:r>
          </w:p>
        </w:tc>
      </w:tr>
      <w:tr w:rsidR="00872A5E" w:rsidRPr="005050F0" w14:paraId="524814C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A0639"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6F2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F1393"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EBC6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98A1"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F230D4" w14:textId="77777777" w:rsidR="00872A5E" w:rsidRPr="005050F0" w:rsidRDefault="00872A5E" w:rsidP="003D5736">
            <w:pPr>
              <w:jc w:val="center"/>
              <w:rPr>
                <w:rFonts w:ascii="Arial" w:hAnsi="Arial" w:cs="Arial"/>
                <w:b/>
                <w:noProof/>
                <w:sz w:val="18"/>
                <w:szCs w:val="18"/>
              </w:rPr>
            </w:pPr>
          </w:p>
        </w:tc>
      </w:tr>
      <w:tr w:rsidR="00872A5E" w:rsidRPr="005050F0" w14:paraId="00C5574D"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1CF04"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F9330"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E5DE5"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02A5"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2F5D"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1CB7D5" w14:textId="77777777" w:rsidR="00872A5E" w:rsidRPr="005050F0" w:rsidRDefault="00872A5E" w:rsidP="003D5736">
            <w:pPr>
              <w:jc w:val="center"/>
              <w:rPr>
                <w:b/>
                <w:noProof/>
              </w:rPr>
            </w:pPr>
          </w:p>
        </w:tc>
      </w:tr>
      <w:tr w:rsidR="00872A5E" w:rsidRPr="005050F0" w14:paraId="1D419B8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B2DCA5"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C77E35"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number of l</w:t>
            </w:r>
            <w:r w:rsidRPr="005050F0">
              <w:rPr>
                <w:noProof/>
              </w:rPr>
              <w:t xml:space="preserve">evels </w:t>
            </w:r>
            <w:r w:rsidRPr="005050F0">
              <w:rPr>
                <w:noProof/>
                <w:lang w:eastAsia="ko-KR"/>
              </w:rPr>
              <w:t xml:space="preserve">of </w:t>
            </w:r>
            <w:r w:rsidRPr="005050F0">
              <w:rPr>
                <w:noProof/>
              </w:rPr>
              <w:t>hierarchy for transmission control override in off-network</w:t>
            </w:r>
            <w:r w:rsidRPr="005050F0">
              <w:rPr>
                <w:noProof/>
                <w:lang w:eastAsia="ko-KR"/>
              </w:rPr>
              <w:t>.</w:t>
            </w:r>
          </w:p>
        </w:tc>
      </w:tr>
    </w:tbl>
    <w:p w14:paraId="78F91562" w14:textId="77777777" w:rsidR="00654C0A" w:rsidRPr="005050F0" w:rsidRDefault="00654C0A" w:rsidP="00654C0A">
      <w:pPr>
        <w:rPr>
          <w:noProof/>
        </w:rPr>
      </w:pPr>
    </w:p>
    <w:p w14:paraId="06B65467"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4-256</w:t>
      </w:r>
    </w:p>
    <w:p w14:paraId="1BD0BA61" w14:textId="77777777" w:rsidR="00E76B9D" w:rsidRPr="005050F0" w:rsidRDefault="00872A5E" w:rsidP="004414F8">
      <w:pPr>
        <w:rPr>
          <w:noProof/>
          <w:lang w:eastAsia="ko-KR"/>
        </w:rPr>
      </w:pPr>
      <w:r w:rsidRPr="005050F0">
        <w:rPr>
          <w:noProof/>
          <w:lang w:eastAsia="ko-KR"/>
        </w:rPr>
        <w:t>The request with the lowest NumLevelHierarchy value shall be considered as the request having the lowest priority level given to override an active transmission among the requests.</w:t>
      </w:r>
    </w:p>
    <w:p w14:paraId="318ACF3D" w14:textId="77777777" w:rsidR="004414F8" w:rsidRPr="005050F0" w:rsidRDefault="004414F8" w:rsidP="004414F8">
      <w:pPr>
        <w:pStyle w:val="Heading8"/>
        <w:rPr>
          <w:noProof/>
        </w:rPr>
      </w:pPr>
      <w:r w:rsidRPr="005050F0">
        <w:rPr>
          <w:noProof/>
        </w:rPr>
        <w:br w:type="page"/>
      </w:r>
      <w:bookmarkStart w:id="4734" w:name="_Toc4578132"/>
      <w:bookmarkStart w:id="4735" w:name="_Toc27504728"/>
      <w:bookmarkStart w:id="4736" w:name="_Toc27505516"/>
      <w:bookmarkStart w:id="4737" w:name="_Toc27506300"/>
      <w:bookmarkStart w:id="4738" w:name="_Toc27507084"/>
      <w:bookmarkStart w:id="4739" w:name="_Toc176345065"/>
      <w:r w:rsidRPr="005050F0">
        <w:rPr>
          <w:noProof/>
        </w:rPr>
        <w:t>Annex A (informative):</w:t>
      </w:r>
      <w:r w:rsidRPr="005050F0">
        <w:rPr>
          <w:noProof/>
        </w:rPr>
        <w:br/>
      </w:r>
      <w:r w:rsidRPr="005050F0">
        <w:rPr>
          <w:noProof/>
          <w:lang w:eastAsia="ko-KR"/>
        </w:rPr>
        <w:t>MCPTT UE configuration MO</w:t>
      </w:r>
      <w:r w:rsidRPr="005050F0">
        <w:rPr>
          <w:noProof/>
        </w:rPr>
        <w:t xml:space="preserve"> DDF</w:t>
      </w:r>
      <w:bookmarkEnd w:id="4734"/>
      <w:bookmarkEnd w:id="4735"/>
      <w:bookmarkEnd w:id="4736"/>
      <w:bookmarkEnd w:id="4737"/>
      <w:bookmarkEnd w:id="4738"/>
      <w:bookmarkEnd w:id="4739"/>
    </w:p>
    <w:p w14:paraId="353D333F"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07E3DACC" w14:textId="77777777" w:rsidR="004414F8" w:rsidRPr="005050F0" w:rsidRDefault="004414F8" w:rsidP="004414F8">
      <w:pPr>
        <w:pStyle w:val="Heading8"/>
        <w:rPr>
          <w:noProof/>
        </w:rPr>
      </w:pPr>
      <w:r w:rsidRPr="005050F0">
        <w:rPr>
          <w:noProof/>
        </w:rPr>
        <w:br w:type="page"/>
      </w:r>
      <w:bookmarkStart w:id="4740" w:name="_Toc4578133"/>
      <w:bookmarkStart w:id="4741" w:name="_Toc27504729"/>
      <w:bookmarkStart w:id="4742" w:name="_Toc27505517"/>
      <w:bookmarkStart w:id="4743" w:name="_Toc27506301"/>
      <w:bookmarkStart w:id="4744" w:name="_Toc27507085"/>
      <w:bookmarkStart w:id="4745" w:name="_Toc176345066"/>
      <w:r w:rsidRPr="005050F0">
        <w:rPr>
          <w:noProof/>
        </w:rPr>
        <w:t xml:space="preserve">Annex </w:t>
      </w:r>
      <w:r w:rsidRPr="005050F0">
        <w:rPr>
          <w:noProof/>
          <w:lang w:eastAsia="ko-KR"/>
        </w:rPr>
        <w:t>B</w:t>
      </w:r>
      <w:r w:rsidRPr="005050F0">
        <w:rPr>
          <w:noProof/>
        </w:rPr>
        <w:t xml:space="preserve"> (informative):</w:t>
      </w:r>
      <w:r w:rsidRPr="005050F0">
        <w:rPr>
          <w:noProof/>
        </w:rPr>
        <w:br/>
        <w:t>M</w:t>
      </w:r>
      <w:r w:rsidRPr="005050F0">
        <w:rPr>
          <w:noProof/>
          <w:lang w:eastAsia="ko-KR"/>
        </w:rPr>
        <w:t>CPTT user profile MO</w:t>
      </w:r>
      <w:r w:rsidRPr="005050F0">
        <w:rPr>
          <w:noProof/>
        </w:rPr>
        <w:t xml:space="preserve"> DDF</w:t>
      </w:r>
      <w:bookmarkEnd w:id="4740"/>
      <w:bookmarkEnd w:id="4741"/>
      <w:bookmarkEnd w:id="4742"/>
      <w:bookmarkEnd w:id="4743"/>
      <w:bookmarkEnd w:id="4744"/>
      <w:bookmarkEnd w:id="4745"/>
    </w:p>
    <w:p w14:paraId="4B4D6E98"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749896AE" w14:textId="77777777" w:rsidR="004414F8" w:rsidRPr="005050F0" w:rsidRDefault="004414F8" w:rsidP="004414F8">
      <w:pPr>
        <w:pStyle w:val="Heading8"/>
        <w:rPr>
          <w:noProof/>
        </w:rPr>
      </w:pPr>
      <w:r w:rsidRPr="005050F0">
        <w:rPr>
          <w:noProof/>
        </w:rPr>
        <w:br w:type="page"/>
      </w:r>
      <w:bookmarkStart w:id="4746" w:name="_Toc4578134"/>
      <w:bookmarkStart w:id="4747" w:name="_Toc27504730"/>
      <w:bookmarkStart w:id="4748" w:name="_Toc27505518"/>
      <w:bookmarkStart w:id="4749" w:name="_Toc27506302"/>
      <w:bookmarkStart w:id="4750" w:name="_Toc27507086"/>
      <w:bookmarkStart w:id="4751" w:name="_Toc176345067"/>
      <w:r w:rsidRPr="005050F0">
        <w:rPr>
          <w:noProof/>
        </w:rPr>
        <w:t xml:space="preserve">Annex </w:t>
      </w:r>
      <w:r w:rsidRPr="005050F0">
        <w:rPr>
          <w:noProof/>
          <w:lang w:eastAsia="ko-KR"/>
        </w:rPr>
        <w:t>C</w:t>
      </w:r>
      <w:r w:rsidRPr="005050F0">
        <w:rPr>
          <w:noProof/>
        </w:rPr>
        <w:t xml:space="preserve"> (informative):</w:t>
      </w:r>
      <w:r w:rsidRPr="005050F0">
        <w:rPr>
          <w:noProof/>
        </w:rPr>
        <w:br/>
        <w:t>M</w:t>
      </w:r>
      <w:r w:rsidRPr="005050F0">
        <w:rPr>
          <w:noProof/>
          <w:lang w:eastAsia="ko-KR"/>
        </w:rPr>
        <w:t>CPTT group configuration MO</w:t>
      </w:r>
      <w:r w:rsidRPr="005050F0">
        <w:rPr>
          <w:noProof/>
        </w:rPr>
        <w:t xml:space="preserve"> DDF</w:t>
      </w:r>
      <w:bookmarkEnd w:id="4746"/>
      <w:bookmarkEnd w:id="4747"/>
      <w:bookmarkEnd w:id="4748"/>
      <w:bookmarkEnd w:id="4749"/>
      <w:bookmarkEnd w:id="4750"/>
      <w:bookmarkEnd w:id="4751"/>
    </w:p>
    <w:p w14:paraId="1CD98CC5"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60FA2945" w14:textId="77777777" w:rsidR="004414F8" w:rsidRPr="005050F0" w:rsidRDefault="004414F8" w:rsidP="004414F8">
      <w:pPr>
        <w:pStyle w:val="Heading8"/>
        <w:rPr>
          <w:noProof/>
        </w:rPr>
      </w:pPr>
      <w:r w:rsidRPr="005050F0">
        <w:rPr>
          <w:noProof/>
        </w:rPr>
        <w:br w:type="page"/>
      </w:r>
      <w:bookmarkStart w:id="4752" w:name="_Toc4578135"/>
      <w:bookmarkStart w:id="4753" w:name="_Toc27504731"/>
      <w:bookmarkStart w:id="4754" w:name="_Toc27505519"/>
      <w:bookmarkStart w:id="4755" w:name="_Toc27506303"/>
      <w:bookmarkStart w:id="4756" w:name="_Toc27507087"/>
      <w:bookmarkStart w:id="4757" w:name="_Toc176345068"/>
      <w:r w:rsidRPr="005050F0">
        <w:rPr>
          <w:noProof/>
        </w:rPr>
        <w:t xml:space="preserve">Annex </w:t>
      </w:r>
      <w:r w:rsidRPr="005050F0">
        <w:rPr>
          <w:noProof/>
          <w:lang w:eastAsia="ko-KR"/>
        </w:rPr>
        <w:t>D</w:t>
      </w:r>
      <w:r w:rsidRPr="005050F0">
        <w:rPr>
          <w:noProof/>
        </w:rPr>
        <w:t xml:space="preserve"> (informative):</w:t>
      </w:r>
      <w:r w:rsidRPr="005050F0">
        <w:rPr>
          <w:noProof/>
        </w:rPr>
        <w:br/>
        <w:t>M</w:t>
      </w:r>
      <w:r w:rsidRPr="005050F0">
        <w:rPr>
          <w:noProof/>
          <w:lang w:eastAsia="ko-KR"/>
        </w:rPr>
        <w:t>CPTT service configuration M</w:t>
      </w:r>
      <w:r w:rsidRPr="005050F0">
        <w:rPr>
          <w:noProof/>
        </w:rPr>
        <w:t>O DDF</w:t>
      </w:r>
      <w:bookmarkEnd w:id="4752"/>
      <w:bookmarkEnd w:id="4753"/>
      <w:bookmarkEnd w:id="4754"/>
      <w:bookmarkEnd w:id="4755"/>
      <w:bookmarkEnd w:id="4756"/>
      <w:bookmarkEnd w:id="4757"/>
    </w:p>
    <w:p w14:paraId="780E35BF"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5430DFFD" w14:textId="77777777" w:rsidR="004414F8" w:rsidRPr="005050F0" w:rsidRDefault="004414F8" w:rsidP="004414F8">
      <w:pPr>
        <w:pStyle w:val="Heading8"/>
        <w:rPr>
          <w:noProof/>
        </w:rPr>
      </w:pPr>
      <w:r w:rsidRPr="005050F0">
        <w:rPr>
          <w:noProof/>
        </w:rPr>
        <w:br w:type="page"/>
      </w:r>
      <w:bookmarkStart w:id="4758" w:name="_Toc4578136"/>
      <w:bookmarkStart w:id="4759" w:name="_Toc27504732"/>
      <w:bookmarkStart w:id="4760" w:name="_Toc27505520"/>
      <w:bookmarkStart w:id="4761" w:name="_Toc27506304"/>
      <w:bookmarkStart w:id="4762" w:name="_Toc27507088"/>
      <w:bookmarkStart w:id="4763" w:name="_Toc176345069"/>
      <w:r w:rsidRPr="005050F0">
        <w:rPr>
          <w:noProof/>
        </w:rPr>
        <w:t xml:space="preserve">Annex </w:t>
      </w:r>
      <w:r w:rsidRPr="005050F0">
        <w:rPr>
          <w:noProof/>
          <w:lang w:eastAsia="ko-KR"/>
        </w:rPr>
        <w:t>E</w:t>
      </w:r>
      <w:r w:rsidRPr="005050F0">
        <w:rPr>
          <w:noProof/>
        </w:rPr>
        <w:t xml:space="preserve"> (informative):</w:t>
      </w:r>
      <w:r w:rsidRPr="005050F0">
        <w:rPr>
          <w:noProof/>
        </w:rPr>
        <w:br/>
        <w:t>M</w:t>
      </w:r>
      <w:r w:rsidRPr="005050F0">
        <w:rPr>
          <w:noProof/>
          <w:lang w:eastAsia="ko-KR"/>
        </w:rPr>
        <w:t>CPTT UE initial configuration MO</w:t>
      </w:r>
      <w:r w:rsidRPr="005050F0">
        <w:rPr>
          <w:noProof/>
        </w:rPr>
        <w:t xml:space="preserve"> DDF</w:t>
      </w:r>
      <w:bookmarkEnd w:id="4758"/>
      <w:bookmarkEnd w:id="4759"/>
      <w:bookmarkEnd w:id="4760"/>
      <w:bookmarkEnd w:id="4761"/>
      <w:bookmarkEnd w:id="4762"/>
      <w:bookmarkEnd w:id="4763"/>
    </w:p>
    <w:p w14:paraId="720DD3A2"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177CEF2E" w14:textId="77777777" w:rsidR="00467AE9" w:rsidRPr="005050F0" w:rsidRDefault="00707A87" w:rsidP="00467AE9">
      <w:pPr>
        <w:pStyle w:val="Heading8"/>
        <w:rPr>
          <w:noProof/>
        </w:rPr>
      </w:pPr>
      <w:r w:rsidRPr="005050F0">
        <w:rPr>
          <w:noProof/>
        </w:rPr>
        <w:br w:type="page"/>
      </w:r>
      <w:bookmarkStart w:id="4764" w:name="_Toc4578137"/>
      <w:bookmarkStart w:id="4765" w:name="_Toc27504733"/>
      <w:bookmarkStart w:id="4766" w:name="_Toc27505521"/>
      <w:bookmarkStart w:id="4767" w:name="_Toc27506305"/>
      <w:bookmarkStart w:id="4768" w:name="_Toc27507089"/>
      <w:bookmarkStart w:id="4769" w:name="_Toc176345070"/>
      <w:r w:rsidR="00467AE9" w:rsidRPr="005050F0">
        <w:rPr>
          <w:noProof/>
        </w:rPr>
        <w:t>Annex F (informative):</w:t>
      </w:r>
      <w:r w:rsidR="00467AE9" w:rsidRPr="005050F0">
        <w:rPr>
          <w:noProof/>
        </w:rPr>
        <w:br/>
        <w:t>MCVideo</w:t>
      </w:r>
      <w:r w:rsidR="00467AE9" w:rsidRPr="005050F0">
        <w:rPr>
          <w:noProof/>
          <w:lang w:eastAsia="ko-KR"/>
        </w:rPr>
        <w:t xml:space="preserve"> UE configuration MO</w:t>
      </w:r>
      <w:r w:rsidR="00467AE9" w:rsidRPr="005050F0">
        <w:rPr>
          <w:noProof/>
        </w:rPr>
        <w:t xml:space="preserve"> DDF</w:t>
      </w:r>
      <w:bookmarkEnd w:id="4764"/>
      <w:bookmarkEnd w:id="4765"/>
      <w:bookmarkEnd w:id="4766"/>
      <w:bookmarkEnd w:id="4767"/>
      <w:bookmarkEnd w:id="4768"/>
      <w:bookmarkEnd w:id="4769"/>
    </w:p>
    <w:p w14:paraId="2EF07EF8" w14:textId="77777777" w:rsidR="00467AE9" w:rsidRPr="005050F0" w:rsidRDefault="00467AE9" w:rsidP="00467AE9">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5B43BFF7" w14:textId="77777777" w:rsidR="00467AE9" w:rsidRPr="005050F0" w:rsidRDefault="00467AE9" w:rsidP="00467AE9">
      <w:pPr>
        <w:pStyle w:val="Heading8"/>
        <w:rPr>
          <w:noProof/>
        </w:rPr>
      </w:pPr>
      <w:r w:rsidRPr="005050F0">
        <w:rPr>
          <w:noProof/>
        </w:rPr>
        <w:br w:type="page"/>
      </w:r>
      <w:bookmarkStart w:id="4770" w:name="_Toc4578138"/>
      <w:bookmarkStart w:id="4771" w:name="_Toc27504734"/>
      <w:bookmarkStart w:id="4772" w:name="_Toc27505522"/>
      <w:bookmarkStart w:id="4773" w:name="_Toc27506306"/>
      <w:bookmarkStart w:id="4774" w:name="_Toc27507090"/>
      <w:bookmarkStart w:id="4775" w:name="_Toc176345071"/>
      <w:r w:rsidRPr="005050F0">
        <w:rPr>
          <w:noProof/>
        </w:rPr>
        <w:t>Annex G (informative):</w:t>
      </w:r>
      <w:r w:rsidRPr="005050F0">
        <w:rPr>
          <w:noProof/>
        </w:rPr>
        <w:br/>
        <w:t>MCVideo</w:t>
      </w:r>
      <w:r w:rsidRPr="005050F0">
        <w:rPr>
          <w:noProof/>
          <w:lang w:eastAsia="ko-KR"/>
        </w:rPr>
        <w:t xml:space="preserve"> user profile configuration MO</w:t>
      </w:r>
      <w:r w:rsidRPr="005050F0">
        <w:rPr>
          <w:noProof/>
        </w:rPr>
        <w:t xml:space="preserve"> DDF</w:t>
      </w:r>
      <w:bookmarkEnd w:id="4770"/>
      <w:bookmarkEnd w:id="4771"/>
      <w:bookmarkEnd w:id="4772"/>
      <w:bookmarkEnd w:id="4773"/>
      <w:bookmarkEnd w:id="4774"/>
      <w:bookmarkEnd w:id="4775"/>
    </w:p>
    <w:p w14:paraId="512858B2" w14:textId="77777777" w:rsidR="00467AE9" w:rsidRPr="005050F0" w:rsidRDefault="00467AE9" w:rsidP="00467AE9">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3DF8912" w14:textId="77777777" w:rsidR="00E76B9D" w:rsidRPr="005050F0" w:rsidRDefault="00467AE9" w:rsidP="00E76B9D">
      <w:pPr>
        <w:pStyle w:val="Heading8"/>
        <w:rPr>
          <w:noProof/>
        </w:rPr>
      </w:pPr>
      <w:r w:rsidRPr="005050F0">
        <w:rPr>
          <w:noProof/>
        </w:rPr>
        <w:br w:type="page"/>
      </w:r>
      <w:bookmarkStart w:id="4776" w:name="_Toc4578139"/>
      <w:bookmarkStart w:id="4777" w:name="_Toc27504735"/>
      <w:bookmarkStart w:id="4778" w:name="_Toc27505523"/>
      <w:bookmarkStart w:id="4779" w:name="_Toc27506307"/>
      <w:bookmarkStart w:id="4780" w:name="_Toc27507091"/>
      <w:bookmarkStart w:id="4781" w:name="_Toc176345072"/>
      <w:r w:rsidR="00E76B9D" w:rsidRPr="005050F0">
        <w:rPr>
          <w:noProof/>
        </w:rPr>
        <w:t>Annex H (informative):</w:t>
      </w:r>
      <w:r w:rsidR="00E76B9D" w:rsidRPr="005050F0">
        <w:rPr>
          <w:noProof/>
        </w:rPr>
        <w:br/>
        <w:t>MCVideo</w:t>
      </w:r>
      <w:r w:rsidR="00E76B9D" w:rsidRPr="005050F0">
        <w:rPr>
          <w:noProof/>
          <w:lang w:eastAsia="ko-KR"/>
        </w:rPr>
        <w:t xml:space="preserve"> service configuration MO</w:t>
      </w:r>
      <w:r w:rsidR="00E76B9D" w:rsidRPr="005050F0">
        <w:rPr>
          <w:noProof/>
        </w:rPr>
        <w:t xml:space="preserve"> DDF</w:t>
      </w:r>
      <w:bookmarkEnd w:id="4776"/>
      <w:bookmarkEnd w:id="4777"/>
      <w:bookmarkEnd w:id="4778"/>
      <w:bookmarkEnd w:id="4779"/>
      <w:bookmarkEnd w:id="4780"/>
      <w:bookmarkEnd w:id="4781"/>
    </w:p>
    <w:p w14:paraId="019A3A4E" w14:textId="77777777" w:rsidR="00E76B9D" w:rsidRPr="005050F0" w:rsidRDefault="00E76B9D" w:rsidP="00E76B9D">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4BB6FBF" w14:textId="77777777" w:rsidR="006F494F" w:rsidRPr="005050F0" w:rsidRDefault="00E76B9D" w:rsidP="006F494F">
      <w:pPr>
        <w:pStyle w:val="Heading8"/>
        <w:rPr>
          <w:noProof/>
        </w:rPr>
      </w:pPr>
      <w:r w:rsidRPr="005050F0">
        <w:rPr>
          <w:noProof/>
        </w:rPr>
        <w:br w:type="page"/>
      </w:r>
      <w:bookmarkStart w:id="4782" w:name="_Toc4578140"/>
      <w:bookmarkStart w:id="4783" w:name="_Toc27504736"/>
      <w:bookmarkStart w:id="4784" w:name="_Toc27505524"/>
      <w:bookmarkStart w:id="4785" w:name="_Toc27506308"/>
      <w:bookmarkStart w:id="4786" w:name="_Toc27507092"/>
      <w:bookmarkStart w:id="4787" w:name="_Toc176345073"/>
      <w:r w:rsidR="006F494F" w:rsidRPr="005050F0">
        <w:rPr>
          <w:noProof/>
        </w:rPr>
        <w:t>Annex I (informative):</w:t>
      </w:r>
      <w:r w:rsidR="006F494F" w:rsidRPr="005050F0">
        <w:rPr>
          <w:noProof/>
        </w:rPr>
        <w:br/>
        <w:t>M</w:t>
      </w:r>
      <w:r w:rsidR="006F494F" w:rsidRPr="005050F0">
        <w:rPr>
          <w:noProof/>
          <w:lang w:eastAsia="ko-KR"/>
        </w:rPr>
        <w:t>CData UE configuration MO</w:t>
      </w:r>
      <w:r w:rsidR="006F494F" w:rsidRPr="005050F0">
        <w:rPr>
          <w:noProof/>
        </w:rPr>
        <w:t xml:space="preserve"> DDF</w:t>
      </w:r>
      <w:bookmarkEnd w:id="4782"/>
      <w:bookmarkEnd w:id="4783"/>
      <w:bookmarkEnd w:id="4784"/>
      <w:bookmarkEnd w:id="4785"/>
      <w:bookmarkEnd w:id="4786"/>
      <w:bookmarkEnd w:id="4787"/>
    </w:p>
    <w:p w14:paraId="75BAA8B5" w14:textId="77777777" w:rsidR="006F494F" w:rsidRPr="005050F0" w:rsidRDefault="006F494F" w:rsidP="006F494F">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4E7278C" w14:textId="77777777" w:rsidR="006F494F" w:rsidRPr="005050F0" w:rsidRDefault="006F494F" w:rsidP="006F494F">
      <w:pPr>
        <w:pStyle w:val="Heading8"/>
        <w:rPr>
          <w:noProof/>
        </w:rPr>
      </w:pPr>
      <w:r w:rsidRPr="005050F0">
        <w:rPr>
          <w:noProof/>
        </w:rPr>
        <w:br w:type="page"/>
      </w:r>
      <w:bookmarkStart w:id="4788" w:name="_Toc4578141"/>
      <w:bookmarkStart w:id="4789" w:name="_Toc27504737"/>
      <w:bookmarkStart w:id="4790" w:name="_Toc27505525"/>
      <w:bookmarkStart w:id="4791" w:name="_Toc27506309"/>
      <w:bookmarkStart w:id="4792" w:name="_Toc27507093"/>
      <w:bookmarkStart w:id="4793" w:name="_Toc176345074"/>
      <w:r w:rsidRPr="005050F0">
        <w:rPr>
          <w:noProof/>
        </w:rPr>
        <w:t>Annex J (informative):</w:t>
      </w:r>
      <w:r w:rsidRPr="005050F0">
        <w:rPr>
          <w:noProof/>
        </w:rPr>
        <w:br/>
        <w:t>M</w:t>
      </w:r>
      <w:r w:rsidRPr="005050F0">
        <w:rPr>
          <w:noProof/>
          <w:lang w:eastAsia="ko-KR"/>
        </w:rPr>
        <w:t>CData user profile configuration MO</w:t>
      </w:r>
      <w:r w:rsidRPr="005050F0">
        <w:rPr>
          <w:noProof/>
        </w:rPr>
        <w:t xml:space="preserve"> DDF</w:t>
      </w:r>
      <w:bookmarkEnd w:id="4788"/>
      <w:bookmarkEnd w:id="4789"/>
      <w:bookmarkEnd w:id="4790"/>
      <w:bookmarkEnd w:id="4791"/>
      <w:bookmarkEnd w:id="4792"/>
      <w:bookmarkEnd w:id="4793"/>
    </w:p>
    <w:p w14:paraId="02E4E46E" w14:textId="77777777" w:rsidR="006F494F" w:rsidRPr="005050F0" w:rsidRDefault="006F494F" w:rsidP="006F494F">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221BF6C7" w14:textId="77777777" w:rsidR="00E05AE8" w:rsidRPr="005050F0" w:rsidRDefault="006F494F" w:rsidP="00E05AE8">
      <w:pPr>
        <w:pStyle w:val="Heading8"/>
        <w:rPr>
          <w:noProof/>
        </w:rPr>
      </w:pPr>
      <w:r w:rsidRPr="005050F0">
        <w:rPr>
          <w:noProof/>
        </w:rPr>
        <w:br w:type="page"/>
      </w:r>
      <w:bookmarkStart w:id="4794" w:name="_Toc4578142"/>
      <w:bookmarkStart w:id="4795" w:name="_Toc27504738"/>
      <w:bookmarkStart w:id="4796" w:name="_Toc27505526"/>
      <w:bookmarkStart w:id="4797" w:name="_Toc27506310"/>
      <w:bookmarkStart w:id="4798" w:name="_Toc27507094"/>
      <w:bookmarkStart w:id="4799" w:name="_Toc176345075"/>
      <w:r w:rsidR="00E05AE8" w:rsidRPr="005050F0">
        <w:rPr>
          <w:noProof/>
        </w:rPr>
        <w:t>Annex K (informative):</w:t>
      </w:r>
      <w:r w:rsidR="00E05AE8" w:rsidRPr="005050F0">
        <w:rPr>
          <w:noProof/>
        </w:rPr>
        <w:br/>
        <w:t>M</w:t>
      </w:r>
      <w:r w:rsidR="00E05AE8" w:rsidRPr="005050F0">
        <w:rPr>
          <w:noProof/>
          <w:lang w:eastAsia="ko-KR"/>
        </w:rPr>
        <w:t>CData service configuration MO</w:t>
      </w:r>
      <w:r w:rsidR="00E05AE8" w:rsidRPr="005050F0">
        <w:rPr>
          <w:noProof/>
        </w:rPr>
        <w:t xml:space="preserve"> DDF</w:t>
      </w:r>
      <w:bookmarkEnd w:id="4794"/>
      <w:bookmarkEnd w:id="4795"/>
      <w:bookmarkEnd w:id="4796"/>
      <w:bookmarkEnd w:id="4797"/>
      <w:bookmarkEnd w:id="4798"/>
      <w:bookmarkEnd w:id="4799"/>
    </w:p>
    <w:p w14:paraId="25D6E738" w14:textId="77777777" w:rsidR="00E05AE8" w:rsidRPr="005050F0" w:rsidRDefault="00E05AE8" w:rsidP="00E05AE8">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40711F4B" w14:textId="77777777" w:rsidR="00080512" w:rsidRPr="005050F0" w:rsidRDefault="00E05AE8" w:rsidP="0044674B">
      <w:pPr>
        <w:pStyle w:val="Heading8"/>
        <w:rPr>
          <w:noProof/>
        </w:rPr>
      </w:pPr>
      <w:r w:rsidRPr="005050F0">
        <w:rPr>
          <w:noProof/>
        </w:rPr>
        <w:br w:type="page"/>
      </w:r>
      <w:bookmarkStart w:id="4800" w:name="_Toc4578143"/>
      <w:bookmarkStart w:id="4801" w:name="_Toc27504739"/>
      <w:bookmarkStart w:id="4802" w:name="_Toc27505527"/>
      <w:bookmarkStart w:id="4803" w:name="_Toc27506311"/>
      <w:bookmarkStart w:id="4804" w:name="_Toc27507095"/>
      <w:bookmarkStart w:id="4805" w:name="_Toc176345076"/>
      <w:r w:rsidR="0044674B" w:rsidRPr="005050F0">
        <w:rPr>
          <w:noProof/>
        </w:rPr>
        <w:t xml:space="preserve">Annex </w:t>
      </w:r>
      <w:r w:rsidRPr="005050F0">
        <w:rPr>
          <w:noProof/>
        </w:rPr>
        <w:t>L</w:t>
      </w:r>
      <w:r w:rsidR="00467AE9" w:rsidRPr="005050F0">
        <w:rPr>
          <w:noProof/>
        </w:rPr>
        <w:t xml:space="preserve"> </w:t>
      </w:r>
      <w:r w:rsidR="0044674B" w:rsidRPr="005050F0">
        <w:rPr>
          <w:noProof/>
        </w:rPr>
        <w:t>(informative):</w:t>
      </w:r>
      <w:r w:rsidR="0044674B" w:rsidRPr="005050F0">
        <w:rPr>
          <w:noProof/>
        </w:rPr>
        <w:br/>
        <w:t>Change history</w:t>
      </w:r>
      <w:bookmarkEnd w:id="4800"/>
      <w:bookmarkEnd w:id="4801"/>
      <w:bookmarkEnd w:id="4802"/>
      <w:bookmarkEnd w:id="4803"/>
      <w:bookmarkEnd w:id="4804"/>
      <w:bookmarkEnd w:id="4805"/>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5050F0" w14:paraId="42D7FC35" w14:textId="77777777" w:rsidTr="00B7771A">
        <w:trPr>
          <w:cantSplit/>
        </w:trPr>
        <w:tc>
          <w:tcPr>
            <w:tcW w:w="9785" w:type="dxa"/>
            <w:gridSpan w:val="8"/>
            <w:tcBorders>
              <w:bottom w:val="nil"/>
            </w:tcBorders>
            <w:shd w:val="solid" w:color="FFFFFF" w:fill="auto"/>
          </w:tcPr>
          <w:bookmarkEnd w:id="22"/>
          <w:p w14:paraId="4ECA52D1" w14:textId="77777777" w:rsidR="00080512" w:rsidRPr="005050F0" w:rsidRDefault="00080512">
            <w:pPr>
              <w:pStyle w:val="TAL"/>
              <w:jc w:val="center"/>
              <w:rPr>
                <w:b/>
                <w:noProof/>
                <w:sz w:val="16"/>
                <w:lang w:eastAsia="en-US"/>
              </w:rPr>
            </w:pPr>
            <w:r w:rsidRPr="005050F0">
              <w:rPr>
                <w:b/>
                <w:noProof/>
                <w:lang w:eastAsia="en-US"/>
              </w:rPr>
              <w:t>Change history</w:t>
            </w:r>
          </w:p>
        </w:tc>
      </w:tr>
      <w:tr w:rsidR="00080512" w:rsidRPr="005050F0" w14:paraId="613B6953" w14:textId="77777777" w:rsidTr="00B7771A">
        <w:tc>
          <w:tcPr>
            <w:tcW w:w="800" w:type="dxa"/>
            <w:shd w:val="pct10" w:color="auto" w:fill="FFFFFF"/>
          </w:tcPr>
          <w:p w14:paraId="72F366C0" w14:textId="77777777" w:rsidR="00080512" w:rsidRPr="005050F0" w:rsidRDefault="00080512">
            <w:pPr>
              <w:pStyle w:val="TAL"/>
              <w:rPr>
                <w:b/>
                <w:noProof/>
                <w:sz w:val="16"/>
                <w:lang w:eastAsia="en-US"/>
              </w:rPr>
            </w:pPr>
            <w:r w:rsidRPr="005050F0">
              <w:rPr>
                <w:b/>
                <w:noProof/>
                <w:sz w:val="16"/>
                <w:lang w:eastAsia="en-US"/>
              </w:rPr>
              <w:t>Date</w:t>
            </w:r>
          </w:p>
        </w:tc>
        <w:tc>
          <w:tcPr>
            <w:tcW w:w="800" w:type="dxa"/>
            <w:shd w:val="pct10" w:color="auto" w:fill="FFFFFF"/>
          </w:tcPr>
          <w:p w14:paraId="7EB9CA5C" w14:textId="77777777" w:rsidR="00080512" w:rsidRPr="005050F0" w:rsidRDefault="00080512">
            <w:pPr>
              <w:pStyle w:val="TAL"/>
              <w:rPr>
                <w:b/>
                <w:noProof/>
                <w:sz w:val="16"/>
                <w:lang w:eastAsia="en-US"/>
              </w:rPr>
            </w:pPr>
            <w:r w:rsidRPr="005050F0">
              <w:rPr>
                <w:b/>
                <w:noProof/>
                <w:sz w:val="16"/>
                <w:lang w:eastAsia="en-US"/>
              </w:rPr>
              <w:t>TSG #</w:t>
            </w:r>
          </w:p>
        </w:tc>
        <w:tc>
          <w:tcPr>
            <w:tcW w:w="1130" w:type="dxa"/>
            <w:shd w:val="pct10" w:color="auto" w:fill="FFFFFF"/>
          </w:tcPr>
          <w:p w14:paraId="389519F1" w14:textId="77777777" w:rsidR="00080512" w:rsidRPr="005050F0" w:rsidRDefault="00080512">
            <w:pPr>
              <w:pStyle w:val="TAL"/>
              <w:rPr>
                <w:b/>
                <w:noProof/>
                <w:sz w:val="16"/>
                <w:lang w:eastAsia="en-US"/>
              </w:rPr>
            </w:pPr>
            <w:r w:rsidRPr="005050F0">
              <w:rPr>
                <w:b/>
                <w:noProof/>
                <w:sz w:val="16"/>
                <w:lang w:eastAsia="en-US"/>
              </w:rPr>
              <w:t>TSG Doc.</w:t>
            </w:r>
          </w:p>
        </w:tc>
        <w:tc>
          <w:tcPr>
            <w:tcW w:w="526" w:type="dxa"/>
            <w:shd w:val="pct10" w:color="auto" w:fill="FFFFFF"/>
          </w:tcPr>
          <w:p w14:paraId="4B110964" w14:textId="77777777" w:rsidR="00080512" w:rsidRPr="005050F0" w:rsidRDefault="00080512">
            <w:pPr>
              <w:pStyle w:val="TAL"/>
              <w:rPr>
                <w:b/>
                <w:noProof/>
                <w:sz w:val="16"/>
                <w:lang w:eastAsia="en-US"/>
              </w:rPr>
            </w:pPr>
            <w:r w:rsidRPr="005050F0">
              <w:rPr>
                <w:b/>
                <w:noProof/>
                <w:sz w:val="16"/>
                <w:lang w:eastAsia="en-US"/>
              </w:rPr>
              <w:t>CR</w:t>
            </w:r>
          </w:p>
        </w:tc>
        <w:tc>
          <w:tcPr>
            <w:tcW w:w="428" w:type="dxa"/>
            <w:shd w:val="pct10" w:color="auto" w:fill="FFFFFF"/>
          </w:tcPr>
          <w:p w14:paraId="67A22F2C" w14:textId="77777777" w:rsidR="00080512" w:rsidRPr="005050F0" w:rsidRDefault="00080512">
            <w:pPr>
              <w:pStyle w:val="TAL"/>
              <w:rPr>
                <w:b/>
                <w:noProof/>
                <w:sz w:val="16"/>
                <w:lang w:eastAsia="en-US"/>
              </w:rPr>
            </w:pPr>
            <w:r w:rsidRPr="005050F0">
              <w:rPr>
                <w:b/>
                <w:noProof/>
                <w:sz w:val="16"/>
                <w:lang w:eastAsia="en-US"/>
              </w:rPr>
              <w:t>Rev</w:t>
            </w:r>
          </w:p>
        </w:tc>
        <w:tc>
          <w:tcPr>
            <w:tcW w:w="4867" w:type="dxa"/>
            <w:shd w:val="pct10" w:color="auto" w:fill="FFFFFF"/>
          </w:tcPr>
          <w:p w14:paraId="53F88FC3" w14:textId="77777777" w:rsidR="00080512" w:rsidRPr="005050F0" w:rsidRDefault="00080512">
            <w:pPr>
              <w:pStyle w:val="TAL"/>
              <w:rPr>
                <w:b/>
                <w:noProof/>
                <w:sz w:val="16"/>
                <w:lang w:eastAsia="en-US"/>
              </w:rPr>
            </w:pPr>
            <w:r w:rsidRPr="005050F0">
              <w:rPr>
                <w:b/>
                <w:noProof/>
                <w:sz w:val="16"/>
                <w:lang w:eastAsia="en-US"/>
              </w:rPr>
              <w:t>Subject/Comment</w:t>
            </w:r>
          </w:p>
        </w:tc>
        <w:tc>
          <w:tcPr>
            <w:tcW w:w="567" w:type="dxa"/>
            <w:shd w:val="pct10" w:color="auto" w:fill="FFFFFF"/>
          </w:tcPr>
          <w:p w14:paraId="01B01172" w14:textId="77777777" w:rsidR="00080512" w:rsidRPr="005050F0" w:rsidRDefault="00080512">
            <w:pPr>
              <w:pStyle w:val="TAL"/>
              <w:rPr>
                <w:b/>
                <w:noProof/>
                <w:sz w:val="16"/>
                <w:lang w:eastAsia="en-US"/>
              </w:rPr>
            </w:pPr>
            <w:r w:rsidRPr="005050F0">
              <w:rPr>
                <w:b/>
                <w:noProof/>
                <w:sz w:val="16"/>
                <w:lang w:eastAsia="en-US"/>
              </w:rPr>
              <w:t>Old</w:t>
            </w:r>
          </w:p>
        </w:tc>
        <w:tc>
          <w:tcPr>
            <w:tcW w:w="667" w:type="dxa"/>
            <w:shd w:val="pct10" w:color="auto" w:fill="FFFFFF"/>
          </w:tcPr>
          <w:p w14:paraId="5A9A0194" w14:textId="77777777" w:rsidR="00080512" w:rsidRPr="005050F0" w:rsidRDefault="00080512">
            <w:pPr>
              <w:pStyle w:val="TAL"/>
              <w:rPr>
                <w:b/>
                <w:noProof/>
                <w:sz w:val="16"/>
                <w:lang w:eastAsia="en-US"/>
              </w:rPr>
            </w:pPr>
            <w:r w:rsidRPr="005050F0">
              <w:rPr>
                <w:b/>
                <w:noProof/>
                <w:sz w:val="16"/>
                <w:lang w:eastAsia="en-US"/>
              </w:rPr>
              <w:t>New</w:t>
            </w:r>
          </w:p>
        </w:tc>
      </w:tr>
      <w:tr w:rsidR="00080512" w:rsidRPr="005050F0" w14:paraId="2E88CC23" w14:textId="77777777" w:rsidTr="00B7771A">
        <w:tc>
          <w:tcPr>
            <w:tcW w:w="800" w:type="dxa"/>
            <w:shd w:val="solid" w:color="FFFFFF" w:fill="auto"/>
          </w:tcPr>
          <w:p w14:paraId="3F448ED6" w14:textId="77777777" w:rsidR="00080512" w:rsidRPr="005050F0" w:rsidRDefault="0088141F" w:rsidP="0088141F">
            <w:pPr>
              <w:pStyle w:val="TAL"/>
              <w:rPr>
                <w:noProof/>
                <w:lang w:eastAsia="en-US"/>
              </w:rPr>
            </w:pPr>
            <w:r w:rsidRPr="005050F0">
              <w:rPr>
                <w:noProof/>
                <w:lang w:eastAsia="en-US"/>
              </w:rPr>
              <w:t>2015-0</w:t>
            </w:r>
            <w:r w:rsidR="00C70A32" w:rsidRPr="005050F0">
              <w:rPr>
                <w:noProof/>
                <w:lang w:eastAsia="en-US"/>
              </w:rPr>
              <w:t>7</w:t>
            </w:r>
          </w:p>
        </w:tc>
        <w:tc>
          <w:tcPr>
            <w:tcW w:w="800" w:type="dxa"/>
            <w:shd w:val="solid" w:color="FFFFFF" w:fill="auto"/>
          </w:tcPr>
          <w:p w14:paraId="442880FB" w14:textId="77777777" w:rsidR="00080512" w:rsidRPr="005050F0" w:rsidRDefault="00080512" w:rsidP="0088141F">
            <w:pPr>
              <w:pStyle w:val="TAL"/>
              <w:rPr>
                <w:noProof/>
                <w:lang w:eastAsia="en-US"/>
              </w:rPr>
            </w:pPr>
          </w:p>
        </w:tc>
        <w:tc>
          <w:tcPr>
            <w:tcW w:w="1130" w:type="dxa"/>
            <w:shd w:val="solid" w:color="FFFFFF" w:fill="auto"/>
          </w:tcPr>
          <w:p w14:paraId="60E903D5" w14:textId="77777777" w:rsidR="00080512" w:rsidRPr="005050F0" w:rsidRDefault="00080512" w:rsidP="0088141F">
            <w:pPr>
              <w:pStyle w:val="TAL"/>
              <w:rPr>
                <w:noProof/>
                <w:lang w:eastAsia="en-US"/>
              </w:rPr>
            </w:pPr>
          </w:p>
        </w:tc>
        <w:tc>
          <w:tcPr>
            <w:tcW w:w="526" w:type="dxa"/>
            <w:shd w:val="solid" w:color="FFFFFF" w:fill="auto"/>
          </w:tcPr>
          <w:p w14:paraId="6644FCBC" w14:textId="77777777" w:rsidR="00080512" w:rsidRPr="005050F0" w:rsidRDefault="00080512" w:rsidP="0088141F">
            <w:pPr>
              <w:pStyle w:val="TAL"/>
              <w:rPr>
                <w:noProof/>
                <w:lang w:eastAsia="en-US"/>
              </w:rPr>
            </w:pPr>
          </w:p>
        </w:tc>
        <w:tc>
          <w:tcPr>
            <w:tcW w:w="428" w:type="dxa"/>
            <w:shd w:val="solid" w:color="FFFFFF" w:fill="auto"/>
          </w:tcPr>
          <w:p w14:paraId="7FA0A9E2" w14:textId="77777777" w:rsidR="00080512" w:rsidRPr="005050F0" w:rsidRDefault="00080512" w:rsidP="0088141F">
            <w:pPr>
              <w:pStyle w:val="TAL"/>
              <w:rPr>
                <w:noProof/>
                <w:lang w:eastAsia="en-US"/>
              </w:rPr>
            </w:pPr>
          </w:p>
        </w:tc>
        <w:tc>
          <w:tcPr>
            <w:tcW w:w="4867" w:type="dxa"/>
            <w:shd w:val="solid" w:color="FFFFFF" w:fill="auto"/>
          </w:tcPr>
          <w:p w14:paraId="51A25164" w14:textId="77777777" w:rsidR="00080512" w:rsidRPr="005050F0" w:rsidRDefault="0088141F" w:rsidP="0088141F">
            <w:pPr>
              <w:pStyle w:val="TAL"/>
              <w:rPr>
                <w:noProof/>
                <w:lang w:eastAsia="en-US"/>
              </w:rPr>
            </w:pPr>
            <w:r w:rsidRPr="005050F0">
              <w:rPr>
                <w:noProof/>
                <w:lang w:eastAsia="en-US"/>
              </w:rPr>
              <w:t>Initial proposal to CT1</w:t>
            </w:r>
          </w:p>
        </w:tc>
        <w:tc>
          <w:tcPr>
            <w:tcW w:w="567" w:type="dxa"/>
            <w:shd w:val="solid" w:color="FFFFFF" w:fill="auto"/>
          </w:tcPr>
          <w:p w14:paraId="5B1940C5" w14:textId="77777777" w:rsidR="00080512" w:rsidRPr="005050F0" w:rsidRDefault="0088141F" w:rsidP="0088141F">
            <w:pPr>
              <w:pStyle w:val="TAL"/>
              <w:rPr>
                <w:noProof/>
                <w:lang w:eastAsia="en-US"/>
              </w:rPr>
            </w:pPr>
            <w:r w:rsidRPr="005050F0">
              <w:rPr>
                <w:noProof/>
                <w:lang w:eastAsia="en-US"/>
              </w:rPr>
              <w:t>-</w:t>
            </w:r>
          </w:p>
        </w:tc>
        <w:tc>
          <w:tcPr>
            <w:tcW w:w="667" w:type="dxa"/>
            <w:shd w:val="solid" w:color="FFFFFF" w:fill="auto"/>
          </w:tcPr>
          <w:p w14:paraId="72D69E6E" w14:textId="77777777" w:rsidR="00080512" w:rsidRPr="005050F0" w:rsidRDefault="0088141F" w:rsidP="0088141F">
            <w:pPr>
              <w:pStyle w:val="TAL"/>
              <w:rPr>
                <w:noProof/>
                <w:lang w:eastAsia="en-US"/>
              </w:rPr>
            </w:pPr>
            <w:r w:rsidRPr="005050F0">
              <w:rPr>
                <w:noProof/>
                <w:lang w:eastAsia="en-US"/>
              </w:rPr>
              <w:t>0.0.0</w:t>
            </w:r>
          </w:p>
        </w:tc>
      </w:tr>
      <w:tr w:rsidR="00436820" w:rsidRPr="005050F0" w14:paraId="487BC55C" w14:textId="77777777" w:rsidTr="00B7771A">
        <w:tc>
          <w:tcPr>
            <w:tcW w:w="800" w:type="dxa"/>
            <w:shd w:val="solid" w:color="FFFFFF" w:fill="auto"/>
          </w:tcPr>
          <w:p w14:paraId="510C1D07" w14:textId="77777777" w:rsidR="00436820" w:rsidRPr="005050F0" w:rsidRDefault="00436820" w:rsidP="0088141F">
            <w:pPr>
              <w:pStyle w:val="TAL"/>
              <w:rPr>
                <w:noProof/>
                <w:lang w:eastAsia="en-US"/>
              </w:rPr>
            </w:pPr>
            <w:r w:rsidRPr="005050F0">
              <w:rPr>
                <w:noProof/>
                <w:lang w:eastAsia="en-US"/>
              </w:rPr>
              <w:t>2015-08</w:t>
            </w:r>
          </w:p>
        </w:tc>
        <w:tc>
          <w:tcPr>
            <w:tcW w:w="800" w:type="dxa"/>
            <w:shd w:val="solid" w:color="FFFFFF" w:fill="auto"/>
          </w:tcPr>
          <w:p w14:paraId="58C265DD" w14:textId="77777777" w:rsidR="00436820" w:rsidRPr="005050F0" w:rsidRDefault="00436820" w:rsidP="0088141F">
            <w:pPr>
              <w:pStyle w:val="TAL"/>
              <w:rPr>
                <w:noProof/>
                <w:lang w:eastAsia="en-US"/>
              </w:rPr>
            </w:pPr>
          </w:p>
        </w:tc>
        <w:tc>
          <w:tcPr>
            <w:tcW w:w="1130" w:type="dxa"/>
            <w:shd w:val="solid" w:color="FFFFFF" w:fill="auto"/>
          </w:tcPr>
          <w:p w14:paraId="34CAC4B3" w14:textId="77777777" w:rsidR="00436820" w:rsidRPr="005050F0" w:rsidRDefault="00436820" w:rsidP="0088141F">
            <w:pPr>
              <w:pStyle w:val="TAL"/>
              <w:rPr>
                <w:noProof/>
                <w:lang w:eastAsia="en-US"/>
              </w:rPr>
            </w:pPr>
          </w:p>
        </w:tc>
        <w:tc>
          <w:tcPr>
            <w:tcW w:w="526" w:type="dxa"/>
            <w:shd w:val="solid" w:color="FFFFFF" w:fill="auto"/>
          </w:tcPr>
          <w:p w14:paraId="61E8D2B4" w14:textId="77777777" w:rsidR="00436820" w:rsidRPr="005050F0" w:rsidRDefault="00436820" w:rsidP="0088141F">
            <w:pPr>
              <w:pStyle w:val="TAL"/>
              <w:rPr>
                <w:noProof/>
                <w:lang w:eastAsia="en-US"/>
              </w:rPr>
            </w:pPr>
          </w:p>
        </w:tc>
        <w:tc>
          <w:tcPr>
            <w:tcW w:w="428" w:type="dxa"/>
            <w:shd w:val="solid" w:color="FFFFFF" w:fill="auto"/>
          </w:tcPr>
          <w:p w14:paraId="3BE82EC3" w14:textId="77777777" w:rsidR="00436820" w:rsidRPr="005050F0" w:rsidRDefault="00436820" w:rsidP="0088141F">
            <w:pPr>
              <w:pStyle w:val="TAL"/>
              <w:rPr>
                <w:noProof/>
                <w:lang w:eastAsia="en-US"/>
              </w:rPr>
            </w:pPr>
          </w:p>
        </w:tc>
        <w:tc>
          <w:tcPr>
            <w:tcW w:w="4867" w:type="dxa"/>
            <w:shd w:val="solid" w:color="FFFFFF" w:fill="auto"/>
          </w:tcPr>
          <w:p w14:paraId="5556D3D8" w14:textId="77777777" w:rsidR="00436820" w:rsidRPr="005050F0" w:rsidRDefault="00436820" w:rsidP="0088141F">
            <w:pPr>
              <w:pStyle w:val="TAL"/>
              <w:rPr>
                <w:noProof/>
                <w:lang w:eastAsia="en-US"/>
              </w:rPr>
            </w:pPr>
            <w:r w:rsidRPr="005050F0">
              <w:rPr>
                <w:noProof/>
                <w:lang w:eastAsia="en-US"/>
              </w:rPr>
              <w:t>Included skeleton from C1ah-150016 and scope from C1ah-150038 agreed at CT1#92bis</w:t>
            </w:r>
          </w:p>
        </w:tc>
        <w:tc>
          <w:tcPr>
            <w:tcW w:w="567" w:type="dxa"/>
            <w:shd w:val="solid" w:color="FFFFFF" w:fill="auto"/>
          </w:tcPr>
          <w:p w14:paraId="7F09D99C" w14:textId="77777777" w:rsidR="00436820" w:rsidRPr="005050F0" w:rsidRDefault="00436820" w:rsidP="0088141F">
            <w:pPr>
              <w:pStyle w:val="TAL"/>
              <w:rPr>
                <w:noProof/>
                <w:lang w:eastAsia="en-US"/>
              </w:rPr>
            </w:pPr>
            <w:r w:rsidRPr="005050F0">
              <w:rPr>
                <w:noProof/>
                <w:lang w:eastAsia="en-US"/>
              </w:rPr>
              <w:t>0.0.0</w:t>
            </w:r>
          </w:p>
        </w:tc>
        <w:tc>
          <w:tcPr>
            <w:tcW w:w="667" w:type="dxa"/>
            <w:shd w:val="solid" w:color="FFFFFF" w:fill="auto"/>
          </w:tcPr>
          <w:p w14:paraId="37EE3533" w14:textId="77777777" w:rsidR="00436820" w:rsidRPr="005050F0" w:rsidRDefault="00436820" w:rsidP="0088141F">
            <w:pPr>
              <w:pStyle w:val="TAL"/>
              <w:rPr>
                <w:noProof/>
                <w:lang w:eastAsia="en-US"/>
              </w:rPr>
            </w:pPr>
            <w:r w:rsidRPr="005050F0">
              <w:rPr>
                <w:noProof/>
                <w:lang w:eastAsia="en-US"/>
              </w:rPr>
              <w:t>0.10</w:t>
            </w:r>
          </w:p>
        </w:tc>
      </w:tr>
      <w:tr w:rsidR="000708FC" w:rsidRPr="005050F0" w14:paraId="6E647B9B" w14:textId="77777777" w:rsidTr="00B7771A">
        <w:tc>
          <w:tcPr>
            <w:tcW w:w="800" w:type="dxa"/>
            <w:shd w:val="solid" w:color="FFFFFF" w:fill="auto"/>
          </w:tcPr>
          <w:p w14:paraId="4F4F4079" w14:textId="77777777" w:rsidR="000708FC" w:rsidRPr="005050F0" w:rsidRDefault="000708FC" w:rsidP="0088141F">
            <w:pPr>
              <w:pStyle w:val="TAL"/>
              <w:rPr>
                <w:noProof/>
                <w:lang w:eastAsia="en-US"/>
              </w:rPr>
            </w:pPr>
            <w:r w:rsidRPr="005050F0">
              <w:rPr>
                <w:noProof/>
                <w:lang w:eastAsia="en-US"/>
              </w:rPr>
              <w:t>2015-08</w:t>
            </w:r>
          </w:p>
        </w:tc>
        <w:tc>
          <w:tcPr>
            <w:tcW w:w="800" w:type="dxa"/>
            <w:shd w:val="solid" w:color="FFFFFF" w:fill="auto"/>
          </w:tcPr>
          <w:p w14:paraId="2E694AEF" w14:textId="77777777" w:rsidR="000708FC" w:rsidRPr="005050F0" w:rsidRDefault="000708FC" w:rsidP="0088141F">
            <w:pPr>
              <w:pStyle w:val="TAL"/>
              <w:rPr>
                <w:noProof/>
                <w:lang w:eastAsia="en-US"/>
              </w:rPr>
            </w:pPr>
          </w:p>
        </w:tc>
        <w:tc>
          <w:tcPr>
            <w:tcW w:w="1130" w:type="dxa"/>
            <w:shd w:val="solid" w:color="FFFFFF" w:fill="auto"/>
          </w:tcPr>
          <w:p w14:paraId="186C78A9" w14:textId="77777777" w:rsidR="000708FC" w:rsidRPr="005050F0" w:rsidRDefault="000708FC" w:rsidP="0088141F">
            <w:pPr>
              <w:pStyle w:val="TAL"/>
              <w:rPr>
                <w:noProof/>
                <w:lang w:eastAsia="en-US"/>
              </w:rPr>
            </w:pPr>
          </w:p>
        </w:tc>
        <w:tc>
          <w:tcPr>
            <w:tcW w:w="526" w:type="dxa"/>
            <w:shd w:val="solid" w:color="FFFFFF" w:fill="auto"/>
          </w:tcPr>
          <w:p w14:paraId="145DA9F6" w14:textId="77777777" w:rsidR="000708FC" w:rsidRPr="005050F0" w:rsidRDefault="000708FC" w:rsidP="0088141F">
            <w:pPr>
              <w:pStyle w:val="TAL"/>
              <w:rPr>
                <w:noProof/>
                <w:lang w:eastAsia="en-US"/>
              </w:rPr>
            </w:pPr>
          </w:p>
        </w:tc>
        <w:tc>
          <w:tcPr>
            <w:tcW w:w="428" w:type="dxa"/>
            <w:shd w:val="solid" w:color="FFFFFF" w:fill="auto"/>
          </w:tcPr>
          <w:p w14:paraId="684E0F8B" w14:textId="77777777" w:rsidR="000708FC" w:rsidRPr="005050F0" w:rsidRDefault="000708FC" w:rsidP="0088141F">
            <w:pPr>
              <w:pStyle w:val="TAL"/>
              <w:rPr>
                <w:noProof/>
                <w:lang w:eastAsia="en-US"/>
              </w:rPr>
            </w:pPr>
          </w:p>
        </w:tc>
        <w:tc>
          <w:tcPr>
            <w:tcW w:w="4867" w:type="dxa"/>
            <w:shd w:val="solid" w:color="FFFFFF" w:fill="auto"/>
          </w:tcPr>
          <w:p w14:paraId="15B724C9" w14:textId="77777777" w:rsidR="000708FC" w:rsidRPr="005050F0" w:rsidRDefault="000708FC" w:rsidP="000708FC">
            <w:pPr>
              <w:pStyle w:val="TAL"/>
              <w:rPr>
                <w:noProof/>
                <w:lang w:eastAsia="en-US"/>
              </w:rPr>
            </w:pPr>
            <w:r w:rsidRPr="005050F0">
              <w:rPr>
                <w:noProof/>
                <w:lang w:eastAsia="en-US"/>
              </w:rPr>
              <w:t>Included CRs C1-152964 and C1-152965 agreed at CT1#93</w:t>
            </w:r>
          </w:p>
        </w:tc>
        <w:tc>
          <w:tcPr>
            <w:tcW w:w="567" w:type="dxa"/>
            <w:shd w:val="solid" w:color="FFFFFF" w:fill="auto"/>
          </w:tcPr>
          <w:p w14:paraId="2E0AEBF7" w14:textId="77777777" w:rsidR="000708FC" w:rsidRPr="005050F0" w:rsidRDefault="000708FC" w:rsidP="0088141F">
            <w:pPr>
              <w:pStyle w:val="TAL"/>
              <w:rPr>
                <w:noProof/>
                <w:lang w:eastAsia="en-US"/>
              </w:rPr>
            </w:pPr>
            <w:r w:rsidRPr="005050F0">
              <w:rPr>
                <w:noProof/>
                <w:lang w:eastAsia="en-US"/>
              </w:rPr>
              <w:t>0.1.0</w:t>
            </w:r>
          </w:p>
        </w:tc>
        <w:tc>
          <w:tcPr>
            <w:tcW w:w="667" w:type="dxa"/>
            <w:shd w:val="solid" w:color="FFFFFF" w:fill="auto"/>
          </w:tcPr>
          <w:p w14:paraId="740B3E5D" w14:textId="77777777" w:rsidR="000708FC" w:rsidRPr="005050F0" w:rsidRDefault="000708FC" w:rsidP="0088141F">
            <w:pPr>
              <w:pStyle w:val="TAL"/>
              <w:rPr>
                <w:noProof/>
                <w:lang w:eastAsia="en-US"/>
              </w:rPr>
            </w:pPr>
            <w:r w:rsidRPr="005050F0">
              <w:rPr>
                <w:noProof/>
                <w:lang w:eastAsia="en-US"/>
              </w:rPr>
              <w:t>0.2.0</w:t>
            </w:r>
          </w:p>
        </w:tc>
      </w:tr>
      <w:tr w:rsidR="0021277F" w:rsidRPr="005050F0" w14:paraId="2DD40F33" w14:textId="77777777" w:rsidTr="00B7771A">
        <w:tc>
          <w:tcPr>
            <w:tcW w:w="800" w:type="dxa"/>
            <w:shd w:val="solid" w:color="FFFFFF" w:fill="auto"/>
          </w:tcPr>
          <w:p w14:paraId="1FE6D309" w14:textId="77777777" w:rsidR="0021277F" w:rsidRPr="005050F0" w:rsidRDefault="0021277F" w:rsidP="0088141F">
            <w:pPr>
              <w:pStyle w:val="TAL"/>
              <w:rPr>
                <w:noProof/>
                <w:lang w:eastAsia="en-US"/>
              </w:rPr>
            </w:pPr>
            <w:r w:rsidRPr="005050F0">
              <w:rPr>
                <w:noProof/>
                <w:lang w:eastAsia="en-US"/>
              </w:rPr>
              <w:t>2015-08</w:t>
            </w:r>
          </w:p>
        </w:tc>
        <w:tc>
          <w:tcPr>
            <w:tcW w:w="800" w:type="dxa"/>
            <w:shd w:val="solid" w:color="FFFFFF" w:fill="auto"/>
          </w:tcPr>
          <w:p w14:paraId="753ABF22" w14:textId="77777777" w:rsidR="0021277F" w:rsidRPr="005050F0" w:rsidRDefault="0021277F" w:rsidP="0088141F">
            <w:pPr>
              <w:pStyle w:val="TAL"/>
              <w:rPr>
                <w:noProof/>
                <w:lang w:eastAsia="en-US"/>
              </w:rPr>
            </w:pPr>
          </w:p>
        </w:tc>
        <w:tc>
          <w:tcPr>
            <w:tcW w:w="1130" w:type="dxa"/>
            <w:shd w:val="solid" w:color="FFFFFF" w:fill="auto"/>
          </w:tcPr>
          <w:p w14:paraId="69C36466" w14:textId="77777777" w:rsidR="0021277F" w:rsidRPr="005050F0" w:rsidRDefault="0021277F" w:rsidP="0088141F">
            <w:pPr>
              <w:pStyle w:val="TAL"/>
              <w:rPr>
                <w:noProof/>
                <w:lang w:eastAsia="en-US"/>
              </w:rPr>
            </w:pPr>
          </w:p>
        </w:tc>
        <w:tc>
          <w:tcPr>
            <w:tcW w:w="526" w:type="dxa"/>
            <w:shd w:val="solid" w:color="FFFFFF" w:fill="auto"/>
          </w:tcPr>
          <w:p w14:paraId="07EF9060" w14:textId="77777777" w:rsidR="0021277F" w:rsidRPr="005050F0" w:rsidRDefault="0021277F" w:rsidP="0088141F">
            <w:pPr>
              <w:pStyle w:val="TAL"/>
              <w:rPr>
                <w:noProof/>
                <w:lang w:eastAsia="en-US"/>
              </w:rPr>
            </w:pPr>
          </w:p>
        </w:tc>
        <w:tc>
          <w:tcPr>
            <w:tcW w:w="428" w:type="dxa"/>
            <w:shd w:val="solid" w:color="FFFFFF" w:fill="auto"/>
          </w:tcPr>
          <w:p w14:paraId="0C8254E5" w14:textId="77777777" w:rsidR="0021277F" w:rsidRPr="005050F0" w:rsidRDefault="0021277F" w:rsidP="0088141F">
            <w:pPr>
              <w:pStyle w:val="TAL"/>
              <w:rPr>
                <w:noProof/>
                <w:lang w:eastAsia="en-US"/>
              </w:rPr>
            </w:pPr>
          </w:p>
        </w:tc>
        <w:tc>
          <w:tcPr>
            <w:tcW w:w="4867" w:type="dxa"/>
            <w:shd w:val="solid" w:color="FFFFFF" w:fill="auto"/>
          </w:tcPr>
          <w:p w14:paraId="7EFF9A7F" w14:textId="77777777" w:rsidR="0021277F" w:rsidRPr="005050F0" w:rsidRDefault="00994559" w:rsidP="00994559">
            <w:pPr>
              <w:pStyle w:val="TAL"/>
              <w:rPr>
                <w:noProof/>
                <w:lang w:eastAsia="en-US"/>
              </w:rPr>
            </w:pPr>
            <w:r w:rsidRPr="005050F0">
              <w:rPr>
                <w:noProof/>
                <w:lang w:eastAsia="en-US"/>
              </w:rPr>
              <w:t>Revision number changed due to cover sheet modifications</w:t>
            </w:r>
          </w:p>
        </w:tc>
        <w:tc>
          <w:tcPr>
            <w:tcW w:w="567" w:type="dxa"/>
            <w:shd w:val="solid" w:color="FFFFFF" w:fill="auto"/>
          </w:tcPr>
          <w:p w14:paraId="2ED6FB04" w14:textId="77777777" w:rsidR="0021277F" w:rsidRPr="005050F0" w:rsidRDefault="0021277F" w:rsidP="0088141F">
            <w:pPr>
              <w:pStyle w:val="TAL"/>
              <w:rPr>
                <w:noProof/>
                <w:lang w:eastAsia="en-US"/>
              </w:rPr>
            </w:pPr>
            <w:r w:rsidRPr="005050F0">
              <w:rPr>
                <w:noProof/>
                <w:lang w:eastAsia="en-US"/>
              </w:rPr>
              <w:t>0.2.0</w:t>
            </w:r>
          </w:p>
        </w:tc>
        <w:tc>
          <w:tcPr>
            <w:tcW w:w="667" w:type="dxa"/>
            <w:shd w:val="solid" w:color="FFFFFF" w:fill="auto"/>
          </w:tcPr>
          <w:p w14:paraId="08688C1E" w14:textId="77777777" w:rsidR="0021277F" w:rsidRPr="005050F0" w:rsidRDefault="0021277F" w:rsidP="0088141F">
            <w:pPr>
              <w:pStyle w:val="TAL"/>
              <w:rPr>
                <w:noProof/>
                <w:lang w:eastAsia="en-US"/>
              </w:rPr>
            </w:pPr>
            <w:r w:rsidRPr="005050F0">
              <w:rPr>
                <w:noProof/>
                <w:lang w:eastAsia="en-US"/>
              </w:rPr>
              <w:t>0.2.1</w:t>
            </w:r>
          </w:p>
        </w:tc>
      </w:tr>
      <w:tr w:rsidR="00994559" w:rsidRPr="005050F0" w14:paraId="47C422C8" w14:textId="77777777" w:rsidTr="00B7771A">
        <w:tc>
          <w:tcPr>
            <w:tcW w:w="800" w:type="dxa"/>
            <w:shd w:val="solid" w:color="FFFFFF" w:fill="auto"/>
          </w:tcPr>
          <w:p w14:paraId="3B57E920" w14:textId="77777777" w:rsidR="00994559" w:rsidRPr="005050F0" w:rsidRDefault="00994559" w:rsidP="00994559">
            <w:pPr>
              <w:pStyle w:val="TAL"/>
              <w:rPr>
                <w:noProof/>
                <w:lang w:eastAsia="en-US"/>
              </w:rPr>
            </w:pPr>
            <w:r w:rsidRPr="005050F0">
              <w:rPr>
                <w:noProof/>
                <w:lang w:eastAsia="en-US"/>
              </w:rPr>
              <w:t>2015-09</w:t>
            </w:r>
          </w:p>
        </w:tc>
        <w:tc>
          <w:tcPr>
            <w:tcW w:w="800" w:type="dxa"/>
            <w:shd w:val="solid" w:color="FFFFFF" w:fill="auto"/>
          </w:tcPr>
          <w:p w14:paraId="3697430C" w14:textId="77777777" w:rsidR="00994559" w:rsidRPr="005050F0" w:rsidRDefault="00994559" w:rsidP="0088141F">
            <w:pPr>
              <w:pStyle w:val="TAL"/>
              <w:rPr>
                <w:noProof/>
                <w:lang w:eastAsia="en-US"/>
              </w:rPr>
            </w:pPr>
          </w:p>
        </w:tc>
        <w:tc>
          <w:tcPr>
            <w:tcW w:w="1130" w:type="dxa"/>
            <w:shd w:val="solid" w:color="FFFFFF" w:fill="auto"/>
          </w:tcPr>
          <w:p w14:paraId="63F3F5B4" w14:textId="77777777" w:rsidR="00994559" w:rsidRPr="005050F0" w:rsidRDefault="00994559" w:rsidP="0088141F">
            <w:pPr>
              <w:pStyle w:val="TAL"/>
              <w:rPr>
                <w:noProof/>
                <w:lang w:eastAsia="en-US"/>
              </w:rPr>
            </w:pPr>
          </w:p>
        </w:tc>
        <w:tc>
          <w:tcPr>
            <w:tcW w:w="526" w:type="dxa"/>
            <w:shd w:val="solid" w:color="FFFFFF" w:fill="auto"/>
          </w:tcPr>
          <w:p w14:paraId="2125EC22" w14:textId="77777777" w:rsidR="00994559" w:rsidRPr="005050F0" w:rsidRDefault="00994559" w:rsidP="0088141F">
            <w:pPr>
              <w:pStyle w:val="TAL"/>
              <w:rPr>
                <w:noProof/>
                <w:lang w:eastAsia="en-US"/>
              </w:rPr>
            </w:pPr>
          </w:p>
        </w:tc>
        <w:tc>
          <w:tcPr>
            <w:tcW w:w="428" w:type="dxa"/>
            <w:shd w:val="solid" w:color="FFFFFF" w:fill="auto"/>
          </w:tcPr>
          <w:p w14:paraId="46E0A3DA" w14:textId="77777777" w:rsidR="00994559" w:rsidRPr="005050F0" w:rsidRDefault="00994559" w:rsidP="0088141F">
            <w:pPr>
              <w:pStyle w:val="TAL"/>
              <w:rPr>
                <w:noProof/>
                <w:lang w:eastAsia="en-US"/>
              </w:rPr>
            </w:pPr>
          </w:p>
        </w:tc>
        <w:tc>
          <w:tcPr>
            <w:tcW w:w="4867" w:type="dxa"/>
            <w:shd w:val="solid" w:color="FFFFFF" w:fill="auto"/>
          </w:tcPr>
          <w:p w14:paraId="32FAB152" w14:textId="77777777" w:rsidR="00994559" w:rsidRPr="005050F0" w:rsidRDefault="00994559" w:rsidP="00994559">
            <w:pPr>
              <w:pStyle w:val="TAL"/>
              <w:rPr>
                <w:noProof/>
                <w:lang w:eastAsia="en-US"/>
              </w:rPr>
            </w:pPr>
            <w:r w:rsidRPr="005050F0">
              <w:rPr>
                <w:noProof/>
                <w:lang w:eastAsia="en-US"/>
              </w:rPr>
              <w:t>Modifying the cover sheet to add the TS number. Changes by the rapporteur.</w:t>
            </w:r>
          </w:p>
        </w:tc>
        <w:tc>
          <w:tcPr>
            <w:tcW w:w="567" w:type="dxa"/>
            <w:shd w:val="solid" w:color="FFFFFF" w:fill="auto"/>
          </w:tcPr>
          <w:p w14:paraId="5671696F" w14:textId="77777777" w:rsidR="00994559" w:rsidRPr="005050F0" w:rsidRDefault="00994559" w:rsidP="0088141F">
            <w:pPr>
              <w:pStyle w:val="TAL"/>
              <w:rPr>
                <w:noProof/>
                <w:lang w:eastAsia="en-US"/>
              </w:rPr>
            </w:pPr>
            <w:r w:rsidRPr="005050F0">
              <w:rPr>
                <w:noProof/>
                <w:lang w:eastAsia="en-US"/>
              </w:rPr>
              <w:t>0.2.1</w:t>
            </w:r>
          </w:p>
        </w:tc>
        <w:tc>
          <w:tcPr>
            <w:tcW w:w="667" w:type="dxa"/>
            <w:shd w:val="solid" w:color="FFFFFF" w:fill="auto"/>
          </w:tcPr>
          <w:p w14:paraId="57E6AE93" w14:textId="77777777" w:rsidR="00994559" w:rsidRPr="005050F0" w:rsidRDefault="00994559" w:rsidP="0088141F">
            <w:pPr>
              <w:pStyle w:val="TAL"/>
              <w:rPr>
                <w:noProof/>
                <w:lang w:eastAsia="en-US"/>
              </w:rPr>
            </w:pPr>
            <w:r w:rsidRPr="005050F0">
              <w:rPr>
                <w:noProof/>
                <w:lang w:eastAsia="en-US"/>
              </w:rPr>
              <w:t>0.2.2</w:t>
            </w:r>
          </w:p>
        </w:tc>
      </w:tr>
      <w:tr w:rsidR="007A6E89" w:rsidRPr="005050F0" w14:paraId="7EFAA6BB" w14:textId="77777777" w:rsidTr="00B7771A">
        <w:tc>
          <w:tcPr>
            <w:tcW w:w="800" w:type="dxa"/>
            <w:shd w:val="solid" w:color="FFFFFF" w:fill="auto"/>
          </w:tcPr>
          <w:p w14:paraId="4A772347" w14:textId="77777777" w:rsidR="007A6E89" w:rsidRPr="005050F0" w:rsidRDefault="007A6E89" w:rsidP="007A6E89">
            <w:pPr>
              <w:pStyle w:val="TAL"/>
              <w:rPr>
                <w:noProof/>
                <w:lang w:eastAsia="en-US"/>
              </w:rPr>
            </w:pPr>
            <w:r w:rsidRPr="005050F0">
              <w:rPr>
                <w:noProof/>
                <w:lang w:eastAsia="en-US"/>
              </w:rPr>
              <w:t>2015-10</w:t>
            </w:r>
          </w:p>
        </w:tc>
        <w:tc>
          <w:tcPr>
            <w:tcW w:w="800" w:type="dxa"/>
            <w:shd w:val="solid" w:color="FFFFFF" w:fill="auto"/>
          </w:tcPr>
          <w:p w14:paraId="579145B7" w14:textId="77777777" w:rsidR="007A6E89" w:rsidRPr="005050F0" w:rsidRDefault="007A6E89" w:rsidP="0088141F">
            <w:pPr>
              <w:pStyle w:val="TAL"/>
              <w:rPr>
                <w:noProof/>
                <w:lang w:eastAsia="en-US"/>
              </w:rPr>
            </w:pPr>
          </w:p>
        </w:tc>
        <w:tc>
          <w:tcPr>
            <w:tcW w:w="1130" w:type="dxa"/>
            <w:shd w:val="solid" w:color="FFFFFF" w:fill="auto"/>
          </w:tcPr>
          <w:p w14:paraId="7B2C5F09" w14:textId="77777777" w:rsidR="007A6E89" w:rsidRPr="005050F0" w:rsidRDefault="007A6E89" w:rsidP="0088141F">
            <w:pPr>
              <w:pStyle w:val="TAL"/>
              <w:rPr>
                <w:noProof/>
                <w:lang w:eastAsia="en-US"/>
              </w:rPr>
            </w:pPr>
          </w:p>
        </w:tc>
        <w:tc>
          <w:tcPr>
            <w:tcW w:w="526" w:type="dxa"/>
            <w:shd w:val="solid" w:color="FFFFFF" w:fill="auto"/>
          </w:tcPr>
          <w:p w14:paraId="7046C923" w14:textId="77777777" w:rsidR="007A6E89" w:rsidRPr="005050F0" w:rsidRDefault="007A6E89" w:rsidP="0088141F">
            <w:pPr>
              <w:pStyle w:val="TAL"/>
              <w:rPr>
                <w:noProof/>
                <w:lang w:eastAsia="en-US"/>
              </w:rPr>
            </w:pPr>
          </w:p>
        </w:tc>
        <w:tc>
          <w:tcPr>
            <w:tcW w:w="428" w:type="dxa"/>
            <w:shd w:val="solid" w:color="FFFFFF" w:fill="auto"/>
          </w:tcPr>
          <w:p w14:paraId="669F4111" w14:textId="77777777" w:rsidR="007A6E89" w:rsidRPr="005050F0" w:rsidRDefault="007A6E89" w:rsidP="0088141F">
            <w:pPr>
              <w:pStyle w:val="TAL"/>
              <w:rPr>
                <w:noProof/>
                <w:lang w:eastAsia="en-US"/>
              </w:rPr>
            </w:pPr>
          </w:p>
        </w:tc>
        <w:tc>
          <w:tcPr>
            <w:tcW w:w="4867" w:type="dxa"/>
            <w:shd w:val="solid" w:color="FFFFFF" w:fill="auto"/>
          </w:tcPr>
          <w:p w14:paraId="06902509" w14:textId="77777777" w:rsidR="007A6E89" w:rsidRPr="005050F0" w:rsidRDefault="007A6E89" w:rsidP="00126153">
            <w:pPr>
              <w:pStyle w:val="TAL"/>
              <w:rPr>
                <w:noProof/>
                <w:lang w:eastAsia="en-US"/>
              </w:rPr>
            </w:pPr>
            <w:r w:rsidRPr="005050F0">
              <w:rPr>
                <w:noProof/>
                <w:lang w:eastAsia="en-US"/>
              </w:rPr>
              <w:t xml:space="preserve">Included CRs </w:t>
            </w:r>
            <w:r w:rsidR="00E54321" w:rsidRPr="005050F0">
              <w:rPr>
                <w:noProof/>
                <w:lang w:eastAsia="en-US"/>
              </w:rPr>
              <w:t>C1-153754</w:t>
            </w:r>
            <w:r w:rsidR="00126153" w:rsidRPr="005050F0">
              <w:rPr>
                <w:noProof/>
                <w:lang w:eastAsia="en-US"/>
              </w:rPr>
              <w:t xml:space="preserve">,and </w:t>
            </w:r>
            <w:r w:rsidR="00E54321" w:rsidRPr="005050F0">
              <w:rPr>
                <w:noProof/>
                <w:lang w:eastAsia="en-US"/>
              </w:rPr>
              <w:t>C1-153755</w:t>
            </w:r>
            <w:r w:rsidR="00126153" w:rsidRPr="005050F0">
              <w:rPr>
                <w:noProof/>
                <w:lang w:eastAsia="en-US"/>
              </w:rPr>
              <w:t xml:space="preserve"> agreed at CT1#94</w:t>
            </w:r>
          </w:p>
        </w:tc>
        <w:tc>
          <w:tcPr>
            <w:tcW w:w="567" w:type="dxa"/>
            <w:shd w:val="solid" w:color="FFFFFF" w:fill="auto"/>
          </w:tcPr>
          <w:p w14:paraId="62E98769" w14:textId="77777777" w:rsidR="007A6E89" w:rsidRPr="005050F0" w:rsidRDefault="007A6E89" w:rsidP="007A6E89">
            <w:pPr>
              <w:pStyle w:val="TAL"/>
              <w:rPr>
                <w:noProof/>
                <w:lang w:eastAsia="en-US"/>
              </w:rPr>
            </w:pPr>
            <w:r w:rsidRPr="005050F0">
              <w:rPr>
                <w:noProof/>
                <w:lang w:eastAsia="en-US"/>
              </w:rPr>
              <w:t>0.2.2</w:t>
            </w:r>
          </w:p>
        </w:tc>
        <w:tc>
          <w:tcPr>
            <w:tcW w:w="667" w:type="dxa"/>
            <w:shd w:val="solid" w:color="FFFFFF" w:fill="auto"/>
          </w:tcPr>
          <w:p w14:paraId="33FCA960" w14:textId="77777777" w:rsidR="007A6E89" w:rsidRPr="005050F0" w:rsidRDefault="007A6E89" w:rsidP="007A6E89">
            <w:pPr>
              <w:pStyle w:val="TAL"/>
              <w:rPr>
                <w:noProof/>
                <w:lang w:eastAsia="en-US"/>
              </w:rPr>
            </w:pPr>
            <w:r w:rsidRPr="005050F0">
              <w:rPr>
                <w:noProof/>
                <w:lang w:eastAsia="en-US"/>
              </w:rPr>
              <w:t>0.3.0</w:t>
            </w:r>
          </w:p>
        </w:tc>
      </w:tr>
      <w:tr w:rsidR="00707A87" w:rsidRPr="005050F0" w14:paraId="224BE3F7" w14:textId="77777777" w:rsidTr="00B7771A">
        <w:tc>
          <w:tcPr>
            <w:tcW w:w="800" w:type="dxa"/>
            <w:shd w:val="solid" w:color="FFFFFF" w:fill="auto"/>
          </w:tcPr>
          <w:p w14:paraId="70DB527C" w14:textId="77777777" w:rsidR="00707A87" w:rsidRPr="005050F0" w:rsidRDefault="00707A87" w:rsidP="00520A57">
            <w:pPr>
              <w:pStyle w:val="TAL"/>
              <w:rPr>
                <w:noProof/>
                <w:lang w:eastAsia="ko-KR"/>
              </w:rPr>
            </w:pPr>
            <w:r w:rsidRPr="005050F0">
              <w:rPr>
                <w:noProof/>
                <w:lang w:eastAsia="en-US"/>
              </w:rPr>
              <w:t>201</w:t>
            </w:r>
            <w:r w:rsidRPr="005050F0">
              <w:rPr>
                <w:noProof/>
                <w:lang w:eastAsia="ko-KR"/>
              </w:rPr>
              <w:t>6</w:t>
            </w:r>
            <w:r w:rsidRPr="005050F0">
              <w:rPr>
                <w:noProof/>
                <w:lang w:eastAsia="en-US"/>
              </w:rPr>
              <w:t>-0</w:t>
            </w:r>
            <w:r w:rsidRPr="005050F0">
              <w:rPr>
                <w:noProof/>
                <w:lang w:eastAsia="ko-KR"/>
              </w:rPr>
              <w:t>1</w:t>
            </w:r>
          </w:p>
        </w:tc>
        <w:tc>
          <w:tcPr>
            <w:tcW w:w="800" w:type="dxa"/>
            <w:shd w:val="solid" w:color="FFFFFF" w:fill="auto"/>
          </w:tcPr>
          <w:p w14:paraId="28F8574F" w14:textId="77777777" w:rsidR="00707A87" w:rsidRPr="005050F0" w:rsidRDefault="00707A87" w:rsidP="00520A57">
            <w:pPr>
              <w:pStyle w:val="TAL"/>
              <w:rPr>
                <w:noProof/>
                <w:lang w:eastAsia="en-US"/>
              </w:rPr>
            </w:pPr>
          </w:p>
        </w:tc>
        <w:tc>
          <w:tcPr>
            <w:tcW w:w="1130" w:type="dxa"/>
            <w:shd w:val="solid" w:color="FFFFFF" w:fill="auto"/>
          </w:tcPr>
          <w:p w14:paraId="5A3A39B4" w14:textId="77777777" w:rsidR="00707A87" w:rsidRPr="005050F0" w:rsidRDefault="00707A87" w:rsidP="00520A57">
            <w:pPr>
              <w:pStyle w:val="TAL"/>
              <w:rPr>
                <w:noProof/>
                <w:lang w:eastAsia="en-US"/>
              </w:rPr>
            </w:pPr>
          </w:p>
        </w:tc>
        <w:tc>
          <w:tcPr>
            <w:tcW w:w="526" w:type="dxa"/>
            <w:shd w:val="solid" w:color="FFFFFF" w:fill="auto"/>
          </w:tcPr>
          <w:p w14:paraId="06C49D97" w14:textId="77777777" w:rsidR="00707A87" w:rsidRPr="005050F0" w:rsidRDefault="00707A87" w:rsidP="00520A57">
            <w:pPr>
              <w:pStyle w:val="TAL"/>
              <w:rPr>
                <w:noProof/>
                <w:lang w:eastAsia="en-US"/>
              </w:rPr>
            </w:pPr>
          </w:p>
        </w:tc>
        <w:tc>
          <w:tcPr>
            <w:tcW w:w="428" w:type="dxa"/>
            <w:shd w:val="solid" w:color="FFFFFF" w:fill="auto"/>
          </w:tcPr>
          <w:p w14:paraId="3FDE4C3F" w14:textId="77777777" w:rsidR="00707A87" w:rsidRPr="005050F0" w:rsidRDefault="00707A87" w:rsidP="00520A57">
            <w:pPr>
              <w:pStyle w:val="TAL"/>
              <w:rPr>
                <w:noProof/>
                <w:lang w:eastAsia="en-US"/>
              </w:rPr>
            </w:pPr>
          </w:p>
        </w:tc>
        <w:tc>
          <w:tcPr>
            <w:tcW w:w="4867" w:type="dxa"/>
            <w:shd w:val="solid" w:color="FFFFFF" w:fill="auto"/>
          </w:tcPr>
          <w:p w14:paraId="4E1FF509" w14:textId="77777777" w:rsidR="00707A87" w:rsidRPr="005050F0" w:rsidRDefault="00707A87" w:rsidP="00520A57">
            <w:pPr>
              <w:pStyle w:val="TAL"/>
              <w:rPr>
                <w:noProof/>
                <w:lang w:eastAsia="en-US"/>
              </w:rPr>
            </w:pPr>
            <w:r w:rsidRPr="005050F0">
              <w:rPr>
                <w:noProof/>
                <w:lang w:eastAsia="en-US"/>
              </w:rPr>
              <w:t xml:space="preserve">Included CRs </w:t>
            </w:r>
            <w:r w:rsidRPr="005050F0">
              <w:rPr>
                <w:noProof/>
                <w:lang w:eastAsia="ko-KR"/>
              </w:rPr>
              <w:t xml:space="preserve">C1-160352, </w:t>
            </w:r>
            <w:r w:rsidRPr="005050F0">
              <w:rPr>
                <w:noProof/>
                <w:lang w:eastAsia="en-US"/>
              </w:rPr>
              <w:t>C1-1</w:t>
            </w:r>
            <w:r w:rsidRPr="005050F0">
              <w:rPr>
                <w:noProof/>
                <w:lang w:eastAsia="ko-KR"/>
              </w:rPr>
              <w:t>60474, C1-160475, C1-160476, C1-160477 and C1-160478</w:t>
            </w:r>
            <w:r w:rsidRPr="005050F0">
              <w:rPr>
                <w:noProof/>
                <w:lang w:eastAsia="en-US"/>
              </w:rPr>
              <w:t xml:space="preserve"> agreed at CT1#9</w:t>
            </w:r>
            <w:r w:rsidRPr="005050F0">
              <w:rPr>
                <w:noProof/>
                <w:lang w:eastAsia="ko-KR"/>
              </w:rPr>
              <w:t>5bis</w:t>
            </w:r>
          </w:p>
        </w:tc>
        <w:tc>
          <w:tcPr>
            <w:tcW w:w="567" w:type="dxa"/>
            <w:shd w:val="solid" w:color="FFFFFF" w:fill="auto"/>
          </w:tcPr>
          <w:p w14:paraId="3B08468B" w14:textId="77777777" w:rsidR="00707A87" w:rsidRPr="005050F0" w:rsidRDefault="00707A87" w:rsidP="00520A57">
            <w:pPr>
              <w:pStyle w:val="TAL"/>
              <w:rPr>
                <w:noProof/>
                <w:lang w:eastAsia="ko-KR"/>
              </w:rPr>
            </w:pPr>
            <w:r w:rsidRPr="005050F0">
              <w:rPr>
                <w:noProof/>
                <w:lang w:eastAsia="en-US"/>
              </w:rPr>
              <w:t>0.</w:t>
            </w:r>
            <w:r w:rsidRPr="005050F0">
              <w:rPr>
                <w:noProof/>
                <w:lang w:eastAsia="ko-KR"/>
              </w:rPr>
              <w:t>3</w:t>
            </w:r>
            <w:r w:rsidRPr="005050F0">
              <w:rPr>
                <w:noProof/>
                <w:lang w:eastAsia="en-US"/>
              </w:rPr>
              <w:t>.</w:t>
            </w:r>
            <w:r w:rsidRPr="005050F0">
              <w:rPr>
                <w:noProof/>
                <w:lang w:eastAsia="ko-KR"/>
              </w:rPr>
              <w:t>0</w:t>
            </w:r>
          </w:p>
        </w:tc>
        <w:tc>
          <w:tcPr>
            <w:tcW w:w="667" w:type="dxa"/>
            <w:shd w:val="solid" w:color="FFFFFF" w:fill="auto"/>
          </w:tcPr>
          <w:p w14:paraId="47870808" w14:textId="77777777" w:rsidR="00707A87" w:rsidRPr="005050F0" w:rsidRDefault="00707A87" w:rsidP="00520A57">
            <w:pPr>
              <w:pStyle w:val="TAL"/>
              <w:rPr>
                <w:noProof/>
                <w:lang w:eastAsia="en-US"/>
              </w:rPr>
            </w:pPr>
            <w:r w:rsidRPr="005050F0">
              <w:rPr>
                <w:noProof/>
                <w:lang w:eastAsia="en-US"/>
              </w:rPr>
              <w:t>0.</w:t>
            </w:r>
            <w:r w:rsidRPr="005050F0">
              <w:rPr>
                <w:noProof/>
                <w:lang w:eastAsia="ko-KR"/>
              </w:rPr>
              <w:t>4</w:t>
            </w:r>
            <w:r w:rsidRPr="005050F0">
              <w:rPr>
                <w:noProof/>
                <w:lang w:eastAsia="en-US"/>
              </w:rPr>
              <w:t>.0</w:t>
            </w:r>
          </w:p>
        </w:tc>
      </w:tr>
      <w:tr w:rsidR="00A60A2F" w:rsidRPr="005050F0" w14:paraId="40A85372" w14:textId="77777777" w:rsidTr="00B7771A">
        <w:tc>
          <w:tcPr>
            <w:tcW w:w="800" w:type="dxa"/>
            <w:shd w:val="solid" w:color="FFFFFF" w:fill="auto"/>
          </w:tcPr>
          <w:p w14:paraId="54753207" w14:textId="77777777" w:rsidR="00A60A2F" w:rsidRPr="005050F0" w:rsidRDefault="00A60A2F" w:rsidP="00336229">
            <w:pPr>
              <w:pStyle w:val="TAL"/>
              <w:rPr>
                <w:noProof/>
                <w:lang w:eastAsia="ko-KR"/>
              </w:rPr>
            </w:pPr>
            <w:r w:rsidRPr="005050F0">
              <w:rPr>
                <w:noProof/>
                <w:lang w:eastAsia="ko-KR"/>
              </w:rPr>
              <w:t>2016-01</w:t>
            </w:r>
          </w:p>
        </w:tc>
        <w:tc>
          <w:tcPr>
            <w:tcW w:w="800" w:type="dxa"/>
            <w:shd w:val="solid" w:color="FFFFFF" w:fill="auto"/>
          </w:tcPr>
          <w:p w14:paraId="2F0D1255" w14:textId="77777777" w:rsidR="00A60A2F" w:rsidRPr="005050F0" w:rsidRDefault="00A60A2F" w:rsidP="00336229">
            <w:pPr>
              <w:pStyle w:val="TAL"/>
              <w:rPr>
                <w:noProof/>
                <w:lang w:eastAsia="en-US"/>
              </w:rPr>
            </w:pPr>
          </w:p>
        </w:tc>
        <w:tc>
          <w:tcPr>
            <w:tcW w:w="1130" w:type="dxa"/>
            <w:shd w:val="solid" w:color="FFFFFF" w:fill="auto"/>
          </w:tcPr>
          <w:p w14:paraId="23850DEA" w14:textId="77777777" w:rsidR="00A60A2F" w:rsidRPr="005050F0" w:rsidRDefault="00A60A2F" w:rsidP="00336229">
            <w:pPr>
              <w:pStyle w:val="TAL"/>
              <w:rPr>
                <w:noProof/>
                <w:lang w:eastAsia="en-US"/>
              </w:rPr>
            </w:pPr>
          </w:p>
        </w:tc>
        <w:tc>
          <w:tcPr>
            <w:tcW w:w="526" w:type="dxa"/>
            <w:shd w:val="solid" w:color="FFFFFF" w:fill="auto"/>
          </w:tcPr>
          <w:p w14:paraId="427384FA" w14:textId="77777777" w:rsidR="00A60A2F" w:rsidRPr="005050F0" w:rsidRDefault="00A60A2F" w:rsidP="00336229">
            <w:pPr>
              <w:pStyle w:val="TAL"/>
              <w:rPr>
                <w:noProof/>
                <w:lang w:eastAsia="en-US"/>
              </w:rPr>
            </w:pPr>
          </w:p>
        </w:tc>
        <w:tc>
          <w:tcPr>
            <w:tcW w:w="428" w:type="dxa"/>
            <w:shd w:val="solid" w:color="FFFFFF" w:fill="auto"/>
          </w:tcPr>
          <w:p w14:paraId="64C142C9" w14:textId="77777777" w:rsidR="00A60A2F" w:rsidRPr="005050F0" w:rsidRDefault="00A60A2F" w:rsidP="00336229">
            <w:pPr>
              <w:pStyle w:val="TAL"/>
              <w:rPr>
                <w:noProof/>
                <w:lang w:eastAsia="en-US"/>
              </w:rPr>
            </w:pPr>
          </w:p>
        </w:tc>
        <w:tc>
          <w:tcPr>
            <w:tcW w:w="4867" w:type="dxa"/>
            <w:shd w:val="solid" w:color="FFFFFF" w:fill="auto"/>
          </w:tcPr>
          <w:p w14:paraId="652BFC4C" w14:textId="77777777" w:rsidR="00A60A2F" w:rsidRPr="005050F0" w:rsidRDefault="00A60A2F" w:rsidP="00336229">
            <w:pPr>
              <w:pStyle w:val="TAL"/>
              <w:rPr>
                <w:noProof/>
                <w:lang w:eastAsia="en-US"/>
              </w:rPr>
            </w:pPr>
            <w:r w:rsidRPr="005050F0">
              <w:rPr>
                <w:rFonts w:cs="Arial"/>
                <w:iCs/>
                <w:noProof/>
                <w:snapToGrid w:val="0"/>
                <w:szCs w:val="18"/>
                <w:lang w:eastAsia="en-US"/>
              </w:rPr>
              <w:t>Editorial and formatting fixes</w:t>
            </w:r>
          </w:p>
        </w:tc>
        <w:tc>
          <w:tcPr>
            <w:tcW w:w="567" w:type="dxa"/>
            <w:shd w:val="solid" w:color="FFFFFF" w:fill="auto"/>
          </w:tcPr>
          <w:p w14:paraId="637AE34C" w14:textId="77777777" w:rsidR="00A60A2F" w:rsidRPr="005050F0" w:rsidRDefault="00A60A2F" w:rsidP="00336229">
            <w:pPr>
              <w:pStyle w:val="TAL"/>
              <w:rPr>
                <w:noProof/>
                <w:lang w:eastAsia="ko-KR"/>
              </w:rPr>
            </w:pPr>
            <w:r w:rsidRPr="005050F0">
              <w:rPr>
                <w:noProof/>
                <w:lang w:eastAsia="ko-KR"/>
              </w:rPr>
              <w:t>0.4.0</w:t>
            </w:r>
          </w:p>
        </w:tc>
        <w:tc>
          <w:tcPr>
            <w:tcW w:w="667" w:type="dxa"/>
            <w:shd w:val="solid" w:color="FFFFFF" w:fill="auto"/>
          </w:tcPr>
          <w:p w14:paraId="7C6EC5D4" w14:textId="77777777" w:rsidR="00A60A2F" w:rsidRPr="005050F0" w:rsidRDefault="00A60A2F" w:rsidP="00336229">
            <w:pPr>
              <w:pStyle w:val="TAL"/>
              <w:rPr>
                <w:noProof/>
                <w:lang w:eastAsia="ko-KR"/>
              </w:rPr>
            </w:pPr>
            <w:r w:rsidRPr="005050F0">
              <w:rPr>
                <w:noProof/>
                <w:lang w:eastAsia="ko-KR"/>
              </w:rPr>
              <w:t>0.4.1</w:t>
            </w:r>
          </w:p>
        </w:tc>
      </w:tr>
      <w:tr w:rsidR="004414F8" w:rsidRPr="005050F0" w14:paraId="7057F56B" w14:textId="77777777" w:rsidTr="00B7771A">
        <w:tc>
          <w:tcPr>
            <w:tcW w:w="800" w:type="dxa"/>
            <w:shd w:val="solid" w:color="FFFFFF" w:fill="auto"/>
          </w:tcPr>
          <w:p w14:paraId="149618F4" w14:textId="77777777" w:rsidR="004414F8" w:rsidRPr="005050F0" w:rsidRDefault="004414F8" w:rsidP="002248F2">
            <w:pPr>
              <w:pStyle w:val="TAL"/>
              <w:rPr>
                <w:noProof/>
                <w:lang w:eastAsia="ko-KR"/>
              </w:rPr>
            </w:pPr>
            <w:r w:rsidRPr="005050F0">
              <w:rPr>
                <w:noProof/>
                <w:lang w:eastAsia="en-US"/>
              </w:rPr>
              <w:t>201</w:t>
            </w:r>
            <w:r w:rsidRPr="005050F0">
              <w:rPr>
                <w:noProof/>
                <w:lang w:eastAsia="ko-KR"/>
              </w:rPr>
              <w:t>6</w:t>
            </w:r>
            <w:r w:rsidRPr="005050F0">
              <w:rPr>
                <w:noProof/>
                <w:lang w:eastAsia="en-US"/>
              </w:rPr>
              <w:t>-0</w:t>
            </w:r>
            <w:r w:rsidRPr="005050F0">
              <w:rPr>
                <w:noProof/>
                <w:lang w:eastAsia="ko-KR"/>
              </w:rPr>
              <w:t>2</w:t>
            </w:r>
          </w:p>
        </w:tc>
        <w:tc>
          <w:tcPr>
            <w:tcW w:w="800" w:type="dxa"/>
            <w:shd w:val="solid" w:color="FFFFFF" w:fill="auto"/>
          </w:tcPr>
          <w:p w14:paraId="5D4808A1" w14:textId="77777777" w:rsidR="004414F8" w:rsidRPr="005050F0" w:rsidRDefault="004414F8" w:rsidP="002248F2">
            <w:pPr>
              <w:pStyle w:val="TAL"/>
              <w:rPr>
                <w:noProof/>
                <w:lang w:eastAsia="en-US"/>
              </w:rPr>
            </w:pPr>
          </w:p>
        </w:tc>
        <w:tc>
          <w:tcPr>
            <w:tcW w:w="1130" w:type="dxa"/>
            <w:shd w:val="solid" w:color="FFFFFF" w:fill="auto"/>
          </w:tcPr>
          <w:p w14:paraId="2F7FE6F9" w14:textId="77777777" w:rsidR="004414F8" w:rsidRPr="005050F0" w:rsidRDefault="004414F8" w:rsidP="002248F2">
            <w:pPr>
              <w:pStyle w:val="TAL"/>
              <w:rPr>
                <w:noProof/>
                <w:lang w:eastAsia="en-US"/>
              </w:rPr>
            </w:pPr>
          </w:p>
        </w:tc>
        <w:tc>
          <w:tcPr>
            <w:tcW w:w="526" w:type="dxa"/>
            <w:shd w:val="solid" w:color="FFFFFF" w:fill="auto"/>
          </w:tcPr>
          <w:p w14:paraId="58CCBA2B" w14:textId="77777777" w:rsidR="004414F8" w:rsidRPr="005050F0" w:rsidRDefault="004414F8" w:rsidP="002248F2">
            <w:pPr>
              <w:pStyle w:val="TAL"/>
              <w:rPr>
                <w:noProof/>
                <w:lang w:eastAsia="en-US"/>
              </w:rPr>
            </w:pPr>
          </w:p>
        </w:tc>
        <w:tc>
          <w:tcPr>
            <w:tcW w:w="428" w:type="dxa"/>
            <w:shd w:val="solid" w:color="FFFFFF" w:fill="auto"/>
          </w:tcPr>
          <w:p w14:paraId="410EEA0C" w14:textId="77777777" w:rsidR="004414F8" w:rsidRPr="005050F0" w:rsidRDefault="004414F8" w:rsidP="002248F2">
            <w:pPr>
              <w:pStyle w:val="TAL"/>
              <w:rPr>
                <w:noProof/>
                <w:lang w:eastAsia="en-US"/>
              </w:rPr>
            </w:pPr>
          </w:p>
        </w:tc>
        <w:tc>
          <w:tcPr>
            <w:tcW w:w="4867" w:type="dxa"/>
            <w:shd w:val="solid" w:color="FFFFFF" w:fill="auto"/>
          </w:tcPr>
          <w:p w14:paraId="7435B3CF" w14:textId="77777777" w:rsidR="004414F8" w:rsidRPr="005050F0" w:rsidRDefault="004414F8" w:rsidP="002248F2">
            <w:pPr>
              <w:pStyle w:val="TAL"/>
              <w:rPr>
                <w:noProof/>
                <w:lang w:eastAsia="ko-KR"/>
              </w:rPr>
            </w:pPr>
            <w:r w:rsidRPr="005050F0">
              <w:rPr>
                <w:noProof/>
                <w:lang w:eastAsia="en-US"/>
              </w:rPr>
              <w:t xml:space="preserve">Included CRs </w:t>
            </w:r>
            <w:r w:rsidRPr="005050F0">
              <w:rPr>
                <w:noProof/>
                <w:lang w:eastAsia="ko-KR"/>
              </w:rPr>
              <w:t xml:space="preserve">C1-161077, </w:t>
            </w:r>
            <w:r w:rsidRPr="005050F0">
              <w:rPr>
                <w:noProof/>
                <w:lang w:eastAsia="en-US"/>
              </w:rPr>
              <w:t>C1-1</w:t>
            </w:r>
            <w:r w:rsidRPr="005050F0">
              <w:rPr>
                <w:noProof/>
                <w:lang w:eastAsia="ko-KR"/>
              </w:rPr>
              <w:t>61078, C1-161231, C1-161324, C1-161326, C1-161327, C1-161509 and C1-161510</w:t>
            </w:r>
            <w:r w:rsidRPr="005050F0">
              <w:rPr>
                <w:noProof/>
                <w:lang w:eastAsia="en-US"/>
              </w:rPr>
              <w:t xml:space="preserve"> agreed at CT1#9</w:t>
            </w:r>
            <w:r w:rsidRPr="005050F0">
              <w:rPr>
                <w:noProof/>
                <w:lang w:eastAsia="ko-KR"/>
              </w:rPr>
              <w:t>6</w:t>
            </w:r>
          </w:p>
          <w:p w14:paraId="4B400A27" w14:textId="77777777" w:rsidR="008F544F" w:rsidRPr="005050F0" w:rsidRDefault="008F544F" w:rsidP="002248F2">
            <w:pPr>
              <w:pStyle w:val="TAL"/>
              <w:rPr>
                <w:rFonts w:cs="Arial"/>
                <w:iCs/>
                <w:noProof/>
                <w:snapToGrid w:val="0"/>
                <w:szCs w:val="18"/>
                <w:lang w:eastAsia="ko-KR"/>
              </w:rPr>
            </w:pPr>
            <w:r w:rsidRPr="005050F0">
              <w:rPr>
                <w:rFonts w:cs="Arial"/>
                <w:iCs/>
                <w:noProof/>
                <w:snapToGrid w:val="0"/>
                <w:szCs w:val="18"/>
                <w:lang w:eastAsia="en-US"/>
              </w:rPr>
              <w:t>Editorial and formatting fixes by the rapporteur</w:t>
            </w:r>
            <w:r w:rsidRPr="005050F0">
              <w:rPr>
                <w:rFonts w:cs="Arial"/>
                <w:iCs/>
                <w:noProof/>
                <w:snapToGrid w:val="0"/>
                <w:szCs w:val="18"/>
                <w:lang w:eastAsia="ko-KR"/>
              </w:rPr>
              <w:t>.</w:t>
            </w:r>
          </w:p>
        </w:tc>
        <w:tc>
          <w:tcPr>
            <w:tcW w:w="567" w:type="dxa"/>
            <w:shd w:val="solid" w:color="FFFFFF" w:fill="auto"/>
          </w:tcPr>
          <w:p w14:paraId="72D2610B" w14:textId="77777777" w:rsidR="004414F8" w:rsidRPr="005050F0" w:rsidRDefault="004414F8" w:rsidP="002248F2">
            <w:pPr>
              <w:pStyle w:val="TAL"/>
              <w:rPr>
                <w:noProof/>
                <w:lang w:eastAsia="ko-KR"/>
              </w:rPr>
            </w:pPr>
            <w:r w:rsidRPr="005050F0">
              <w:rPr>
                <w:noProof/>
                <w:lang w:eastAsia="en-US"/>
              </w:rPr>
              <w:t>0.</w:t>
            </w:r>
            <w:r w:rsidRPr="005050F0">
              <w:rPr>
                <w:noProof/>
                <w:lang w:eastAsia="ko-KR"/>
              </w:rPr>
              <w:t>4</w:t>
            </w:r>
            <w:r w:rsidRPr="005050F0">
              <w:rPr>
                <w:noProof/>
                <w:lang w:eastAsia="en-US"/>
              </w:rPr>
              <w:t>.</w:t>
            </w:r>
            <w:r w:rsidRPr="005050F0">
              <w:rPr>
                <w:noProof/>
                <w:lang w:eastAsia="ko-KR"/>
              </w:rPr>
              <w:t>1</w:t>
            </w:r>
          </w:p>
        </w:tc>
        <w:tc>
          <w:tcPr>
            <w:tcW w:w="667" w:type="dxa"/>
            <w:shd w:val="solid" w:color="FFFFFF" w:fill="auto"/>
          </w:tcPr>
          <w:p w14:paraId="0BE1CBE6" w14:textId="77777777" w:rsidR="004414F8" w:rsidRPr="005050F0" w:rsidRDefault="00E1513B" w:rsidP="002248F2">
            <w:pPr>
              <w:pStyle w:val="TAL"/>
              <w:rPr>
                <w:noProof/>
                <w:lang w:eastAsia="ko-KR"/>
              </w:rPr>
            </w:pPr>
            <w:r w:rsidRPr="005050F0">
              <w:rPr>
                <w:noProof/>
                <w:lang w:eastAsia="en-US"/>
              </w:rPr>
              <w:t>0.5</w:t>
            </w:r>
            <w:r w:rsidR="004414F8" w:rsidRPr="005050F0">
              <w:rPr>
                <w:noProof/>
                <w:lang w:eastAsia="en-US"/>
              </w:rPr>
              <w:t>.0</w:t>
            </w:r>
          </w:p>
        </w:tc>
      </w:tr>
      <w:tr w:rsidR="00E1513B" w:rsidRPr="005050F0" w14:paraId="5DDC5F5D" w14:textId="77777777" w:rsidTr="00B7771A">
        <w:tc>
          <w:tcPr>
            <w:tcW w:w="800" w:type="dxa"/>
            <w:shd w:val="solid" w:color="FFFFFF" w:fill="auto"/>
          </w:tcPr>
          <w:p w14:paraId="796EF2EB" w14:textId="77777777" w:rsidR="00E1513B" w:rsidRPr="005050F0" w:rsidRDefault="00E1513B" w:rsidP="002248F2">
            <w:pPr>
              <w:pStyle w:val="TAL"/>
              <w:rPr>
                <w:noProof/>
                <w:lang w:eastAsia="en-US"/>
              </w:rPr>
            </w:pPr>
            <w:r w:rsidRPr="005050F0">
              <w:rPr>
                <w:noProof/>
                <w:lang w:eastAsia="en-US"/>
              </w:rPr>
              <w:t>2016-03</w:t>
            </w:r>
          </w:p>
        </w:tc>
        <w:tc>
          <w:tcPr>
            <w:tcW w:w="800" w:type="dxa"/>
            <w:shd w:val="solid" w:color="FFFFFF" w:fill="auto"/>
          </w:tcPr>
          <w:p w14:paraId="306A14B0" w14:textId="77777777" w:rsidR="00E1513B" w:rsidRPr="005050F0" w:rsidRDefault="00E1513B" w:rsidP="002248F2">
            <w:pPr>
              <w:pStyle w:val="TAL"/>
              <w:rPr>
                <w:noProof/>
                <w:lang w:eastAsia="en-US"/>
              </w:rPr>
            </w:pPr>
            <w:r w:rsidRPr="005050F0">
              <w:rPr>
                <w:noProof/>
                <w:lang w:eastAsia="en-US"/>
              </w:rPr>
              <w:t>CT-71</w:t>
            </w:r>
          </w:p>
        </w:tc>
        <w:tc>
          <w:tcPr>
            <w:tcW w:w="1130" w:type="dxa"/>
            <w:shd w:val="solid" w:color="FFFFFF" w:fill="auto"/>
          </w:tcPr>
          <w:p w14:paraId="70A86C64" w14:textId="77777777" w:rsidR="00E1513B" w:rsidRPr="005050F0" w:rsidRDefault="00E1513B" w:rsidP="002248F2">
            <w:pPr>
              <w:pStyle w:val="TAL"/>
              <w:rPr>
                <w:noProof/>
                <w:lang w:eastAsia="en-US"/>
              </w:rPr>
            </w:pPr>
            <w:r w:rsidRPr="005050F0">
              <w:rPr>
                <w:noProof/>
                <w:lang w:eastAsia="en-US"/>
              </w:rPr>
              <w:t>CP-160056</w:t>
            </w:r>
          </w:p>
        </w:tc>
        <w:tc>
          <w:tcPr>
            <w:tcW w:w="526" w:type="dxa"/>
            <w:shd w:val="solid" w:color="FFFFFF" w:fill="auto"/>
          </w:tcPr>
          <w:p w14:paraId="08532AF9" w14:textId="77777777" w:rsidR="00E1513B" w:rsidRPr="005050F0" w:rsidRDefault="00E1513B" w:rsidP="002248F2">
            <w:pPr>
              <w:pStyle w:val="TAL"/>
              <w:rPr>
                <w:noProof/>
                <w:lang w:eastAsia="en-US"/>
              </w:rPr>
            </w:pPr>
          </w:p>
        </w:tc>
        <w:tc>
          <w:tcPr>
            <w:tcW w:w="428" w:type="dxa"/>
            <w:shd w:val="solid" w:color="FFFFFF" w:fill="auto"/>
          </w:tcPr>
          <w:p w14:paraId="79A442A2" w14:textId="77777777" w:rsidR="00E1513B" w:rsidRPr="005050F0" w:rsidRDefault="00E1513B" w:rsidP="002248F2">
            <w:pPr>
              <w:pStyle w:val="TAL"/>
              <w:rPr>
                <w:noProof/>
                <w:lang w:eastAsia="en-US"/>
              </w:rPr>
            </w:pPr>
          </w:p>
        </w:tc>
        <w:tc>
          <w:tcPr>
            <w:tcW w:w="4867" w:type="dxa"/>
            <w:shd w:val="solid" w:color="FFFFFF" w:fill="auto"/>
          </w:tcPr>
          <w:p w14:paraId="2D9D3930" w14:textId="77777777" w:rsidR="00E1513B" w:rsidRPr="005050F0" w:rsidRDefault="00E1513B" w:rsidP="002248F2">
            <w:pPr>
              <w:pStyle w:val="TAL"/>
              <w:rPr>
                <w:noProof/>
                <w:lang w:eastAsia="en-US"/>
              </w:rPr>
            </w:pPr>
            <w:r w:rsidRPr="005050F0">
              <w:rPr>
                <w:noProof/>
                <w:lang w:eastAsia="en-US"/>
              </w:rPr>
              <w:t>Version 1.0.0 created for presentation for information and approval</w:t>
            </w:r>
          </w:p>
        </w:tc>
        <w:tc>
          <w:tcPr>
            <w:tcW w:w="567" w:type="dxa"/>
            <w:shd w:val="solid" w:color="FFFFFF" w:fill="auto"/>
          </w:tcPr>
          <w:p w14:paraId="03A7B57E" w14:textId="77777777" w:rsidR="00E1513B" w:rsidRPr="005050F0" w:rsidRDefault="00E1513B" w:rsidP="002248F2">
            <w:pPr>
              <w:pStyle w:val="TAL"/>
              <w:rPr>
                <w:noProof/>
                <w:lang w:eastAsia="en-US"/>
              </w:rPr>
            </w:pPr>
            <w:r w:rsidRPr="005050F0">
              <w:rPr>
                <w:noProof/>
                <w:lang w:eastAsia="en-US"/>
              </w:rPr>
              <w:t>0.5.0</w:t>
            </w:r>
          </w:p>
        </w:tc>
        <w:tc>
          <w:tcPr>
            <w:tcW w:w="667" w:type="dxa"/>
            <w:shd w:val="solid" w:color="FFFFFF" w:fill="auto"/>
          </w:tcPr>
          <w:p w14:paraId="53EA4816" w14:textId="77777777" w:rsidR="00E1513B" w:rsidRPr="005050F0" w:rsidRDefault="00E1513B" w:rsidP="002248F2">
            <w:pPr>
              <w:pStyle w:val="TAL"/>
              <w:rPr>
                <w:noProof/>
                <w:lang w:eastAsia="en-US"/>
              </w:rPr>
            </w:pPr>
            <w:r w:rsidRPr="005050F0">
              <w:rPr>
                <w:noProof/>
                <w:lang w:eastAsia="en-US"/>
              </w:rPr>
              <w:t>1.0.0</w:t>
            </w:r>
          </w:p>
        </w:tc>
      </w:tr>
      <w:tr w:rsidR="004D69A0" w:rsidRPr="005050F0" w14:paraId="4357A34C" w14:textId="77777777" w:rsidTr="00B7771A">
        <w:tc>
          <w:tcPr>
            <w:tcW w:w="800" w:type="dxa"/>
            <w:shd w:val="solid" w:color="FFFFFF" w:fill="auto"/>
          </w:tcPr>
          <w:p w14:paraId="6A4357C9" w14:textId="77777777" w:rsidR="004D69A0" w:rsidRPr="005050F0" w:rsidRDefault="004D69A0" w:rsidP="002248F2">
            <w:pPr>
              <w:pStyle w:val="TAL"/>
              <w:rPr>
                <w:noProof/>
                <w:lang w:eastAsia="en-US"/>
              </w:rPr>
            </w:pPr>
            <w:r w:rsidRPr="005050F0">
              <w:rPr>
                <w:noProof/>
                <w:lang w:eastAsia="en-US"/>
              </w:rPr>
              <w:t>2016-03</w:t>
            </w:r>
          </w:p>
        </w:tc>
        <w:tc>
          <w:tcPr>
            <w:tcW w:w="800" w:type="dxa"/>
            <w:shd w:val="solid" w:color="FFFFFF" w:fill="auto"/>
          </w:tcPr>
          <w:p w14:paraId="348BB487" w14:textId="77777777" w:rsidR="004D69A0" w:rsidRPr="005050F0" w:rsidRDefault="004D69A0" w:rsidP="002248F2">
            <w:pPr>
              <w:pStyle w:val="TAL"/>
              <w:rPr>
                <w:noProof/>
                <w:lang w:eastAsia="en-US"/>
              </w:rPr>
            </w:pPr>
            <w:r w:rsidRPr="005050F0">
              <w:rPr>
                <w:noProof/>
                <w:lang w:eastAsia="en-US"/>
              </w:rPr>
              <w:t>CT-71</w:t>
            </w:r>
          </w:p>
        </w:tc>
        <w:tc>
          <w:tcPr>
            <w:tcW w:w="1130" w:type="dxa"/>
            <w:shd w:val="solid" w:color="FFFFFF" w:fill="auto"/>
          </w:tcPr>
          <w:p w14:paraId="6E997835" w14:textId="77777777" w:rsidR="004D69A0" w:rsidRPr="005050F0" w:rsidRDefault="004D69A0" w:rsidP="002248F2">
            <w:pPr>
              <w:pStyle w:val="TAL"/>
              <w:rPr>
                <w:noProof/>
                <w:lang w:eastAsia="en-US"/>
              </w:rPr>
            </w:pPr>
          </w:p>
        </w:tc>
        <w:tc>
          <w:tcPr>
            <w:tcW w:w="526" w:type="dxa"/>
            <w:shd w:val="solid" w:color="FFFFFF" w:fill="auto"/>
          </w:tcPr>
          <w:p w14:paraId="10A568F1" w14:textId="77777777" w:rsidR="004D69A0" w:rsidRPr="005050F0" w:rsidRDefault="004D69A0" w:rsidP="002248F2">
            <w:pPr>
              <w:pStyle w:val="TAL"/>
              <w:rPr>
                <w:noProof/>
                <w:lang w:eastAsia="en-US"/>
              </w:rPr>
            </w:pPr>
          </w:p>
        </w:tc>
        <w:tc>
          <w:tcPr>
            <w:tcW w:w="428" w:type="dxa"/>
            <w:shd w:val="solid" w:color="FFFFFF" w:fill="auto"/>
          </w:tcPr>
          <w:p w14:paraId="34B79761" w14:textId="77777777" w:rsidR="004D69A0" w:rsidRPr="005050F0" w:rsidRDefault="004D69A0" w:rsidP="002248F2">
            <w:pPr>
              <w:pStyle w:val="TAL"/>
              <w:rPr>
                <w:noProof/>
                <w:lang w:eastAsia="en-US"/>
              </w:rPr>
            </w:pPr>
          </w:p>
        </w:tc>
        <w:tc>
          <w:tcPr>
            <w:tcW w:w="4867" w:type="dxa"/>
            <w:shd w:val="solid" w:color="FFFFFF" w:fill="auto"/>
          </w:tcPr>
          <w:p w14:paraId="02373610" w14:textId="77777777" w:rsidR="004D69A0" w:rsidRPr="005050F0" w:rsidRDefault="004D69A0" w:rsidP="002248F2">
            <w:pPr>
              <w:pStyle w:val="TAL"/>
              <w:rPr>
                <w:noProof/>
                <w:lang w:eastAsia="en-US"/>
              </w:rPr>
            </w:pPr>
            <w:r w:rsidRPr="005050F0">
              <w:rPr>
                <w:noProof/>
                <w:lang w:eastAsia="en-US"/>
              </w:rPr>
              <w:t>Version 13.0.0 created after approval</w:t>
            </w:r>
          </w:p>
        </w:tc>
        <w:tc>
          <w:tcPr>
            <w:tcW w:w="567" w:type="dxa"/>
            <w:shd w:val="solid" w:color="FFFFFF" w:fill="auto"/>
          </w:tcPr>
          <w:p w14:paraId="1B21C4C7" w14:textId="77777777" w:rsidR="004D69A0" w:rsidRPr="005050F0" w:rsidRDefault="004D69A0" w:rsidP="002248F2">
            <w:pPr>
              <w:pStyle w:val="TAL"/>
              <w:rPr>
                <w:noProof/>
                <w:lang w:eastAsia="en-US"/>
              </w:rPr>
            </w:pPr>
            <w:r w:rsidRPr="005050F0">
              <w:rPr>
                <w:noProof/>
                <w:lang w:eastAsia="en-US"/>
              </w:rPr>
              <w:t>1.0.0</w:t>
            </w:r>
          </w:p>
        </w:tc>
        <w:tc>
          <w:tcPr>
            <w:tcW w:w="667" w:type="dxa"/>
            <w:shd w:val="solid" w:color="FFFFFF" w:fill="auto"/>
          </w:tcPr>
          <w:p w14:paraId="7986CC46" w14:textId="77777777" w:rsidR="004D69A0" w:rsidRPr="005050F0" w:rsidRDefault="004D69A0" w:rsidP="002248F2">
            <w:pPr>
              <w:pStyle w:val="TAL"/>
              <w:rPr>
                <w:noProof/>
                <w:lang w:eastAsia="en-US"/>
              </w:rPr>
            </w:pPr>
            <w:r w:rsidRPr="005050F0">
              <w:rPr>
                <w:noProof/>
                <w:lang w:eastAsia="en-US"/>
              </w:rPr>
              <w:t>13.0.0</w:t>
            </w:r>
          </w:p>
        </w:tc>
      </w:tr>
      <w:tr w:rsidR="00C84173" w:rsidRPr="005050F0" w14:paraId="0A54921C" w14:textId="77777777" w:rsidTr="00B7771A">
        <w:tc>
          <w:tcPr>
            <w:tcW w:w="800" w:type="dxa"/>
            <w:shd w:val="solid" w:color="FFFFFF" w:fill="auto"/>
          </w:tcPr>
          <w:p w14:paraId="14207CD8" w14:textId="77777777" w:rsidR="00C84173" w:rsidRPr="005050F0" w:rsidRDefault="00C84173" w:rsidP="002248F2">
            <w:pPr>
              <w:pStyle w:val="TAL"/>
              <w:rPr>
                <w:noProof/>
                <w:lang w:eastAsia="en-US"/>
              </w:rPr>
            </w:pPr>
            <w:r w:rsidRPr="005050F0">
              <w:rPr>
                <w:noProof/>
                <w:lang w:eastAsia="en-US"/>
              </w:rPr>
              <w:t>2016-03</w:t>
            </w:r>
          </w:p>
        </w:tc>
        <w:tc>
          <w:tcPr>
            <w:tcW w:w="800" w:type="dxa"/>
            <w:shd w:val="solid" w:color="FFFFFF" w:fill="auto"/>
          </w:tcPr>
          <w:p w14:paraId="3D6222F7" w14:textId="77777777" w:rsidR="00C84173" w:rsidRPr="005050F0" w:rsidRDefault="00C84173" w:rsidP="002248F2">
            <w:pPr>
              <w:pStyle w:val="TAL"/>
              <w:rPr>
                <w:noProof/>
                <w:lang w:eastAsia="ko-KR"/>
              </w:rPr>
            </w:pPr>
          </w:p>
        </w:tc>
        <w:tc>
          <w:tcPr>
            <w:tcW w:w="1130" w:type="dxa"/>
            <w:shd w:val="solid" w:color="FFFFFF" w:fill="auto"/>
          </w:tcPr>
          <w:p w14:paraId="78E435EB" w14:textId="77777777" w:rsidR="00C84173" w:rsidRPr="005050F0" w:rsidRDefault="00C84173" w:rsidP="002248F2">
            <w:pPr>
              <w:pStyle w:val="TAL"/>
              <w:rPr>
                <w:noProof/>
                <w:lang w:eastAsia="en-US"/>
              </w:rPr>
            </w:pPr>
          </w:p>
        </w:tc>
        <w:tc>
          <w:tcPr>
            <w:tcW w:w="526" w:type="dxa"/>
            <w:shd w:val="solid" w:color="FFFFFF" w:fill="auto"/>
          </w:tcPr>
          <w:p w14:paraId="65F5708E" w14:textId="77777777" w:rsidR="00C84173" w:rsidRPr="005050F0" w:rsidRDefault="00C84173" w:rsidP="002248F2">
            <w:pPr>
              <w:pStyle w:val="TAL"/>
              <w:rPr>
                <w:noProof/>
                <w:lang w:eastAsia="en-US"/>
              </w:rPr>
            </w:pPr>
          </w:p>
        </w:tc>
        <w:tc>
          <w:tcPr>
            <w:tcW w:w="428" w:type="dxa"/>
            <w:shd w:val="solid" w:color="FFFFFF" w:fill="auto"/>
          </w:tcPr>
          <w:p w14:paraId="13EBDEEA" w14:textId="77777777" w:rsidR="00C84173" w:rsidRPr="005050F0" w:rsidRDefault="00C84173" w:rsidP="002248F2">
            <w:pPr>
              <w:pStyle w:val="TAL"/>
              <w:rPr>
                <w:noProof/>
                <w:lang w:eastAsia="en-US"/>
              </w:rPr>
            </w:pPr>
          </w:p>
        </w:tc>
        <w:tc>
          <w:tcPr>
            <w:tcW w:w="4867" w:type="dxa"/>
            <w:shd w:val="solid" w:color="FFFFFF" w:fill="auto"/>
          </w:tcPr>
          <w:p w14:paraId="5AD37CFD" w14:textId="77777777" w:rsidR="00C84173" w:rsidRPr="005050F0" w:rsidRDefault="00C84173" w:rsidP="00C84173">
            <w:pPr>
              <w:pStyle w:val="TAL"/>
              <w:rPr>
                <w:noProof/>
                <w:lang w:eastAsia="en-US"/>
              </w:rPr>
            </w:pPr>
            <w:r w:rsidRPr="005050F0">
              <w:rPr>
                <w:noProof/>
                <w:lang w:eastAsia="ko-KR"/>
              </w:rPr>
              <w:t xml:space="preserve">An editorial change from TS </w:t>
            </w:r>
            <w:r w:rsidRPr="005050F0">
              <w:rPr>
                <w:noProof/>
                <w:lang w:eastAsia="en-US"/>
              </w:rPr>
              <w:t>rapporteur</w:t>
            </w:r>
          </w:p>
        </w:tc>
        <w:tc>
          <w:tcPr>
            <w:tcW w:w="567" w:type="dxa"/>
            <w:shd w:val="solid" w:color="FFFFFF" w:fill="auto"/>
          </w:tcPr>
          <w:p w14:paraId="7E6EE8C6" w14:textId="77777777" w:rsidR="00C84173" w:rsidRPr="005050F0" w:rsidRDefault="00C84173" w:rsidP="002248F2">
            <w:pPr>
              <w:pStyle w:val="TAL"/>
              <w:rPr>
                <w:noProof/>
                <w:lang w:eastAsia="en-US"/>
              </w:rPr>
            </w:pPr>
            <w:r w:rsidRPr="005050F0">
              <w:rPr>
                <w:noProof/>
                <w:lang w:eastAsia="en-US"/>
              </w:rPr>
              <w:t>1</w:t>
            </w:r>
            <w:r w:rsidRPr="005050F0">
              <w:rPr>
                <w:noProof/>
                <w:lang w:eastAsia="ko-KR"/>
              </w:rPr>
              <w:t>3</w:t>
            </w:r>
            <w:r w:rsidRPr="005050F0">
              <w:rPr>
                <w:noProof/>
                <w:lang w:eastAsia="en-US"/>
              </w:rPr>
              <w:t>.0.0</w:t>
            </w:r>
          </w:p>
        </w:tc>
        <w:tc>
          <w:tcPr>
            <w:tcW w:w="667" w:type="dxa"/>
            <w:shd w:val="solid" w:color="FFFFFF" w:fill="auto"/>
          </w:tcPr>
          <w:p w14:paraId="7FE4DF39" w14:textId="77777777" w:rsidR="00C84173" w:rsidRPr="005050F0" w:rsidRDefault="00C84173" w:rsidP="00C84173">
            <w:pPr>
              <w:pStyle w:val="TAL"/>
              <w:rPr>
                <w:noProof/>
                <w:lang w:eastAsia="ko-KR"/>
              </w:rPr>
            </w:pPr>
            <w:r w:rsidRPr="005050F0">
              <w:rPr>
                <w:noProof/>
                <w:lang w:eastAsia="en-US"/>
              </w:rPr>
              <w:t>13.0.</w:t>
            </w:r>
            <w:r w:rsidRPr="005050F0">
              <w:rPr>
                <w:noProof/>
                <w:lang w:eastAsia="ko-KR"/>
              </w:rPr>
              <w:t>1</w:t>
            </w:r>
          </w:p>
        </w:tc>
      </w:tr>
      <w:tr w:rsidR="00B7771A" w:rsidRPr="005050F0" w14:paraId="116CC205" w14:textId="77777777" w:rsidTr="00B7771A">
        <w:tc>
          <w:tcPr>
            <w:tcW w:w="800" w:type="dxa"/>
            <w:shd w:val="solid" w:color="FFFFFF" w:fill="auto"/>
          </w:tcPr>
          <w:p w14:paraId="6975EE26"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6C3E0790"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22B4FE66"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149055DD" w14:textId="77777777" w:rsidR="00B7771A" w:rsidRPr="005050F0" w:rsidRDefault="00B7771A" w:rsidP="002248F2">
            <w:pPr>
              <w:pStyle w:val="TAL"/>
              <w:rPr>
                <w:noProof/>
                <w:lang w:eastAsia="en-US"/>
              </w:rPr>
            </w:pPr>
            <w:r w:rsidRPr="005050F0">
              <w:rPr>
                <w:noProof/>
                <w:lang w:eastAsia="en-US"/>
              </w:rPr>
              <w:t>0002</w:t>
            </w:r>
          </w:p>
        </w:tc>
        <w:tc>
          <w:tcPr>
            <w:tcW w:w="428" w:type="dxa"/>
            <w:shd w:val="solid" w:color="FFFFFF" w:fill="auto"/>
          </w:tcPr>
          <w:p w14:paraId="003ACBB7" w14:textId="77777777" w:rsidR="00B7771A" w:rsidRPr="005050F0" w:rsidRDefault="00B7771A" w:rsidP="002248F2">
            <w:pPr>
              <w:pStyle w:val="TAL"/>
              <w:rPr>
                <w:noProof/>
                <w:lang w:eastAsia="en-US"/>
              </w:rPr>
            </w:pPr>
            <w:r w:rsidRPr="005050F0">
              <w:rPr>
                <w:noProof/>
                <w:lang w:eastAsia="en-US"/>
              </w:rPr>
              <w:t>1</w:t>
            </w:r>
          </w:p>
        </w:tc>
        <w:tc>
          <w:tcPr>
            <w:tcW w:w="4867" w:type="dxa"/>
            <w:shd w:val="solid" w:color="FFFFFF" w:fill="auto"/>
          </w:tcPr>
          <w:p w14:paraId="6AA5E972" w14:textId="77777777" w:rsidR="00B7771A" w:rsidRPr="005050F0" w:rsidRDefault="00B7771A" w:rsidP="00C84173">
            <w:pPr>
              <w:pStyle w:val="TAL"/>
              <w:rPr>
                <w:noProof/>
                <w:lang w:eastAsia="ko-KR"/>
              </w:rPr>
            </w:pPr>
            <w:r w:rsidRPr="005050F0">
              <w:rPr>
                <w:noProof/>
                <w:lang w:eastAsia="ko-KR"/>
              </w:rPr>
              <w:t>Corrections to the scope of MCPTT Management Object (MO)</w:t>
            </w:r>
          </w:p>
        </w:tc>
        <w:tc>
          <w:tcPr>
            <w:tcW w:w="567" w:type="dxa"/>
            <w:shd w:val="solid" w:color="FFFFFF" w:fill="auto"/>
          </w:tcPr>
          <w:p w14:paraId="79F99C92"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77F87350"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F497969" w14:textId="77777777" w:rsidTr="00B7771A">
        <w:tc>
          <w:tcPr>
            <w:tcW w:w="800" w:type="dxa"/>
            <w:shd w:val="solid" w:color="FFFFFF" w:fill="auto"/>
          </w:tcPr>
          <w:p w14:paraId="145BFA5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279F516B"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260334BD"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40AF958" w14:textId="77777777" w:rsidR="00B7771A" w:rsidRPr="005050F0" w:rsidRDefault="00B7771A" w:rsidP="002248F2">
            <w:pPr>
              <w:pStyle w:val="TAL"/>
              <w:rPr>
                <w:noProof/>
                <w:lang w:eastAsia="en-US"/>
              </w:rPr>
            </w:pPr>
            <w:r w:rsidRPr="005050F0">
              <w:rPr>
                <w:noProof/>
                <w:lang w:eastAsia="en-US"/>
              </w:rPr>
              <w:t>0003</w:t>
            </w:r>
          </w:p>
        </w:tc>
        <w:tc>
          <w:tcPr>
            <w:tcW w:w="428" w:type="dxa"/>
            <w:shd w:val="solid" w:color="FFFFFF" w:fill="auto"/>
          </w:tcPr>
          <w:p w14:paraId="140C9823"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42353129" w14:textId="77777777" w:rsidR="00B7771A" w:rsidRPr="005050F0" w:rsidRDefault="00B7771A" w:rsidP="00C84173">
            <w:pPr>
              <w:pStyle w:val="TAL"/>
              <w:rPr>
                <w:noProof/>
                <w:lang w:eastAsia="ko-KR"/>
              </w:rPr>
            </w:pPr>
            <w:r w:rsidRPr="005050F0">
              <w:rPr>
                <w:noProof/>
                <w:lang w:eastAsia="ko-KR"/>
              </w:rPr>
              <w:t>Correction for MCPTT UE configuration management object (MO)</w:t>
            </w:r>
          </w:p>
        </w:tc>
        <w:tc>
          <w:tcPr>
            <w:tcW w:w="567" w:type="dxa"/>
            <w:shd w:val="solid" w:color="FFFFFF" w:fill="auto"/>
          </w:tcPr>
          <w:p w14:paraId="0DABBF73"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10DC522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7F180FA2" w14:textId="77777777" w:rsidTr="00B7771A">
        <w:tc>
          <w:tcPr>
            <w:tcW w:w="800" w:type="dxa"/>
            <w:shd w:val="solid" w:color="FFFFFF" w:fill="auto"/>
          </w:tcPr>
          <w:p w14:paraId="70C3B504"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1F044EAB"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034AC579"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6867425" w14:textId="77777777" w:rsidR="00B7771A" w:rsidRPr="005050F0" w:rsidRDefault="00B7771A" w:rsidP="002248F2">
            <w:pPr>
              <w:pStyle w:val="TAL"/>
              <w:rPr>
                <w:noProof/>
                <w:lang w:eastAsia="en-US"/>
              </w:rPr>
            </w:pPr>
            <w:r w:rsidRPr="005050F0">
              <w:rPr>
                <w:noProof/>
                <w:lang w:eastAsia="en-US"/>
              </w:rPr>
              <w:t>0004</w:t>
            </w:r>
          </w:p>
        </w:tc>
        <w:tc>
          <w:tcPr>
            <w:tcW w:w="428" w:type="dxa"/>
            <w:shd w:val="solid" w:color="FFFFFF" w:fill="auto"/>
          </w:tcPr>
          <w:p w14:paraId="4F228A55"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7B21B604" w14:textId="77777777" w:rsidR="00B7771A" w:rsidRPr="005050F0" w:rsidRDefault="00B7771A" w:rsidP="00C84173">
            <w:pPr>
              <w:pStyle w:val="TAL"/>
              <w:rPr>
                <w:noProof/>
                <w:lang w:eastAsia="ko-KR"/>
              </w:rPr>
            </w:pPr>
            <w:r w:rsidRPr="005050F0">
              <w:rPr>
                <w:noProof/>
                <w:lang w:eastAsia="ko-KR"/>
              </w:rPr>
              <w:t>Correction for MCPTT user profile management object (MO)</w:t>
            </w:r>
          </w:p>
        </w:tc>
        <w:tc>
          <w:tcPr>
            <w:tcW w:w="567" w:type="dxa"/>
            <w:shd w:val="solid" w:color="FFFFFF" w:fill="auto"/>
          </w:tcPr>
          <w:p w14:paraId="5750C12C"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500F896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51EA43A" w14:textId="77777777" w:rsidTr="00B7771A">
        <w:tc>
          <w:tcPr>
            <w:tcW w:w="800" w:type="dxa"/>
            <w:shd w:val="solid" w:color="FFFFFF" w:fill="auto"/>
          </w:tcPr>
          <w:p w14:paraId="591CAF6A"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3C824F33"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6E251B43"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2093BAF9" w14:textId="77777777" w:rsidR="00B7771A" w:rsidRPr="005050F0" w:rsidRDefault="00B7771A" w:rsidP="002248F2">
            <w:pPr>
              <w:pStyle w:val="TAL"/>
              <w:rPr>
                <w:noProof/>
                <w:lang w:eastAsia="en-US"/>
              </w:rPr>
            </w:pPr>
            <w:r w:rsidRPr="005050F0">
              <w:rPr>
                <w:noProof/>
                <w:lang w:eastAsia="en-US"/>
              </w:rPr>
              <w:t>0005</w:t>
            </w:r>
          </w:p>
        </w:tc>
        <w:tc>
          <w:tcPr>
            <w:tcW w:w="428" w:type="dxa"/>
            <w:shd w:val="solid" w:color="FFFFFF" w:fill="auto"/>
          </w:tcPr>
          <w:p w14:paraId="5E78B002" w14:textId="77777777" w:rsidR="00B7771A" w:rsidRPr="005050F0" w:rsidRDefault="00B7771A" w:rsidP="002248F2">
            <w:pPr>
              <w:pStyle w:val="TAL"/>
              <w:rPr>
                <w:noProof/>
                <w:lang w:eastAsia="en-US"/>
              </w:rPr>
            </w:pPr>
            <w:r w:rsidRPr="005050F0">
              <w:rPr>
                <w:noProof/>
                <w:lang w:eastAsia="en-US"/>
              </w:rPr>
              <w:t>2</w:t>
            </w:r>
          </w:p>
        </w:tc>
        <w:tc>
          <w:tcPr>
            <w:tcW w:w="4867" w:type="dxa"/>
            <w:shd w:val="solid" w:color="FFFFFF" w:fill="auto"/>
          </w:tcPr>
          <w:p w14:paraId="5705167D" w14:textId="77777777" w:rsidR="00B7771A" w:rsidRPr="005050F0" w:rsidRDefault="00B7771A" w:rsidP="00C84173">
            <w:pPr>
              <w:pStyle w:val="TAL"/>
              <w:rPr>
                <w:noProof/>
                <w:lang w:eastAsia="ko-KR"/>
              </w:rPr>
            </w:pPr>
            <w:r w:rsidRPr="005050F0">
              <w:rPr>
                <w:noProof/>
                <w:lang w:eastAsia="ko-KR"/>
              </w:rPr>
              <w:t>Correction for MCPTT group configuration management object (MO)</w:t>
            </w:r>
          </w:p>
        </w:tc>
        <w:tc>
          <w:tcPr>
            <w:tcW w:w="567" w:type="dxa"/>
            <w:shd w:val="solid" w:color="FFFFFF" w:fill="auto"/>
          </w:tcPr>
          <w:p w14:paraId="793CAA79"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2764E7D5"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11C3D3F5" w14:textId="77777777" w:rsidTr="00B7771A">
        <w:tc>
          <w:tcPr>
            <w:tcW w:w="800" w:type="dxa"/>
            <w:shd w:val="solid" w:color="FFFFFF" w:fill="auto"/>
          </w:tcPr>
          <w:p w14:paraId="638F3AB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08CC1257"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17E84C41"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45C21961" w14:textId="77777777" w:rsidR="00B7771A" w:rsidRPr="005050F0" w:rsidRDefault="00B7771A" w:rsidP="002248F2">
            <w:pPr>
              <w:pStyle w:val="TAL"/>
              <w:rPr>
                <w:noProof/>
                <w:lang w:eastAsia="en-US"/>
              </w:rPr>
            </w:pPr>
            <w:r w:rsidRPr="005050F0">
              <w:rPr>
                <w:noProof/>
                <w:lang w:eastAsia="en-US"/>
              </w:rPr>
              <w:t>0006</w:t>
            </w:r>
          </w:p>
        </w:tc>
        <w:tc>
          <w:tcPr>
            <w:tcW w:w="428" w:type="dxa"/>
            <w:shd w:val="solid" w:color="FFFFFF" w:fill="auto"/>
          </w:tcPr>
          <w:p w14:paraId="425467D1" w14:textId="77777777" w:rsidR="00B7771A" w:rsidRPr="005050F0" w:rsidRDefault="00B7771A" w:rsidP="002248F2">
            <w:pPr>
              <w:pStyle w:val="TAL"/>
              <w:rPr>
                <w:noProof/>
                <w:lang w:eastAsia="en-US"/>
              </w:rPr>
            </w:pPr>
            <w:r w:rsidRPr="005050F0">
              <w:rPr>
                <w:noProof/>
                <w:lang w:eastAsia="en-US"/>
              </w:rPr>
              <w:t>1</w:t>
            </w:r>
          </w:p>
        </w:tc>
        <w:tc>
          <w:tcPr>
            <w:tcW w:w="4867" w:type="dxa"/>
            <w:shd w:val="solid" w:color="FFFFFF" w:fill="auto"/>
          </w:tcPr>
          <w:p w14:paraId="3B1FA500" w14:textId="77777777" w:rsidR="00B7771A" w:rsidRPr="005050F0" w:rsidRDefault="00B7771A" w:rsidP="00C84173">
            <w:pPr>
              <w:pStyle w:val="TAL"/>
              <w:rPr>
                <w:noProof/>
                <w:lang w:eastAsia="ko-KR"/>
              </w:rPr>
            </w:pPr>
            <w:r w:rsidRPr="005050F0">
              <w:rPr>
                <w:noProof/>
                <w:lang w:eastAsia="ko-KR"/>
              </w:rPr>
              <w:t>Correction for MCPTT service configuration management object (MO)</w:t>
            </w:r>
          </w:p>
        </w:tc>
        <w:tc>
          <w:tcPr>
            <w:tcW w:w="567" w:type="dxa"/>
            <w:shd w:val="solid" w:color="FFFFFF" w:fill="auto"/>
          </w:tcPr>
          <w:p w14:paraId="4809D64E"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3C6F37F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3903EBCD" w14:textId="77777777" w:rsidTr="00B7771A">
        <w:tc>
          <w:tcPr>
            <w:tcW w:w="800" w:type="dxa"/>
            <w:shd w:val="solid" w:color="FFFFFF" w:fill="auto"/>
          </w:tcPr>
          <w:p w14:paraId="20A718D3"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457020AE"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79A29EBB"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EB05EDF" w14:textId="77777777" w:rsidR="00B7771A" w:rsidRPr="005050F0" w:rsidRDefault="00B7771A" w:rsidP="002248F2">
            <w:pPr>
              <w:pStyle w:val="TAL"/>
              <w:rPr>
                <w:noProof/>
                <w:lang w:eastAsia="en-US"/>
              </w:rPr>
            </w:pPr>
            <w:r w:rsidRPr="005050F0">
              <w:rPr>
                <w:noProof/>
                <w:lang w:eastAsia="en-US"/>
              </w:rPr>
              <w:t>0007</w:t>
            </w:r>
          </w:p>
        </w:tc>
        <w:tc>
          <w:tcPr>
            <w:tcW w:w="428" w:type="dxa"/>
            <w:shd w:val="solid" w:color="FFFFFF" w:fill="auto"/>
          </w:tcPr>
          <w:p w14:paraId="7F34836C"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1CA2D487" w14:textId="77777777" w:rsidR="00B7771A" w:rsidRPr="005050F0" w:rsidRDefault="00B7771A" w:rsidP="00C84173">
            <w:pPr>
              <w:pStyle w:val="TAL"/>
              <w:rPr>
                <w:noProof/>
                <w:lang w:eastAsia="ko-KR"/>
              </w:rPr>
            </w:pPr>
            <w:r w:rsidRPr="005050F0">
              <w:rPr>
                <w:noProof/>
                <w:lang w:eastAsia="ko-KR"/>
              </w:rPr>
              <w:t>Correction for MCPTT UE initial configuration management object (MO)</w:t>
            </w:r>
          </w:p>
        </w:tc>
        <w:tc>
          <w:tcPr>
            <w:tcW w:w="567" w:type="dxa"/>
            <w:shd w:val="solid" w:color="FFFFFF" w:fill="auto"/>
          </w:tcPr>
          <w:p w14:paraId="2DBFF01F"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376BAE21"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FA4CB4E" w14:textId="77777777" w:rsidTr="00B7771A">
        <w:tc>
          <w:tcPr>
            <w:tcW w:w="800" w:type="dxa"/>
            <w:shd w:val="solid" w:color="FFFFFF" w:fill="auto"/>
          </w:tcPr>
          <w:p w14:paraId="6679D9B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6BA1E478"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3CC6C921"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311EC271" w14:textId="77777777" w:rsidR="00B7771A" w:rsidRPr="005050F0" w:rsidRDefault="00B7771A" w:rsidP="002248F2">
            <w:pPr>
              <w:pStyle w:val="TAL"/>
              <w:rPr>
                <w:noProof/>
                <w:lang w:eastAsia="en-US"/>
              </w:rPr>
            </w:pPr>
            <w:r w:rsidRPr="005050F0">
              <w:rPr>
                <w:noProof/>
                <w:lang w:eastAsia="en-US"/>
              </w:rPr>
              <w:t>0011</w:t>
            </w:r>
          </w:p>
        </w:tc>
        <w:tc>
          <w:tcPr>
            <w:tcW w:w="428" w:type="dxa"/>
            <w:shd w:val="solid" w:color="FFFFFF" w:fill="auto"/>
          </w:tcPr>
          <w:p w14:paraId="04163F86" w14:textId="77777777" w:rsidR="00B7771A" w:rsidRPr="005050F0" w:rsidRDefault="00B7771A" w:rsidP="002248F2">
            <w:pPr>
              <w:pStyle w:val="TAL"/>
              <w:rPr>
                <w:noProof/>
                <w:lang w:eastAsia="en-US"/>
              </w:rPr>
            </w:pPr>
          </w:p>
        </w:tc>
        <w:tc>
          <w:tcPr>
            <w:tcW w:w="4867" w:type="dxa"/>
            <w:shd w:val="solid" w:color="FFFFFF" w:fill="auto"/>
          </w:tcPr>
          <w:p w14:paraId="648F9C51" w14:textId="77777777" w:rsidR="00B7771A" w:rsidRPr="005050F0" w:rsidRDefault="00B7771A" w:rsidP="00C84173">
            <w:pPr>
              <w:pStyle w:val="TAL"/>
              <w:rPr>
                <w:noProof/>
                <w:lang w:eastAsia="ko-KR"/>
              </w:rPr>
            </w:pPr>
            <w:r w:rsidRPr="005050F0">
              <w:rPr>
                <w:noProof/>
                <w:lang w:eastAsia="ko-KR"/>
              </w:rPr>
              <w:t>Correction for security configuration parameters in MCPTT management object (MO)</w:t>
            </w:r>
          </w:p>
        </w:tc>
        <w:tc>
          <w:tcPr>
            <w:tcW w:w="567" w:type="dxa"/>
            <w:shd w:val="solid" w:color="FFFFFF" w:fill="auto"/>
          </w:tcPr>
          <w:p w14:paraId="746CC8CF"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0C6090EF" w14:textId="77777777" w:rsidR="00B7771A" w:rsidRPr="005050F0" w:rsidRDefault="00B7771A" w:rsidP="00C84173">
            <w:pPr>
              <w:pStyle w:val="TAL"/>
              <w:rPr>
                <w:noProof/>
                <w:lang w:eastAsia="en-US"/>
              </w:rPr>
            </w:pPr>
            <w:r w:rsidRPr="005050F0">
              <w:rPr>
                <w:noProof/>
                <w:lang w:eastAsia="en-US"/>
              </w:rPr>
              <w:t>13.1.0</w:t>
            </w:r>
          </w:p>
        </w:tc>
      </w:tr>
    </w:tbl>
    <w:p w14:paraId="20186F2A" w14:textId="77777777" w:rsidR="001B1642" w:rsidRPr="005050F0" w:rsidRDefault="001B1642">
      <w:pPr>
        <w:rPr>
          <w:noProof/>
        </w:rPr>
      </w:pPr>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61347A" w:rsidRPr="005050F0" w14:paraId="55F8B083" w14:textId="77777777" w:rsidTr="00520271">
        <w:trPr>
          <w:cantSplit/>
        </w:trPr>
        <w:tc>
          <w:tcPr>
            <w:tcW w:w="9785" w:type="dxa"/>
            <w:gridSpan w:val="8"/>
            <w:tcBorders>
              <w:bottom w:val="nil"/>
            </w:tcBorders>
            <w:shd w:val="solid" w:color="FFFFFF" w:fill="auto"/>
          </w:tcPr>
          <w:p w14:paraId="646D7399" w14:textId="77777777" w:rsidR="0061347A" w:rsidRPr="005050F0" w:rsidRDefault="0061347A" w:rsidP="004A7B37">
            <w:pPr>
              <w:pStyle w:val="TAL"/>
              <w:jc w:val="center"/>
              <w:rPr>
                <w:b/>
                <w:noProof/>
                <w:sz w:val="16"/>
                <w:lang w:eastAsia="en-US"/>
              </w:rPr>
            </w:pPr>
            <w:r w:rsidRPr="005050F0">
              <w:rPr>
                <w:b/>
                <w:noProof/>
                <w:lang w:eastAsia="en-US"/>
              </w:rPr>
              <w:t>Change history</w:t>
            </w:r>
          </w:p>
        </w:tc>
      </w:tr>
      <w:tr w:rsidR="0061347A" w:rsidRPr="005050F0" w14:paraId="68DC99F8" w14:textId="77777777" w:rsidTr="00520271">
        <w:tc>
          <w:tcPr>
            <w:tcW w:w="805" w:type="dxa"/>
            <w:shd w:val="pct10" w:color="auto" w:fill="FFFFFF"/>
          </w:tcPr>
          <w:p w14:paraId="40987C10" w14:textId="77777777" w:rsidR="0061347A" w:rsidRPr="005050F0" w:rsidRDefault="0061347A" w:rsidP="004A7B37">
            <w:pPr>
              <w:pStyle w:val="TAL"/>
              <w:rPr>
                <w:b/>
                <w:noProof/>
                <w:sz w:val="16"/>
                <w:lang w:eastAsia="en-US"/>
              </w:rPr>
            </w:pPr>
            <w:r w:rsidRPr="005050F0">
              <w:rPr>
                <w:b/>
                <w:noProof/>
                <w:sz w:val="16"/>
                <w:lang w:eastAsia="en-US"/>
              </w:rPr>
              <w:t>Date</w:t>
            </w:r>
          </w:p>
        </w:tc>
        <w:tc>
          <w:tcPr>
            <w:tcW w:w="804" w:type="dxa"/>
            <w:shd w:val="pct10" w:color="auto" w:fill="FFFFFF"/>
          </w:tcPr>
          <w:p w14:paraId="34DC4FEC" w14:textId="77777777" w:rsidR="0061347A" w:rsidRPr="005050F0" w:rsidRDefault="0061347A" w:rsidP="004A7B37">
            <w:pPr>
              <w:pStyle w:val="TAL"/>
              <w:rPr>
                <w:b/>
                <w:noProof/>
                <w:sz w:val="16"/>
                <w:lang w:eastAsia="en-US"/>
              </w:rPr>
            </w:pPr>
            <w:r w:rsidRPr="005050F0">
              <w:rPr>
                <w:b/>
                <w:noProof/>
                <w:sz w:val="16"/>
                <w:lang w:eastAsia="en-US"/>
              </w:rPr>
              <w:t>Meeting</w:t>
            </w:r>
          </w:p>
        </w:tc>
        <w:tc>
          <w:tcPr>
            <w:tcW w:w="1099" w:type="dxa"/>
            <w:shd w:val="pct10" w:color="auto" w:fill="FFFFFF"/>
          </w:tcPr>
          <w:p w14:paraId="02F2EFF9" w14:textId="77777777" w:rsidR="0061347A" w:rsidRPr="005050F0" w:rsidRDefault="0061347A" w:rsidP="004A7B37">
            <w:pPr>
              <w:pStyle w:val="TAL"/>
              <w:rPr>
                <w:b/>
                <w:noProof/>
                <w:sz w:val="16"/>
                <w:lang w:eastAsia="en-US"/>
              </w:rPr>
            </w:pPr>
            <w:r w:rsidRPr="005050F0">
              <w:rPr>
                <w:b/>
                <w:noProof/>
                <w:sz w:val="16"/>
                <w:lang w:eastAsia="en-US"/>
              </w:rPr>
              <w:t>TDoc</w:t>
            </w:r>
          </w:p>
        </w:tc>
        <w:tc>
          <w:tcPr>
            <w:tcW w:w="527" w:type="dxa"/>
            <w:shd w:val="pct10" w:color="auto" w:fill="FFFFFF"/>
          </w:tcPr>
          <w:p w14:paraId="3CECD1C3" w14:textId="77777777" w:rsidR="0061347A" w:rsidRPr="005050F0" w:rsidRDefault="0061347A" w:rsidP="004A7B37">
            <w:pPr>
              <w:pStyle w:val="TAL"/>
              <w:rPr>
                <w:b/>
                <w:noProof/>
                <w:sz w:val="16"/>
                <w:lang w:eastAsia="en-US"/>
              </w:rPr>
            </w:pPr>
            <w:r w:rsidRPr="005050F0">
              <w:rPr>
                <w:b/>
                <w:noProof/>
                <w:sz w:val="16"/>
                <w:lang w:eastAsia="en-US"/>
              </w:rPr>
              <w:t>CR</w:t>
            </w:r>
          </w:p>
        </w:tc>
        <w:tc>
          <w:tcPr>
            <w:tcW w:w="427" w:type="dxa"/>
            <w:shd w:val="pct10" w:color="auto" w:fill="FFFFFF"/>
          </w:tcPr>
          <w:p w14:paraId="6438096C" w14:textId="77777777" w:rsidR="0061347A" w:rsidRPr="005050F0" w:rsidRDefault="0061347A" w:rsidP="004A7B37">
            <w:pPr>
              <w:pStyle w:val="TAL"/>
              <w:rPr>
                <w:b/>
                <w:noProof/>
                <w:sz w:val="16"/>
                <w:lang w:eastAsia="en-US"/>
              </w:rPr>
            </w:pPr>
            <w:r w:rsidRPr="005050F0">
              <w:rPr>
                <w:b/>
                <w:noProof/>
                <w:sz w:val="16"/>
                <w:lang w:eastAsia="en-US"/>
              </w:rPr>
              <w:t>Rev</w:t>
            </w:r>
          </w:p>
        </w:tc>
        <w:tc>
          <w:tcPr>
            <w:tcW w:w="427" w:type="dxa"/>
            <w:shd w:val="pct10" w:color="auto" w:fill="FFFFFF"/>
          </w:tcPr>
          <w:p w14:paraId="54CE4E13" w14:textId="77777777" w:rsidR="0061347A" w:rsidRPr="005050F0" w:rsidRDefault="0061347A" w:rsidP="004A7B37">
            <w:pPr>
              <w:pStyle w:val="TAL"/>
              <w:rPr>
                <w:b/>
                <w:noProof/>
                <w:sz w:val="16"/>
                <w:lang w:eastAsia="en-US"/>
              </w:rPr>
            </w:pPr>
            <w:r w:rsidRPr="005050F0">
              <w:rPr>
                <w:b/>
                <w:noProof/>
                <w:sz w:val="16"/>
                <w:lang w:eastAsia="en-US"/>
              </w:rPr>
              <w:t>Cat</w:t>
            </w:r>
          </w:p>
        </w:tc>
        <w:tc>
          <w:tcPr>
            <w:tcW w:w="4985" w:type="dxa"/>
            <w:shd w:val="pct10" w:color="auto" w:fill="FFFFFF"/>
          </w:tcPr>
          <w:p w14:paraId="09960094" w14:textId="77777777" w:rsidR="0061347A" w:rsidRPr="005050F0" w:rsidRDefault="0061347A" w:rsidP="004A7B37">
            <w:pPr>
              <w:pStyle w:val="TAL"/>
              <w:rPr>
                <w:b/>
                <w:noProof/>
                <w:sz w:val="16"/>
                <w:lang w:eastAsia="en-US"/>
              </w:rPr>
            </w:pPr>
            <w:r w:rsidRPr="005050F0">
              <w:rPr>
                <w:b/>
                <w:noProof/>
                <w:sz w:val="16"/>
                <w:lang w:eastAsia="en-US"/>
              </w:rPr>
              <w:t>Subject/Comment</w:t>
            </w:r>
          </w:p>
        </w:tc>
        <w:tc>
          <w:tcPr>
            <w:tcW w:w="711" w:type="dxa"/>
            <w:shd w:val="pct10" w:color="auto" w:fill="FFFFFF"/>
          </w:tcPr>
          <w:p w14:paraId="5AA0E0CA" w14:textId="77777777" w:rsidR="0061347A" w:rsidRPr="005050F0" w:rsidRDefault="0061347A" w:rsidP="004A7B37">
            <w:pPr>
              <w:pStyle w:val="TAL"/>
              <w:rPr>
                <w:b/>
                <w:noProof/>
                <w:sz w:val="16"/>
                <w:lang w:eastAsia="en-US"/>
              </w:rPr>
            </w:pPr>
            <w:r w:rsidRPr="005050F0">
              <w:rPr>
                <w:b/>
                <w:noProof/>
                <w:sz w:val="16"/>
                <w:lang w:eastAsia="en-US"/>
              </w:rPr>
              <w:t>New version</w:t>
            </w:r>
          </w:p>
        </w:tc>
      </w:tr>
      <w:tr w:rsidR="0061347A" w:rsidRPr="005050F0" w14:paraId="5832F1B0" w14:textId="77777777" w:rsidTr="00520271">
        <w:tc>
          <w:tcPr>
            <w:tcW w:w="805" w:type="dxa"/>
            <w:shd w:val="solid" w:color="FFFFFF" w:fill="auto"/>
          </w:tcPr>
          <w:p w14:paraId="720BB135"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459A3098"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47471840" w14:textId="77777777" w:rsidR="0061347A" w:rsidRPr="005050F0" w:rsidRDefault="0061347A" w:rsidP="004A7B37">
            <w:pPr>
              <w:pStyle w:val="TAC"/>
              <w:rPr>
                <w:noProof/>
                <w:sz w:val="16"/>
                <w:szCs w:val="16"/>
                <w:lang w:eastAsia="en-US"/>
              </w:rPr>
            </w:pPr>
            <w:r w:rsidRPr="005050F0">
              <w:rPr>
                <w:noProof/>
                <w:sz w:val="16"/>
                <w:szCs w:val="16"/>
                <w:lang w:eastAsia="en-US"/>
              </w:rPr>
              <w:t>CP-160565</w:t>
            </w:r>
          </w:p>
        </w:tc>
        <w:tc>
          <w:tcPr>
            <w:tcW w:w="527" w:type="dxa"/>
            <w:shd w:val="solid" w:color="FFFFFF" w:fill="auto"/>
          </w:tcPr>
          <w:p w14:paraId="0D7A31B6" w14:textId="77777777" w:rsidR="0061347A" w:rsidRPr="005050F0" w:rsidRDefault="0061347A" w:rsidP="004A7B37">
            <w:pPr>
              <w:pStyle w:val="TAL"/>
              <w:rPr>
                <w:noProof/>
                <w:sz w:val="16"/>
                <w:szCs w:val="16"/>
                <w:lang w:eastAsia="en-US"/>
              </w:rPr>
            </w:pPr>
            <w:r w:rsidRPr="005050F0">
              <w:rPr>
                <w:noProof/>
                <w:sz w:val="16"/>
                <w:szCs w:val="16"/>
                <w:lang w:eastAsia="en-US"/>
              </w:rPr>
              <w:t>0013</w:t>
            </w:r>
          </w:p>
        </w:tc>
        <w:tc>
          <w:tcPr>
            <w:tcW w:w="427" w:type="dxa"/>
            <w:shd w:val="solid" w:color="FFFFFF" w:fill="auto"/>
          </w:tcPr>
          <w:p w14:paraId="23D1BA28" w14:textId="77777777" w:rsidR="0061347A" w:rsidRPr="005050F0" w:rsidRDefault="0061347A" w:rsidP="004A7B37">
            <w:pPr>
              <w:pStyle w:val="TAR"/>
              <w:rPr>
                <w:noProof/>
                <w:sz w:val="16"/>
                <w:szCs w:val="16"/>
                <w:lang w:eastAsia="en-US"/>
              </w:rPr>
            </w:pPr>
            <w:r w:rsidRPr="005050F0">
              <w:rPr>
                <w:noProof/>
                <w:sz w:val="16"/>
                <w:szCs w:val="16"/>
                <w:lang w:eastAsia="en-US"/>
              </w:rPr>
              <w:t>3</w:t>
            </w:r>
          </w:p>
        </w:tc>
        <w:tc>
          <w:tcPr>
            <w:tcW w:w="427" w:type="dxa"/>
            <w:shd w:val="solid" w:color="FFFFFF" w:fill="auto"/>
          </w:tcPr>
          <w:p w14:paraId="3FDF5C5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6E7085D" w14:textId="77777777" w:rsidR="0061347A" w:rsidRPr="005050F0" w:rsidRDefault="0061347A" w:rsidP="004A7B37">
            <w:pPr>
              <w:pStyle w:val="TAL"/>
              <w:rPr>
                <w:noProof/>
                <w:sz w:val="16"/>
                <w:szCs w:val="16"/>
                <w:lang w:eastAsia="en-US"/>
              </w:rPr>
            </w:pPr>
            <w:r w:rsidRPr="005050F0">
              <w:rPr>
                <w:noProof/>
                <w:sz w:val="16"/>
                <w:szCs w:val="16"/>
                <w:lang w:eastAsia="en-US"/>
              </w:rPr>
              <w:t>Correction for configuration parameters in MCPTT user profile management object (MO)</w:t>
            </w:r>
          </w:p>
        </w:tc>
        <w:tc>
          <w:tcPr>
            <w:tcW w:w="711" w:type="dxa"/>
            <w:shd w:val="solid" w:color="FFFFFF" w:fill="auto"/>
          </w:tcPr>
          <w:p w14:paraId="1838DAEA"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1ABB30CD" w14:textId="77777777" w:rsidTr="00520271">
        <w:tc>
          <w:tcPr>
            <w:tcW w:w="805" w:type="dxa"/>
            <w:shd w:val="solid" w:color="FFFFFF" w:fill="auto"/>
          </w:tcPr>
          <w:p w14:paraId="356ECCFF"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76BB273A"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04DCDF0D"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28659651" w14:textId="77777777" w:rsidR="0061347A" w:rsidRPr="005050F0" w:rsidRDefault="0061347A" w:rsidP="004A7B37">
            <w:pPr>
              <w:pStyle w:val="TAL"/>
              <w:rPr>
                <w:noProof/>
                <w:sz w:val="16"/>
                <w:szCs w:val="16"/>
                <w:lang w:eastAsia="en-US"/>
              </w:rPr>
            </w:pPr>
            <w:r w:rsidRPr="005050F0">
              <w:rPr>
                <w:noProof/>
                <w:sz w:val="16"/>
                <w:szCs w:val="16"/>
                <w:lang w:eastAsia="en-US"/>
              </w:rPr>
              <w:t>0014</w:t>
            </w:r>
          </w:p>
        </w:tc>
        <w:tc>
          <w:tcPr>
            <w:tcW w:w="427" w:type="dxa"/>
            <w:shd w:val="solid" w:color="FFFFFF" w:fill="auto"/>
          </w:tcPr>
          <w:p w14:paraId="5C447BCA"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A4DD078"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26436E80" w14:textId="77777777" w:rsidR="0061347A" w:rsidRPr="005050F0" w:rsidRDefault="0061347A" w:rsidP="004A7B37">
            <w:pPr>
              <w:pStyle w:val="TAL"/>
              <w:rPr>
                <w:noProof/>
                <w:sz w:val="16"/>
                <w:szCs w:val="16"/>
                <w:lang w:eastAsia="en-US"/>
              </w:rPr>
            </w:pPr>
            <w:r w:rsidRPr="005050F0">
              <w:rPr>
                <w:noProof/>
                <w:sz w:val="16"/>
                <w:szCs w:val="16"/>
                <w:lang w:eastAsia="en-US"/>
              </w:rPr>
              <w:t>Correction for group related parameters in MCPTT UE initial configuration management object (MO)</w:t>
            </w:r>
          </w:p>
        </w:tc>
        <w:tc>
          <w:tcPr>
            <w:tcW w:w="711" w:type="dxa"/>
            <w:shd w:val="solid" w:color="FFFFFF" w:fill="auto"/>
          </w:tcPr>
          <w:p w14:paraId="03F2F55A"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7A9CC90F" w14:textId="77777777" w:rsidTr="00520271">
        <w:tc>
          <w:tcPr>
            <w:tcW w:w="805" w:type="dxa"/>
            <w:shd w:val="solid" w:color="FFFFFF" w:fill="auto"/>
          </w:tcPr>
          <w:p w14:paraId="1A4BD74E"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6A8F92F7"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21060073"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7E4BF2C5" w14:textId="77777777" w:rsidR="0061347A" w:rsidRPr="005050F0" w:rsidRDefault="0061347A" w:rsidP="004A7B37">
            <w:pPr>
              <w:pStyle w:val="TAL"/>
              <w:rPr>
                <w:noProof/>
                <w:sz w:val="16"/>
                <w:szCs w:val="16"/>
                <w:lang w:eastAsia="en-US"/>
              </w:rPr>
            </w:pPr>
            <w:r w:rsidRPr="005050F0">
              <w:rPr>
                <w:noProof/>
                <w:sz w:val="16"/>
                <w:szCs w:val="16"/>
                <w:lang w:eastAsia="en-US"/>
              </w:rPr>
              <w:t>0015</w:t>
            </w:r>
          </w:p>
        </w:tc>
        <w:tc>
          <w:tcPr>
            <w:tcW w:w="427" w:type="dxa"/>
            <w:shd w:val="solid" w:color="FFFFFF" w:fill="auto"/>
          </w:tcPr>
          <w:p w14:paraId="42AD7C35"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482D4D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A2C4944" w14:textId="77777777" w:rsidR="0061347A" w:rsidRPr="005050F0" w:rsidRDefault="0061347A" w:rsidP="004A7B37">
            <w:pPr>
              <w:pStyle w:val="TAL"/>
              <w:rPr>
                <w:noProof/>
                <w:sz w:val="16"/>
                <w:szCs w:val="16"/>
                <w:lang w:eastAsia="en-US"/>
              </w:rPr>
            </w:pPr>
            <w:r w:rsidRPr="005050F0">
              <w:rPr>
                <w:noProof/>
                <w:sz w:val="16"/>
                <w:szCs w:val="16"/>
                <w:lang w:eastAsia="en-US"/>
              </w:rPr>
              <w:t>Correction for security material parameter in MCPTT group configuration management object (MO)</w:t>
            </w:r>
          </w:p>
        </w:tc>
        <w:tc>
          <w:tcPr>
            <w:tcW w:w="711" w:type="dxa"/>
            <w:shd w:val="solid" w:color="FFFFFF" w:fill="auto"/>
          </w:tcPr>
          <w:p w14:paraId="1003BE00"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198F40DF" w14:textId="77777777" w:rsidTr="00520271">
        <w:tc>
          <w:tcPr>
            <w:tcW w:w="805" w:type="dxa"/>
            <w:shd w:val="solid" w:color="FFFFFF" w:fill="auto"/>
          </w:tcPr>
          <w:p w14:paraId="6BDA3417"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2D0D4912"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71B914F9"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646681B3" w14:textId="77777777" w:rsidR="0061347A" w:rsidRPr="005050F0" w:rsidRDefault="0061347A" w:rsidP="004A7B37">
            <w:pPr>
              <w:pStyle w:val="TAL"/>
              <w:rPr>
                <w:noProof/>
                <w:sz w:val="16"/>
                <w:szCs w:val="16"/>
                <w:lang w:eastAsia="en-US"/>
              </w:rPr>
            </w:pPr>
            <w:r w:rsidRPr="005050F0">
              <w:rPr>
                <w:noProof/>
                <w:sz w:val="16"/>
                <w:szCs w:val="16"/>
                <w:lang w:eastAsia="en-US"/>
              </w:rPr>
              <w:t>0016</w:t>
            </w:r>
          </w:p>
        </w:tc>
        <w:tc>
          <w:tcPr>
            <w:tcW w:w="427" w:type="dxa"/>
            <w:shd w:val="solid" w:color="FFFFFF" w:fill="auto"/>
          </w:tcPr>
          <w:p w14:paraId="4B8AA9EF" w14:textId="77777777" w:rsidR="0061347A" w:rsidRPr="005050F0" w:rsidRDefault="0061347A" w:rsidP="004A7B37">
            <w:pPr>
              <w:pStyle w:val="TAR"/>
              <w:rPr>
                <w:noProof/>
                <w:sz w:val="16"/>
                <w:szCs w:val="16"/>
                <w:lang w:eastAsia="en-US"/>
              </w:rPr>
            </w:pPr>
          </w:p>
        </w:tc>
        <w:tc>
          <w:tcPr>
            <w:tcW w:w="427" w:type="dxa"/>
            <w:shd w:val="solid" w:color="FFFFFF" w:fill="auto"/>
          </w:tcPr>
          <w:p w14:paraId="21A623F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DBEBB61" w14:textId="77777777" w:rsidR="0061347A" w:rsidRPr="005050F0" w:rsidRDefault="0061347A" w:rsidP="004A7B37">
            <w:pPr>
              <w:pStyle w:val="TAL"/>
              <w:rPr>
                <w:noProof/>
                <w:sz w:val="16"/>
                <w:szCs w:val="16"/>
                <w:lang w:eastAsia="en-US"/>
              </w:rPr>
            </w:pPr>
            <w:r w:rsidRPr="005050F0">
              <w:rPr>
                <w:noProof/>
                <w:sz w:val="16"/>
                <w:szCs w:val="16"/>
                <w:lang w:eastAsia="en-US"/>
              </w:rPr>
              <w:t>Correction for "MCPTTGroupPriorityHierarchy" value in MCPTT UE configuration management object (MO)</w:t>
            </w:r>
          </w:p>
        </w:tc>
        <w:tc>
          <w:tcPr>
            <w:tcW w:w="711" w:type="dxa"/>
            <w:shd w:val="solid" w:color="FFFFFF" w:fill="auto"/>
          </w:tcPr>
          <w:p w14:paraId="192773B9" w14:textId="77777777" w:rsidR="0061347A" w:rsidRPr="005050F0" w:rsidRDefault="0061347A" w:rsidP="004A7B37">
            <w:pPr>
              <w:pStyle w:val="TAC"/>
              <w:rPr>
                <w:noProof/>
                <w:sz w:val="16"/>
                <w:szCs w:val="16"/>
                <w:lang w:eastAsia="en-US"/>
              </w:rPr>
            </w:pPr>
            <w:r w:rsidRPr="005050F0">
              <w:rPr>
                <w:noProof/>
                <w:sz w:val="16"/>
                <w:szCs w:val="16"/>
                <w:lang w:eastAsia="en-US"/>
              </w:rPr>
              <w:t>24.383</w:t>
            </w:r>
            <w:r w:rsidRPr="005050F0">
              <w:rPr>
                <w:noProof/>
                <w:sz w:val="16"/>
                <w:szCs w:val="16"/>
                <w:lang w:eastAsia="en-US"/>
              </w:rPr>
              <w:br/>
              <w:t>13.2.0</w:t>
            </w:r>
          </w:p>
        </w:tc>
      </w:tr>
      <w:tr w:rsidR="0061347A" w:rsidRPr="005050F0" w14:paraId="499C0CCC" w14:textId="77777777" w:rsidTr="00520271">
        <w:tc>
          <w:tcPr>
            <w:tcW w:w="805" w:type="dxa"/>
            <w:shd w:val="solid" w:color="FFFFFF" w:fill="auto"/>
          </w:tcPr>
          <w:p w14:paraId="27B87B7D"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B662108"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80E19B4" w14:textId="77777777" w:rsidR="0061347A" w:rsidRPr="005050F0" w:rsidRDefault="0061347A" w:rsidP="004A7B37">
            <w:pPr>
              <w:pStyle w:val="TAC"/>
              <w:rPr>
                <w:noProof/>
                <w:sz w:val="16"/>
                <w:szCs w:val="16"/>
                <w:lang w:eastAsia="en-US"/>
              </w:rPr>
            </w:pPr>
          </w:p>
        </w:tc>
        <w:tc>
          <w:tcPr>
            <w:tcW w:w="527" w:type="dxa"/>
            <w:shd w:val="solid" w:color="FFFFFF" w:fill="auto"/>
          </w:tcPr>
          <w:p w14:paraId="5FFCFA83" w14:textId="77777777" w:rsidR="0061347A" w:rsidRPr="005050F0" w:rsidRDefault="0061347A" w:rsidP="004A7B37">
            <w:pPr>
              <w:pStyle w:val="TAL"/>
              <w:rPr>
                <w:noProof/>
                <w:sz w:val="16"/>
                <w:szCs w:val="16"/>
                <w:lang w:eastAsia="en-US"/>
              </w:rPr>
            </w:pPr>
          </w:p>
        </w:tc>
        <w:tc>
          <w:tcPr>
            <w:tcW w:w="427" w:type="dxa"/>
            <w:shd w:val="solid" w:color="FFFFFF" w:fill="auto"/>
          </w:tcPr>
          <w:p w14:paraId="0723518E" w14:textId="77777777" w:rsidR="0061347A" w:rsidRPr="005050F0" w:rsidRDefault="0061347A" w:rsidP="004A7B37">
            <w:pPr>
              <w:pStyle w:val="TAR"/>
              <w:rPr>
                <w:noProof/>
                <w:sz w:val="16"/>
                <w:szCs w:val="16"/>
                <w:lang w:eastAsia="en-US"/>
              </w:rPr>
            </w:pPr>
          </w:p>
        </w:tc>
        <w:tc>
          <w:tcPr>
            <w:tcW w:w="427" w:type="dxa"/>
            <w:shd w:val="solid" w:color="FFFFFF" w:fill="auto"/>
          </w:tcPr>
          <w:p w14:paraId="70FC5F84" w14:textId="77777777" w:rsidR="0061347A" w:rsidRPr="005050F0" w:rsidRDefault="0061347A" w:rsidP="004A7B37">
            <w:pPr>
              <w:pStyle w:val="TAC"/>
              <w:rPr>
                <w:noProof/>
                <w:sz w:val="16"/>
                <w:szCs w:val="16"/>
                <w:lang w:eastAsia="en-US"/>
              </w:rPr>
            </w:pPr>
          </w:p>
        </w:tc>
        <w:tc>
          <w:tcPr>
            <w:tcW w:w="4985" w:type="dxa"/>
            <w:shd w:val="solid" w:color="FFFFFF" w:fill="auto"/>
          </w:tcPr>
          <w:p w14:paraId="1CE94E3B" w14:textId="77777777" w:rsidR="0061347A" w:rsidRPr="005050F0" w:rsidRDefault="0061347A" w:rsidP="004A7B37">
            <w:pPr>
              <w:pStyle w:val="TAL"/>
              <w:rPr>
                <w:noProof/>
                <w:sz w:val="16"/>
                <w:szCs w:val="16"/>
                <w:lang w:eastAsia="en-US"/>
              </w:rPr>
            </w:pPr>
            <w:r w:rsidRPr="005050F0">
              <w:rPr>
                <w:noProof/>
                <w:sz w:val="16"/>
                <w:szCs w:val="16"/>
                <w:lang w:eastAsia="en-US"/>
              </w:rPr>
              <w:t>Change of spec number from 24.383 to 24.483 with wider scope and changed title</w:t>
            </w:r>
          </w:p>
        </w:tc>
        <w:tc>
          <w:tcPr>
            <w:tcW w:w="711" w:type="dxa"/>
            <w:shd w:val="solid" w:color="FFFFFF" w:fill="auto"/>
          </w:tcPr>
          <w:p w14:paraId="3D6AE9E7" w14:textId="77777777" w:rsidR="0061347A" w:rsidRPr="005050F0" w:rsidRDefault="0061347A" w:rsidP="004A7B37">
            <w:pPr>
              <w:pStyle w:val="TAC"/>
              <w:rPr>
                <w:noProof/>
                <w:sz w:val="16"/>
                <w:szCs w:val="16"/>
                <w:lang w:eastAsia="en-US"/>
              </w:rPr>
            </w:pPr>
            <w:r w:rsidRPr="005050F0">
              <w:rPr>
                <w:noProof/>
                <w:sz w:val="16"/>
                <w:szCs w:val="16"/>
                <w:lang w:eastAsia="en-US"/>
              </w:rPr>
              <w:t>24.483</w:t>
            </w:r>
            <w:r w:rsidRPr="005050F0">
              <w:rPr>
                <w:noProof/>
                <w:sz w:val="16"/>
                <w:szCs w:val="16"/>
                <w:lang w:eastAsia="en-US"/>
              </w:rPr>
              <w:br/>
              <w:t>13.2.1</w:t>
            </w:r>
          </w:p>
        </w:tc>
      </w:tr>
      <w:tr w:rsidR="0061347A" w:rsidRPr="005050F0" w14:paraId="4D02AA6B" w14:textId="77777777" w:rsidTr="00520271">
        <w:tc>
          <w:tcPr>
            <w:tcW w:w="805" w:type="dxa"/>
            <w:shd w:val="solid" w:color="FFFFFF" w:fill="auto"/>
          </w:tcPr>
          <w:p w14:paraId="02A3CBB3"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0CA407B"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A18A034"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2DC6BC7D" w14:textId="77777777" w:rsidR="0061347A" w:rsidRPr="005050F0" w:rsidRDefault="0061347A" w:rsidP="004A7B37">
            <w:pPr>
              <w:pStyle w:val="TAL"/>
              <w:rPr>
                <w:noProof/>
                <w:sz w:val="16"/>
                <w:szCs w:val="16"/>
                <w:lang w:eastAsia="en-US"/>
              </w:rPr>
            </w:pPr>
            <w:r w:rsidRPr="005050F0">
              <w:rPr>
                <w:noProof/>
                <w:sz w:val="16"/>
                <w:szCs w:val="16"/>
                <w:lang w:eastAsia="en-US"/>
              </w:rPr>
              <w:t>0018</w:t>
            </w:r>
          </w:p>
        </w:tc>
        <w:tc>
          <w:tcPr>
            <w:tcW w:w="427" w:type="dxa"/>
            <w:shd w:val="solid" w:color="FFFFFF" w:fill="auto"/>
          </w:tcPr>
          <w:p w14:paraId="3C39D9D5"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26692BA"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0417B4F4" w14:textId="77777777" w:rsidR="0061347A" w:rsidRPr="005050F0" w:rsidRDefault="0061347A" w:rsidP="004A7B37">
            <w:pPr>
              <w:pStyle w:val="TAL"/>
              <w:rPr>
                <w:noProof/>
                <w:sz w:val="16"/>
                <w:szCs w:val="16"/>
                <w:lang w:eastAsia="en-US"/>
              </w:rPr>
            </w:pPr>
            <w:r w:rsidRPr="005050F0">
              <w:rPr>
                <w:noProof/>
                <w:sz w:val="16"/>
                <w:szCs w:val="16"/>
                <w:lang w:eastAsia="en-US"/>
              </w:rPr>
              <w:t>Identity management endpoint UE initial configuration MO correction (24.383 CR)</w:t>
            </w:r>
          </w:p>
        </w:tc>
        <w:tc>
          <w:tcPr>
            <w:tcW w:w="711" w:type="dxa"/>
            <w:shd w:val="solid" w:color="FFFFFF" w:fill="auto"/>
          </w:tcPr>
          <w:p w14:paraId="1C859DC7"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14E72112" w14:textId="77777777" w:rsidTr="00520271">
        <w:tc>
          <w:tcPr>
            <w:tcW w:w="805" w:type="dxa"/>
            <w:shd w:val="solid" w:color="FFFFFF" w:fill="auto"/>
          </w:tcPr>
          <w:p w14:paraId="7A509D84"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01B7B835"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0022886C"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47D84F6F" w14:textId="77777777" w:rsidR="0061347A" w:rsidRPr="005050F0" w:rsidRDefault="0061347A" w:rsidP="004A7B37">
            <w:pPr>
              <w:pStyle w:val="TAL"/>
              <w:rPr>
                <w:noProof/>
                <w:sz w:val="16"/>
                <w:szCs w:val="16"/>
                <w:lang w:eastAsia="en-US"/>
              </w:rPr>
            </w:pPr>
            <w:r w:rsidRPr="005050F0">
              <w:rPr>
                <w:noProof/>
                <w:sz w:val="16"/>
                <w:szCs w:val="16"/>
                <w:lang w:eastAsia="en-US"/>
              </w:rPr>
              <w:t>0019</w:t>
            </w:r>
          </w:p>
        </w:tc>
        <w:tc>
          <w:tcPr>
            <w:tcW w:w="427" w:type="dxa"/>
            <w:shd w:val="solid" w:color="FFFFFF" w:fill="auto"/>
          </w:tcPr>
          <w:p w14:paraId="506C28A3"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05FE48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9D018A4" w14:textId="77777777" w:rsidR="0061347A" w:rsidRPr="005050F0" w:rsidRDefault="0061347A" w:rsidP="004A7B37">
            <w:pPr>
              <w:pStyle w:val="TAL"/>
              <w:rPr>
                <w:noProof/>
                <w:sz w:val="16"/>
                <w:szCs w:val="16"/>
                <w:lang w:eastAsia="en-US"/>
              </w:rPr>
            </w:pPr>
            <w:r w:rsidRPr="005050F0">
              <w:rPr>
                <w:noProof/>
                <w:sz w:val="16"/>
                <w:szCs w:val="16"/>
                <w:lang w:eastAsia="en-US"/>
              </w:rPr>
              <w:t>Correction for ProSe related configuration parameters (24.383 CR)</w:t>
            </w:r>
          </w:p>
        </w:tc>
        <w:tc>
          <w:tcPr>
            <w:tcW w:w="711" w:type="dxa"/>
            <w:shd w:val="solid" w:color="FFFFFF" w:fill="auto"/>
          </w:tcPr>
          <w:p w14:paraId="1F4E2B7D"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4F9E9A7F" w14:textId="77777777" w:rsidTr="00520271">
        <w:tc>
          <w:tcPr>
            <w:tcW w:w="805" w:type="dxa"/>
            <w:shd w:val="solid" w:color="FFFFFF" w:fill="auto"/>
          </w:tcPr>
          <w:p w14:paraId="01EC6E09"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645EF1D"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23F30CF2"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3E446F7D" w14:textId="77777777" w:rsidR="0061347A" w:rsidRPr="005050F0" w:rsidRDefault="0061347A" w:rsidP="004A7B37">
            <w:pPr>
              <w:pStyle w:val="TAL"/>
              <w:rPr>
                <w:noProof/>
                <w:sz w:val="16"/>
                <w:szCs w:val="16"/>
                <w:lang w:eastAsia="en-US"/>
              </w:rPr>
            </w:pPr>
            <w:r w:rsidRPr="005050F0">
              <w:rPr>
                <w:noProof/>
                <w:sz w:val="16"/>
                <w:szCs w:val="16"/>
                <w:lang w:eastAsia="en-US"/>
              </w:rPr>
              <w:t>0020</w:t>
            </w:r>
          </w:p>
        </w:tc>
        <w:tc>
          <w:tcPr>
            <w:tcW w:w="427" w:type="dxa"/>
            <w:shd w:val="solid" w:color="FFFFFF" w:fill="auto"/>
          </w:tcPr>
          <w:p w14:paraId="6275E480" w14:textId="77777777" w:rsidR="0061347A" w:rsidRPr="005050F0" w:rsidRDefault="0061347A" w:rsidP="004A7B37">
            <w:pPr>
              <w:pStyle w:val="TAR"/>
              <w:rPr>
                <w:noProof/>
                <w:sz w:val="16"/>
                <w:szCs w:val="16"/>
                <w:lang w:eastAsia="en-US"/>
              </w:rPr>
            </w:pPr>
            <w:r w:rsidRPr="005050F0">
              <w:rPr>
                <w:noProof/>
                <w:sz w:val="16"/>
                <w:szCs w:val="16"/>
                <w:lang w:eastAsia="en-US"/>
              </w:rPr>
              <w:t>3</w:t>
            </w:r>
          </w:p>
        </w:tc>
        <w:tc>
          <w:tcPr>
            <w:tcW w:w="427" w:type="dxa"/>
            <w:shd w:val="solid" w:color="FFFFFF" w:fill="auto"/>
          </w:tcPr>
          <w:p w14:paraId="5FCBF763"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2EDE7898" w14:textId="77777777" w:rsidR="0061347A" w:rsidRPr="005050F0" w:rsidRDefault="0061347A" w:rsidP="004A7B37">
            <w:pPr>
              <w:pStyle w:val="TAL"/>
              <w:rPr>
                <w:noProof/>
                <w:sz w:val="16"/>
                <w:szCs w:val="16"/>
                <w:lang w:eastAsia="en-US"/>
              </w:rPr>
            </w:pPr>
            <w:r w:rsidRPr="005050F0">
              <w:rPr>
                <w:noProof/>
                <w:sz w:val="16"/>
                <w:szCs w:val="16"/>
                <w:lang w:eastAsia="en-US"/>
              </w:rPr>
              <w:t>Correction for MCPTT Private Call and Group Call in MCPTT user profile management (MO) (24.383 CR)</w:t>
            </w:r>
          </w:p>
        </w:tc>
        <w:tc>
          <w:tcPr>
            <w:tcW w:w="711" w:type="dxa"/>
            <w:shd w:val="solid" w:color="FFFFFF" w:fill="auto"/>
          </w:tcPr>
          <w:p w14:paraId="27C51AB7"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775D1F93" w14:textId="77777777" w:rsidTr="00520271">
        <w:tc>
          <w:tcPr>
            <w:tcW w:w="805" w:type="dxa"/>
            <w:shd w:val="solid" w:color="FFFFFF" w:fill="auto"/>
          </w:tcPr>
          <w:p w14:paraId="1299E6F0"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353D2EC6"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07383481"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1242F2C9" w14:textId="77777777" w:rsidR="0061347A" w:rsidRPr="005050F0" w:rsidRDefault="0061347A" w:rsidP="004A7B37">
            <w:pPr>
              <w:pStyle w:val="TAL"/>
              <w:rPr>
                <w:noProof/>
                <w:sz w:val="16"/>
                <w:szCs w:val="16"/>
                <w:lang w:eastAsia="en-US"/>
              </w:rPr>
            </w:pPr>
            <w:r w:rsidRPr="005050F0">
              <w:rPr>
                <w:noProof/>
                <w:sz w:val="16"/>
                <w:szCs w:val="16"/>
                <w:lang w:eastAsia="en-US"/>
              </w:rPr>
              <w:t>0021</w:t>
            </w:r>
          </w:p>
        </w:tc>
        <w:tc>
          <w:tcPr>
            <w:tcW w:w="427" w:type="dxa"/>
            <w:shd w:val="solid" w:color="FFFFFF" w:fill="auto"/>
          </w:tcPr>
          <w:p w14:paraId="2D68CC28" w14:textId="77777777" w:rsidR="0061347A" w:rsidRPr="005050F0" w:rsidRDefault="0061347A" w:rsidP="004A7B37">
            <w:pPr>
              <w:pStyle w:val="TAR"/>
              <w:rPr>
                <w:noProof/>
                <w:sz w:val="16"/>
                <w:szCs w:val="16"/>
                <w:lang w:eastAsia="en-US"/>
              </w:rPr>
            </w:pPr>
          </w:p>
        </w:tc>
        <w:tc>
          <w:tcPr>
            <w:tcW w:w="427" w:type="dxa"/>
            <w:shd w:val="solid" w:color="FFFFFF" w:fill="auto"/>
          </w:tcPr>
          <w:p w14:paraId="286CEAC8"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577C2BC" w14:textId="77777777" w:rsidR="0061347A" w:rsidRPr="005050F0" w:rsidRDefault="0061347A" w:rsidP="004A7B37">
            <w:pPr>
              <w:pStyle w:val="TAL"/>
              <w:rPr>
                <w:noProof/>
                <w:sz w:val="16"/>
                <w:szCs w:val="16"/>
                <w:lang w:eastAsia="en-US"/>
              </w:rPr>
            </w:pPr>
            <w:r w:rsidRPr="005050F0">
              <w:rPr>
                <w:noProof/>
                <w:sz w:val="16"/>
                <w:szCs w:val="16"/>
                <w:lang w:eastAsia="en-US"/>
              </w:rPr>
              <w:t>Modify number of levels for priority hierarchy (24.383 CR)</w:t>
            </w:r>
          </w:p>
        </w:tc>
        <w:tc>
          <w:tcPr>
            <w:tcW w:w="711" w:type="dxa"/>
            <w:shd w:val="solid" w:color="FFFFFF" w:fill="auto"/>
          </w:tcPr>
          <w:p w14:paraId="0E769C7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66544AFD" w14:textId="77777777" w:rsidTr="00520271">
        <w:tc>
          <w:tcPr>
            <w:tcW w:w="805" w:type="dxa"/>
            <w:shd w:val="solid" w:color="FFFFFF" w:fill="auto"/>
          </w:tcPr>
          <w:p w14:paraId="4A9139E5"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4066EAD2"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74B51F4"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2F93EB69" w14:textId="77777777" w:rsidR="0061347A" w:rsidRPr="005050F0" w:rsidRDefault="0061347A" w:rsidP="004A7B37">
            <w:pPr>
              <w:pStyle w:val="TAL"/>
              <w:rPr>
                <w:noProof/>
                <w:sz w:val="16"/>
                <w:szCs w:val="16"/>
                <w:lang w:eastAsia="en-US"/>
              </w:rPr>
            </w:pPr>
            <w:r w:rsidRPr="005050F0">
              <w:rPr>
                <w:noProof/>
                <w:sz w:val="16"/>
                <w:szCs w:val="16"/>
                <w:lang w:eastAsia="en-US"/>
              </w:rPr>
              <w:t>0022</w:t>
            </w:r>
          </w:p>
        </w:tc>
        <w:tc>
          <w:tcPr>
            <w:tcW w:w="427" w:type="dxa"/>
            <w:shd w:val="solid" w:color="FFFFFF" w:fill="auto"/>
          </w:tcPr>
          <w:p w14:paraId="58BAF8F4"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7ED925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014DEF1" w14:textId="77777777" w:rsidR="0061347A" w:rsidRPr="005050F0" w:rsidRDefault="0061347A" w:rsidP="004A7B37">
            <w:pPr>
              <w:pStyle w:val="TAL"/>
              <w:rPr>
                <w:noProof/>
                <w:sz w:val="16"/>
                <w:szCs w:val="16"/>
                <w:lang w:eastAsia="en-US"/>
              </w:rPr>
            </w:pPr>
            <w:r w:rsidRPr="005050F0">
              <w:rPr>
                <w:noProof/>
                <w:sz w:val="16"/>
                <w:szCs w:val="16"/>
                <w:lang w:eastAsia="en-US"/>
              </w:rPr>
              <w:t>Identification of pre-selected MCPTT user profile in MCPTT user profile managed object. (24.383 CR)</w:t>
            </w:r>
          </w:p>
        </w:tc>
        <w:tc>
          <w:tcPr>
            <w:tcW w:w="711" w:type="dxa"/>
            <w:shd w:val="solid" w:color="FFFFFF" w:fill="auto"/>
          </w:tcPr>
          <w:p w14:paraId="0BB97F4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3CEBE054" w14:textId="77777777" w:rsidTr="00520271">
        <w:tc>
          <w:tcPr>
            <w:tcW w:w="805" w:type="dxa"/>
            <w:shd w:val="solid" w:color="FFFFFF" w:fill="auto"/>
          </w:tcPr>
          <w:p w14:paraId="4ACDAC58"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4F597D0A"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371ED701" w14:textId="77777777" w:rsidR="0061347A" w:rsidRPr="005050F0" w:rsidRDefault="0061347A" w:rsidP="004A7B37">
            <w:pPr>
              <w:pStyle w:val="TAC"/>
              <w:rPr>
                <w:noProof/>
                <w:sz w:val="16"/>
                <w:szCs w:val="16"/>
                <w:lang w:eastAsia="en-US"/>
              </w:rPr>
            </w:pPr>
            <w:r w:rsidRPr="005050F0">
              <w:rPr>
                <w:noProof/>
                <w:sz w:val="16"/>
                <w:szCs w:val="16"/>
                <w:lang w:eastAsia="en-US"/>
              </w:rPr>
              <w:t>CP-160734</w:t>
            </w:r>
          </w:p>
        </w:tc>
        <w:tc>
          <w:tcPr>
            <w:tcW w:w="527" w:type="dxa"/>
            <w:shd w:val="solid" w:color="FFFFFF" w:fill="auto"/>
          </w:tcPr>
          <w:p w14:paraId="352B0A32" w14:textId="77777777" w:rsidR="0061347A" w:rsidRPr="005050F0" w:rsidRDefault="0061347A" w:rsidP="004A7B37">
            <w:pPr>
              <w:pStyle w:val="TAL"/>
              <w:rPr>
                <w:noProof/>
                <w:sz w:val="16"/>
                <w:szCs w:val="16"/>
                <w:lang w:eastAsia="en-US"/>
              </w:rPr>
            </w:pPr>
            <w:r w:rsidRPr="005050F0">
              <w:rPr>
                <w:noProof/>
                <w:sz w:val="16"/>
                <w:szCs w:val="16"/>
                <w:lang w:eastAsia="en-US"/>
              </w:rPr>
              <w:t>0023</w:t>
            </w:r>
          </w:p>
        </w:tc>
        <w:tc>
          <w:tcPr>
            <w:tcW w:w="427" w:type="dxa"/>
            <w:shd w:val="solid" w:color="FFFFFF" w:fill="auto"/>
          </w:tcPr>
          <w:p w14:paraId="4F32E8EB"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6F1E6785"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C764596" w14:textId="77777777" w:rsidR="0061347A" w:rsidRPr="005050F0" w:rsidRDefault="0061347A" w:rsidP="004A7B37">
            <w:pPr>
              <w:pStyle w:val="TAL"/>
              <w:rPr>
                <w:noProof/>
                <w:sz w:val="16"/>
                <w:szCs w:val="16"/>
                <w:lang w:eastAsia="en-US"/>
              </w:rPr>
            </w:pPr>
            <w:r w:rsidRPr="005050F0">
              <w:rPr>
                <w:noProof/>
                <w:sz w:val="16"/>
                <w:szCs w:val="16"/>
                <w:lang w:eastAsia="en-US"/>
              </w:rPr>
              <w:t>Off-network configuration parameter for queue (24.383 CR)</w:t>
            </w:r>
          </w:p>
        </w:tc>
        <w:tc>
          <w:tcPr>
            <w:tcW w:w="711" w:type="dxa"/>
            <w:shd w:val="solid" w:color="FFFFFF" w:fill="auto"/>
          </w:tcPr>
          <w:p w14:paraId="6058777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6F935107" w14:textId="77777777" w:rsidTr="00520271">
        <w:tc>
          <w:tcPr>
            <w:tcW w:w="805" w:type="dxa"/>
            <w:shd w:val="solid" w:color="FFFFFF" w:fill="auto"/>
          </w:tcPr>
          <w:p w14:paraId="4009D706"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548AD938"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6DBC2397" w14:textId="77777777" w:rsidR="0061347A" w:rsidRPr="005050F0" w:rsidRDefault="0061347A" w:rsidP="004A7B37">
            <w:pPr>
              <w:pStyle w:val="TAC"/>
              <w:rPr>
                <w:noProof/>
                <w:sz w:val="16"/>
                <w:szCs w:val="16"/>
                <w:lang w:eastAsia="en-US"/>
              </w:rPr>
            </w:pPr>
            <w:r w:rsidRPr="005050F0">
              <w:rPr>
                <w:noProof/>
                <w:sz w:val="16"/>
                <w:szCs w:val="16"/>
                <w:lang w:eastAsia="en-US"/>
              </w:rPr>
              <w:t>CP-170117</w:t>
            </w:r>
          </w:p>
        </w:tc>
        <w:tc>
          <w:tcPr>
            <w:tcW w:w="527" w:type="dxa"/>
            <w:shd w:val="solid" w:color="FFFFFF" w:fill="auto"/>
          </w:tcPr>
          <w:p w14:paraId="65AE476C" w14:textId="77777777" w:rsidR="0061347A" w:rsidRPr="005050F0" w:rsidRDefault="0061347A" w:rsidP="004A7B37">
            <w:pPr>
              <w:pStyle w:val="TAL"/>
              <w:rPr>
                <w:noProof/>
                <w:sz w:val="16"/>
                <w:szCs w:val="16"/>
                <w:lang w:eastAsia="en-US"/>
              </w:rPr>
            </w:pPr>
            <w:r w:rsidRPr="005050F0">
              <w:rPr>
                <w:noProof/>
                <w:sz w:val="16"/>
                <w:szCs w:val="16"/>
                <w:lang w:eastAsia="en-US"/>
              </w:rPr>
              <w:t>0001</w:t>
            </w:r>
          </w:p>
        </w:tc>
        <w:tc>
          <w:tcPr>
            <w:tcW w:w="427" w:type="dxa"/>
            <w:shd w:val="solid" w:color="FFFFFF" w:fill="auto"/>
          </w:tcPr>
          <w:p w14:paraId="69F6E5E7"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FDECFC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1D688C5" w14:textId="77777777" w:rsidR="0061347A" w:rsidRPr="005050F0" w:rsidRDefault="0061347A" w:rsidP="004A7B37">
            <w:pPr>
              <w:pStyle w:val="TAL"/>
              <w:rPr>
                <w:noProof/>
                <w:sz w:val="16"/>
                <w:szCs w:val="16"/>
                <w:lang w:eastAsia="en-US"/>
              </w:rPr>
            </w:pPr>
            <w:r w:rsidRPr="005050F0">
              <w:rPr>
                <w:noProof/>
                <w:sz w:val="16"/>
                <w:szCs w:val="16"/>
                <w:lang w:eastAsia="en-US"/>
              </w:rPr>
              <w:t>Scope alignment with TS 24.483 title</w:t>
            </w:r>
          </w:p>
        </w:tc>
        <w:tc>
          <w:tcPr>
            <w:tcW w:w="711" w:type="dxa"/>
            <w:shd w:val="solid" w:color="FFFFFF" w:fill="auto"/>
          </w:tcPr>
          <w:p w14:paraId="7E49C83A" w14:textId="77777777" w:rsidR="0061347A" w:rsidRPr="005050F0" w:rsidRDefault="0061347A" w:rsidP="004A7B37">
            <w:pPr>
              <w:pStyle w:val="TAC"/>
              <w:rPr>
                <w:noProof/>
                <w:sz w:val="16"/>
                <w:szCs w:val="16"/>
                <w:lang w:eastAsia="en-US"/>
              </w:rPr>
            </w:pPr>
            <w:r w:rsidRPr="005050F0">
              <w:rPr>
                <w:noProof/>
                <w:sz w:val="16"/>
                <w:szCs w:val="16"/>
                <w:lang w:eastAsia="en-US"/>
              </w:rPr>
              <w:t>13.4.0</w:t>
            </w:r>
          </w:p>
        </w:tc>
      </w:tr>
      <w:tr w:rsidR="0061347A" w:rsidRPr="005050F0" w14:paraId="3B315D37" w14:textId="77777777" w:rsidTr="00520271">
        <w:tc>
          <w:tcPr>
            <w:tcW w:w="805" w:type="dxa"/>
            <w:shd w:val="solid" w:color="FFFFFF" w:fill="auto"/>
          </w:tcPr>
          <w:p w14:paraId="01987268"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5069B2CF"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01FD7D6E" w14:textId="77777777" w:rsidR="0061347A" w:rsidRPr="005050F0" w:rsidRDefault="0061347A" w:rsidP="004A7B37">
            <w:pPr>
              <w:pStyle w:val="TAC"/>
              <w:rPr>
                <w:noProof/>
                <w:sz w:val="16"/>
                <w:szCs w:val="16"/>
                <w:lang w:eastAsia="en-US"/>
              </w:rPr>
            </w:pPr>
            <w:r w:rsidRPr="005050F0">
              <w:rPr>
                <w:noProof/>
                <w:sz w:val="16"/>
                <w:szCs w:val="16"/>
                <w:lang w:eastAsia="en-US"/>
              </w:rPr>
              <w:t>CP-170117</w:t>
            </w:r>
          </w:p>
        </w:tc>
        <w:tc>
          <w:tcPr>
            <w:tcW w:w="527" w:type="dxa"/>
            <w:shd w:val="solid" w:color="FFFFFF" w:fill="auto"/>
          </w:tcPr>
          <w:p w14:paraId="74C195D0" w14:textId="77777777" w:rsidR="0061347A" w:rsidRPr="005050F0" w:rsidRDefault="0061347A" w:rsidP="004A7B37">
            <w:pPr>
              <w:pStyle w:val="TAL"/>
              <w:rPr>
                <w:noProof/>
                <w:sz w:val="16"/>
                <w:szCs w:val="16"/>
                <w:lang w:eastAsia="en-US"/>
              </w:rPr>
            </w:pPr>
            <w:r w:rsidRPr="005050F0">
              <w:rPr>
                <w:noProof/>
                <w:sz w:val="16"/>
                <w:szCs w:val="16"/>
                <w:lang w:eastAsia="en-US"/>
              </w:rPr>
              <w:t>0004</w:t>
            </w:r>
          </w:p>
        </w:tc>
        <w:tc>
          <w:tcPr>
            <w:tcW w:w="427" w:type="dxa"/>
            <w:shd w:val="solid" w:color="FFFFFF" w:fill="auto"/>
          </w:tcPr>
          <w:p w14:paraId="419D36E3" w14:textId="77777777" w:rsidR="0061347A" w:rsidRPr="005050F0" w:rsidRDefault="0061347A" w:rsidP="004A7B37">
            <w:pPr>
              <w:pStyle w:val="TAR"/>
              <w:rPr>
                <w:noProof/>
                <w:sz w:val="16"/>
                <w:szCs w:val="16"/>
                <w:lang w:eastAsia="en-US"/>
              </w:rPr>
            </w:pPr>
          </w:p>
        </w:tc>
        <w:tc>
          <w:tcPr>
            <w:tcW w:w="427" w:type="dxa"/>
            <w:shd w:val="solid" w:color="FFFFFF" w:fill="auto"/>
          </w:tcPr>
          <w:p w14:paraId="474F89A4"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16036FD" w14:textId="77777777" w:rsidR="0061347A" w:rsidRPr="005050F0" w:rsidRDefault="0061347A" w:rsidP="004A7B37">
            <w:pPr>
              <w:pStyle w:val="TAL"/>
              <w:rPr>
                <w:noProof/>
                <w:sz w:val="16"/>
                <w:szCs w:val="16"/>
                <w:lang w:eastAsia="en-US"/>
              </w:rPr>
            </w:pPr>
            <w:r w:rsidRPr="005050F0">
              <w:rPr>
                <w:noProof/>
                <w:sz w:val="16"/>
                <w:szCs w:val="16"/>
                <w:lang w:eastAsia="en-US"/>
              </w:rPr>
              <w:t>Corrections to upper limits</w:t>
            </w:r>
          </w:p>
        </w:tc>
        <w:tc>
          <w:tcPr>
            <w:tcW w:w="711" w:type="dxa"/>
            <w:shd w:val="solid" w:color="FFFFFF" w:fill="auto"/>
          </w:tcPr>
          <w:p w14:paraId="732A5CA7" w14:textId="77777777" w:rsidR="0061347A" w:rsidRPr="005050F0" w:rsidRDefault="0061347A" w:rsidP="004A7B37">
            <w:pPr>
              <w:pStyle w:val="TAC"/>
              <w:rPr>
                <w:noProof/>
                <w:sz w:val="16"/>
                <w:szCs w:val="16"/>
                <w:lang w:eastAsia="en-US"/>
              </w:rPr>
            </w:pPr>
            <w:r w:rsidRPr="005050F0">
              <w:rPr>
                <w:noProof/>
                <w:sz w:val="16"/>
                <w:szCs w:val="16"/>
                <w:lang w:eastAsia="en-US"/>
              </w:rPr>
              <w:t>13.4.0</w:t>
            </w:r>
          </w:p>
        </w:tc>
      </w:tr>
      <w:tr w:rsidR="0061347A" w:rsidRPr="005050F0" w14:paraId="5B0E4A12" w14:textId="77777777" w:rsidTr="00520271">
        <w:tc>
          <w:tcPr>
            <w:tcW w:w="805" w:type="dxa"/>
            <w:shd w:val="solid" w:color="FFFFFF" w:fill="auto"/>
          </w:tcPr>
          <w:p w14:paraId="6FD1EC35"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635F964D"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6515FB49" w14:textId="77777777" w:rsidR="0061347A" w:rsidRPr="005050F0" w:rsidRDefault="0061347A" w:rsidP="004A7B37">
            <w:pPr>
              <w:pStyle w:val="TAC"/>
              <w:rPr>
                <w:noProof/>
                <w:sz w:val="16"/>
                <w:szCs w:val="16"/>
                <w:lang w:eastAsia="en-US"/>
              </w:rPr>
            </w:pPr>
            <w:r w:rsidRPr="005050F0">
              <w:rPr>
                <w:noProof/>
                <w:sz w:val="16"/>
                <w:szCs w:val="16"/>
                <w:lang w:eastAsia="en-US"/>
              </w:rPr>
              <w:t>CP-170127</w:t>
            </w:r>
          </w:p>
        </w:tc>
        <w:tc>
          <w:tcPr>
            <w:tcW w:w="527" w:type="dxa"/>
            <w:shd w:val="solid" w:color="FFFFFF" w:fill="auto"/>
          </w:tcPr>
          <w:p w14:paraId="17560E44" w14:textId="77777777" w:rsidR="0061347A" w:rsidRPr="005050F0" w:rsidRDefault="0061347A" w:rsidP="004A7B37">
            <w:pPr>
              <w:pStyle w:val="TAL"/>
              <w:rPr>
                <w:noProof/>
                <w:sz w:val="16"/>
                <w:szCs w:val="16"/>
                <w:lang w:eastAsia="en-US"/>
              </w:rPr>
            </w:pPr>
            <w:r w:rsidRPr="005050F0">
              <w:rPr>
                <w:noProof/>
                <w:sz w:val="16"/>
                <w:szCs w:val="16"/>
                <w:lang w:eastAsia="en-US"/>
              </w:rPr>
              <w:t>0002</w:t>
            </w:r>
          </w:p>
        </w:tc>
        <w:tc>
          <w:tcPr>
            <w:tcW w:w="427" w:type="dxa"/>
            <w:shd w:val="solid" w:color="FFFFFF" w:fill="auto"/>
          </w:tcPr>
          <w:p w14:paraId="5B6E0C03"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27CFA99B"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4AA62F8" w14:textId="77777777" w:rsidR="0061347A" w:rsidRPr="005050F0" w:rsidRDefault="0061347A" w:rsidP="004A7B37">
            <w:pPr>
              <w:pStyle w:val="TAL"/>
              <w:rPr>
                <w:noProof/>
                <w:sz w:val="16"/>
                <w:szCs w:val="16"/>
                <w:lang w:eastAsia="en-US"/>
              </w:rPr>
            </w:pPr>
            <w:r w:rsidRPr="005050F0">
              <w:rPr>
                <w:noProof/>
                <w:sz w:val="16"/>
                <w:szCs w:val="16"/>
                <w:lang w:eastAsia="en-US"/>
              </w:rPr>
              <w:t>Modifying references in TS 24.483 to cater for rel-14 Stage 2 and Stage 3 mission critical restructure</w:t>
            </w:r>
          </w:p>
        </w:tc>
        <w:tc>
          <w:tcPr>
            <w:tcW w:w="711" w:type="dxa"/>
            <w:shd w:val="solid" w:color="FFFFFF" w:fill="auto"/>
          </w:tcPr>
          <w:p w14:paraId="77A39EC1"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34B0A6BF" w14:textId="77777777" w:rsidTr="00520271">
        <w:tc>
          <w:tcPr>
            <w:tcW w:w="805" w:type="dxa"/>
            <w:shd w:val="solid" w:color="FFFFFF" w:fill="auto"/>
          </w:tcPr>
          <w:p w14:paraId="4E3C8D66"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04095B60"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760312C4" w14:textId="77777777" w:rsidR="0061347A" w:rsidRPr="005050F0" w:rsidRDefault="0061347A" w:rsidP="004A7B37">
            <w:pPr>
              <w:pStyle w:val="TAC"/>
              <w:rPr>
                <w:noProof/>
                <w:sz w:val="16"/>
                <w:szCs w:val="16"/>
                <w:lang w:eastAsia="en-US"/>
              </w:rPr>
            </w:pPr>
            <w:r w:rsidRPr="005050F0">
              <w:rPr>
                <w:noProof/>
                <w:sz w:val="16"/>
                <w:szCs w:val="16"/>
                <w:lang w:eastAsia="en-US"/>
              </w:rPr>
              <w:t>CP-170127</w:t>
            </w:r>
          </w:p>
        </w:tc>
        <w:tc>
          <w:tcPr>
            <w:tcW w:w="527" w:type="dxa"/>
            <w:shd w:val="solid" w:color="FFFFFF" w:fill="auto"/>
          </w:tcPr>
          <w:p w14:paraId="6EF3DF70" w14:textId="77777777" w:rsidR="0061347A" w:rsidRPr="005050F0" w:rsidRDefault="0061347A" w:rsidP="004A7B37">
            <w:pPr>
              <w:pStyle w:val="TAL"/>
              <w:rPr>
                <w:noProof/>
                <w:sz w:val="16"/>
                <w:szCs w:val="16"/>
                <w:lang w:eastAsia="en-US"/>
              </w:rPr>
            </w:pPr>
            <w:r w:rsidRPr="005050F0">
              <w:rPr>
                <w:noProof/>
                <w:sz w:val="16"/>
                <w:szCs w:val="16"/>
                <w:lang w:eastAsia="en-US"/>
              </w:rPr>
              <w:t>0003</w:t>
            </w:r>
          </w:p>
        </w:tc>
        <w:tc>
          <w:tcPr>
            <w:tcW w:w="427" w:type="dxa"/>
            <w:shd w:val="solid" w:color="FFFFFF" w:fill="auto"/>
          </w:tcPr>
          <w:p w14:paraId="1CCFBDC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8B153E3"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5EC1350" w14:textId="77777777" w:rsidR="0061347A" w:rsidRPr="005050F0" w:rsidRDefault="0061347A" w:rsidP="004A7B37">
            <w:pPr>
              <w:pStyle w:val="TAL"/>
              <w:rPr>
                <w:noProof/>
                <w:sz w:val="16"/>
                <w:szCs w:val="16"/>
                <w:lang w:eastAsia="en-US"/>
              </w:rPr>
            </w:pPr>
            <w:r w:rsidRPr="005050F0">
              <w:rPr>
                <w:noProof/>
                <w:sz w:val="16"/>
                <w:szCs w:val="16"/>
                <w:lang w:eastAsia="en-US"/>
              </w:rPr>
              <w:t>Corrections and clean-up for 24.483</w:t>
            </w:r>
          </w:p>
        </w:tc>
        <w:tc>
          <w:tcPr>
            <w:tcW w:w="711" w:type="dxa"/>
            <w:shd w:val="solid" w:color="FFFFFF" w:fill="auto"/>
          </w:tcPr>
          <w:p w14:paraId="7CADDAD2"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24F55A61" w14:textId="77777777" w:rsidTr="00520271">
        <w:tc>
          <w:tcPr>
            <w:tcW w:w="805" w:type="dxa"/>
            <w:shd w:val="solid" w:color="FFFFFF" w:fill="auto"/>
          </w:tcPr>
          <w:p w14:paraId="77F9BBFC"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42ADA124"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1A0BBFD1" w14:textId="77777777" w:rsidR="0061347A" w:rsidRPr="005050F0" w:rsidRDefault="0061347A" w:rsidP="004A7B37">
            <w:pPr>
              <w:pStyle w:val="TAC"/>
              <w:rPr>
                <w:noProof/>
                <w:sz w:val="16"/>
                <w:szCs w:val="16"/>
                <w:lang w:eastAsia="en-US"/>
              </w:rPr>
            </w:pPr>
            <w:r w:rsidRPr="005050F0">
              <w:rPr>
                <w:noProof/>
                <w:sz w:val="16"/>
                <w:szCs w:val="16"/>
                <w:lang w:eastAsia="en-US"/>
              </w:rPr>
              <w:t>CP-170125</w:t>
            </w:r>
          </w:p>
        </w:tc>
        <w:tc>
          <w:tcPr>
            <w:tcW w:w="527" w:type="dxa"/>
            <w:shd w:val="solid" w:color="FFFFFF" w:fill="auto"/>
          </w:tcPr>
          <w:p w14:paraId="4FCA7151" w14:textId="77777777" w:rsidR="0061347A" w:rsidRPr="005050F0" w:rsidRDefault="0061347A" w:rsidP="004A7B37">
            <w:pPr>
              <w:pStyle w:val="TAL"/>
              <w:rPr>
                <w:noProof/>
                <w:sz w:val="16"/>
                <w:szCs w:val="16"/>
                <w:lang w:eastAsia="en-US"/>
              </w:rPr>
            </w:pPr>
            <w:r w:rsidRPr="005050F0">
              <w:rPr>
                <w:noProof/>
                <w:sz w:val="16"/>
                <w:szCs w:val="16"/>
                <w:lang w:eastAsia="en-US"/>
              </w:rPr>
              <w:t>0005</w:t>
            </w:r>
          </w:p>
        </w:tc>
        <w:tc>
          <w:tcPr>
            <w:tcW w:w="427" w:type="dxa"/>
            <w:shd w:val="solid" w:color="FFFFFF" w:fill="auto"/>
          </w:tcPr>
          <w:p w14:paraId="246A19B4"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568C9BD"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701005BD" w14:textId="77777777" w:rsidR="0061347A" w:rsidRPr="005050F0" w:rsidRDefault="0061347A" w:rsidP="004A7B37">
            <w:pPr>
              <w:pStyle w:val="TAL"/>
              <w:rPr>
                <w:noProof/>
                <w:sz w:val="16"/>
                <w:szCs w:val="16"/>
                <w:lang w:eastAsia="en-US"/>
              </w:rPr>
            </w:pPr>
            <w:r w:rsidRPr="005050F0">
              <w:rPr>
                <w:noProof/>
                <w:sz w:val="16"/>
                <w:szCs w:val="16"/>
                <w:lang w:eastAsia="en-US"/>
              </w:rPr>
              <w:t>MCPTT user profile MO modifications in support of private call call-back</w:t>
            </w:r>
          </w:p>
        </w:tc>
        <w:tc>
          <w:tcPr>
            <w:tcW w:w="711" w:type="dxa"/>
            <w:shd w:val="solid" w:color="FFFFFF" w:fill="auto"/>
          </w:tcPr>
          <w:p w14:paraId="31B918B3"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2B4380EC" w14:textId="77777777" w:rsidTr="00520271">
        <w:tc>
          <w:tcPr>
            <w:tcW w:w="805" w:type="dxa"/>
            <w:shd w:val="solid" w:color="FFFFFF" w:fill="auto"/>
          </w:tcPr>
          <w:p w14:paraId="7398FC6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F18BC7C"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303C7A1"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430E1227" w14:textId="77777777" w:rsidR="0061347A" w:rsidRPr="005050F0" w:rsidRDefault="0061347A" w:rsidP="004A7B37">
            <w:pPr>
              <w:pStyle w:val="TAL"/>
              <w:rPr>
                <w:noProof/>
                <w:sz w:val="16"/>
                <w:szCs w:val="16"/>
                <w:lang w:eastAsia="en-US"/>
              </w:rPr>
            </w:pPr>
            <w:r w:rsidRPr="005050F0">
              <w:rPr>
                <w:noProof/>
                <w:sz w:val="16"/>
                <w:szCs w:val="16"/>
                <w:lang w:eastAsia="en-US"/>
              </w:rPr>
              <w:t>0006</w:t>
            </w:r>
          </w:p>
        </w:tc>
        <w:tc>
          <w:tcPr>
            <w:tcW w:w="427" w:type="dxa"/>
            <w:shd w:val="solid" w:color="FFFFFF" w:fill="auto"/>
          </w:tcPr>
          <w:p w14:paraId="0DDB3186" w14:textId="77777777" w:rsidR="0061347A" w:rsidRPr="005050F0" w:rsidRDefault="0061347A" w:rsidP="004A7B37">
            <w:pPr>
              <w:pStyle w:val="TAR"/>
              <w:rPr>
                <w:noProof/>
                <w:sz w:val="16"/>
                <w:szCs w:val="16"/>
                <w:lang w:eastAsia="en-US"/>
              </w:rPr>
            </w:pPr>
          </w:p>
        </w:tc>
        <w:tc>
          <w:tcPr>
            <w:tcW w:w="427" w:type="dxa"/>
            <w:shd w:val="solid" w:color="FFFFFF" w:fill="auto"/>
          </w:tcPr>
          <w:p w14:paraId="2D079382"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6B2B40D" w14:textId="77777777" w:rsidR="0061347A" w:rsidRPr="005050F0" w:rsidRDefault="0061347A" w:rsidP="004A7B37">
            <w:pPr>
              <w:pStyle w:val="TAL"/>
              <w:rPr>
                <w:noProof/>
                <w:sz w:val="16"/>
                <w:szCs w:val="16"/>
                <w:lang w:eastAsia="en-US"/>
              </w:rPr>
            </w:pPr>
            <w:r w:rsidRPr="005050F0">
              <w:rPr>
                <w:noProof/>
                <w:sz w:val="16"/>
                <w:szCs w:val="16"/>
                <w:lang w:eastAsia="en-US"/>
              </w:rPr>
              <w:t>Updating general parts of TS 24.483 for MCData, MCVideo and the initial configuration MO</w:t>
            </w:r>
          </w:p>
        </w:tc>
        <w:tc>
          <w:tcPr>
            <w:tcW w:w="711" w:type="dxa"/>
            <w:shd w:val="solid" w:color="FFFFFF" w:fill="auto"/>
          </w:tcPr>
          <w:p w14:paraId="60B217AF"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B95B2B" w14:textId="77777777" w:rsidTr="00520271">
        <w:tc>
          <w:tcPr>
            <w:tcW w:w="805" w:type="dxa"/>
            <w:shd w:val="solid" w:color="FFFFFF" w:fill="auto"/>
          </w:tcPr>
          <w:p w14:paraId="57B5AA3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F50AB17"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4C095C2"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6B3DE574" w14:textId="77777777" w:rsidR="0061347A" w:rsidRPr="005050F0" w:rsidRDefault="0061347A" w:rsidP="004A7B37">
            <w:pPr>
              <w:pStyle w:val="TAL"/>
              <w:rPr>
                <w:noProof/>
                <w:sz w:val="16"/>
                <w:szCs w:val="16"/>
                <w:lang w:eastAsia="en-US"/>
              </w:rPr>
            </w:pPr>
            <w:r w:rsidRPr="005050F0">
              <w:rPr>
                <w:noProof/>
                <w:sz w:val="16"/>
                <w:szCs w:val="16"/>
                <w:lang w:eastAsia="en-US"/>
              </w:rPr>
              <w:t>0007</w:t>
            </w:r>
          </w:p>
        </w:tc>
        <w:tc>
          <w:tcPr>
            <w:tcW w:w="427" w:type="dxa"/>
            <w:shd w:val="solid" w:color="FFFFFF" w:fill="auto"/>
          </w:tcPr>
          <w:p w14:paraId="409872E6"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37CC0CA"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53FCDA0D" w14:textId="77777777" w:rsidR="0061347A" w:rsidRPr="005050F0" w:rsidRDefault="0061347A" w:rsidP="004A7B37">
            <w:pPr>
              <w:pStyle w:val="TAL"/>
              <w:rPr>
                <w:noProof/>
                <w:sz w:val="16"/>
                <w:szCs w:val="16"/>
                <w:lang w:eastAsia="en-US"/>
              </w:rPr>
            </w:pPr>
            <w:r w:rsidRPr="005050F0">
              <w:rPr>
                <w:noProof/>
                <w:sz w:val="16"/>
                <w:szCs w:val="16"/>
                <w:lang w:eastAsia="en-US"/>
              </w:rPr>
              <w:t>Modifications to the Group Configuration MO for MCData and MCVideo</w:t>
            </w:r>
          </w:p>
        </w:tc>
        <w:tc>
          <w:tcPr>
            <w:tcW w:w="711" w:type="dxa"/>
            <w:shd w:val="solid" w:color="FFFFFF" w:fill="auto"/>
          </w:tcPr>
          <w:p w14:paraId="2646084E"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98B17E2" w14:textId="77777777" w:rsidTr="00520271">
        <w:tc>
          <w:tcPr>
            <w:tcW w:w="805" w:type="dxa"/>
            <w:shd w:val="solid" w:color="FFFFFF" w:fill="auto"/>
          </w:tcPr>
          <w:p w14:paraId="4CEB81B9"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01DC6EC7"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092703C"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0CE85A29" w14:textId="77777777" w:rsidR="0061347A" w:rsidRPr="005050F0" w:rsidRDefault="0061347A" w:rsidP="004A7B37">
            <w:pPr>
              <w:pStyle w:val="TAL"/>
              <w:rPr>
                <w:noProof/>
                <w:sz w:val="16"/>
                <w:szCs w:val="16"/>
                <w:lang w:eastAsia="en-US"/>
              </w:rPr>
            </w:pPr>
            <w:r w:rsidRPr="005050F0">
              <w:rPr>
                <w:noProof/>
                <w:sz w:val="16"/>
                <w:szCs w:val="16"/>
                <w:lang w:eastAsia="en-US"/>
              </w:rPr>
              <w:t>0008</w:t>
            </w:r>
          </w:p>
        </w:tc>
        <w:tc>
          <w:tcPr>
            <w:tcW w:w="427" w:type="dxa"/>
            <w:shd w:val="solid" w:color="FFFFFF" w:fill="auto"/>
          </w:tcPr>
          <w:p w14:paraId="48D78F62"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0A48E09"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3E99663" w14:textId="77777777" w:rsidR="0061347A" w:rsidRPr="005050F0" w:rsidRDefault="0061347A" w:rsidP="004A7B37">
            <w:pPr>
              <w:pStyle w:val="TAL"/>
              <w:rPr>
                <w:noProof/>
                <w:sz w:val="16"/>
                <w:szCs w:val="16"/>
                <w:lang w:eastAsia="en-US"/>
              </w:rPr>
            </w:pPr>
            <w:r w:rsidRPr="005050F0">
              <w:rPr>
                <w:noProof/>
                <w:sz w:val="16"/>
                <w:szCs w:val="16"/>
                <w:lang w:eastAsia="en-US"/>
              </w:rPr>
              <w:t>MCVideo UE configuration MO</w:t>
            </w:r>
          </w:p>
        </w:tc>
        <w:tc>
          <w:tcPr>
            <w:tcW w:w="711" w:type="dxa"/>
            <w:shd w:val="solid" w:color="FFFFFF" w:fill="auto"/>
          </w:tcPr>
          <w:p w14:paraId="033B0067"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21698E54" w14:textId="77777777" w:rsidTr="00520271">
        <w:tc>
          <w:tcPr>
            <w:tcW w:w="805" w:type="dxa"/>
            <w:shd w:val="solid" w:color="FFFFFF" w:fill="auto"/>
          </w:tcPr>
          <w:p w14:paraId="381FEFE1"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3C424CBE"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5686E08D"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0F615EA9" w14:textId="77777777" w:rsidR="0061347A" w:rsidRPr="005050F0" w:rsidRDefault="0061347A" w:rsidP="004A7B37">
            <w:pPr>
              <w:pStyle w:val="TAL"/>
              <w:rPr>
                <w:noProof/>
                <w:sz w:val="16"/>
                <w:szCs w:val="16"/>
                <w:lang w:eastAsia="en-US"/>
              </w:rPr>
            </w:pPr>
            <w:r w:rsidRPr="005050F0">
              <w:rPr>
                <w:noProof/>
                <w:sz w:val="16"/>
                <w:szCs w:val="16"/>
                <w:lang w:eastAsia="en-US"/>
              </w:rPr>
              <w:t>0009</w:t>
            </w:r>
          </w:p>
        </w:tc>
        <w:tc>
          <w:tcPr>
            <w:tcW w:w="427" w:type="dxa"/>
            <w:shd w:val="solid" w:color="FFFFFF" w:fill="auto"/>
          </w:tcPr>
          <w:p w14:paraId="25794047"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7A3B730"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EB78CA6" w14:textId="77777777" w:rsidR="0061347A" w:rsidRPr="005050F0" w:rsidRDefault="0061347A" w:rsidP="004A7B37">
            <w:pPr>
              <w:pStyle w:val="TAL"/>
              <w:rPr>
                <w:noProof/>
                <w:sz w:val="16"/>
                <w:szCs w:val="16"/>
                <w:lang w:eastAsia="en-US"/>
              </w:rPr>
            </w:pPr>
            <w:r w:rsidRPr="005050F0">
              <w:rPr>
                <w:noProof/>
                <w:sz w:val="16"/>
                <w:szCs w:val="16"/>
                <w:lang w:eastAsia="en-US"/>
              </w:rPr>
              <w:t>MCVideo user profile configuration MO</w:t>
            </w:r>
          </w:p>
        </w:tc>
        <w:tc>
          <w:tcPr>
            <w:tcW w:w="711" w:type="dxa"/>
            <w:shd w:val="solid" w:color="FFFFFF" w:fill="auto"/>
          </w:tcPr>
          <w:p w14:paraId="029B787A"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1DF08758" w14:textId="77777777" w:rsidTr="00520271">
        <w:tc>
          <w:tcPr>
            <w:tcW w:w="805" w:type="dxa"/>
            <w:shd w:val="solid" w:color="FFFFFF" w:fill="auto"/>
          </w:tcPr>
          <w:p w14:paraId="6985F439"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52F7190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6C881814"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3C109EBE" w14:textId="77777777" w:rsidR="0061347A" w:rsidRPr="005050F0" w:rsidRDefault="0061347A" w:rsidP="004A7B37">
            <w:pPr>
              <w:pStyle w:val="TAL"/>
              <w:rPr>
                <w:noProof/>
                <w:sz w:val="16"/>
                <w:szCs w:val="16"/>
                <w:lang w:eastAsia="en-US"/>
              </w:rPr>
            </w:pPr>
            <w:r w:rsidRPr="005050F0">
              <w:rPr>
                <w:noProof/>
                <w:sz w:val="16"/>
                <w:szCs w:val="16"/>
                <w:lang w:eastAsia="en-US"/>
              </w:rPr>
              <w:t>0010</w:t>
            </w:r>
          </w:p>
        </w:tc>
        <w:tc>
          <w:tcPr>
            <w:tcW w:w="427" w:type="dxa"/>
            <w:shd w:val="solid" w:color="FFFFFF" w:fill="auto"/>
          </w:tcPr>
          <w:p w14:paraId="64A6B304" w14:textId="77777777" w:rsidR="0061347A" w:rsidRPr="005050F0" w:rsidRDefault="0061347A" w:rsidP="004A7B37">
            <w:pPr>
              <w:pStyle w:val="TAR"/>
              <w:rPr>
                <w:noProof/>
                <w:sz w:val="16"/>
                <w:szCs w:val="16"/>
                <w:lang w:eastAsia="en-US"/>
              </w:rPr>
            </w:pPr>
          </w:p>
        </w:tc>
        <w:tc>
          <w:tcPr>
            <w:tcW w:w="427" w:type="dxa"/>
            <w:shd w:val="solid" w:color="FFFFFF" w:fill="auto"/>
          </w:tcPr>
          <w:p w14:paraId="6A2E920B"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7A597ED" w14:textId="77777777" w:rsidR="0061347A" w:rsidRPr="005050F0" w:rsidRDefault="0061347A" w:rsidP="004A7B37">
            <w:pPr>
              <w:pStyle w:val="TAL"/>
              <w:rPr>
                <w:noProof/>
                <w:sz w:val="16"/>
                <w:szCs w:val="16"/>
                <w:lang w:eastAsia="en-US"/>
              </w:rPr>
            </w:pPr>
            <w:r w:rsidRPr="005050F0">
              <w:rPr>
                <w:noProof/>
                <w:sz w:val="16"/>
                <w:szCs w:val="16"/>
                <w:lang w:eastAsia="en-US"/>
              </w:rPr>
              <w:t>MCVideo service configuration MO</w:t>
            </w:r>
          </w:p>
        </w:tc>
        <w:tc>
          <w:tcPr>
            <w:tcW w:w="711" w:type="dxa"/>
            <w:shd w:val="solid" w:color="FFFFFF" w:fill="auto"/>
          </w:tcPr>
          <w:p w14:paraId="46C2101A"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6F8F55C" w14:textId="77777777" w:rsidTr="00520271">
        <w:tc>
          <w:tcPr>
            <w:tcW w:w="805" w:type="dxa"/>
            <w:shd w:val="solid" w:color="FFFFFF" w:fill="auto"/>
          </w:tcPr>
          <w:p w14:paraId="2F8502E7"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1CCD19C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362DA89"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02667B30" w14:textId="77777777" w:rsidR="0061347A" w:rsidRPr="005050F0" w:rsidRDefault="0061347A" w:rsidP="004A7B37">
            <w:pPr>
              <w:pStyle w:val="TAL"/>
              <w:rPr>
                <w:noProof/>
                <w:sz w:val="16"/>
                <w:szCs w:val="16"/>
                <w:lang w:eastAsia="en-US"/>
              </w:rPr>
            </w:pPr>
            <w:r w:rsidRPr="005050F0">
              <w:rPr>
                <w:noProof/>
                <w:sz w:val="16"/>
                <w:szCs w:val="16"/>
                <w:lang w:eastAsia="en-US"/>
              </w:rPr>
              <w:t>0011</w:t>
            </w:r>
          </w:p>
        </w:tc>
        <w:tc>
          <w:tcPr>
            <w:tcW w:w="427" w:type="dxa"/>
            <w:shd w:val="solid" w:color="FFFFFF" w:fill="auto"/>
          </w:tcPr>
          <w:p w14:paraId="30908381"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311C601"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4BE5F28C" w14:textId="77777777" w:rsidR="0061347A" w:rsidRPr="005050F0" w:rsidRDefault="0061347A" w:rsidP="004A7B37">
            <w:pPr>
              <w:pStyle w:val="TAL"/>
              <w:rPr>
                <w:noProof/>
                <w:sz w:val="16"/>
                <w:szCs w:val="16"/>
                <w:lang w:eastAsia="en-US"/>
              </w:rPr>
            </w:pPr>
            <w:r w:rsidRPr="005050F0">
              <w:rPr>
                <w:noProof/>
                <w:sz w:val="16"/>
                <w:szCs w:val="16"/>
                <w:lang w:eastAsia="en-US"/>
              </w:rPr>
              <w:t>MCData UE configuration MO</w:t>
            </w:r>
          </w:p>
        </w:tc>
        <w:tc>
          <w:tcPr>
            <w:tcW w:w="711" w:type="dxa"/>
            <w:shd w:val="solid" w:color="FFFFFF" w:fill="auto"/>
          </w:tcPr>
          <w:p w14:paraId="4F96CB10"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A3CD9A1" w14:textId="77777777" w:rsidTr="00520271">
        <w:tc>
          <w:tcPr>
            <w:tcW w:w="805" w:type="dxa"/>
            <w:shd w:val="solid" w:color="FFFFFF" w:fill="auto"/>
          </w:tcPr>
          <w:p w14:paraId="77E9AE60"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5AD37E8D"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7EAAD3CA"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7A8BF426" w14:textId="77777777" w:rsidR="0061347A" w:rsidRPr="005050F0" w:rsidRDefault="0061347A" w:rsidP="004A7B37">
            <w:pPr>
              <w:pStyle w:val="TAL"/>
              <w:rPr>
                <w:noProof/>
                <w:sz w:val="16"/>
                <w:szCs w:val="16"/>
                <w:lang w:eastAsia="en-US"/>
              </w:rPr>
            </w:pPr>
            <w:r w:rsidRPr="005050F0">
              <w:rPr>
                <w:noProof/>
                <w:sz w:val="16"/>
                <w:szCs w:val="16"/>
                <w:lang w:eastAsia="en-US"/>
              </w:rPr>
              <w:t>0012</w:t>
            </w:r>
          </w:p>
        </w:tc>
        <w:tc>
          <w:tcPr>
            <w:tcW w:w="427" w:type="dxa"/>
            <w:shd w:val="solid" w:color="FFFFFF" w:fill="auto"/>
          </w:tcPr>
          <w:p w14:paraId="66225B1A"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4F0DD3AE"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607E8EE1" w14:textId="77777777" w:rsidR="0061347A" w:rsidRPr="005050F0" w:rsidRDefault="0061347A" w:rsidP="004A7B37">
            <w:pPr>
              <w:pStyle w:val="TAL"/>
              <w:rPr>
                <w:noProof/>
                <w:sz w:val="16"/>
                <w:szCs w:val="16"/>
                <w:lang w:eastAsia="en-US"/>
              </w:rPr>
            </w:pPr>
            <w:r w:rsidRPr="005050F0">
              <w:rPr>
                <w:noProof/>
                <w:sz w:val="16"/>
                <w:szCs w:val="16"/>
                <w:lang w:eastAsia="en-US"/>
              </w:rPr>
              <w:t>MCData user profile configuration MO</w:t>
            </w:r>
          </w:p>
        </w:tc>
        <w:tc>
          <w:tcPr>
            <w:tcW w:w="711" w:type="dxa"/>
            <w:shd w:val="solid" w:color="FFFFFF" w:fill="auto"/>
          </w:tcPr>
          <w:p w14:paraId="723C3151"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4D43558" w14:textId="77777777" w:rsidTr="00520271">
        <w:tc>
          <w:tcPr>
            <w:tcW w:w="805" w:type="dxa"/>
            <w:shd w:val="solid" w:color="FFFFFF" w:fill="auto"/>
          </w:tcPr>
          <w:p w14:paraId="5B75A9DD"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C025BDA"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118A8880"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0AA342DC" w14:textId="77777777" w:rsidR="0061347A" w:rsidRPr="005050F0" w:rsidRDefault="0061347A" w:rsidP="004A7B37">
            <w:pPr>
              <w:pStyle w:val="TAL"/>
              <w:rPr>
                <w:noProof/>
                <w:sz w:val="16"/>
                <w:szCs w:val="16"/>
                <w:lang w:eastAsia="en-US"/>
              </w:rPr>
            </w:pPr>
            <w:r w:rsidRPr="005050F0">
              <w:rPr>
                <w:noProof/>
                <w:sz w:val="16"/>
                <w:szCs w:val="16"/>
                <w:lang w:eastAsia="en-US"/>
              </w:rPr>
              <w:t>0013</w:t>
            </w:r>
          </w:p>
        </w:tc>
        <w:tc>
          <w:tcPr>
            <w:tcW w:w="427" w:type="dxa"/>
            <w:shd w:val="solid" w:color="FFFFFF" w:fill="auto"/>
          </w:tcPr>
          <w:p w14:paraId="3448B9C7"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50BE88C"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4E53A39" w14:textId="77777777" w:rsidR="0061347A" w:rsidRPr="005050F0" w:rsidRDefault="0061347A" w:rsidP="004A7B37">
            <w:pPr>
              <w:pStyle w:val="TAL"/>
              <w:rPr>
                <w:noProof/>
                <w:sz w:val="16"/>
                <w:szCs w:val="16"/>
                <w:lang w:eastAsia="en-US"/>
              </w:rPr>
            </w:pPr>
            <w:r w:rsidRPr="005050F0">
              <w:rPr>
                <w:noProof/>
                <w:sz w:val="16"/>
                <w:szCs w:val="16"/>
                <w:lang w:eastAsia="en-US"/>
              </w:rPr>
              <w:t>MCData service configuration MO</w:t>
            </w:r>
          </w:p>
        </w:tc>
        <w:tc>
          <w:tcPr>
            <w:tcW w:w="711" w:type="dxa"/>
            <w:shd w:val="solid" w:color="FFFFFF" w:fill="auto"/>
          </w:tcPr>
          <w:p w14:paraId="38F75DBF"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65B939" w14:textId="77777777" w:rsidTr="00520271">
        <w:tc>
          <w:tcPr>
            <w:tcW w:w="805" w:type="dxa"/>
            <w:shd w:val="solid" w:color="FFFFFF" w:fill="auto"/>
          </w:tcPr>
          <w:p w14:paraId="5C0F12F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958393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5897F3DB" w14:textId="77777777" w:rsidR="0061347A" w:rsidRPr="005050F0" w:rsidRDefault="0061347A" w:rsidP="004A7B37">
            <w:pPr>
              <w:pStyle w:val="TAC"/>
              <w:rPr>
                <w:noProof/>
                <w:sz w:val="16"/>
                <w:szCs w:val="16"/>
                <w:lang w:eastAsia="en-US"/>
              </w:rPr>
            </w:pPr>
            <w:r w:rsidRPr="005050F0">
              <w:rPr>
                <w:noProof/>
                <w:sz w:val="16"/>
                <w:szCs w:val="16"/>
                <w:lang w:eastAsia="en-US"/>
              </w:rPr>
              <w:t>CP-171114</w:t>
            </w:r>
          </w:p>
        </w:tc>
        <w:tc>
          <w:tcPr>
            <w:tcW w:w="527" w:type="dxa"/>
            <w:shd w:val="solid" w:color="FFFFFF" w:fill="auto"/>
          </w:tcPr>
          <w:p w14:paraId="58730295" w14:textId="77777777" w:rsidR="0061347A" w:rsidRPr="005050F0" w:rsidRDefault="0061347A" w:rsidP="004A7B37">
            <w:pPr>
              <w:pStyle w:val="TAL"/>
              <w:rPr>
                <w:noProof/>
                <w:sz w:val="16"/>
                <w:szCs w:val="16"/>
                <w:lang w:eastAsia="en-US"/>
              </w:rPr>
            </w:pPr>
            <w:r w:rsidRPr="005050F0">
              <w:rPr>
                <w:noProof/>
                <w:sz w:val="16"/>
                <w:szCs w:val="16"/>
                <w:lang w:eastAsia="en-US"/>
              </w:rPr>
              <w:t>0014</w:t>
            </w:r>
          </w:p>
        </w:tc>
        <w:tc>
          <w:tcPr>
            <w:tcW w:w="427" w:type="dxa"/>
            <w:shd w:val="solid" w:color="FFFFFF" w:fill="auto"/>
          </w:tcPr>
          <w:p w14:paraId="4F36E8CB"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088D8559"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38415364" w14:textId="77777777" w:rsidR="0061347A" w:rsidRPr="005050F0" w:rsidRDefault="0061347A" w:rsidP="004A7B37">
            <w:pPr>
              <w:pStyle w:val="TAL"/>
              <w:rPr>
                <w:noProof/>
                <w:sz w:val="16"/>
                <w:szCs w:val="16"/>
                <w:lang w:eastAsia="en-US"/>
              </w:rPr>
            </w:pPr>
            <w:r w:rsidRPr="005050F0">
              <w:rPr>
                <w:noProof/>
                <w:sz w:val="16"/>
                <w:szCs w:val="16"/>
                <w:lang w:eastAsia="en-US"/>
              </w:rPr>
              <w:t>eMCPTT user profile MO updates</w:t>
            </w:r>
          </w:p>
        </w:tc>
        <w:tc>
          <w:tcPr>
            <w:tcW w:w="711" w:type="dxa"/>
            <w:shd w:val="solid" w:color="FFFFFF" w:fill="auto"/>
          </w:tcPr>
          <w:p w14:paraId="3D28F5AD"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1A270C4" w14:textId="77777777" w:rsidTr="00520271">
        <w:tc>
          <w:tcPr>
            <w:tcW w:w="805" w:type="dxa"/>
            <w:shd w:val="solid" w:color="FFFFFF" w:fill="auto"/>
          </w:tcPr>
          <w:p w14:paraId="447FB592"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72657129"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38B32AE8" w14:textId="77777777" w:rsidR="0061347A" w:rsidRPr="005050F0" w:rsidRDefault="0061347A" w:rsidP="004A7B37">
            <w:pPr>
              <w:pStyle w:val="TAC"/>
              <w:rPr>
                <w:noProof/>
                <w:sz w:val="16"/>
                <w:szCs w:val="16"/>
                <w:lang w:eastAsia="en-US"/>
              </w:rPr>
            </w:pPr>
            <w:r w:rsidRPr="005050F0">
              <w:rPr>
                <w:noProof/>
                <w:sz w:val="16"/>
                <w:szCs w:val="16"/>
                <w:lang w:eastAsia="en-US"/>
              </w:rPr>
              <w:t>CP-171113</w:t>
            </w:r>
          </w:p>
        </w:tc>
        <w:tc>
          <w:tcPr>
            <w:tcW w:w="527" w:type="dxa"/>
            <w:shd w:val="solid" w:color="FFFFFF" w:fill="auto"/>
          </w:tcPr>
          <w:p w14:paraId="4C81C73E" w14:textId="77777777" w:rsidR="0061347A" w:rsidRPr="005050F0" w:rsidRDefault="0061347A" w:rsidP="004A7B37">
            <w:pPr>
              <w:pStyle w:val="TAL"/>
              <w:rPr>
                <w:noProof/>
                <w:sz w:val="16"/>
                <w:szCs w:val="16"/>
                <w:lang w:eastAsia="en-US"/>
              </w:rPr>
            </w:pPr>
            <w:r w:rsidRPr="005050F0">
              <w:rPr>
                <w:noProof/>
                <w:sz w:val="16"/>
                <w:szCs w:val="16"/>
                <w:lang w:eastAsia="en-US"/>
              </w:rPr>
              <w:t>0016</w:t>
            </w:r>
          </w:p>
        </w:tc>
        <w:tc>
          <w:tcPr>
            <w:tcW w:w="427" w:type="dxa"/>
            <w:shd w:val="solid" w:color="FFFFFF" w:fill="auto"/>
          </w:tcPr>
          <w:p w14:paraId="29C581DF"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9141484"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3263D0E3" w14:textId="77777777" w:rsidR="0061347A" w:rsidRPr="005050F0" w:rsidRDefault="0061347A" w:rsidP="004A7B37">
            <w:pPr>
              <w:pStyle w:val="TAL"/>
              <w:rPr>
                <w:noProof/>
                <w:sz w:val="16"/>
                <w:szCs w:val="16"/>
                <w:lang w:eastAsia="en-US"/>
              </w:rPr>
            </w:pPr>
            <w:r w:rsidRPr="005050F0">
              <w:rPr>
                <w:noProof/>
                <w:sz w:val="16"/>
                <w:szCs w:val="16"/>
                <w:lang w:eastAsia="en-US"/>
              </w:rPr>
              <w:t>AllowedFloorControlProtection configuration parameter</w:t>
            </w:r>
          </w:p>
        </w:tc>
        <w:tc>
          <w:tcPr>
            <w:tcW w:w="711" w:type="dxa"/>
            <w:shd w:val="solid" w:color="FFFFFF" w:fill="auto"/>
          </w:tcPr>
          <w:p w14:paraId="3A517280"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490B52" w14:textId="77777777" w:rsidTr="00520271">
        <w:tc>
          <w:tcPr>
            <w:tcW w:w="805" w:type="dxa"/>
            <w:shd w:val="solid" w:color="FFFFFF" w:fill="auto"/>
          </w:tcPr>
          <w:p w14:paraId="2FCCE7FF"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2ECDE7A"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341FDB0B" w14:textId="77777777" w:rsidR="0061347A" w:rsidRPr="005050F0" w:rsidRDefault="0061347A" w:rsidP="004A7B37">
            <w:pPr>
              <w:pStyle w:val="TAC"/>
              <w:rPr>
                <w:noProof/>
                <w:sz w:val="16"/>
                <w:szCs w:val="16"/>
                <w:lang w:eastAsia="en-US"/>
              </w:rPr>
            </w:pPr>
            <w:r w:rsidRPr="005050F0">
              <w:rPr>
                <w:noProof/>
                <w:sz w:val="16"/>
                <w:szCs w:val="16"/>
                <w:lang w:eastAsia="en-US"/>
              </w:rPr>
              <w:t>CP-171113</w:t>
            </w:r>
          </w:p>
        </w:tc>
        <w:tc>
          <w:tcPr>
            <w:tcW w:w="527" w:type="dxa"/>
            <w:shd w:val="solid" w:color="FFFFFF" w:fill="auto"/>
          </w:tcPr>
          <w:p w14:paraId="4522FDFA" w14:textId="77777777" w:rsidR="0061347A" w:rsidRPr="005050F0" w:rsidRDefault="0061347A" w:rsidP="004A7B37">
            <w:pPr>
              <w:pStyle w:val="TAL"/>
              <w:rPr>
                <w:noProof/>
                <w:sz w:val="16"/>
                <w:szCs w:val="16"/>
                <w:lang w:eastAsia="en-US"/>
              </w:rPr>
            </w:pPr>
            <w:r w:rsidRPr="005050F0">
              <w:rPr>
                <w:noProof/>
                <w:sz w:val="16"/>
                <w:szCs w:val="16"/>
                <w:lang w:eastAsia="en-US"/>
              </w:rPr>
              <w:t>0018</w:t>
            </w:r>
          </w:p>
        </w:tc>
        <w:tc>
          <w:tcPr>
            <w:tcW w:w="427" w:type="dxa"/>
            <w:shd w:val="solid" w:color="FFFFFF" w:fill="auto"/>
          </w:tcPr>
          <w:p w14:paraId="6A763683" w14:textId="77777777" w:rsidR="0061347A" w:rsidRPr="005050F0" w:rsidRDefault="0061347A" w:rsidP="004A7B37">
            <w:pPr>
              <w:pStyle w:val="TAR"/>
              <w:rPr>
                <w:noProof/>
                <w:sz w:val="16"/>
                <w:szCs w:val="16"/>
                <w:lang w:eastAsia="en-US"/>
              </w:rPr>
            </w:pPr>
          </w:p>
        </w:tc>
        <w:tc>
          <w:tcPr>
            <w:tcW w:w="427" w:type="dxa"/>
            <w:shd w:val="solid" w:color="FFFFFF" w:fill="auto"/>
          </w:tcPr>
          <w:p w14:paraId="54161F7F"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6FC33828" w14:textId="77777777" w:rsidR="0061347A" w:rsidRPr="005050F0" w:rsidRDefault="0061347A" w:rsidP="004A7B37">
            <w:pPr>
              <w:pStyle w:val="TAL"/>
              <w:rPr>
                <w:noProof/>
                <w:sz w:val="16"/>
                <w:szCs w:val="16"/>
                <w:lang w:eastAsia="en-US"/>
              </w:rPr>
            </w:pPr>
            <w:r w:rsidRPr="005050F0">
              <w:rPr>
                <w:noProof/>
                <w:sz w:val="16"/>
                <w:szCs w:val="16"/>
                <w:lang w:eastAsia="en-US"/>
              </w:rPr>
              <w:t>QueueUsage configuration parameter</w:t>
            </w:r>
          </w:p>
        </w:tc>
        <w:tc>
          <w:tcPr>
            <w:tcW w:w="711" w:type="dxa"/>
            <w:shd w:val="solid" w:color="FFFFFF" w:fill="auto"/>
          </w:tcPr>
          <w:p w14:paraId="2F4E3B63"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2AB606B8" w14:textId="77777777" w:rsidTr="00520271">
        <w:tc>
          <w:tcPr>
            <w:tcW w:w="805" w:type="dxa"/>
            <w:shd w:val="solid" w:color="FFFFFF" w:fill="auto"/>
          </w:tcPr>
          <w:p w14:paraId="78443821"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C2A470B"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2CF450FB" w14:textId="77777777" w:rsidR="0061347A" w:rsidRPr="005050F0" w:rsidRDefault="0061347A" w:rsidP="004A7B37">
            <w:pPr>
              <w:pStyle w:val="TAC"/>
              <w:rPr>
                <w:noProof/>
                <w:sz w:val="16"/>
                <w:szCs w:val="16"/>
                <w:lang w:eastAsia="en-US"/>
              </w:rPr>
            </w:pPr>
            <w:r w:rsidRPr="005050F0">
              <w:rPr>
                <w:noProof/>
                <w:sz w:val="16"/>
                <w:szCs w:val="16"/>
                <w:lang w:eastAsia="en-US"/>
              </w:rPr>
              <w:t>CP-171082</w:t>
            </w:r>
          </w:p>
        </w:tc>
        <w:tc>
          <w:tcPr>
            <w:tcW w:w="527" w:type="dxa"/>
            <w:shd w:val="solid" w:color="FFFFFF" w:fill="auto"/>
          </w:tcPr>
          <w:p w14:paraId="33D37AE3" w14:textId="77777777" w:rsidR="0061347A" w:rsidRPr="005050F0" w:rsidRDefault="0061347A" w:rsidP="004A7B37">
            <w:pPr>
              <w:pStyle w:val="TAL"/>
              <w:rPr>
                <w:noProof/>
                <w:sz w:val="16"/>
                <w:szCs w:val="16"/>
                <w:lang w:eastAsia="en-US"/>
              </w:rPr>
            </w:pPr>
            <w:r w:rsidRPr="005050F0">
              <w:rPr>
                <w:noProof/>
                <w:sz w:val="16"/>
                <w:szCs w:val="16"/>
                <w:lang w:eastAsia="en-US"/>
              </w:rPr>
              <w:t>0019</w:t>
            </w:r>
          </w:p>
        </w:tc>
        <w:tc>
          <w:tcPr>
            <w:tcW w:w="427" w:type="dxa"/>
            <w:shd w:val="solid" w:color="FFFFFF" w:fill="auto"/>
          </w:tcPr>
          <w:p w14:paraId="531E17CD"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483FC4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672CDDF" w14:textId="77777777" w:rsidR="0061347A" w:rsidRPr="005050F0" w:rsidRDefault="0061347A" w:rsidP="004A7B37">
            <w:pPr>
              <w:pStyle w:val="TAL"/>
              <w:rPr>
                <w:noProof/>
                <w:sz w:val="16"/>
                <w:szCs w:val="16"/>
                <w:lang w:eastAsia="en-US"/>
              </w:rPr>
            </w:pPr>
            <w:r w:rsidRPr="005050F0">
              <w:rPr>
                <w:noProof/>
                <w:sz w:val="16"/>
                <w:szCs w:val="16"/>
                <w:lang w:eastAsia="en-US"/>
              </w:rPr>
              <w:t>Correction of User Aliases configuration parameter in the MCPTT user profile MO</w:t>
            </w:r>
          </w:p>
        </w:tc>
        <w:tc>
          <w:tcPr>
            <w:tcW w:w="711" w:type="dxa"/>
            <w:shd w:val="solid" w:color="FFFFFF" w:fill="auto"/>
          </w:tcPr>
          <w:p w14:paraId="4D50AAD2"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177A78F" w14:textId="77777777" w:rsidTr="00520271">
        <w:tc>
          <w:tcPr>
            <w:tcW w:w="805" w:type="dxa"/>
            <w:shd w:val="solid" w:color="FFFFFF" w:fill="auto"/>
          </w:tcPr>
          <w:p w14:paraId="242C7ED0"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A09AD5B"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404C53F3" w14:textId="77777777" w:rsidR="0061347A" w:rsidRPr="005050F0" w:rsidRDefault="0061347A" w:rsidP="004A7B37">
            <w:pPr>
              <w:pStyle w:val="TAC"/>
              <w:rPr>
                <w:noProof/>
                <w:sz w:val="16"/>
                <w:szCs w:val="16"/>
                <w:lang w:eastAsia="en-US"/>
              </w:rPr>
            </w:pPr>
            <w:r w:rsidRPr="005050F0">
              <w:rPr>
                <w:noProof/>
                <w:sz w:val="16"/>
                <w:szCs w:val="16"/>
                <w:lang w:eastAsia="en-US"/>
              </w:rPr>
              <w:t>CP-172101</w:t>
            </w:r>
          </w:p>
        </w:tc>
        <w:tc>
          <w:tcPr>
            <w:tcW w:w="527" w:type="dxa"/>
            <w:shd w:val="solid" w:color="FFFFFF" w:fill="auto"/>
          </w:tcPr>
          <w:p w14:paraId="4B3D6D97" w14:textId="77777777" w:rsidR="0061347A" w:rsidRPr="005050F0" w:rsidRDefault="0061347A" w:rsidP="004A7B37">
            <w:pPr>
              <w:pStyle w:val="TAL"/>
              <w:rPr>
                <w:noProof/>
                <w:sz w:val="16"/>
                <w:szCs w:val="16"/>
                <w:lang w:eastAsia="en-US"/>
              </w:rPr>
            </w:pPr>
            <w:r w:rsidRPr="005050F0">
              <w:rPr>
                <w:noProof/>
                <w:sz w:val="16"/>
                <w:szCs w:val="16"/>
                <w:lang w:eastAsia="en-US"/>
              </w:rPr>
              <w:t>0020</w:t>
            </w:r>
          </w:p>
        </w:tc>
        <w:tc>
          <w:tcPr>
            <w:tcW w:w="427" w:type="dxa"/>
            <w:shd w:val="solid" w:color="FFFFFF" w:fill="auto"/>
          </w:tcPr>
          <w:p w14:paraId="0EA20B4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799873D1"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68A019E0" w14:textId="77777777" w:rsidR="0061347A" w:rsidRPr="005050F0" w:rsidRDefault="0061347A" w:rsidP="004A7B37">
            <w:pPr>
              <w:pStyle w:val="TAL"/>
              <w:rPr>
                <w:noProof/>
                <w:sz w:val="16"/>
                <w:szCs w:val="16"/>
                <w:lang w:eastAsia="en-US"/>
              </w:rPr>
            </w:pPr>
            <w:r w:rsidRPr="005050F0">
              <w:rPr>
                <w:noProof/>
                <w:sz w:val="16"/>
                <w:szCs w:val="16"/>
                <w:lang w:eastAsia="en-US"/>
              </w:rPr>
              <w:t>User profile MO additions for eMCPTT</w:t>
            </w:r>
          </w:p>
        </w:tc>
        <w:tc>
          <w:tcPr>
            <w:tcW w:w="711" w:type="dxa"/>
            <w:shd w:val="solid" w:color="FFFFFF" w:fill="auto"/>
          </w:tcPr>
          <w:p w14:paraId="610D9771"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65B6DE4C" w14:textId="77777777" w:rsidTr="00520271">
        <w:tc>
          <w:tcPr>
            <w:tcW w:w="805" w:type="dxa"/>
            <w:shd w:val="solid" w:color="FFFFFF" w:fill="auto"/>
          </w:tcPr>
          <w:p w14:paraId="46640D2A"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759D389"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1C14E8FE"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693B10EB" w14:textId="77777777" w:rsidR="0061347A" w:rsidRPr="005050F0" w:rsidRDefault="0061347A" w:rsidP="004A7B37">
            <w:pPr>
              <w:pStyle w:val="TAL"/>
              <w:rPr>
                <w:noProof/>
                <w:sz w:val="16"/>
                <w:szCs w:val="16"/>
                <w:lang w:eastAsia="en-US"/>
              </w:rPr>
            </w:pPr>
            <w:r w:rsidRPr="005050F0">
              <w:rPr>
                <w:noProof/>
                <w:sz w:val="16"/>
                <w:szCs w:val="16"/>
                <w:lang w:eastAsia="en-US"/>
              </w:rPr>
              <w:t>0022</w:t>
            </w:r>
          </w:p>
        </w:tc>
        <w:tc>
          <w:tcPr>
            <w:tcW w:w="427" w:type="dxa"/>
            <w:shd w:val="solid" w:color="FFFFFF" w:fill="auto"/>
          </w:tcPr>
          <w:p w14:paraId="1A04ED80"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A181114"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18541458" w14:textId="77777777" w:rsidR="0061347A" w:rsidRPr="005050F0" w:rsidRDefault="0061347A" w:rsidP="004A7B37">
            <w:pPr>
              <w:pStyle w:val="TAL"/>
              <w:rPr>
                <w:noProof/>
                <w:sz w:val="16"/>
                <w:szCs w:val="16"/>
                <w:lang w:eastAsia="en-US"/>
              </w:rPr>
            </w:pPr>
            <w:r w:rsidRPr="005050F0">
              <w:rPr>
                <w:noProof/>
                <w:sz w:val="16"/>
                <w:szCs w:val="16"/>
                <w:lang w:eastAsia="en-US"/>
              </w:rPr>
              <w:t>Clause 4 - Correction of occurrences of parameters</w:t>
            </w:r>
          </w:p>
        </w:tc>
        <w:tc>
          <w:tcPr>
            <w:tcW w:w="711" w:type="dxa"/>
            <w:shd w:val="solid" w:color="FFFFFF" w:fill="auto"/>
          </w:tcPr>
          <w:p w14:paraId="6C9D32E8"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0546C656" w14:textId="77777777" w:rsidTr="00520271">
        <w:tc>
          <w:tcPr>
            <w:tcW w:w="805" w:type="dxa"/>
            <w:shd w:val="solid" w:color="FFFFFF" w:fill="auto"/>
          </w:tcPr>
          <w:p w14:paraId="337AF8BB"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FA4DFB9"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4327821E"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5DB77E6E" w14:textId="77777777" w:rsidR="0061347A" w:rsidRPr="005050F0" w:rsidRDefault="0061347A" w:rsidP="004A7B37">
            <w:pPr>
              <w:pStyle w:val="TAL"/>
              <w:rPr>
                <w:noProof/>
                <w:sz w:val="16"/>
                <w:szCs w:val="16"/>
                <w:lang w:eastAsia="en-US"/>
              </w:rPr>
            </w:pPr>
            <w:r w:rsidRPr="005050F0">
              <w:rPr>
                <w:noProof/>
                <w:sz w:val="16"/>
                <w:szCs w:val="16"/>
                <w:lang w:eastAsia="en-US"/>
              </w:rPr>
              <w:t>0025</w:t>
            </w:r>
          </w:p>
        </w:tc>
        <w:tc>
          <w:tcPr>
            <w:tcW w:w="427" w:type="dxa"/>
            <w:shd w:val="solid" w:color="FFFFFF" w:fill="auto"/>
          </w:tcPr>
          <w:p w14:paraId="637A3161" w14:textId="77777777" w:rsidR="0061347A" w:rsidRPr="005050F0" w:rsidRDefault="0061347A" w:rsidP="004A7B37">
            <w:pPr>
              <w:pStyle w:val="TAR"/>
              <w:rPr>
                <w:noProof/>
                <w:sz w:val="16"/>
                <w:szCs w:val="16"/>
                <w:lang w:eastAsia="en-US"/>
              </w:rPr>
            </w:pPr>
          </w:p>
        </w:tc>
        <w:tc>
          <w:tcPr>
            <w:tcW w:w="427" w:type="dxa"/>
            <w:shd w:val="solid" w:color="FFFFFF" w:fill="auto"/>
          </w:tcPr>
          <w:p w14:paraId="61C533E6"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564DA57" w14:textId="77777777" w:rsidR="0061347A" w:rsidRPr="005050F0" w:rsidRDefault="0061347A" w:rsidP="004A7B37">
            <w:pPr>
              <w:pStyle w:val="TAL"/>
              <w:rPr>
                <w:noProof/>
                <w:sz w:val="16"/>
                <w:szCs w:val="16"/>
                <w:lang w:eastAsia="en-US"/>
              </w:rPr>
            </w:pPr>
            <w:r w:rsidRPr="005050F0">
              <w:rPr>
                <w:noProof/>
                <w:sz w:val="16"/>
                <w:szCs w:val="16"/>
                <w:lang w:eastAsia="en-US"/>
              </w:rPr>
              <w:t>Clause 6 - Correction of occurrences of parameters</w:t>
            </w:r>
          </w:p>
        </w:tc>
        <w:tc>
          <w:tcPr>
            <w:tcW w:w="711" w:type="dxa"/>
            <w:shd w:val="solid" w:color="FFFFFF" w:fill="auto"/>
          </w:tcPr>
          <w:p w14:paraId="69192900"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7EEAAB99" w14:textId="77777777" w:rsidTr="00520271">
        <w:tc>
          <w:tcPr>
            <w:tcW w:w="805" w:type="dxa"/>
            <w:shd w:val="solid" w:color="FFFFFF" w:fill="auto"/>
          </w:tcPr>
          <w:p w14:paraId="073382D9"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E2F7BBF"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5EAB4213" w14:textId="77777777" w:rsidR="0061347A" w:rsidRPr="005050F0" w:rsidRDefault="0061347A" w:rsidP="004A7B37">
            <w:pPr>
              <w:pStyle w:val="TAC"/>
              <w:rPr>
                <w:noProof/>
                <w:sz w:val="16"/>
                <w:szCs w:val="16"/>
                <w:lang w:eastAsia="en-US"/>
              </w:rPr>
            </w:pPr>
            <w:r w:rsidRPr="005050F0">
              <w:rPr>
                <w:noProof/>
                <w:sz w:val="16"/>
                <w:szCs w:val="16"/>
                <w:lang w:eastAsia="en-US"/>
              </w:rPr>
              <w:t>CP-172102</w:t>
            </w:r>
          </w:p>
        </w:tc>
        <w:tc>
          <w:tcPr>
            <w:tcW w:w="527" w:type="dxa"/>
            <w:shd w:val="solid" w:color="FFFFFF" w:fill="auto"/>
          </w:tcPr>
          <w:p w14:paraId="6B12BE1F" w14:textId="77777777" w:rsidR="0061347A" w:rsidRPr="005050F0" w:rsidRDefault="0061347A" w:rsidP="004A7B37">
            <w:pPr>
              <w:pStyle w:val="TAL"/>
              <w:rPr>
                <w:noProof/>
                <w:sz w:val="16"/>
                <w:szCs w:val="16"/>
                <w:lang w:eastAsia="en-US"/>
              </w:rPr>
            </w:pPr>
            <w:r w:rsidRPr="005050F0">
              <w:rPr>
                <w:noProof/>
                <w:sz w:val="16"/>
                <w:szCs w:val="16"/>
                <w:lang w:eastAsia="en-US"/>
              </w:rPr>
              <w:t>0026</w:t>
            </w:r>
          </w:p>
        </w:tc>
        <w:tc>
          <w:tcPr>
            <w:tcW w:w="427" w:type="dxa"/>
            <w:shd w:val="solid" w:color="FFFFFF" w:fill="auto"/>
          </w:tcPr>
          <w:p w14:paraId="4914A8B1"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38986AD7"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A477A18" w14:textId="77777777" w:rsidR="0061347A" w:rsidRPr="005050F0" w:rsidRDefault="0061347A" w:rsidP="004A7B37">
            <w:pPr>
              <w:pStyle w:val="TAL"/>
              <w:rPr>
                <w:noProof/>
                <w:sz w:val="16"/>
                <w:szCs w:val="16"/>
                <w:lang w:eastAsia="en-US"/>
              </w:rPr>
            </w:pPr>
            <w:r w:rsidRPr="005050F0">
              <w:rPr>
                <w:noProof/>
                <w:sz w:val="16"/>
                <w:szCs w:val="16"/>
                <w:lang w:eastAsia="en-US"/>
              </w:rPr>
              <w:t>Clause 9 - Correction of occurrences of parameters</w:t>
            </w:r>
          </w:p>
        </w:tc>
        <w:tc>
          <w:tcPr>
            <w:tcW w:w="711" w:type="dxa"/>
            <w:shd w:val="solid" w:color="FFFFFF" w:fill="auto"/>
          </w:tcPr>
          <w:p w14:paraId="3323C934"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014FA18A" w14:textId="77777777" w:rsidTr="00520271">
        <w:tc>
          <w:tcPr>
            <w:tcW w:w="805" w:type="dxa"/>
            <w:shd w:val="solid" w:color="FFFFFF" w:fill="auto"/>
          </w:tcPr>
          <w:p w14:paraId="0BC61960"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49C8370A"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20F45932" w14:textId="77777777" w:rsidR="0061347A" w:rsidRPr="005050F0" w:rsidRDefault="0061347A" w:rsidP="004A7B37">
            <w:pPr>
              <w:pStyle w:val="TAC"/>
              <w:rPr>
                <w:noProof/>
                <w:sz w:val="16"/>
                <w:szCs w:val="16"/>
                <w:lang w:eastAsia="en-US"/>
              </w:rPr>
            </w:pPr>
            <w:r w:rsidRPr="005050F0">
              <w:rPr>
                <w:noProof/>
                <w:sz w:val="16"/>
                <w:szCs w:val="16"/>
                <w:lang w:eastAsia="en-US"/>
              </w:rPr>
              <w:t>CP-172143</w:t>
            </w:r>
          </w:p>
        </w:tc>
        <w:tc>
          <w:tcPr>
            <w:tcW w:w="527" w:type="dxa"/>
            <w:shd w:val="solid" w:color="FFFFFF" w:fill="auto"/>
          </w:tcPr>
          <w:p w14:paraId="590E8F7B" w14:textId="77777777" w:rsidR="0061347A" w:rsidRPr="005050F0" w:rsidRDefault="0061347A" w:rsidP="004A7B37">
            <w:pPr>
              <w:pStyle w:val="TAL"/>
              <w:rPr>
                <w:noProof/>
                <w:sz w:val="16"/>
                <w:szCs w:val="16"/>
                <w:lang w:eastAsia="en-US"/>
              </w:rPr>
            </w:pPr>
            <w:r w:rsidRPr="005050F0">
              <w:rPr>
                <w:noProof/>
                <w:sz w:val="16"/>
                <w:szCs w:val="16"/>
                <w:lang w:eastAsia="en-US"/>
              </w:rPr>
              <w:t>0028</w:t>
            </w:r>
          </w:p>
        </w:tc>
        <w:tc>
          <w:tcPr>
            <w:tcW w:w="427" w:type="dxa"/>
            <w:shd w:val="solid" w:color="FFFFFF" w:fill="auto"/>
          </w:tcPr>
          <w:p w14:paraId="1EA343FE"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787426B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AFEF4BB" w14:textId="77777777" w:rsidR="0061347A" w:rsidRPr="005050F0" w:rsidRDefault="0061347A" w:rsidP="004A7B37">
            <w:pPr>
              <w:pStyle w:val="TAL"/>
              <w:rPr>
                <w:noProof/>
                <w:sz w:val="16"/>
                <w:szCs w:val="16"/>
                <w:lang w:eastAsia="en-US"/>
              </w:rPr>
            </w:pPr>
            <w:r w:rsidRPr="005050F0">
              <w:rPr>
                <w:noProof/>
                <w:sz w:val="16"/>
                <w:szCs w:val="16"/>
                <w:lang w:eastAsia="en-US"/>
              </w:rPr>
              <w:t>Specify KMS-URI configuration for MCDATA in the MCData User Profile Management Object.</w:t>
            </w:r>
          </w:p>
        </w:tc>
        <w:tc>
          <w:tcPr>
            <w:tcW w:w="711" w:type="dxa"/>
            <w:shd w:val="solid" w:color="FFFFFF" w:fill="auto"/>
          </w:tcPr>
          <w:p w14:paraId="41FF7C48"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7F6D5C10" w14:textId="77777777" w:rsidTr="00520271">
        <w:tc>
          <w:tcPr>
            <w:tcW w:w="805" w:type="dxa"/>
            <w:shd w:val="solid" w:color="FFFFFF" w:fill="auto"/>
          </w:tcPr>
          <w:p w14:paraId="66F4D444"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9802A31"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24DF77EA" w14:textId="77777777" w:rsidR="0061347A" w:rsidRPr="005050F0" w:rsidRDefault="0061347A" w:rsidP="004A7B37">
            <w:pPr>
              <w:pStyle w:val="TAC"/>
              <w:rPr>
                <w:noProof/>
                <w:sz w:val="16"/>
                <w:szCs w:val="16"/>
                <w:lang w:eastAsia="en-US"/>
              </w:rPr>
            </w:pPr>
            <w:r w:rsidRPr="005050F0">
              <w:rPr>
                <w:noProof/>
                <w:sz w:val="16"/>
                <w:szCs w:val="16"/>
                <w:lang w:eastAsia="en-US"/>
              </w:rPr>
              <w:t>CP-172144</w:t>
            </w:r>
          </w:p>
        </w:tc>
        <w:tc>
          <w:tcPr>
            <w:tcW w:w="527" w:type="dxa"/>
            <w:shd w:val="solid" w:color="FFFFFF" w:fill="auto"/>
          </w:tcPr>
          <w:p w14:paraId="2C0804E1" w14:textId="77777777" w:rsidR="0061347A" w:rsidRPr="005050F0" w:rsidRDefault="0061347A" w:rsidP="004A7B37">
            <w:pPr>
              <w:pStyle w:val="TAL"/>
              <w:rPr>
                <w:noProof/>
                <w:sz w:val="16"/>
                <w:szCs w:val="16"/>
                <w:lang w:eastAsia="en-US"/>
              </w:rPr>
            </w:pPr>
            <w:r w:rsidRPr="005050F0">
              <w:rPr>
                <w:noProof/>
                <w:sz w:val="16"/>
                <w:szCs w:val="16"/>
                <w:lang w:eastAsia="en-US"/>
              </w:rPr>
              <w:t>0029</w:t>
            </w:r>
          </w:p>
        </w:tc>
        <w:tc>
          <w:tcPr>
            <w:tcW w:w="427" w:type="dxa"/>
            <w:shd w:val="solid" w:color="FFFFFF" w:fill="auto"/>
          </w:tcPr>
          <w:p w14:paraId="4AB00068"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5D0C795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298A79F" w14:textId="77777777" w:rsidR="0061347A" w:rsidRPr="005050F0" w:rsidRDefault="0061347A" w:rsidP="004A7B37">
            <w:pPr>
              <w:pStyle w:val="TAL"/>
              <w:rPr>
                <w:noProof/>
                <w:sz w:val="16"/>
                <w:szCs w:val="16"/>
                <w:lang w:eastAsia="en-US"/>
              </w:rPr>
            </w:pPr>
            <w:r w:rsidRPr="005050F0">
              <w:rPr>
                <w:noProof/>
                <w:sz w:val="16"/>
                <w:szCs w:val="16"/>
                <w:lang w:eastAsia="en-US"/>
              </w:rPr>
              <w:t>Clause 10 - Correction of names and formats of some parameters</w:t>
            </w:r>
          </w:p>
        </w:tc>
        <w:tc>
          <w:tcPr>
            <w:tcW w:w="711" w:type="dxa"/>
            <w:shd w:val="solid" w:color="FFFFFF" w:fill="auto"/>
          </w:tcPr>
          <w:p w14:paraId="7563597F"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59BF4BF6" w14:textId="77777777" w:rsidTr="00520271">
        <w:tc>
          <w:tcPr>
            <w:tcW w:w="805" w:type="dxa"/>
            <w:shd w:val="solid" w:color="FFFFFF" w:fill="auto"/>
          </w:tcPr>
          <w:p w14:paraId="2171C6A1"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24DDC8DC"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6B6F6681"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2BBC40C0" w14:textId="77777777" w:rsidR="0061347A" w:rsidRPr="005050F0" w:rsidRDefault="0061347A" w:rsidP="004A7B37">
            <w:pPr>
              <w:pStyle w:val="TAL"/>
              <w:rPr>
                <w:noProof/>
                <w:sz w:val="16"/>
                <w:szCs w:val="16"/>
                <w:lang w:eastAsia="en-US"/>
              </w:rPr>
            </w:pPr>
            <w:r w:rsidRPr="005050F0">
              <w:rPr>
                <w:noProof/>
                <w:sz w:val="16"/>
                <w:szCs w:val="16"/>
                <w:lang w:eastAsia="en-US"/>
              </w:rPr>
              <w:t>0030</w:t>
            </w:r>
          </w:p>
        </w:tc>
        <w:tc>
          <w:tcPr>
            <w:tcW w:w="427" w:type="dxa"/>
            <w:shd w:val="solid" w:color="FFFFFF" w:fill="auto"/>
          </w:tcPr>
          <w:p w14:paraId="700CD027" w14:textId="77777777" w:rsidR="0061347A" w:rsidRPr="005050F0" w:rsidRDefault="0061347A" w:rsidP="004A7B37">
            <w:pPr>
              <w:pStyle w:val="TAR"/>
              <w:rPr>
                <w:noProof/>
                <w:sz w:val="16"/>
                <w:szCs w:val="16"/>
                <w:lang w:eastAsia="en-US"/>
              </w:rPr>
            </w:pPr>
          </w:p>
        </w:tc>
        <w:tc>
          <w:tcPr>
            <w:tcW w:w="427" w:type="dxa"/>
            <w:shd w:val="solid" w:color="FFFFFF" w:fill="auto"/>
          </w:tcPr>
          <w:p w14:paraId="369A502B"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9025FF4" w14:textId="77777777" w:rsidR="0061347A" w:rsidRPr="005050F0" w:rsidRDefault="0061347A" w:rsidP="004A7B37">
            <w:pPr>
              <w:pStyle w:val="TAL"/>
              <w:rPr>
                <w:noProof/>
                <w:sz w:val="16"/>
                <w:szCs w:val="16"/>
                <w:lang w:eastAsia="en-US"/>
              </w:rPr>
            </w:pPr>
            <w:r w:rsidRPr="005050F0">
              <w:rPr>
                <w:noProof/>
                <w:sz w:val="16"/>
                <w:szCs w:val="16"/>
                <w:lang w:eastAsia="en-US"/>
              </w:rPr>
              <w:t>Clause 12 - Correction of occurrences of parameters</w:t>
            </w:r>
          </w:p>
        </w:tc>
        <w:tc>
          <w:tcPr>
            <w:tcW w:w="711" w:type="dxa"/>
            <w:shd w:val="solid" w:color="FFFFFF" w:fill="auto"/>
          </w:tcPr>
          <w:p w14:paraId="4B2807C7"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43DE7C71" w14:textId="77777777" w:rsidTr="00520271">
        <w:tc>
          <w:tcPr>
            <w:tcW w:w="805" w:type="dxa"/>
            <w:shd w:val="solid" w:color="FFFFFF" w:fill="auto"/>
          </w:tcPr>
          <w:p w14:paraId="1AD20113"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57FEE2D"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17E0F7A3"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2C88E00A" w14:textId="77777777" w:rsidR="0061347A" w:rsidRPr="005050F0" w:rsidRDefault="0061347A" w:rsidP="004A7B37">
            <w:pPr>
              <w:pStyle w:val="TAL"/>
              <w:rPr>
                <w:noProof/>
                <w:sz w:val="16"/>
                <w:szCs w:val="16"/>
                <w:lang w:eastAsia="en-US"/>
              </w:rPr>
            </w:pPr>
            <w:r w:rsidRPr="005050F0">
              <w:rPr>
                <w:noProof/>
                <w:sz w:val="16"/>
                <w:szCs w:val="16"/>
                <w:lang w:eastAsia="en-US"/>
              </w:rPr>
              <w:t>0031</w:t>
            </w:r>
          </w:p>
        </w:tc>
        <w:tc>
          <w:tcPr>
            <w:tcW w:w="427" w:type="dxa"/>
            <w:shd w:val="solid" w:color="FFFFFF" w:fill="auto"/>
          </w:tcPr>
          <w:p w14:paraId="1A079F79" w14:textId="77777777" w:rsidR="0061347A" w:rsidRPr="005050F0" w:rsidRDefault="0061347A" w:rsidP="004A7B37">
            <w:pPr>
              <w:pStyle w:val="TAR"/>
              <w:rPr>
                <w:noProof/>
                <w:sz w:val="16"/>
                <w:szCs w:val="16"/>
                <w:lang w:eastAsia="en-US"/>
              </w:rPr>
            </w:pPr>
          </w:p>
        </w:tc>
        <w:tc>
          <w:tcPr>
            <w:tcW w:w="427" w:type="dxa"/>
            <w:shd w:val="solid" w:color="FFFFFF" w:fill="auto"/>
          </w:tcPr>
          <w:p w14:paraId="317DB582"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3EA8F9D1" w14:textId="77777777" w:rsidR="0061347A" w:rsidRPr="005050F0" w:rsidRDefault="0061347A" w:rsidP="004A7B37">
            <w:pPr>
              <w:pStyle w:val="TAL"/>
              <w:rPr>
                <w:noProof/>
                <w:sz w:val="16"/>
                <w:szCs w:val="16"/>
                <w:lang w:eastAsia="en-US"/>
              </w:rPr>
            </w:pPr>
            <w:r w:rsidRPr="005050F0">
              <w:rPr>
                <w:noProof/>
                <w:sz w:val="16"/>
                <w:szCs w:val="16"/>
                <w:lang w:eastAsia="en-US"/>
              </w:rPr>
              <w:t>Clause 13 - Correction of occurrences of parameters and their graphical representation</w:t>
            </w:r>
          </w:p>
        </w:tc>
        <w:tc>
          <w:tcPr>
            <w:tcW w:w="711" w:type="dxa"/>
            <w:shd w:val="solid" w:color="FFFFFF" w:fill="auto"/>
          </w:tcPr>
          <w:p w14:paraId="7384AC9A"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D1A791B" w14:textId="77777777" w:rsidTr="00520271">
        <w:tc>
          <w:tcPr>
            <w:tcW w:w="805" w:type="dxa"/>
            <w:shd w:val="solid" w:color="FFFFFF" w:fill="auto"/>
          </w:tcPr>
          <w:p w14:paraId="4958D57D"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7002FF76"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3E0F5704"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6D8A05BF" w14:textId="77777777" w:rsidR="0061347A" w:rsidRPr="005050F0" w:rsidRDefault="0061347A" w:rsidP="004A7B37">
            <w:pPr>
              <w:pStyle w:val="TAL"/>
              <w:rPr>
                <w:noProof/>
                <w:sz w:val="16"/>
                <w:szCs w:val="16"/>
                <w:lang w:eastAsia="en-US"/>
              </w:rPr>
            </w:pPr>
            <w:r w:rsidRPr="005050F0">
              <w:rPr>
                <w:noProof/>
                <w:sz w:val="16"/>
                <w:szCs w:val="16"/>
                <w:lang w:eastAsia="en-US"/>
              </w:rPr>
              <w:t>0032</w:t>
            </w:r>
          </w:p>
        </w:tc>
        <w:tc>
          <w:tcPr>
            <w:tcW w:w="427" w:type="dxa"/>
            <w:shd w:val="solid" w:color="FFFFFF" w:fill="auto"/>
          </w:tcPr>
          <w:p w14:paraId="630B73A9"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4960FD3A"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28DF63F4" w14:textId="77777777" w:rsidR="0061347A" w:rsidRPr="005050F0" w:rsidRDefault="0061347A" w:rsidP="004A7B37">
            <w:pPr>
              <w:pStyle w:val="TAL"/>
              <w:rPr>
                <w:noProof/>
                <w:sz w:val="16"/>
                <w:szCs w:val="16"/>
                <w:lang w:eastAsia="en-US"/>
              </w:rPr>
            </w:pPr>
            <w:r w:rsidRPr="005050F0">
              <w:rPr>
                <w:noProof/>
                <w:sz w:val="16"/>
                <w:szCs w:val="16"/>
                <w:lang w:eastAsia="en-US"/>
              </w:rPr>
              <w:t>Clause 8 – Inclusion of missing timer TFG14</w:t>
            </w:r>
          </w:p>
        </w:tc>
        <w:tc>
          <w:tcPr>
            <w:tcW w:w="711" w:type="dxa"/>
            <w:shd w:val="solid" w:color="FFFFFF" w:fill="auto"/>
          </w:tcPr>
          <w:p w14:paraId="1D0A3EDE"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91888AE" w14:textId="77777777" w:rsidTr="00520271">
        <w:tc>
          <w:tcPr>
            <w:tcW w:w="805" w:type="dxa"/>
            <w:shd w:val="solid" w:color="FFFFFF" w:fill="auto"/>
          </w:tcPr>
          <w:p w14:paraId="6BA4CBF6"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2C317D53"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01A1B4CB"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33A188D8" w14:textId="77777777" w:rsidR="0061347A" w:rsidRPr="005050F0" w:rsidRDefault="0061347A" w:rsidP="004A7B37">
            <w:pPr>
              <w:pStyle w:val="TAL"/>
              <w:rPr>
                <w:noProof/>
                <w:sz w:val="16"/>
                <w:szCs w:val="16"/>
                <w:lang w:eastAsia="en-US"/>
              </w:rPr>
            </w:pPr>
            <w:r w:rsidRPr="005050F0">
              <w:rPr>
                <w:noProof/>
                <w:sz w:val="16"/>
                <w:szCs w:val="16"/>
                <w:lang w:eastAsia="en-US"/>
              </w:rPr>
              <w:t>0034</w:t>
            </w:r>
          </w:p>
        </w:tc>
        <w:tc>
          <w:tcPr>
            <w:tcW w:w="427" w:type="dxa"/>
            <w:shd w:val="solid" w:color="FFFFFF" w:fill="auto"/>
          </w:tcPr>
          <w:p w14:paraId="570B89A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70ADBAED"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53E90F08" w14:textId="77777777" w:rsidR="0061347A" w:rsidRPr="005050F0" w:rsidRDefault="0061347A" w:rsidP="004A7B37">
            <w:pPr>
              <w:pStyle w:val="TAL"/>
              <w:rPr>
                <w:noProof/>
                <w:sz w:val="16"/>
                <w:szCs w:val="16"/>
                <w:lang w:eastAsia="en-US"/>
              </w:rPr>
            </w:pPr>
            <w:r w:rsidRPr="005050F0">
              <w:rPr>
                <w:noProof/>
                <w:sz w:val="16"/>
                <w:szCs w:val="16"/>
                <w:lang w:eastAsia="en-US"/>
              </w:rPr>
              <w:t>Include missing elements in MCPTT UE initial configuration MO</w:t>
            </w:r>
          </w:p>
        </w:tc>
        <w:tc>
          <w:tcPr>
            <w:tcW w:w="711" w:type="dxa"/>
            <w:shd w:val="solid" w:color="FFFFFF" w:fill="auto"/>
          </w:tcPr>
          <w:p w14:paraId="2EF28657"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96A95DE" w14:textId="77777777" w:rsidTr="00520271">
        <w:tc>
          <w:tcPr>
            <w:tcW w:w="805" w:type="dxa"/>
            <w:shd w:val="solid" w:color="FFFFFF" w:fill="auto"/>
          </w:tcPr>
          <w:p w14:paraId="2D404338"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155F842D"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0C5E7B1B" w14:textId="77777777" w:rsidR="0061347A" w:rsidRPr="005050F0" w:rsidRDefault="0061347A" w:rsidP="004A7B37">
            <w:pPr>
              <w:pStyle w:val="TAC"/>
              <w:rPr>
                <w:noProof/>
                <w:sz w:val="16"/>
                <w:szCs w:val="16"/>
                <w:lang w:eastAsia="en-US"/>
              </w:rPr>
            </w:pPr>
            <w:r w:rsidRPr="005050F0">
              <w:rPr>
                <w:noProof/>
                <w:sz w:val="16"/>
                <w:szCs w:val="16"/>
                <w:lang w:eastAsia="en-US"/>
              </w:rPr>
              <w:t>CP-172134</w:t>
            </w:r>
          </w:p>
        </w:tc>
        <w:tc>
          <w:tcPr>
            <w:tcW w:w="527" w:type="dxa"/>
            <w:shd w:val="solid" w:color="FFFFFF" w:fill="auto"/>
          </w:tcPr>
          <w:p w14:paraId="1FA57C99" w14:textId="77777777" w:rsidR="0061347A" w:rsidRPr="005050F0" w:rsidRDefault="0061347A" w:rsidP="004A7B37">
            <w:pPr>
              <w:pStyle w:val="TAL"/>
              <w:rPr>
                <w:noProof/>
                <w:sz w:val="16"/>
                <w:szCs w:val="16"/>
                <w:lang w:eastAsia="en-US"/>
              </w:rPr>
            </w:pPr>
            <w:r w:rsidRPr="005050F0">
              <w:rPr>
                <w:noProof/>
                <w:sz w:val="16"/>
                <w:szCs w:val="16"/>
                <w:lang w:eastAsia="en-US"/>
              </w:rPr>
              <w:t>0037</w:t>
            </w:r>
          </w:p>
        </w:tc>
        <w:tc>
          <w:tcPr>
            <w:tcW w:w="427" w:type="dxa"/>
            <w:shd w:val="solid" w:color="FFFFFF" w:fill="auto"/>
          </w:tcPr>
          <w:p w14:paraId="2AA9BF7E" w14:textId="77777777" w:rsidR="0061347A" w:rsidRPr="005050F0" w:rsidRDefault="0061347A" w:rsidP="004A7B37">
            <w:pPr>
              <w:pStyle w:val="TAR"/>
              <w:rPr>
                <w:noProof/>
                <w:sz w:val="16"/>
                <w:szCs w:val="16"/>
                <w:lang w:eastAsia="en-US"/>
              </w:rPr>
            </w:pPr>
          </w:p>
        </w:tc>
        <w:tc>
          <w:tcPr>
            <w:tcW w:w="427" w:type="dxa"/>
            <w:shd w:val="solid" w:color="FFFFFF" w:fill="auto"/>
          </w:tcPr>
          <w:p w14:paraId="4D240A4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AAC41C0" w14:textId="77777777" w:rsidR="0061347A" w:rsidRPr="005050F0" w:rsidRDefault="0061347A" w:rsidP="004A7B37">
            <w:pPr>
              <w:pStyle w:val="TAL"/>
              <w:rPr>
                <w:noProof/>
                <w:sz w:val="16"/>
                <w:szCs w:val="16"/>
                <w:lang w:eastAsia="en-US"/>
              </w:rPr>
            </w:pPr>
            <w:r w:rsidRPr="005050F0">
              <w:rPr>
                <w:noProof/>
                <w:sz w:val="16"/>
                <w:szCs w:val="16"/>
                <w:lang w:eastAsia="en-US"/>
              </w:rPr>
              <w:t>DDF files for TS 24.483</w:t>
            </w:r>
          </w:p>
        </w:tc>
        <w:tc>
          <w:tcPr>
            <w:tcW w:w="711" w:type="dxa"/>
            <w:shd w:val="solid" w:color="FFFFFF" w:fill="auto"/>
          </w:tcPr>
          <w:p w14:paraId="3D6366C6"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03B9156" w14:textId="77777777" w:rsidTr="00520271">
        <w:tc>
          <w:tcPr>
            <w:tcW w:w="805" w:type="dxa"/>
            <w:shd w:val="solid" w:color="FFFFFF" w:fill="auto"/>
          </w:tcPr>
          <w:p w14:paraId="79043A9D" w14:textId="77777777" w:rsidR="0061347A" w:rsidRPr="005050F0" w:rsidRDefault="0061347A" w:rsidP="004A7B37">
            <w:pPr>
              <w:pStyle w:val="TAC"/>
              <w:rPr>
                <w:noProof/>
                <w:sz w:val="16"/>
                <w:szCs w:val="16"/>
                <w:lang w:eastAsia="en-US"/>
              </w:rPr>
            </w:pPr>
            <w:r w:rsidRPr="005050F0">
              <w:rPr>
                <w:noProof/>
                <w:sz w:val="16"/>
                <w:szCs w:val="16"/>
                <w:lang w:eastAsia="en-US"/>
              </w:rPr>
              <w:t>2017-12</w:t>
            </w:r>
          </w:p>
        </w:tc>
        <w:tc>
          <w:tcPr>
            <w:tcW w:w="804" w:type="dxa"/>
            <w:shd w:val="solid" w:color="FFFFFF" w:fill="auto"/>
          </w:tcPr>
          <w:p w14:paraId="3249987D" w14:textId="77777777" w:rsidR="0061347A" w:rsidRPr="005050F0" w:rsidRDefault="0061347A" w:rsidP="004A7B37">
            <w:pPr>
              <w:pStyle w:val="TAC"/>
              <w:rPr>
                <w:noProof/>
                <w:sz w:val="16"/>
                <w:szCs w:val="16"/>
                <w:lang w:eastAsia="en-US"/>
              </w:rPr>
            </w:pPr>
            <w:r w:rsidRPr="005050F0">
              <w:rPr>
                <w:noProof/>
                <w:sz w:val="16"/>
                <w:szCs w:val="16"/>
                <w:lang w:eastAsia="en-US"/>
              </w:rPr>
              <w:t>CT#78</w:t>
            </w:r>
          </w:p>
        </w:tc>
        <w:tc>
          <w:tcPr>
            <w:tcW w:w="1099" w:type="dxa"/>
            <w:shd w:val="solid" w:color="FFFFFF" w:fill="auto"/>
          </w:tcPr>
          <w:p w14:paraId="4C6BCC33" w14:textId="77777777" w:rsidR="0061347A" w:rsidRPr="005050F0" w:rsidRDefault="0061347A" w:rsidP="004A7B37">
            <w:pPr>
              <w:pStyle w:val="TAC"/>
              <w:rPr>
                <w:noProof/>
                <w:sz w:val="16"/>
                <w:szCs w:val="16"/>
                <w:lang w:eastAsia="en-US"/>
              </w:rPr>
            </w:pPr>
            <w:r w:rsidRPr="005050F0">
              <w:rPr>
                <w:noProof/>
                <w:sz w:val="16"/>
                <w:szCs w:val="16"/>
                <w:lang w:eastAsia="en-US"/>
              </w:rPr>
              <w:t>CP-173066</w:t>
            </w:r>
          </w:p>
        </w:tc>
        <w:tc>
          <w:tcPr>
            <w:tcW w:w="527" w:type="dxa"/>
            <w:shd w:val="solid" w:color="FFFFFF" w:fill="auto"/>
          </w:tcPr>
          <w:p w14:paraId="5E85A3BB" w14:textId="77777777" w:rsidR="0061347A" w:rsidRPr="005050F0" w:rsidRDefault="0061347A" w:rsidP="004A7B37">
            <w:pPr>
              <w:pStyle w:val="TAL"/>
              <w:rPr>
                <w:noProof/>
                <w:sz w:val="16"/>
                <w:szCs w:val="16"/>
                <w:lang w:eastAsia="en-US"/>
              </w:rPr>
            </w:pPr>
            <w:r w:rsidRPr="005050F0">
              <w:rPr>
                <w:noProof/>
                <w:sz w:val="16"/>
                <w:szCs w:val="16"/>
                <w:lang w:eastAsia="en-US"/>
              </w:rPr>
              <w:t>0039</w:t>
            </w:r>
          </w:p>
        </w:tc>
        <w:tc>
          <w:tcPr>
            <w:tcW w:w="427" w:type="dxa"/>
            <w:shd w:val="solid" w:color="FFFFFF" w:fill="auto"/>
          </w:tcPr>
          <w:p w14:paraId="47E729A8"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0A35DB04"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F1FD8C8" w14:textId="77777777" w:rsidR="0061347A" w:rsidRPr="005050F0" w:rsidRDefault="0061347A" w:rsidP="004A7B37">
            <w:pPr>
              <w:pStyle w:val="TAL"/>
              <w:rPr>
                <w:noProof/>
                <w:sz w:val="16"/>
                <w:szCs w:val="16"/>
                <w:lang w:eastAsia="en-US"/>
              </w:rPr>
            </w:pPr>
            <w:r w:rsidRPr="005050F0">
              <w:rPr>
                <w:noProof/>
                <w:sz w:val="16"/>
                <w:szCs w:val="16"/>
                <w:lang w:eastAsia="en-US"/>
              </w:rPr>
              <w:t>Off-network MCVideo configurations</w:t>
            </w:r>
          </w:p>
        </w:tc>
        <w:tc>
          <w:tcPr>
            <w:tcW w:w="711" w:type="dxa"/>
            <w:shd w:val="solid" w:color="FFFFFF" w:fill="auto"/>
          </w:tcPr>
          <w:p w14:paraId="13CC5091" w14:textId="77777777" w:rsidR="0061347A" w:rsidRPr="005050F0" w:rsidRDefault="0061347A" w:rsidP="004A7B37">
            <w:pPr>
              <w:pStyle w:val="TAC"/>
              <w:rPr>
                <w:noProof/>
                <w:sz w:val="16"/>
                <w:szCs w:val="16"/>
                <w:lang w:eastAsia="en-US"/>
              </w:rPr>
            </w:pPr>
            <w:r w:rsidRPr="005050F0">
              <w:rPr>
                <w:noProof/>
                <w:sz w:val="16"/>
                <w:szCs w:val="16"/>
                <w:lang w:eastAsia="en-US"/>
              </w:rPr>
              <w:t>14.3.0</w:t>
            </w:r>
          </w:p>
        </w:tc>
      </w:tr>
      <w:tr w:rsidR="0061347A" w:rsidRPr="005050F0" w14:paraId="103C8BDC" w14:textId="77777777" w:rsidTr="00520271">
        <w:tc>
          <w:tcPr>
            <w:tcW w:w="805" w:type="dxa"/>
            <w:shd w:val="solid" w:color="FFFFFF" w:fill="auto"/>
          </w:tcPr>
          <w:p w14:paraId="28434EBC" w14:textId="77777777" w:rsidR="0061347A" w:rsidRPr="005050F0" w:rsidRDefault="0061347A" w:rsidP="004A7B37">
            <w:pPr>
              <w:pStyle w:val="TAC"/>
              <w:rPr>
                <w:noProof/>
                <w:sz w:val="16"/>
                <w:szCs w:val="16"/>
                <w:lang w:eastAsia="en-US"/>
              </w:rPr>
            </w:pPr>
            <w:r w:rsidRPr="005050F0">
              <w:rPr>
                <w:noProof/>
                <w:sz w:val="16"/>
                <w:szCs w:val="16"/>
                <w:lang w:eastAsia="en-US"/>
              </w:rPr>
              <w:t>2018-03</w:t>
            </w:r>
          </w:p>
        </w:tc>
        <w:tc>
          <w:tcPr>
            <w:tcW w:w="804" w:type="dxa"/>
            <w:shd w:val="solid" w:color="FFFFFF" w:fill="auto"/>
          </w:tcPr>
          <w:p w14:paraId="39304881" w14:textId="77777777" w:rsidR="0061347A" w:rsidRPr="005050F0" w:rsidRDefault="0061347A" w:rsidP="004A7B37">
            <w:pPr>
              <w:pStyle w:val="TAC"/>
              <w:rPr>
                <w:noProof/>
                <w:sz w:val="16"/>
                <w:szCs w:val="16"/>
                <w:lang w:eastAsia="en-US"/>
              </w:rPr>
            </w:pPr>
            <w:r w:rsidRPr="005050F0">
              <w:rPr>
                <w:noProof/>
                <w:sz w:val="16"/>
                <w:szCs w:val="16"/>
                <w:lang w:eastAsia="en-US"/>
              </w:rPr>
              <w:t>CT#79</w:t>
            </w:r>
          </w:p>
        </w:tc>
        <w:tc>
          <w:tcPr>
            <w:tcW w:w="1099" w:type="dxa"/>
            <w:shd w:val="solid" w:color="FFFFFF" w:fill="auto"/>
          </w:tcPr>
          <w:p w14:paraId="0C5A5E46" w14:textId="77777777" w:rsidR="0061347A" w:rsidRPr="005050F0" w:rsidRDefault="0061347A" w:rsidP="004A7B37">
            <w:pPr>
              <w:pStyle w:val="TAC"/>
              <w:rPr>
                <w:noProof/>
                <w:sz w:val="16"/>
                <w:szCs w:val="16"/>
                <w:lang w:eastAsia="en-US"/>
              </w:rPr>
            </w:pPr>
            <w:r w:rsidRPr="005050F0">
              <w:rPr>
                <w:noProof/>
                <w:sz w:val="16"/>
                <w:szCs w:val="16"/>
                <w:lang w:eastAsia="en-US"/>
              </w:rPr>
              <w:t>CP-180072</w:t>
            </w:r>
          </w:p>
        </w:tc>
        <w:tc>
          <w:tcPr>
            <w:tcW w:w="527" w:type="dxa"/>
            <w:shd w:val="solid" w:color="FFFFFF" w:fill="auto"/>
          </w:tcPr>
          <w:p w14:paraId="01DF5C01" w14:textId="77777777" w:rsidR="0061347A" w:rsidRPr="005050F0" w:rsidRDefault="0061347A" w:rsidP="004A7B37">
            <w:pPr>
              <w:pStyle w:val="TAL"/>
              <w:rPr>
                <w:noProof/>
                <w:sz w:val="16"/>
                <w:szCs w:val="16"/>
                <w:lang w:eastAsia="en-US"/>
              </w:rPr>
            </w:pPr>
            <w:r w:rsidRPr="005050F0">
              <w:rPr>
                <w:noProof/>
                <w:sz w:val="16"/>
                <w:szCs w:val="16"/>
                <w:lang w:eastAsia="en-US"/>
              </w:rPr>
              <w:t>0041</w:t>
            </w:r>
          </w:p>
        </w:tc>
        <w:tc>
          <w:tcPr>
            <w:tcW w:w="427" w:type="dxa"/>
            <w:shd w:val="solid" w:color="FFFFFF" w:fill="auto"/>
          </w:tcPr>
          <w:p w14:paraId="70D94B28"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5B25319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3CEC92EC" w14:textId="77777777" w:rsidR="0061347A" w:rsidRPr="005050F0" w:rsidRDefault="0061347A" w:rsidP="004A7B37">
            <w:pPr>
              <w:pStyle w:val="TAL"/>
              <w:rPr>
                <w:noProof/>
                <w:sz w:val="16"/>
                <w:szCs w:val="16"/>
                <w:lang w:eastAsia="en-US"/>
              </w:rPr>
            </w:pPr>
            <w:r w:rsidRPr="005050F0">
              <w:rPr>
                <w:noProof/>
                <w:sz w:val="16"/>
                <w:szCs w:val="16"/>
                <w:lang w:eastAsia="en-US"/>
              </w:rPr>
              <w:t>User profile presentation priority</w:t>
            </w:r>
          </w:p>
        </w:tc>
        <w:tc>
          <w:tcPr>
            <w:tcW w:w="711" w:type="dxa"/>
            <w:shd w:val="solid" w:color="FFFFFF" w:fill="auto"/>
          </w:tcPr>
          <w:p w14:paraId="5ACD477E" w14:textId="77777777" w:rsidR="0061347A" w:rsidRPr="005050F0" w:rsidRDefault="0061347A" w:rsidP="004A7B37">
            <w:pPr>
              <w:pStyle w:val="TAC"/>
              <w:rPr>
                <w:noProof/>
                <w:sz w:val="16"/>
                <w:szCs w:val="16"/>
                <w:lang w:eastAsia="en-US"/>
              </w:rPr>
            </w:pPr>
            <w:r w:rsidRPr="005050F0">
              <w:rPr>
                <w:noProof/>
                <w:sz w:val="16"/>
                <w:szCs w:val="16"/>
                <w:lang w:eastAsia="en-US"/>
              </w:rPr>
              <w:t>14.4.0</w:t>
            </w:r>
          </w:p>
        </w:tc>
      </w:tr>
      <w:tr w:rsidR="0061347A" w:rsidRPr="005050F0" w14:paraId="3EF39D91" w14:textId="77777777" w:rsidTr="00520271">
        <w:tc>
          <w:tcPr>
            <w:tcW w:w="805" w:type="dxa"/>
            <w:shd w:val="solid" w:color="FFFFFF" w:fill="auto"/>
          </w:tcPr>
          <w:p w14:paraId="7DCE3DA7" w14:textId="77777777" w:rsidR="0061347A" w:rsidRPr="005050F0" w:rsidRDefault="0061347A" w:rsidP="004A7B37">
            <w:pPr>
              <w:pStyle w:val="TAC"/>
              <w:rPr>
                <w:noProof/>
                <w:sz w:val="16"/>
                <w:szCs w:val="16"/>
                <w:lang w:eastAsia="en-US"/>
              </w:rPr>
            </w:pPr>
            <w:r w:rsidRPr="005050F0">
              <w:rPr>
                <w:noProof/>
                <w:sz w:val="16"/>
                <w:szCs w:val="16"/>
                <w:lang w:eastAsia="en-US"/>
              </w:rPr>
              <w:t>2018-09</w:t>
            </w:r>
          </w:p>
        </w:tc>
        <w:tc>
          <w:tcPr>
            <w:tcW w:w="804" w:type="dxa"/>
            <w:shd w:val="solid" w:color="FFFFFF" w:fill="auto"/>
          </w:tcPr>
          <w:p w14:paraId="6C201B7D" w14:textId="77777777" w:rsidR="0061347A" w:rsidRPr="005050F0" w:rsidRDefault="0061347A" w:rsidP="004A7B37">
            <w:pPr>
              <w:pStyle w:val="TAC"/>
              <w:rPr>
                <w:noProof/>
                <w:sz w:val="16"/>
                <w:szCs w:val="16"/>
                <w:lang w:eastAsia="en-US"/>
              </w:rPr>
            </w:pPr>
            <w:r w:rsidRPr="005050F0">
              <w:rPr>
                <w:noProof/>
                <w:sz w:val="16"/>
                <w:szCs w:val="16"/>
                <w:lang w:eastAsia="en-US"/>
              </w:rPr>
              <w:t>CT#81</w:t>
            </w:r>
          </w:p>
        </w:tc>
        <w:tc>
          <w:tcPr>
            <w:tcW w:w="1099" w:type="dxa"/>
            <w:shd w:val="solid" w:color="FFFFFF" w:fill="auto"/>
          </w:tcPr>
          <w:p w14:paraId="26CB72F0" w14:textId="77777777" w:rsidR="0061347A" w:rsidRPr="005050F0" w:rsidRDefault="0061347A" w:rsidP="004A7B37">
            <w:pPr>
              <w:pStyle w:val="TAC"/>
              <w:rPr>
                <w:noProof/>
                <w:sz w:val="16"/>
                <w:szCs w:val="16"/>
                <w:lang w:eastAsia="en-US"/>
              </w:rPr>
            </w:pPr>
            <w:r w:rsidRPr="005050F0">
              <w:rPr>
                <w:noProof/>
                <w:sz w:val="16"/>
                <w:szCs w:val="16"/>
                <w:lang w:eastAsia="en-US"/>
              </w:rPr>
              <w:t>CP-182125</w:t>
            </w:r>
          </w:p>
        </w:tc>
        <w:tc>
          <w:tcPr>
            <w:tcW w:w="527" w:type="dxa"/>
            <w:shd w:val="solid" w:color="FFFFFF" w:fill="auto"/>
          </w:tcPr>
          <w:p w14:paraId="660523A6" w14:textId="77777777" w:rsidR="0061347A" w:rsidRPr="005050F0" w:rsidRDefault="0061347A" w:rsidP="004A7B37">
            <w:pPr>
              <w:pStyle w:val="TAL"/>
              <w:rPr>
                <w:noProof/>
                <w:sz w:val="16"/>
                <w:szCs w:val="16"/>
                <w:lang w:eastAsia="en-US"/>
              </w:rPr>
            </w:pPr>
            <w:r w:rsidRPr="005050F0">
              <w:rPr>
                <w:noProof/>
                <w:sz w:val="16"/>
                <w:szCs w:val="16"/>
                <w:lang w:eastAsia="en-US"/>
              </w:rPr>
              <w:t>0044</w:t>
            </w:r>
          </w:p>
        </w:tc>
        <w:tc>
          <w:tcPr>
            <w:tcW w:w="427" w:type="dxa"/>
            <w:shd w:val="solid" w:color="FFFFFF" w:fill="auto"/>
          </w:tcPr>
          <w:p w14:paraId="6E357590"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3EC027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0281B8C" w14:textId="77777777" w:rsidR="0061347A" w:rsidRPr="005050F0" w:rsidRDefault="0061347A" w:rsidP="004A7B37">
            <w:pPr>
              <w:pStyle w:val="TAL"/>
              <w:rPr>
                <w:noProof/>
                <w:sz w:val="16"/>
                <w:szCs w:val="16"/>
                <w:lang w:eastAsia="en-US"/>
              </w:rPr>
            </w:pPr>
            <w:r w:rsidRPr="005050F0">
              <w:rPr>
                <w:noProof/>
                <w:sz w:val="16"/>
                <w:szCs w:val="16"/>
                <w:lang w:eastAsia="en-US"/>
              </w:rPr>
              <w:t>Removal of leaf node for enhanced status operational value</w:t>
            </w:r>
          </w:p>
        </w:tc>
        <w:tc>
          <w:tcPr>
            <w:tcW w:w="711" w:type="dxa"/>
            <w:shd w:val="solid" w:color="FFFFFF" w:fill="auto"/>
          </w:tcPr>
          <w:p w14:paraId="7DB5B527" w14:textId="77777777" w:rsidR="0061347A" w:rsidRPr="005050F0" w:rsidRDefault="0061347A" w:rsidP="004A7B37">
            <w:pPr>
              <w:pStyle w:val="TAC"/>
              <w:rPr>
                <w:noProof/>
                <w:sz w:val="16"/>
                <w:szCs w:val="16"/>
                <w:lang w:eastAsia="en-US"/>
              </w:rPr>
            </w:pPr>
            <w:r w:rsidRPr="005050F0">
              <w:rPr>
                <w:noProof/>
                <w:sz w:val="16"/>
                <w:szCs w:val="16"/>
                <w:lang w:eastAsia="en-US"/>
              </w:rPr>
              <w:t>14.5.0</w:t>
            </w:r>
          </w:p>
        </w:tc>
      </w:tr>
      <w:tr w:rsidR="00520271" w:rsidRPr="005050F0" w14:paraId="43E7407C" w14:textId="77777777" w:rsidTr="00520271">
        <w:tc>
          <w:tcPr>
            <w:tcW w:w="805" w:type="dxa"/>
            <w:shd w:val="solid" w:color="FFFFFF" w:fill="auto"/>
          </w:tcPr>
          <w:p w14:paraId="22F09C05" w14:textId="77777777" w:rsidR="00520271" w:rsidRPr="005050F0" w:rsidRDefault="00520271" w:rsidP="00520271">
            <w:pPr>
              <w:pStyle w:val="TAC"/>
              <w:rPr>
                <w:noProof/>
                <w:sz w:val="16"/>
                <w:szCs w:val="16"/>
                <w:lang w:eastAsia="en-US"/>
              </w:rPr>
            </w:pPr>
            <w:r w:rsidRPr="005050F0">
              <w:rPr>
                <w:noProof/>
                <w:sz w:val="16"/>
                <w:szCs w:val="16"/>
                <w:lang w:eastAsia="en-US"/>
              </w:rPr>
              <w:t>2019-03</w:t>
            </w:r>
          </w:p>
        </w:tc>
        <w:tc>
          <w:tcPr>
            <w:tcW w:w="804" w:type="dxa"/>
            <w:shd w:val="solid" w:color="FFFFFF" w:fill="auto"/>
          </w:tcPr>
          <w:p w14:paraId="039E2537" w14:textId="77777777" w:rsidR="00520271" w:rsidRPr="005050F0" w:rsidRDefault="00520271" w:rsidP="00520271">
            <w:pPr>
              <w:pStyle w:val="TAC"/>
              <w:rPr>
                <w:noProof/>
                <w:sz w:val="16"/>
                <w:szCs w:val="16"/>
                <w:lang w:eastAsia="en-US"/>
              </w:rPr>
            </w:pPr>
            <w:r w:rsidRPr="005050F0">
              <w:rPr>
                <w:noProof/>
                <w:sz w:val="16"/>
                <w:szCs w:val="16"/>
                <w:lang w:eastAsia="en-US"/>
              </w:rPr>
              <w:t>CT#83</w:t>
            </w:r>
          </w:p>
        </w:tc>
        <w:tc>
          <w:tcPr>
            <w:tcW w:w="1099" w:type="dxa"/>
            <w:shd w:val="solid" w:color="FFFFFF" w:fill="auto"/>
          </w:tcPr>
          <w:p w14:paraId="650667B3" w14:textId="77777777" w:rsidR="00520271" w:rsidRPr="005050F0" w:rsidRDefault="00520271" w:rsidP="00520271">
            <w:pPr>
              <w:pStyle w:val="TAC"/>
              <w:rPr>
                <w:noProof/>
                <w:sz w:val="16"/>
                <w:szCs w:val="16"/>
                <w:lang w:eastAsia="en-US"/>
              </w:rPr>
            </w:pPr>
            <w:r w:rsidRPr="005050F0">
              <w:rPr>
                <w:noProof/>
                <w:sz w:val="16"/>
                <w:szCs w:val="16"/>
                <w:lang w:eastAsia="en-US"/>
              </w:rPr>
              <w:t>CP-190078</w:t>
            </w:r>
          </w:p>
        </w:tc>
        <w:tc>
          <w:tcPr>
            <w:tcW w:w="527" w:type="dxa"/>
            <w:shd w:val="solid" w:color="FFFFFF" w:fill="auto"/>
          </w:tcPr>
          <w:p w14:paraId="41C52B20" w14:textId="77777777" w:rsidR="00520271" w:rsidRPr="005050F0" w:rsidRDefault="00520271" w:rsidP="00520271">
            <w:pPr>
              <w:pStyle w:val="TAL"/>
              <w:rPr>
                <w:noProof/>
                <w:sz w:val="16"/>
                <w:szCs w:val="16"/>
                <w:lang w:eastAsia="en-US"/>
              </w:rPr>
            </w:pPr>
            <w:r w:rsidRPr="005050F0">
              <w:rPr>
                <w:noProof/>
                <w:sz w:val="16"/>
                <w:szCs w:val="16"/>
                <w:lang w:eastAsia="en-US"/>
              </w:rPr>
              <w:t>0050</w:t>
            </w:r>
          </w:p>
        </w:tc>
        <w:tc>
          <w:tcPr>
            <w:tcW w:w="427" w:type="dxa"/>
            <w:shd w:val="solid" w:color="FFFFFF" w:fill="auto"/>
          </w:tcPr>
          <w:p w14:paraId="44143015" w14:textId="77777777" w:rsidR="00520271" w:rsidRPr="005050F0" w:rsidRDefault="00520271" w:rsidP="00520271">
            <w:pPr>
              <w:pStyle w:val="TAR"/>
              <w:rPr>
                <w:noProof/>
                <w:sz w:val="16"/>
                <w:szCs w:val="16"/>
                <w:lang w:eastAsia="en-US"/>
              </w:rPr>
            </w:pPr>
            <w:r w:rsidRPr="005050F0">
              <w:rPr>
                <w:noProof/>
                <w:sz w:val="16"/>
                <w:szCs w:val="16"/>
                <w:lang w:eastAsia="en-US"/>
              </w:rPr>
              <w:t>1</w:t>
            </w:r>
          </w:p>
        </w:tc>
        <w:tc>
          <w:tcPr>
            <w:tcW w:w="427" w:type="dxa"/>
            <w:shd w:val="solid" w:color="FFFFFF" w:fill="auto"/>
          </w:tcPr>
          <w:p w14:paraId="55857E14" w14:textId="77777777" w:rsidR="00520271" w:rsidRPr="005050F0" w:rsidRDefault="00520271"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7D42A70B" w14:textId="77777777" w:rsidR="00520271" w:rsidRPr="005050F0" w:rsidRDefault="00520271" w:rsidP="00520271">
            <w:pPr>
              <w:pStyle w:val="TAL"/>
              <w:rPr>
                <w:noProof/>
                <w:sz w:val="16"/>
                <w:szCs w:val="16"/>
                <w:lang w:eastAsia="en-US"/>
              </w:rPr>
            </w:pPr>
            <w:r w:rsidRPr="005050F0">
              <w:rPr>
                <w:noProof/>
                <w:sz w:val="16"/>
                <w:szCs w:val="16"/>
                <w:lang w:eastAsia="en-US"/>
              </w:rPr>
              <w:t>Correction of MO counter names CFx11 and CFx12</w:t>
            </w:r>
          </w:p>
        </w:tc>
        <w:tc>
          <w:tcPr>
            <w:tcW w:w="711" w:type="dxa"/>
            <w:shd w:val="solid" w:color="FFFFFF" w:fill="auto"/>
          </w:tcPr>
          <w:p w14:paraId="010F52C7" w14:textId="77777777" w:rsidR="00520271" w:rsidRPr="005050F0" w:rsidRDefault="00520271" w:rsidP="00520271">
            <w:pPr>
              <w:pStyle w:val="TAC"/>
              <w:rPr>
                <w:noProof/>
                <w:sz w:val="16"/>
                <w:szCs w:val="16"/>
                <w:lang w:eastAsia="en-US"/>
              </w:rPr>
            </w:pPr>
            <w:r w:rsidRPr="005050F0">
              <w:rPr>
                <w:noProof/>
                <w:sz w:val="16"/>
                <w:szCs w:val="16"/>
                <w:lang w:eastAsia="en-US"/>
              </w:rPr>
              <w:t>14.6.0</w:t>
            </w:r>
          </w:p>
        </w:tc>
      </w:tr>
      <w:tr w:rsidR="00520271" w:rsidRPr="005050F0" w14:paraId="14DBA81F" w14:textId="77777777" w:rsidTr="00520271">
        <w:tc>
          <w:tcPr>
            <w:tcW w:w="805" w:type="dxa"/>
            <w:shd w:val="solid" w:color="FFFFFF" w:fill="auto"/>
          </w:tcPr>
          <w:p w14:paraId="19A1A4A0" w14:textId="77777777" w:rsidR="00520271" w:rsidRPr="005050F0" w:rsidRDefault="00520271" w:rsidP="00520271">
            <w:pPr>
              <w:pStyle w:val="TAC"/>
              <w:rPr>
                <w:noProof/>
                <w:sz w:val="16"/>
                <w:szCs w:val="16"/>
                <w:lang w:eastAsia="en-US"/>
              </w:rPr>
            </w:pPr>
            <w:r w:rsidRPr="005050F0">
              <w:rPr>
                <w:noProof/>
                <w:sz w:val="16"/>
                <w:szCs w:val="16"/>
                <w:lang w:eastAsia="en-US"/>
              </w:rPr>
              <w:t>2019-03</w:t>
            </w:r>
          </w:p>
        </w:tc>
        <w:tc>
          <w:tcPr>
            <w:tcW w:w="804" w:type="dxa"/>
            <w:shd w:val="solid" w:color="FFFFFF" w:fill="auto"/>
          </w:tcPr>
          <w:p w14:paraId="69354951" w14:textId="77777777" w:rsidR="00520271" w:rsidRPr="005050F0" w:rsidRDefault="00520271" w:rsidP="00520271">
            <w:pPr>
              <w:pStyle w:val="TAC"/>
              <w:rPr>
                <w:noProof/>
                <w:sz w:val="16"/>
                <w:szCs w:val="16"/>
                <w:lang w:eastAsia="en-US"/>
              </w:rPr>
            </w:pPr>
            <w:r w:rsidRPr="005050F0">
              <w:rPr>
                <w:noProof/>
                <w:sz w:val="16"/>
                <w:szCs w:val="16"/>
                <w:lang w:eastAsia="en-US"/>
              </w:rPr>
              <w:t>CT#83</w:t>
            </w:r>
          </w:p>
        </w:tc>
        <w:tc>
          <w:tcPr>
            <w:tcW w:w="1099" w:type="dxa"/>
            <w:shd w:val="solid" w:color="FFFFFF" w:fill="auto"/>
          </w:tcPr>
          <w:p w14:paraId="3C4A954C" w14:textId="77777777" w:rsidR="00520271" w:rsidRPr="005050F0" w:rsidRDefault="00520271" w:rsidP="00520271">
            <w:pPr>
              <w:pStyle w:val="TAC"/>
              <w:rPr>
                <w:noProof/>
                <w:sz w:val="16"/>
                <w:szCs w:val="16"/>
                <w:lang w:eastAsia="en-US"/>
              </w:rPr>
            </w:pPr>
            <w:r w:rsidRPr="005050F0">
              <w:rPr>
                <w:noProof/>
                <w:sz w:val="16"/>
                <w:szCs w:val="16"/>
                <w:lang w:eastAsia="en-US"/>
              </w:rPr>
              <w:t>CP-190078</w:t>
            </w:r>
          </w:p>
        </w:tc>
        <w:tc>
          <w:tcPr>
            <w:tcW w:w="527" w:type="dxa"/>
            <w:shd w:val="solid" w:color="FFFFFF" w:fill="auto"/>
          </w:tcPr>
          <w:p w14:paraId="144E5B87" w14:textId="77777777" w:rsidR="00520271" w:rsidRPr="005050F0" w:rsidRDefault="00520271" w:rsidP="00520271">
            <w:pPr>
              <w:pStyle w:val="TAL"/>
              <w:rPr>
                <w:noProof/>
                <w:sz w:val="16"/>
                <w:szCs w:val="16"/>
                <w:lang w:eastAsia="en-US"/>
              </w:rPr>
            </w:pPr>
            <w:r w:rsidRPr="005050F0">
              <w:rPr>
                <w:noProof/>
                <w:sz w:val="16"/>
                <w:szCs w:val="16"/>
                <w:lang w:eastAsia="en-US"/>
              </w:rPr>
              <w:t>0054</w:t>
            </w:r>
          </w:p>
        </w:tc>
        <w:tc>
          <w:tcPr>
            <w:tcW w:w="427" w:type="dxa"/>
            <w:shd w:val="solid" w:color="FFFFFF" w:fill="auto"/>
          </w:tcPr>
          <w:p w14:paraId="1D1A187F" w14:textId="77777777" w:rsidR="00520271" w:rsidRPr="005050F0" w:rsidRDefault="00520271" w:rsidP="00520271">
            <w:pPr>
              <w:pStyle w:val="TAR"/>
              <w:rPr>
                <w:noProof/>
                <w:sz w:val="16"/>
                <w:szCs w:val="16"/>
                <w:lang w:eastAsia="en-US"/>
              </w:rPr>
            </w:pPr>
            <w:r w:rsidRPr="005050F0">
              <w:rPr>
                <w:noProof/>
                <w:sz w:val="16"/>
                <w:szCs w:val="16"/>
                <w:lang w:eastAsia="en-US"/>
              </w:rPr>
              <w:t>1</w:t>
            </w:r>
          </w:p>
        </w:tc>
        <w:tc>
          <w:tcPr>
            <w:tcW w:w="427" w:type="dxa"/>
            <w:shd w:val="solid" w:color="FFFFFF" w:fill="auto"/>
          </w:tcPr>
          <w:p w14:paraId="0D2A7A6F" w14:textId="77777777" w:rsidR="00520271" w:rsidRPr="005050F0" w:rsidRDefault="00520271"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31A7B3F1" w14:textId="77777777" w:rsidR="00520271" w:rsidRPr="005050F0" w:rsidRDefault="00520271" w:rsidP="00520271">
            <w:pPr>
              <w:pStyle w:val="TAL"/>
              <w:rPr>
                <w:noProof/>
                <w:sz w:val="16"/>
                <w:szCs w:val="16"/>
                <w:lang w:eastAsia="en-US"/>
              </w:rPr>
            </w:pPr>
            <w:r w:rsidRPr="005050F0">
              <w:rPr>
                <w:noProof/>
                <w:sz w:val="16"/>
                <w:szCs w:val="16"/>
                <w:lang w:eastAsia="en-US"/>
              </w:rPr>
              <w:t>Remove T230 from TS 24.483</w:t>
            </w:r>
          </w:p>
        </w:tc>
        <w:tc>
          <w:tcPr>
            <w:tcW w:w="711" w:type="dxa"/>
            <w:shd w:val="solid" w:color="FFFFFF" w:fill="auto"/>
          </w:tcPr>
          <w:p w14:paraId="09AEE033" w14:textId="77777777" w:rsidR="00520271" w:rsidRPr="005050F0" w:rsidRDefault="00520271" w:rsidP="00520271">
            <w:pPr>
              <w:pStyle w:val="TAC"/>
              <w:rPr>
                <w:noProof/>
                <w:sz w:val="16"/>
                <w:szCs w:val="16"/>
                <w:lang w:eastAsia="en-US"/>
              </w:rPr>
            </w:pPr>
            <w:r w:rsidRPr="005050F0">
              <w:rPr>
                <w:noProof/>
                <w:sz w:val="16"/>
                <w:szCs w:val="16"/>
                <w:lang w:eastAsia="en-US"/>
              </w:rPr>
              <w:t>14.6.0</w:t>
            </w:r>
          </w:p>
        </w:tc>
      </w:tr>
      <w:tr w:rsidR="00B773E5" w:rsidRPr="005050F0" w14:paraId="426D7061" w14:textId="77777777" w:rsidTr="00520271">
        <w:tc>
          <w:tcPr>
            <w:tcW w:w="805" w:type="dxa"/>
            <w:shd w:val="solid" w:color="FFFFFF" w:fill="auto"/>
          </w:tcPr>
          <w:p w14:paraId="49CD6B74" w14:textId="77777777" w:rsidR="00B773E5" w:rsidRPr="005050F0" w:rsidRDefault="00B773E5" w:rsidP="00520271">
            <w:pPr>
              <w:pStyle w:val="TAC"/>
              <w:rPr>
                <w:noProof/>
                <w:sz w:val="16"/>
                <w:szCs w:val="16"/>
                <w:lang w:eastAsia="en-US"/>
              </w:rPr>
            </w:pPr>
            <w:r w:rsidRPr="005050F0">
              <w:rPr>
                <w:noProof/>
                <w:sz w:val="16"/>
                <w:szCs w:val="16"/>
                <w:lang w:eastAsia="en-US"/>
              </w:rPr>
              <w:t>2019-12</w:t>
            </w:r>
          </w:p>
        </w:tc>
        <w:tc>
          <w:tcPr>
            <w:tcW w:w="804" w:type="dxa"/>
            <w:shd w:val="solid" w:color="FFFFFF" w:fill="auto"/>
          </w:tcPr>
          <w:p w14:paraId="68A011D6" w14:textId="77777777" w:rsidR="00B773E5" w:rsidRPr="005050F0" w:rsidRDefault="00B773E5" w:rsidP="00520271">
            <w:pPr>
              <w:pStyle w:val="TAC"/>
              <w:rPr>
                <w:noProof/>
                <w:sz w:val="16"/>
                <w:szCs w:val="16"/>
                <w:lang w:eastAsia="en-US"/>
              </w:rPr>
            </w:pPr>
            <w:r w:rsidRPr="005050F0">
              <w:rPr>
                <w:noProof/>
                <w:sz w:val="16"/>
                <w:szCs w:val="16"/>
                <w:lang w:eastAsia="en-US"/>
              </w:rPr>
              <w:t>CT#86</w:t>
            </w:r>
          </w:p>
        </w:tc>
        <w:tc>
          <w:tcPr>
            <w:tcW w:w="1099" w:type="dxa"/>
            <w:shd w:val="solid" w:color="FFFFFF" w:fill="auto"/>
          </w:tcPr>
          <w:p w14:paraId="5FD930A2" w14:textId="77777777" w:rsidR="00B773E5" w:rsidRPr="005050F0" w:rsidRDefault="00B773E5" w:rsidP="00520271">
            <w:pPr>
              <w:pStyle w:val="TAC"/>
              <w:rPr>
                <w:noProof/>
                <w:sz w:val="16"/>
                <w:szCs w:val="16"/>
                <w:lang w:eastAsia="en-US"/>
              </w:rPr>
            </w:pPr>
            <w:r w:rsidRPr="005050F0">
              <w:rPr>
                <w:noProof/>
                <w:sz w:val="16"/>
                <w:szCs w:val="16"/>
                <w:lang w:eastAsia="en-US"/>
              </w:rPr>
              <w:t>CP-193082</w:t>
            </w:r>
          </w:p>
        </w:tc>
        <w:tc>
          <w:tcPr>
            <w:tcW w:w="527" w:type="dxa"/>
            <w:shd w:val="solid" w:color="FFFFFF" w:fill="auto"/>
          </w:tcPr>
          <w:p w14:paraId="2A2B944A" w14:textId="77777777" w:rsidR="00B773E5" w:rsidRPr="005050F0" w:rsidRDefault="00B773E5" w:rsidP="00520271">
            <w:pPr>
              <w:pStyle w:val="TAL"/>
              <w:rPr>
                <w:noProof/>
                <w:sz w:val="16"/>
                <w:szCs w:val="16"/>
                <w:lang w:eastAsia="en-US"/>
              </w:rPr>
            </w:pPr>
            <w:r w:rsidRPr="005050F0">
              <w:rPr>
                <w:noProof/>
                <w:sz w:val="16"/>
                <w:szCs w:val="16"/>
                <w:lang w:eastAsia="en-US"/>
              </w:rPr>
              <w:t>0061</w:t>
            </w:r>
          </w:p>
        </w:tc>
        <w:tc>
          <w:tcPr>
            <w:tcW w:w="427" w:type="dxa"/>
            <w:shd w:val="solid" w:color="FFFFFF" w:fill="auto"/>
          </w:tcPr>
          <w:p w14:paraId="64E4A1C3" w14:textId="77777777" w:rsidR="00B773E5" w:rsidRPr="005050F0" w:rsidRDefault="00B773E5" w:rsidP="00520271">
            <w:pPr>
              <w:pStyle w:val="TAR"/>
              <w:rPr>
                <w:noProof/>
                <w:sz w:val="16"/>
                <w:szCs w:val="16"/>
                <w:lang w:eastAsia="en-US"/>
              </w:rPr>
            </w:pPr>
          </w:p>
        </w:tc>
        <w:tc>
          <w:tcPr>
            <w:tcW w:w="427" w:type="dxa"/>
            <w:shd w:val="solid" w:color="FFFFFF" w:fill="auto"/>
          </w:tcPr>
          <w:p w14:paraId="321EAF99" w14:textId="77777777" w:rsidR="00B773E5" w:rsidRPr="005050F0" w:rsidRDefault="00B773E5"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5E4360CA" w14:textId="77777777" w:rsidR="00B773E5" w:rsidRPr="005050F0" w:rsidRDefault="00B773E5" w:rsidP="00520271">
            <w:pPr>
              <w:pStyle w:val="TAL"/>
              <w:rPr>
                <w:noProof/>
                <w:sz w:val="16"/>
                <w:szCs w:val="16"/>
                <w:lang w:eastAsia="en-US"/>
              </w:rPr>
            </w:pPr>
            <w:r w:rsidRPr="005050F0">
              <w:rPr>
                <w:noProof/>
                <w:sz w:val="16"/>
                <w:szCs w:val="16"/>
                <w:lang w:eastAsia="en-US"/>
              </w:rPr>
              <w:t>Correction of single timer TFP2 mistakenly used for two different purposes</w:t>
            </w:r>
          </w:p>
        </w:tc>
        <w:tc>
          <w:tcPr>
            <w:tcW w:w="711" w:type="dxa"/>
            <w:shd w:val="solid" w:color="FFFFFF" w:fill="auto"/>
          </w:tcPr>
          <w:p w14:paraId="59E507EA" w14:textId="77777777" w:rsidR="00B773E5" w:rsidRPr="005050F0" w:rsidRDefault="00B773E5" w:rsidP="00520271">
            <w:pPr>
              <w:pStyle w:val="TAC"/>
              <w:rPr>
                <w:noProof/>
                <w:sz w:val="16"/>
                <w:szCs w:val="16"/>
                <w:lang w:eastAsia="en-US"/>
              </w:rPr>
            </w:pPr>
            <w:r w:rsidRPr="005050F0">
              <w:rPr>
                <w:noProof/>
                <w:sz w:val="16"/>
                <w:szCs w:val="16"/>
                <w:lang w:eastAsia="en-US"/>
              </w:rPr>
              <w:t>14.7.0</w:t>
            </w:r>
          </w:p>
        </w:tc>
      </w:tr>
      <w:tr w:rsidR="008C7DB9" w:rsidRPr="005050F0" w14:paraId="6460655C" w14:textId="77777777" w:rsidTr="00520271">
        <w:tc>
          <w:tcPr>
            <w:tcW w:w="805" w:type="dxa"/>
            <w:shd w:val="solid" w:color="FFFFFF" w:fill="auto"/>
          </w:tcPr>
          <w:p w14:paraId="7B7D00F1" w14:textId="77777777" w:rsidR="008C7DB9" w:rsidRPr="005050F0" w:rsidRDefault="008C7DB9" w:rsidP="008C7DB9">
            <w:pPr>
              <w:pStyle w:val="TAC"/>
              <w:rPr>
                <w:noProof/>
                <w:sz w:val="16"/>
                <w:szCs w:val="16"/>
                <w:lang w:eastAsia="en-US"/>
              </w:rPr>
            </w:pPr>
            <w:r w:rsidRPr="005050F0">
              <w:rPr>
                <w:noProof/>
                <w:sz w:val="16"/>
                <w:szCs w:val="16"/>
                <w:lang w:eastAsia="en-US"/>
              </w:rPr>
              <w:t>2020-06</w:t>
            </w:r>
          </w:p>
        </w:tc>
        <w:tc>
          <w:tcPr>
            <w:tcW w:w="804" w:type="dxa"/>
            <w:shd w:val="solid" w:color="FFFFFF" w:fill="auto"/>
          </w:tcPr>
          <w:p w14:paraId="059A173D" w14:textId="77777777" w:rsidR="008C7DB9" w:rsidRPr="005050F0" w:rsidRDefault="008C7DB9" w:rsidP="008C7DB9">
            <w:pPr>
              <w:pStyle w:val="TAC"/>
              <w:rPr>
                <w:noProof/>
                <w:sz w:val="16"/>
                <w:szCs w:val="16"/>
                <w:lang w:eastAsia="en-US"/>
              </w:rPr>
            </w:pPr>
            <w:r w:rsidRPr="005050F0">
              <w:rPr>
                <w:noProof/>
                <w:sz w:val="16"/>
                <w:szCs w:val="16"/>
                <w:lang w:eastAsia="en-US"/>
              </w:rPr>
              <w:t>CT#88e</w:t>
            </w:r>
          </w:p>
        </w:tc>
        <w:tc>
          <w:tcPr>
            <w:tcW w:w="1099" w:type="dxa"/>
            <w:shd w:val="solid" w:color="FFFFFF" w:fill="auto"/>
          </w:tcPr>
          <w:p w14:paraId="037A320A" w14:textId="77777777" w:rsidR="008C7DB9" w:rsidRPr="005050F0" w:rsidRDefault="008C7DB9" w:rsidP="008C7DB9">
            <w:pPr>
              <w:pStyle w:val="TAC"/>
              <w:rPr>
                <w:noProof/>
                <w:sz w:val="16"/>
                <w:szCs w:val="16"/>
                <w:lang w:eastAsia="en-US"/>
              </w:rPr>
            </w:pPr>
            <w:r w:rsidRPr="005050F0">
              <w:rPr>
                <w:noProof/>
                <w:sz w:val="16"/>
                <w:szCs w:val="16"/>
                <w:lang w:eastAsia="en-US"/>
              </w:rPr>
              <w:t>CP-201086</w:t>
            </w:r>
          </w:p>
        </w:tc>
        <w:tc>
          <w:tcPr>
            <w:tcW w:w="527" w:type="dxa"/>
            <w:shd w:val="solid" w:color="FFFFFF" w:fill="auto"/>
          </w:tcPr>
          <w:p w14:paraId="01DE69ED" w14:textId="77777777" w:rsidR="008C7DB9" w:rsidRPr="005050F0" w:rsidRDefault="008C7DB9" w:rsidP="008C7DB9">
            <w:pPr>
              <w:pStyle w:val="TAL"/>
              <w:rPr>
                <w:noProof/>
                <w:sz w:val="16"/>
                <w:szCs w:val="16"/>
                <w:lang w:eastAsia="en-US"/>
              </w:rPr>
            </w:pPr>
            <w:r w:rsidRPr="005050F0">
              <w:rPr>
                <w:noProof/>
                <w:sz w:val="16"/>
                <w:szCs w:val="16"/>
                <w:lang w:eastAsia="en-US"/>
              </w:rPr>
              <w:t>0069</w:t>
            </w:r>
          </w:p>
        </w:tc>
        <w:tc>
          <w:tcPr>
            <w:tcW w:w="427" w:type="dxa"/>
            <w:shd w:val="solid" w:color="FFFFFF" w:fill="auto"/>
          </w:tcPr>
          <w:p w14:paraId="4C9256BB" w14:textId="77777777" w:rsidR="008C7DB9" w:rsidRPr="005050F0" w:rsidRDefault="008C7DB9" w:rsidP="008C7DB9">
            <w:pPr>
              <w:pStyle w:val="TAR"/>
              <w:rPr>
                <w:noProof/>
                <w:sz w:val="16"/>
                <w:szCs w:val="16"/>
                <w:lang w:eastAsia="en-US"/>
              </w:rPr>
            </w:pPr>
            <w:r w:rsidRPr="005050F0">
              <w:rPr>
                <w:noProof/>
                <w:sz w:val="16"/>
                <w:szCs w:val="16"/>
                <w:lang w:eastAsia="en-US"/>
              </w:rPr>
              <w:t>1</w:t>
            </w:r>
          </w:p>
        </w:tc>
        <w:tc>
          <w:tcPr>
            <w:tcW w:w="427" w:type="dxa"/>
            <w:shd w:val="solid" w:color="FFFFFF" w:fill="auto"/>
          </w:tcPr>
          <w:p w14:paraId="25160F2A" w14:textId="77777777" w:rsidR="008C7DB9" w:rsidRPr="005050F0" w:rsidRDefault="008C7DB9" w:rsidP="008C7DB9">
            <w:pPr>
              <w:pStyle w:val="TAC"/>
              <w:rPr>
                <w:noProof/>
                <w:sz w:val="16"/>
                <w:szCs w:val="16"/>
                <w:lang w:eastAsia="en-US"/>
              </w:rPr>
            </w:pPr>
            <w:r w:rsidRPr="005050F0">
              <w:rPr>
                <w:noProof/>
                <w:sz w:val="16"/>
                <w:szCs w:val="16"/>
                <w:lang w:eastAsia="en-US"/>
              </w:rPr>
              <w:t>A</w:t>
            </w:r>
          </w:p>
        </w:tc>
        <w:tc>
          <w:tcPr>
            <w:tcW w:w="4985" w:type="dxa"/>
            <w:shd w:val="solid" w:color="FFFFFF" w:fill="auto"/>
          </w:tcPr>
          <w:p w14:paraId="5A5096D2" w14:textId="77777777" w:rsidR="008C7DB9" w:rsidRPr="005050F0" w:rsidRDefault="008C7DB9" w:rsidP="008C7DB9">
            <w:pPr>
              <w:pStyle w:val="TAL"/>
              <w:rPr>
                <w:noProof/>
                <w:sz w:val="16"/>
                <w:szCs w:val="16"/>
                <w:lang w:eastAsia="en-US"/>
              </w:rPr>
            </w:pPr>
            <w:r w:rsidRPr="005050F0">
              <w:rPr>
                <w:noProof/>
                <w:sz w:val="16"/>
                <w:szCs w:val="16"/>
                <w:lang w:eastAsia="en-US"/>
              </w:rPr>
              <w:fldChar w:fldCharType="begin"/>
            </w:r>
            <w:r w:rsidRPr="005050F0">
              <w:rPr>
                <w:noProof/>
                <w:sz w:val="16"/>
                <w:szCs w:val="16"/>
                <w:lang w:eastAsia="en-US"/>
              </w:rPr>
              <w:instrText xml:space="preserve"> DOCPROPERTY  CrTitle  \* MERGEFORMAT </w:instrText>
            </w:r>
            <w:r w:rsidRPr="005050F0">
              <w:rPr>
                <w:noProof/>
                <w:sz w:val="16"/>
                <w:szCs w:val="16"/>
                <w:lang w:eastAsia="en-US"/>
              </w:rPr>
              <w:fldChar w:fldCharType="separate"/>
            </w:r>
            <w:r w:rsidRPr="005050F0">
              <w:rPr>
                <w:noProof/>
                <w:sz w:val="16"/>
                <w:szCs w:val="16"/>
                <w:lang w:eastAsia="en-US"/>
              </w:rPr>
              <w:t>Correction of unit values for T204 and T205</w:t>
            </w:r>
            <w:r w:rsidRPr="005050F0">
              <w:rPr>
                <w:noProof/>
                <w:sz w:val="16"/>
                <w:szCs w:val="16"/>
                <w:lang w:eastAsia="en-US"/>
              </w:rPr>
              <w:fldChar w:fldCharType="end"/>
            </w:r>
          </w:p>
        </w:tc>
        <w:tc>
          <w:tcPr>
            <w:tcW w:w="711" w:type="dxa"/>
            <w:shd w:val="solid" w:color="FFFFFF" w:fill="auto"/>
          </w:tcPr>
          <w:p w14:paraId="60B6EAF3" w14:textId="77777777" w:rsidR="008C7DB9" w:rsidRPr="005050F0" w:rsidRDefault="008C7DB9" w:rsidP="008C7DB9">
            <w:pPr>
              <w:pStyle w:val="TAC"/>
              <w:rPr>
                <w:noProof/>
                <w:sz w:val="16"/>
                <w:szCs w:val="16"/>
                <w:lang w:eastAsia="en-US"/>
              </w:rPr>
            </w:pPr>
            <w:r w:rsidRPr="005050F0">
              <w:rPr>
                <w:noProof/>
                <w:sz w:val="16"/>
                <w:szCs w:val="16"/>
                <w:lang w:eastAsia="en-US"/>
              </w:rPr>
              <w:t>14.8.0</w:t>
            </w:r>
          </w:p>
        </w:tc>
      </w:tr>
      <w:tr w:rsidR="008559D6" w:rsidRPr="005050F0" w14:paraId="0B947393" w14:textId="77777777" w:rsidTr="00520271">
        <w:tc>
          <w:tcPr>
            <w:tcW w:w="805" w:type="dxa"/>
            <w:shd w:val="solid" w:color="FFFFFF" w:fill="auto"/>
          </w:tcPr>
          <w:p w14:paraId="611D68A4" w14:textId="77777777" w:rsidR="008559D6" w:rsidRPr="005050F0" w:rsidRDefault="008559D6" w:rsidP="008559D6">
            <w:pPr>
              <w:pStyle w:val="TAC"/>
              <w:rPr>
                <w:noProof/>
                <w:sz w:val="16"/>
                <w:szCs w:val="16"/>
                <w:lang w:eastAsia="en-US"/>
              </w:rPr>
            </w:pPr>
            <w:r w:rsidRPr="005050F0">
              <w:rPr>
                <w:noProof/>
                <w:sz w:val="16"/>
                <w:szCs w:val="16"/>
              </w:rPr>
              <w:t>2021-06</w:t>
            </w:r>
          </w:p>
        </w:tc>
        <w:tc>
          <w:tcPr>
            <w:tcW w:w="804" w:type="dxa"/>
            <w:shd w:val="solid" w:color="FFFFFF" w:fill="auto"/>
          </w:tcPr>
          <w:p w14:paraId="40443CD6" w14:textId="77777777" w:rsidR="008559D6" w:rsidRPr="005050F0" w:rsidRDefault="008559D6" w:rsidP="008559D6">
            <w:pPr>
              <w:pStyle w:val="TAC"/>
              <w:rPr>
                <w:noProof/>
                <w:sz w:val="16"/>
                <w:szCs w:val="16"/>
                <w:lang w:eastAsia="en-US"/>
              </w:rPr>
            </w:pPr>
            <w:r w:rsidRPr="005050F0">
              <w:rPr>
                <w:noProof/>
                <w:sz w:val="16"/>
                <w:szCs w:val="16"/>
              </w:rPr>
              <w:t>CT#92e</w:t>
            </w:r>
          </w:p>
        </w:tc>
        <w:tc>
          <w:tcPr>
            <w:tcW w:w="1099" w:type="dxa"/>
            <w:shd w:val="solid" w:color="FFFFFF" w:fill="auto"/>
          </w:tcPr>
          <w:p w14:paraId="14DEAEBE" w14:textId="77777777" w:rsidR="008559D6" w:rsidRPr="005050F0" w:rsidRDefault="008C5381" w:rsidP="008559D6">
            <w:pPr>
              <w:pStyle w:val="TAC"/>
              <w:rPr>
                <w:noProof/>
                <w:sz w:val="16"/>
                <w:szCs w:val="16"/>
                <w:lang w:eastAsia="en-US"/>
              </w:rPr>
            </w:pPr>
            <w:r w:rsidRPr="005050F0">
              <w:rPr>
                <w:noProof/>
                <w:sz w:val="16"/>
                <w:szCs w:val="16"/>
              </w:rPr>
              <w:t>CP-211125</w:t>
            </w:r>
          </w:p>
        </w:tc>
        <w:tc>
          <w:tcPr>
            <w:tcW w:w="527" w:type="dxa"/>
            <w:shd w:val="solid" w:color="FFFFFF" w:fill="auto"/>
          </w:tcPr>
          <w:p w14:paraId="3DE27010" w14:textId="77777777" w:rsidR="008559D6" w:rsidRPr="005050F0" w:rsidRDefault="008559D6" w:rsidP="008559D6">
            <w:pPr>
              <w:pStyle w:val="TAL"/>
              <w:rPr>
                <w:noProof/>
                <w:sz w:val="16"/>
                <w:szCs w:val="16"/>
                <w:lang w:eastAsia="en-US"/>
              </w:rPr>
            </w:pPr>
            <w:r w:rsidRPr="005050F0">
              <w:rPr>
                <w:noProof/>
                <w:sz w:val="16"/>
                <w:szCs w:val="16"/>
              </w:rPr>
              <w:t>0100</w:t>
            </w:r>
          </w:p>
        </w:tc>
        <w:tc>
          <w:tcPr>
            <w:tcW w:w="427" w:type="dxa"/>
            <w:shd w:val="solid" w:color="FFFFFF" w:fill="auto"/>
          </w:tcPr>
          <w:p w14:paraId="32F1E2C4" w14:textId="77777777" w:rsidR="008559D6" w:rsidRPr="005050F0" w:rsidRDefault="008559D6" w:rsidP="008559D6">
            <w:pPr>
              <w:pStyle w:val="TAR"/>
              <w:rPr>
                <w:noProof/>
                <w:sz w:val="16"/>
                <w:szCs w:val="16"/>
                <w:lang w:eastAsia="en-US"/>
              </w:rPr>
            </w:pPr>
            <w:r w:rsidRPr="005050F0">
              <w:rPr>
                <w:noProof/>
                <w:sz w:val="16"/>
                <w:szCs w:val="16"/>
              </w:rPr>
              <w:t>2</w:t>
            </w:r>
          </w:p>
        </w:tc>
        <w:tc>
          <w:tcPr>
            <w:tcW w:w="427" w:type="dxa"/>
            <w:shd w:val="solid" w:color="FFFFFF" w:fill="auto"/>
          </w:tcPr>
          <w:p w14:paraId="04954196" w14:textId="77777777" w:rsidR="008559D6" w:rsidRPr="005050F0" w:rsidRDefault="008559D6" w:rsidP="008559D6">
            <w:pPr>
              <w:pStyle w:val="TAC"/>
              <w:rPr>
                <w:noProof/>
                <w:sz w:val="16"/>
                <w:szCs w:val="16"/>
                <w:lang w:eastAsia="en-US"/>
              </w:rPr>
            </w:pPr>
            <w:r w:rsidRPr="005050F0">
              <w:rPr>
                <w:noProof/>
                <w:sz w:val="16"/>
                <w:szCs w:val="16"/>
              </w:rPr>
              <w:t>F</w:t>
            </w:r>
          </w:p>
        </w:tc>
        <w:tc>
          <w:tcPr>
            <w:tcW w:w="4985" w:type="dxa"/>
            <w:shd w:val="solid" w:color="FFFFFF" w:fill="auto"/>
          </w:tcPr>
          <w:p w14:paraId="6D01DCCC" w14:textId="77777777" w:rsidR="008559D6" w:rsidRPr="005050F0" w:rsidRDefault="008559D6" w:rsidP="008559D6">
            <w:pPr>
              <w:pStyle w:val="TAL"/>
              <w:rPr>
                <w:noProof/>
                <w:sz w:val="16"/>
                <w:szCs w:val="16"/>
                <w:lang w:eastAsia="en-US"/>
              </w:rPr>
            </w:pPr>
            <w:r w:rsidRPr="005050F0">
              <w:rPr>
                <w:noProof/>
                <w:sz w:val="16"/>
                <w:szCs w:val="16"/>
              </w:rPr>
              <w:t>Correct MCVideo MOs R14</w:t>
            </w:r>
          </w:p>
        </w:tc>
        <w:tc>
          <w:tcPr>
            <w:tcW w:w="711" w:type="dxa"/>
            <w:shd w:val="solid" w:color="FFFFFF" w:fill="auto"/>
          </w:tcPr>
          <w:p w14:paraId="7B807EFC" w14:textId="77777777" w:rsidR="008559D6" w:rsidRPr="005050F0" w:rsidRDefault="008559D6" w:rsidP="008559D6">
            <w:pPr>
              <w:pStyle w:val="TAC"/>
              <w:rPr>
                <w:noProof/>
                <w:sz w:val="16"/>
                <w:szCs w:val="16"/>
                <w:lang w:eastAsia="en-US"/>
              </w:rPr>
            </w:pPr>
            <w:r w:rsidRPr="005050F0">
              <w:rPr>
                <w:noProof/>
                <w:sz w:val="16"/>
                <w:szCs w:val="16"/>
              </w:rPr>
              <w:t>14.9.0</w:t>
            </w:r>
          </w:p>
        </w:tc>
      </w:tr>
      <w:tr w:rsidR="008559D6" w:rsidRPr="005050F0" w14:paraId="24E81081" w14:textId="77777777" w:rsidTr="00520271">
        <w:tc>
          <w:tcPr>
            <w:tcW w:w="805" w:type="dxa"/>
            <w:shd w:val="solid" w:color="FFFFFF" w:fill="auto"/>
          </w:tcPr>
          <w:p w14:paraId="592282C7" w14:textId="77777777" w:rsidR="008559D6" w:rsidRPr="005050F0" w:rsidRDefault="008559D6" w:rsidP="008559D6">
            <w:pPr>
              <w:pStyle w:val="TAC"/>
              <w:rPr>
                <w:noProof/>
                <w:sz w:val="16"/>
                <w:szCs w:val="16"/>
                <w:lang w:eastAsia="en-US"/>
              </w:rPr>
            </w:pPr>
            <w:r w:rsidRPr="005050F0">
              <w:rPr>
                <w:noProof/>
                <w:sz w:val="16"/>
                <w:szCs w:val="16"/>
              </w:rPr>
              <w:t>2021-06</w:t>
            </w:r>
          </w:p>
        </w:tc>
        <w:tc>
          <w:tcPr>
            <w:tcW w:w="804" w:type="dxa"/>
            <w:shd w:val="solid" w:color="FFFFFF" w:fill="auto"/>
          </w:tcPr>
          <w:p w14:paraId="1BFFE4DC" w14:textId="77777777" w:rsidR="008559D6" w:rsidRPr="005050F0" w:rsidRDefault="008559D6" w:rsidP="008559D6">
            <w:pPr>
              <w:pStyle w:val="TAC"/>
              <w:rPr>
                <w:noProof/>
                <w:sz w:val="16"/>
                <w:szCs w:val="16"/>
                <w:lang w:eastAsia="en-US"/>
              </w:rPr>
            </w:pPr>
            <w:r w:rsidRPr="005050F0">
              <w:rPr>
                <w:noProof/>
                <w:sz w:val="16"/>
                <w:szCs w:val="16"/>
              </w:rPr>
              <w:t>CT#92e</w:t>
            </w:r>
          </w:p>
        </w:tc>
        <w:tc>
          <w:tcPr>
            <w:tcW w:w="1099" w:type="dxa"/>
            <w:shd w:val="solid" w:color="FFFFFF" w:fill="auto"/>
          </w:tcPr>
          <w:p w14:paraId="42FB9A39" w14:textId="77777777" w:rsidR="008559D6" w:rsidRPr="005050F0" w:rsidRDefault="008C5381" w:rsidP="008559D6">
            <w:pPr>
              <w:pStyle w:val="TAC"/>
              <w:rPr>
                <w:noProof/>
                <w:sz w:val="16"/>
                <w:szCs w:val="16"/>
                <w:lang w:eastAsia="en-US"/>
              </w:rPr>
            </w:pPr>
            <w:r w:rsidRPr="005050F0">
              <w:rPr>
                <w:noProof/>
                <w:sz w:val="16"/>
                <w:szCs w:val="16"/>
              </w:rPr>
              <w:t>CP-211125</w:t>
            </w:r>
          </w:p>
        </w:tc>
        <w:tc>
          <w:tcPr>
            <w:tcW w:w="527" w:type="dxa"/>
            <w:shd w:val="solid" w:color="FFFFFF" w:fill="auto"/>
          </w:tcPr>
          <w:p w14:paraId="49584F6D" w14:textId="77777777" w:rsidR="008559D6" w:rsidRPr="005050F0" w:rsidRDefault="008559D6" w:rsidP="008559D6">
            <w:pPr>
              <w:pStyle w:val="TAL"/>
              <w:rPr>
                <w:noProof/>
                <w:sz w:val="16"/>
                <w:szCs w:val="16"/>
                <w:lang w:eastAsia="en-US"/>
              </w:rPr>
            </w:pPr>
            <w:r w:rsidRPr="005050F0">
              <w:rPr>
                <w:noProof/>
                <w:sz w:val="16"/>
                <w:szCs w:val="16"/>
              </w:rPr>
              <w:t>0105</w:t>
            </w:r>
          </w:p>
        </w:tc>
        <w:tc>
          <w:tcPr>
            <w:tcW w:w="427" w:type="dxa"/>
            <w:shd w:val="solid" w:color="FFFFFF" w:fill="auto"/>
          </w:tcPr>
          <w:p w14:paraId="5BEBF6D1" w14:textId="77777777" w:rsidR="008559D6" w:rsidRPr="005050F0" w:rsidRDefault="008559D6" w:rsidP="008559D6">
            <w:pPr>
              <w:pStyle w:val="TAR"/>
              <w:rPr>
                <w:noProof/>
                <w:sz w:val="16"/>
                <w:szCs w:val="16"/>
                <w:lang w:eastAsia="en-US"/>
              </w:rPr>
            </w:pPr>
          </w:p>
        </w:tc>
        <w:tc>
          <w:tcPr>
            <w:tcW w:w="427" w:type="dxa"/>
            <w:shd w:val="solid" w:color="FFFFFF" w:fill="auto"/>
          </w:tcPr>
          <w:p w14:paraId="06689130" w14:textId="77777777" w:rsidR="008559D6" w:rsidRPr="005050F0" w:rsidRDefault="008559D6" w:rsidP="008559D6">
            <w:pPr>
              <w:pStyle w:val="TAC"/>
              <w:rPr>
                <w:noProof/>
                <w:sz w:val="16"/>
                <w:szCs w:val="16"/>
                <w:lang w:eastAsia="en-US"/>
              </w:rPr>
            </w:pPr>
            <w:r w:rsidRPr="005050F0">
              <w:rPr>
                <w:noProof/>
                <w:sz w:val="16"/>
                <w:szCs w:val="16"/>
              </w:rPr>
              <w:t>F</w:t>
            </w:r>
          </w:p>
        </w:tc>
        <w:tc>
          <w:tcPr>
            <w:tcW w:w="4985" w:type="dxa"/>
            <w:shd w:val="solid" w:color="FFFFFF" w:fill="auto"/>
          </w:tcPr>
          <w:p w14:paraId="74968912" w14:textId="77777777" w:rsidR="008559D6" w:rsidRPr="005050F0" w:rsidRDefault="008559D6" w:rsidP="008559D6">
            <w:pPr>
              <w:pStyle w:val="TAL"/>
              <w:rPr>
                <w:noProof/>
                <w:sz w:val="16"/>
                <w:szCs w:val="16"/>
                <w:lang w:eastAsia="en-US"/>
              </w:rPr>
            </w:pPr>
            <w:r w:rsidRPr="005050F0">
              <w:rPr>
                <w:noProof/>
                <w:sz w:val="16"/>
                <w:szCs w:val="16"/>
              </w:rPr>
              <w:t>Clause 12: name of node indicating the maximum number of private calls</w:t>
            </w:r>
          </w:p>
        </w:tc>
        <w:tc>
          <w:tcPr>
            <w:tcW w:w="711" w:type="dxa"/>
            <w:shd w:val="solid" w:color="FFFFFF" w:fill="auto"/>
          </w:tcPr>
          <w:p w14:paraId="4E155EF1" w14:textId="77777777" w:rsidR="008559D6" w:rsidRPr="005050F0" w:rsidRDefault="008559D6" w:rsidP="008559D6">
            <w:pPr>
              <w:pStyle w:val="TAC"/>
              <w:rPr>
                <w:noProof/>
                <w:sz w:val="16"/>
                <w:szCs w:val="16"/>
                <w:lang w:eastAsia="en-US"/>
              </w:rPr>
            </w:pPr>
            <w:r w:rsidRPr="005050F0">
              <w:rPr>
                <w:noProof/>
                <w:sz w:val="16"/>
                <w:szCs w:val="16"/>
              </w:rPr>
              <w:t>14.9.0</w:t>
            </w:r>
          </w:p>
        </w:tc>
      </w:tr>
      <w:tr w:rsidR="00361533" w:rsidRPr="005050F0" w14:paraId="4301AFCB" w14:textId="77777777" w:rsidTr="00520271">
        <w:tc>
          <w:tcPr>
            <w:tcW w:w="805" w:type="dxa"/>
            <w:shd w:val="solid" w:color="FFFFFF" w:fill="auto"/>
          </w:tcPr>
          <w:p w14:paraId="75CDED3E"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78134F31"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17D20BC1" w14:textId="77777777" w:rsidR="00361533" w:rsidRPr="005050F0" w:rsidRDefault="005051D9" w:rsidP="00361533">
            <w:pPr>
              <w:pStyle w:val="TAC"/>
              <w:rPr>
                <w:noProof/>
                <w:sz w:val="16"/>
                <w:szCs w:val="16"/>
              </w:rPr>
            </w:pPr>
            <w:r w:rsidRPr="005051D9">
              <w:rPr>
                <w:rFonts w:cs="Arial"/>
                <w:noProof/>
                <w:sz w:val="16"/>
                <w:szCs w:val="16"/>
              </w:rPr>
              <w:t>CP-212113</w:t>
            </w:r>
          </w:p>
        </w:tc>
        <w:tc>
          <w:tcPr>
            <w:tcW w:w="527" w:type="dxa"/>
            <w:shd w:val="solid" w:color="FFFFFF" w:fill="auto"/>
          </w:tcPr>
          <w:p w14:paraId="7019B5D0" w14:textId="77777777" w:rsidR="00361533" w:rsidRPr="005050F0" w:rsidRDefault="00361533" w:rsidP="00361533">
            <w:pPr>
              <w:pStyle w:val="TAL"/>
              <w:rPr>
                <w:noProof/>
                <w:sz w:val="16"/>
                <w:szCs w:val="16"/>
              </w:rPr>
            </w:pPr>
            <w:r w:rsidRPr="00F36A49">
              <w:rPr>
                <w:rFonts w:cs="Arial"/>
                <w:noProof/>
                <w:sz w:val="16"/>
                <w:szCs w:val="16"/>
              </w:rPr>
              <w:t>0120</w:t>
            </w:r>
          </w:p>
        </w:tc>
        <w:tc>
          <w:tcPr>
            <w:tcW w:w="427" w:type="dxa"/>
            <w:shd w:val="solid" w:color="FFFFFF" w:fill="auto"/>
          </w:tcPr>
          <w:p w14:paraId="2560F070" w14:textId="77777777" w:rsidR="00361533" w:rsidRPr="005050F0" w:rsidRDefault="00361533" w:rsidP="00361533">
            <w:pPr>
              <w:pStyle w:val="TAR"/>
              <w:rPr>
                <w:noProof/>
                <w:sz w:val="16"/>
                <w:szCs w:val="16"/>
                <w:lang w:eastAsia="en-US"/>
              </w:rPr>
            </w:pPr>
          </w:p>
        </w:tc>
        <w:tc>
          <w:tcPr>
            <w:tcW w:w="427" w:type="dxa"/>
            <w:shd w:val="solid" w:color="FFFFFF" w:fill="auto"/>
          </w:tcPr>
          <w:p w14:paraId="12F4C68B" w14:textId="77777777" w:rsidR="00361533" w:rsidRPr="005050F0" w:rsidRDefault="00361533" w:rsidP="00361533">
            <w:pPr>
              <w:pStyle w:val="TAC"/>
              <w:rPr>
                <w:noProof/>
                <w:sz w:val="16"/>
                <w:szCs w:val="16"/>
              </w:rPr>
            </w:pPr>
            <w:r w:rsidRPr="00F36A49">
              <w:rPr>
                <w:rFonts w:cs="Arial"/>
                <w:noProof/>
                <w:sz w:val="16"/>
                <w:szCs w:val="16"/>
              </w:rPr>
              <w:t>A</w:t>
            </w:r>
          </w:p>
        </w:tc>
        <w:tc>
          <w:tcPr>
            <w:tcW w:w="4985" w:type="dxa"/>
            <w:shd w:val="solid" w:color="FFFFFF" w:fill="auto"/>
          </w:tcPr>
          <w:p w14:paraId="53716B68" w14:textId="77777777" w:rsidR="00361533" w:rsidRPr="005050F0" w:rsidRDefault="00361533" w:rsidP="00361533">
            <w:pPr>
              <w:pStyle w:val="TAL"/>
              <w:rPr>
                <w:noProof/>
                <w:sz w:val="16"/>
                <w:szCs w:val="16"/>
              </w:rPr>
            </w:pPr>
            <w:r w:rsidRPr="00F36A49">
              <w:rPr>
                <w:rFonts w:cs="Arial"/>
                <w:noProof/>
                <w:sz w:val="16"/>
                <w:szCs w:val="16"/>
              </w:rPr>
              <w:t>MCPTT user profile MO: occurrence of the node "Common"</w:t>
            </w:r>
          </w:p>
        </w:tc>
        <w:tc>
          <w:tcPr>
            <w:tcW w:w="711" w:type="dxa"/>
            <w:shd w:val="solid" w:color="FFFFFF" w:fill="auto"/>
          </w:tcPr>
          <w:p w14:paraId="4132555D" w14:textId="77777777" w:rsidR="00361533" w:rsidRPr="005050F0" w:rsidRDefault="00361533" w:rsidP="00361533">
            <w:pPr>
              <w:pStyle w:val="TAC"/>
              <w:rPr>
                <w:noProof/>
                <w:sz w:val="16"/>
                <w:szCs w:val="16"/>
              </w:rPr>
            </w:pPr>
            <w:r w:rsidRPr="00F36A49">
              <w:rPr>
                <w:rFonts w:cs="Arial"/>
                <w:noProof/>
                <w:sz w:val="16"/>
                <w:szCs w:val="16"/>
              </w:rPr>
              <w:t>14.10.0</w:t>
            </w:r>
          </w:p>
        </w:tc>
      </w:tr>
      <w:tr w:rsidR="00361533" w:rsidRPr="005050F0" w14:paraId="7DA811CE" w14:textId="77777777" w:rsidTr="00520271">
        <w:tc>
          <w:tcPr>
            <w:tcW w:w="805" w:type="dxa"/>
            <w:shd w:val="solid" w:color="FFFFFF" w:fill="auto"/>
          </w:tcPr>
          <w:p w14:paraId="32C1E4E0"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53762EF4"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77F42EB7" w14:textId="77777777" w:rsidR="00361533" w:rsidRPr="005050F0" w:rsidRDefault="00FD2B4C" w:rsidP="00361533">
            <w:pPr>
              <w:pStyle w:val="TAC"/>
              <w:rPr>
                <w:noProof/>
                <w:sz w:val="16"/>
                <w:szCs w:val="16"/>
              </w:rPr>
            </w:pPr>
            <w:r w:rsidRPr="00FD2B4C">
              <w:rPr>
                <w:rFonts w:cs="Arial"/>
                <w:noProof/>
                <w:sz w:val="16"/>
                <w:szCs w:val="16"/>
              </w:rPr>
              <w:t>CP-212115</w:t>
            </w:r>
          </w:p>
        </w:tc>
        <w:tc>
          <w:tcPr>
            <w:tcW w:w="527" w:type="dxa"/>
            <w:shd w:val="solid" w:color="FFFFFF" w:fill="auto"/>
          </w:tcPr>
          <w:p w14:paraId="6DB107C8" w14:textId="77777777" w:rsidR="00361533" w:rsidRPr="005050F0" w:rsidRDefault="00361533" w:rsidP="00361533">
            <w:pPr>
              <w:pStyle w:val="TAL"/>
              <w:rPr>
                <w:noProof/>
                <w:sz w:val="16"/>
                <w:szCs w:val="16"/>
              </w:rPr>
            </w:pPr>
            <w:r w:rsidRPr="00F36A49">
              <w:rPr>
                <w:rFonts w:cs="Arial"/>
                <w:noProof/>
                <w:sz w:val="16"/>
                <w:szCs w:val="16"/>
              </w:rPr>
              <w:t>0124</w:t>
            </w:r>
          </w:p>
        </w:tc>
        <w:tc>
          <w:tcPr>
            <w:tcW w:w="427" w:type="dxa"/>
            <w:shd w:val="solid" w:color="FFFFFF" w:fill="auto"/>
          </w:tcPr>
          <w:p w14:paraId="3B8473AD" w14:textId="77777777" w:rsidR="00361533" w:rsidRPr="005050F0" w:rsidRDefault="00361533" w:rsidP="00361533">
            <w:pPr>
              <w:pStyle w:val="TAR"/>
              <w:rPr>
                <w:noProof/>
                <w:sz w:val="16"/>
                <w:szCs w:val="16"/>
                <w:lang w:eastAsia="en-US"/>
              </w:rPr>
            </w:pPr>
            <w:r w:rsidRPr="00F36A49">
              <w:rPr>
                <w:rFonts w:cs="Arial"/>
                <w:noProof/>
                <w:sz w:val="16"/>
                <w:szCs w:val="16"/>
              </w:rPr>
              <w:t>1</w:t>
            </w:r>
          </w:p>
        </w:tc>
        <w:tc>
          <w:tcPr>
            <w:tcW w:w="427" w:type="dxa"/>
            <w:shd w:val="solid" w:color="FFFFFF" w:fill="auto"/>
          </w:tcPr>
          <w:p w14:paraId="63567C9A" w14:textId="77777777" w:rsidR="00361533" w:rsidRPr="005050F0" w:rsidRDefault="00361533" w:rsidP="00361533">
            <w:pPr>
              <w:pStyle w:val="TAC"/>
              <w:rPr>
                <w:noProof/>
                <w:sz w:val="16"/>
                <w:szCs w:val="16"/>
              </w:rPr>
            </w:pPr>
            <w:r w:rsidRPr="00F36A49">
              <w:rPr>
                <w:rFonts w:cs="Arial"/>
                <w:noProof/>
                <w:sz w:val="16"/>
                <w:szCs w:val="16"/>
              </w:rPr>
              <w:t>F</w:t>
            </w:r>
          </w:p>
        </w:tc>
        <w:tc>
          <w:tcPr>
            <w:tcW w:w="4985" w:type="dxa"/>
            <w:shd w:val="solid" w:color="FFFFFF" w:fill="auto"/>
          </w:tcPr>
          <w:p w14:paraId="07F70819" w14:textId="77777777" w:rsidR="00361533" w:rsidRPr="005050F0" w:rsidRDefault="00361533" w:rsidP="00361533">
            <w:pPr>
              <w:pStyle w:val="TAL"/>
              <w:rPr>
                <w:noProof/>
                <w:sz w:val="16"/>
                <w:szCs w:val="16"/>
              </w:rPr>
            </w:pPr>
            <w:r w:rsidRPr="00F36A49">
              <w:rPr>
                <w:rFonts w:cs="Arial"/>
                <w:noProof/>
                <w:sz w:val="16"/>
                <w:szCs w:val="16"/>
              </w:rPr>
              <w:t>MCData user profile MO: occurrence of the node "Common"</w:t>
            </w:r>
          </w:p>
        </w:tc>
        <w:tc>
          <w:tcPr>
            <w:tcW w:w="711" w:type="dxa"/>
            <w:shd w:val="solid" w:color="FFFFFF" w:fill="auto"/>
          </w:tcPr>
          <w:p w14:paraId="2AFE6CFE" w14:textId="77777777" w:rsidR="00361533" w:rsidRPr="005050F0" w:rsidRDefault="00361533" w:rsidP="00361533">
            <w:pPr>
              <w:pStyle w:val="TAC"/>
              <w:rPr>
                <w:noProof/>
                <w:sz w:val="16"/>
                <w:szCs w:val="16"/>
              </w:rPr>
            </w:pPr>
            <w:r w:rsidRPr="00F36A49">
              <w:rPr>
                <w:rFonts w:cs="Arial"/>
                <w:noProof/>
                <w:sz w:val="16"/>
                <w:szCs w:val="16"/>
              </w:rPr>
              <w:t>14.10.0</w:t>
            </w:r>
          </w:p>
        </w:tc>
      </w:tr>
      <w:tr w:rsidR="00361533" w:rsidRPr="005050F0" w14:paraId="69DC384A" w14:textId="77777777" w:rsidTr="00520271">
        <w:tc>
          <w:tcPr>
            <w:tcW w:w="805" w:type="dxa"/>
            <w:shd w:val="solid" w:color="FFFFFF" w:fill="auto"/>
          </w:tcPr>
          <w:p w14:paraId="33BFFB41"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6716CA59"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705D9B16" w14:textId="77777777" w:rsidR="00361533" w:rsidRPr="005050F0" w:rsidRDefault="00FD2B4C" w:rsidP="00361533">
            <w:pPr>
              <w:pStyle w:val="TAC"/>
              <w:rPr>
                <w:noProof/>
                <w:sz w:val="16"/>
                <w:szCs w:val="16"/>
              </w:rPr>
            </w:pPr>
            <w:r w:rsidRPr="00FD2B4C">
              <w:rPr>
                <w:rFonts w:cs="Arial"/>
                <w:noProof/>
                <w:sz w:val="16"/>
                <w:szCs w:val="16"/>
              </w:rPr>
              <w:t>CP-212115</w:t>
            </w:r>
          </w:p>
        </w:tc>
        <w:tc>
          <w:tcPr>
            <w:tcW w:w="527" w:type="dxa"/>
            <w:shd w:val="solid" w:color="FFFFFF" w:fill="auto"/>
          </w:tcPr>
          <w:p w14:paraId="52138444" w14:textId="77777777" w:rsidR="00361533" w:rsidRPr="005050F0" w:rsidRDefault="00361533" w:rsidP="00361533">
            <w:pPr>
              <w:pStyle w:val="TAL"/>
              <w:rPr>
                <w:noProof/>
                <w:sz w:val="16"/>
                <w:szCs w:val="16"/>
              </w:rPr>
            </w:pPr>
            <w:r w:rsidRPr="00F36A49">
              <w:rPr>
                <w:rFonts w:cs="Arial"/>
                <w:noProof/>
                <w:sz w:val="16"/>
                <w:szCs w:val="16"/>
              </w:rPr>
              <w:t>0128</w:t>
            </w:r>
          </w:p>
        </w:tc>
        <w:tc>
          <w:tcPr>
            <w:tcW w:w="427" w:type="dxa"/>
            <w:shd w:val="solid" w:color="FFFFFF" w:fill="auto"/>
          </w:tcPr>
          <w:p w14:paraId="51C6067C" w14:textId="77777777" w:rsidR="00361533" w:rsidRPr="005050F0" w:rsidRDefault="00361533" w:rsidP="00361533">
            <w:pPr>
              <w:pStyle w:val="TAR"/>
              <w:rPr>
                <w:noProof/>
                <w:sz w:val="16"/>
                <w:szCs w:val="16"/>
                <w:lang w:eastAsia="en-US"/>
              </w:rPr>
            </w:pPr>
          </w:p>
        </w:tc>
        <w:tc>
          <w:tcPr>
            <w:tcW w:w="427" w:type="dxa"/>
            <w:shd w:val="solid" w:color="FFFFFF" w:fill="auto"/>
          </w:tcPr>
          <w:p w14:paraId="34F39E76" w14:textId="77777777" w:rsidR="00361533" w:rsidRPr="005050F0" w:rsidRDefault="00361533" w:rsidP="00361533">
            <w:pPr>
              <w:pStyle w:val="TAC"/>
              <w:rPr>
                <w:noProof/>
                <w:sz w:val="16"/>
                <w:szCs w:val="16"/>
              </w:rPr>
            </w:pPr>
            <w:r w:rsidRPr="00F36A49">
              <w:rPr>
                <w:rFonts w:cs="Arial"/>
                <w:noProof/>
                <w:sz w:val="16"/>
                <w:szCs w:val="16"/>
              </w:rPr>
              <w:t>F</w:t>
            </w:r>
          </w:p>
        </w:tc>
        <w:tc>
          <w:tcPr>
            <w:tcW w:w="4985" w:type="dxa"/>
            <w:shd w:val="solid" w:color="FFFFFF" w:fill="auto"/>
          </w:tcPr>
          <w:p w14:paraId="0112DF6D" w14:textId="77777777" w:rsidR="00361533" w:rsidRPr="005050F0" w:rsidRDefault="00361533" w:rsidP="00361533">
            <w:pPr>
              <w:pStyle w:val="TAL"/>
              <w:rPr>
                <w:noProof/>
                <w:sz w:val="16"/>
                <w:szCs w:val="16"/>
              </w:rPr>
            </w:pPr>
            <w:r w:rsidRPr="00F36A49">
              <w:rPr>
                <w:rFonts w:cs="Arial"/>
                <w:noProof/>
                <w:sz w:val="16"/>
                <w:szCs w:val="16"/>
              </w:rPr>
              <w:t>MCVideo user profile MO: occurrence of the node "Common"</w:t>
            </w:r>
          </w:p>
        </w:tc>
        <w:tc>
          <w:tcPr>
            <w:tcW w:w="711" w:type="dxa"/>
            <w:shd w:val="solid" w:color="FFFFFF" w:fill="auto"/>
          </w:tcPr>
          <w:p w14:paraId="4C1201CF" w14:textId="77777777" w:rsidR="00361533" w:rsidRPr="005050F0" w:rsidRDefault="00361533" w:rsidP="00361533">
            <w:pPr>
              <w:pStyle w:val="TAC"/>
              <w:rPr>
                <w:noProof/>
                <w:sz w:val="16"/>
                <w:szCs w:val="16"/>
              </w:rPr>
            </w:pPr>
            <w:r w:rsidRPr="00F36A49">
              <w:rPr>
                <w:rFonts w:cs="Arial"/>
                <w:noProof/>
                <w:sz w:val="16"/>
                <w:szCs w:val="16"/>
              </w:rPr>
              <w:t>14.10.0</w:t>
            </w:r>
          </w:p>
        </w:tc>
      </w:tr>
      <w:tr w:rsidR="001E2801" w:rsidRPr="005050F0" w14:paraId="41EA4819" w14:textId="77777777" w:rsidTr="00520271">
        <w:tc>
          <w:tcPr>
            <w:tcW w:w="805" w:type="dxa"/>
            <w:shd w:val="solid" w:color="FFFFFF" w:fill="auto"/>
          </w:tcPr>
          <w:p w14:paraId="40686F3C" w14:textId="77777777" w:rsidR="001E2801" w:rsidRPr="00F36A49" w:rsidRDefault="001E2801" w:rsidP="00361533">
            <w:pPr>
              <w:pStyle w:val="TAC"/>
              <w:rPr>
                <w:rFonts w:cs="Arial"/>
                <w:noProof/>
                <w:sz w:val="16"/>
                <w:szCs w:val="16"/>
              </w:rPr>
            </w:pPr>
            <w:r>
              <w:rPr>
                <w:rFonts w:cs="Arial"/>
                <w:noProof/>
                <w:sz w:val="16"/>
                <w:szCs w:val="16"/>
              </w:rPr>
              <w:t>2022-06</w:t>
            </w:r>
          </w:p>
        </w:tc>
        <w:tc>
          <w:tcPr>
            <w:tcW w:w="804" w:type="dxa"/>
            <w:shd w:val="solid" w:color="FFFFFF" w:fill="auto"/>
          </w:tcPr>
          <w:p w14:paraId="01803069" w14:textId="77777777" w:rsidR="001E2801" w:rsidRPr="00F36A49" w:rsidRDefault="001E2801" w:rsidP="00361533">
            <w:pPr>
              <w:pStyle w:val="TAC"/>
              <w:rPr>
                <w:rFonts w:cs="Arial"/>
                <w:noProof/>
                <w:sz w:val="16"/>
                <w:szCs w:val="16"/>
              </w:rPr>
            </w:pPr>
            <w:r>
              <w:rPr>
                <w:rFonts w:cs="Arial"/>
                <w:noProof/>
                <w:sz w:val="16"/>
                <w:szCs w:val="16"/>
              </w:rPr>
              <w:t>CT#96</w:t>
            </w:r>
          </w:p>
        </w:tc>
        <w:tc>
          <w:tcPr>
            <w:tcW w:w="1099" w:type="dxa"/>
            <w:shd w:val="solid" w:color="FFFFFF" w:fill="auto"/>
          </w:tcPr>
          <w:p w14:paraId="2DCDD6EE" w14:textId="77777777" w:rsidR="001E2801" w:rsidRPr="00FD2B4C" w:rsidRDefault="00CC1935" w:rsidP="00361533">
            <w:pPr>
              <w:pStyle w:val="TAC"/>
              <w:rPr>
                <w:rFonts w:cs="Arial"/>
                <w:noProof/>
                <w:sz w:val="16"/>
                <w:szCs w:val="16"/>
              </w:rPr>
            </w:pPr>
            <w:r w:rsidRPr="00CC1935">
              <w:rPr>
                <w:rFonts w:cs="Arial"/>
                <w:noProof/>
                <w:sz w:val="16"/>
                <w:szCs w:val="16"/>
              </w:rPr>
              <w:t>CP-221193</w:t>
            </w:r>
          </w:p>
        </w:tc>
        <w:tc>
          <w:tcPr>
            <w:tcW w:w="527" w:type="dxa"/>
            <w:shd w:val="solid" w:color="FFFFFF" w:fill="auto"/>
          </w:tcPr>
          <w:p w14:paraId="4CBB3770" w14:textId="77777777" w:rsidR="001E2801" w:rsidRPr="00F36A49" w:rsidRDefault="001E2801" w:rsidP="00361533">
            <w:pPr>
              <w:pStyle w:val="TAL"/>
              <w:rPr>
                <w:rFonts w:cs="Arial"/>
                <w:noProof/>
                <w:sz w:val="16"/>
                <w:szCs w:val="16"/>
              </w:rPr>
            </w:pPr>
            <w:r w:rsidRPr="001E2801">
              <w:rPr>
                <w:rFonts w:cs="Arial"/>
                <w:noProof/>
                <w:sz w:val="16"/>
                <w:szCs w:val="16"/>
              </w:rPr>
              <w:t>0150</w:t>
            </w:r>
          </w:p>
        </w:tc>
        <w:tc>
          <w:tcPr>
            <w:tcW w:w="427" w:type="dxa"/>
            <w:shd w:val="solid" w:color="FFFFFF" w:fill="auto"/>
          </w:tcPr>
          <w:p w14:paraId="454A93E6" w14:textId="77777777" w:rsidR="001E2801" w:rsidRPr="005050F0" w:rsidRDefault="001E2801" w:rsidP="00361533">
            <w:pPr>
              <w:pStyle w:val="TAR"/>
              <w:rPr>
                <w:noProof/>
                <w:sz w:val="16"/>
                <w:szCs w:val="16"/>
                <w:lang w:eastAsia="en-US"/>
              </w:rPr>
            </w:pPr>
            <w:r>
              <w:rPr>
                <w:noProof/>
                <w:sz w:val="16"/>
                <w:szCs w:val="16"/>
                <w:lang w:eastAsia="en-US"/>
              </w:rPr>
              <w:t>1</w:t>
            </w:r>
          </w:p>
        </w:tc>
        <w:tc>
          <w:tcPr>
            <w:tcW w:w="427" w:type="dxa"/>
            <w:shd w:val="solid" w:color="FFFFFF" w:fill="auto"/>
          </w:tcPr>
          <w:p w14:paraId="5918B65F" w14:textId="77777777" w:rsidR="001E2801" w:rsidRPr="00F36A49" w:rsidRDefault="001E2801" w:rsidP="00361533">
            <w:pPr>
              <w:pStyle w:val="TAC"/>
              <w:rPr>
                <w:rFonts w:cs="Arial"/>
                <w:noProof/>
                <w:sz w:val="16"/>
                <w:szCs w:val="16"/>
              </w:rPr>
            </w:pPr>
            <w:r>
              <w:rPr>
                <w:rFonts w:cs="Arial"/>
                <w:noProof/>
                <w:sz w:val="16"/>
                <w:szCs w:val="16"/>
              </w:rPr>
              <w:t>F</w:t>
            </w:r>
          </w:p>
        </w:tc>
        <w:tc>
          <w:tcPr>
            <w:tcW w:w="4985" w:type="dxa"/>
            <w:shd w:val="solid" w:color="FFFFFF" w:fill="auto"/>
          </w:tcPr>
          <w:p w14:paraId="24192FDB" w14:textId="77777777" w:rsidR="001E2801" w:rsidRPr="00F36A49" w:rsidRDefault="001E2801" w:rsidP="00361533">
            <w:pPr>
              <w:pStyle w:val="TAL"/>
              <w:rPr>
                <w:rFonts w:cs="Arial"/>
                <w:noProof/>
                <w:sz w:val="16"/>
                <w:szCs w:val="16"/>
              </w:rPr>
            </w:pPr>
            <w:r w:rsidRPr="001E2801">
              <w:rPr>
                <w:rFonts w:cs="Arial"/>
                <w:noProof/>
                <w:sz w:val="16"/>
                <w:szCs w:val="16"/>
              </w:rPr>
              <w:t>Group info and presentation priorities, MO</w:t>
            </w:r>
          </w:p>
        </w:tc>
        <w:tc>
          <w:tcPr>
            <w:tcW w:w="711" w:type="dxa"/>
            <w:shd w:val="solid" w:color="FFFFFF" w:fill="auto"/>
          </w:tcPr>
          <w:p w14:paraId="754DBA20" w14:textId="77777777" w:rsidR="001E2801" w:rsidRPr="00F36A49" w:rsidRDefault="001E2801" w:rsidP="00361533">
            <w:pPr>
              <w:pStyle w:val="TAC"/>
              <w:rPr>
                <w:rFonts w:cs="Arial"/>
                <w:noProof/>
                <w:sz w:val="16"/>
                <w:szCs w:val="16"/>
              </w:rPr>
            </w:pPr>
            <w:r>
              <w:rPr>
                <w:rFonts w:cs="Arial"/>
                <w:noProof/>
                <w:sz w:val="16"/>
                <w:szCs w:val="16"/>
              </w:rPr>
              <w:t>14.11.0</w:t>
            </w:r>
          </w:p>
        </w:tc>
      </w:tr>
      <w:tr w:rsidR="00B40CA0" w:rsidRPr="005050F0" w14:paraId="1CA4B6EB" w14:textId="77777777" w:rsidTr="00520271">
        <w:tc>
          <w:tcPr>
            <w:tcW w:w="805" w:type="dxa"/>
            <w:shd w:val="solid" w:color="FFFFFF" w:fill="auto"/>
          </w:tcPr>
          <w:p w14:paraId="0FD1DF1C" w14:textId="32231E76" w:rsidR="00B40CA0" w:rsidRDefault="00B40CA0" w:rsidP="00B40CA0">
            <w:pPr>
              <w:pStyle w:val="TAC"/>
              <w:rPr>
                <w:rFonts w:cs="Arial"/>
                <w:noProof/>
                <w:sz w:val="16"/>
                <w:szCs w:val="16"/>
              </w:rPr>
            </w:pPr>
            <w:r>
              <w:rPr>
                <w:rFonts w:cs="Arial"/>
                <w:noProof/>
                <w:sz w:val="16"/>
                <w:szCs w:val="16"/>
              </w:rPr>
              <w:t>2024-09</w:t>
            </w:r>
          </w:p>
        </w:tc>
        <w:tc>
          <w:tcPr>
            <w:tcW w:w="804" w:type="dxa"/>
            <w:shd w:val="solid" w:color="FFFFFF" w:fill="auto"/>
          </w:tcPr>
          <w:p w14:paraId="0168F3AB" w14:textId="44DB3364" w:rsidR="00B40CA0" w:rsidRDefault="00B40CA0" w:rsidP="00B40CA0">
            <w:pPr>
              <w:pStyle w:val="TAC"/>
              <w:rPr>
                <w:rFonts w:cs="Arial"/>
                <w:noProof/>
                <w:sz w:val="16"/>
                <w:szCs w:val="16"/>
              </w:rPr>
            </w:pPr>
            <w:r>
              <w:rPr>
                <w:rFonts w:cs="Arial"/>
                <w:noProof/>
                <w:sz w:val="16"/>
                <w:szCs w:val="16"/>
              </w:rPr>
              <w:t>CT#105</w:t>
            </w:r>
          </w:p>
        </w:tc>
        <w:tc>
          <w:tcPr>
            <w:tcW w:w="1099" w:type="dxa"/>
            <w:shd w:val="solid" w:color="FFFFFF" w:fill="auto"/>
          </w:tcPr>
          <w:p w14:paraId="325886F7" w14:textId="41CFE09A" w:rsidR="00B40CA0" w:rsidRPr="00CC1935" w:rsidRDefault="00152AD8" w:rsidP="00B40CA0">
            <w:pPr>
              <w:pStyle w:val="TAC"/>
              <w:rPr>
                <w:rFonts w:cs="Arial"/>
                <w:noProof/>
                <w:sz w:val="16"/>
                <w:szCs w:val="16"/>
              </w:rPr>
            </w:pPr>
            <w:r w:rsidRPr="00152AD8">
              <w:rPr>
                <w:rFonts w:cs="Arial"/>
                <w:noProof/>
                <w:sz w:val="16"/>
                <w:szCs w:val="16"/>
              </w:rPr>
              <w:t>CP-242208</w:t>
            </w:r>
          </w:p>
        </w:tc>
        <w:tc>
          <w:tcPr>
            <w:tcW w:w="527" w:type="dxa"/>
            <w:shd w:val="solid" w:color="FFFFFF" w:fill="auto"/>
          </w:tcPr>
          <w:p w14:paraId="093E9324" w14:textId="17B4685F" w:rsidR="00B40CA0" w:rsidRPr="001E2801" w:rsidRDefault="00B40CA0" w:rsidP="00B40CA0">
            <w:pPr>
              <w:pStyle w:val="TAL"/>
              <w:rPr>
                <w:rFonts w:cs="Arial"/>
                <w:noProof/>
                <w:sz w:val="16"/>
                <w:szCs w:val="16"/>
              </w:rPr>
            </w:pPr>
            <w:r w:rsidRPr="00B40CA0">
              <w:rPr>
                <w:rFonts w:cs="Arial"/>
                <w:noProof/>
                <w:sz w:val="16"/>
                <w:szCs w:val="16"/>
              </w:rPr>
              <w:t>0181</w:t>
            </w:r>
          </w:p>
        </w:tc>
        <w:tc>
          <w:tcPr>
            <w:tcW w:w="427" w:type="dxa"/>
            <w:shd w:val="solid" w:color="FFFFFF" w:fill="auto"/>
          </w:tcPr>
          <w:p w14:paraId="409F9027" w14:textId="33D48595" w:rsidR="00B40CA0" w:rsidRDefault="00B40CA0" w:rsidP="00B40CA0">
            <w:pPr>
              <w:pStyle w:val="TAR"/>
              <w:rPr>
                <w:noProof/>
                <w:sz w:val="16"/>
                <w:szCs w:val="16"/>
                <w:lang w:eastAsia="en-US"/>
              </w:rPr>
            </w:pPr>
            <w:r>
              <w:rPr>
                <w:noProof/>
                <w:sz w:val="16"/>
                <w:szCs w:val="16"/>
                <w:lang w:eastAsia="en-US"/>
              </w:rPr>
              <w:t>1</w:t>
            </w:r>
          </w:p>
        </w:tc>
        <w:tc>
          <w:tcPr>
            <w:tcW w:w="427" w:type="dxa"/>
            <w:shd w:val="solid" w:color="FFFFFF" w:fill="auto"/>
          </w:tcPr>
          <w:p w14:paraId="4469EF9D" w14:textId="773D9326" w:rsidR="00B40CA0" w:rsidRDefault="00B40CA0" w:rsidP="00B40CA0">
            <w:pPr>
              <w:pStyle w:val="TAC"/>
              <w:rPr>
                <w:rFonts w:cs="Arial"/>
                <w:noProof/>
                <w:sz w:val="16"/>
                <w:szCs w:val="16"/>
              </w:rPr>
            </w:pPr>
            <w:r>
              <w:rPr>
                <w:rFonts w:cs="Arial"/>
                <w:noProof/>
                <w:sz w:val="16"/>
                <w:szCs w:val="16"/>
              </w:rPr>
              <w:t>F</w:t>
            </w:r>
          </w:p>
        </w:tc>
        <w:tc>
          <w:tcPr>
            <w:tcW w:w="4985" w:type="dxa"/>
            <w:shd w:val="solid" w:color="FFFFFF" w:fill="auto"/>
          </w:tcPr>
          <w:p w14:paraId="2F1A281D" w14:textId="74D8A8A1" w:rsidR="00B40CA0" w:rsidRPr="001E2801" w:rsidRDefault="00B40CA0" w:rsidP="00B40CA0">
            <w:pPr>
              <w:pStyle w:val="TAL"/>
              <w:rPr>
                <w:rFonts w:cs="Arial"/>
                <w:noProof/>
                <w:sz w:val="16"/>
                <w:szCs w:val="16"/>
              </w:rPr>
            </w:pPr>
            <w:r w:rsidRPr="00B40CA0">
              <w:rPr>
                <w:rFonts w:cs="Arial"/>
                <w:noProof/>
                <w:sz w:val="16"/>
                <w:szCs w:val="16"/>
              </w:rPr>
              <w:t>Correction of SDS to allow indication of text charset</w:t>
            </w:r>
          </w:p>
        </w:tc>
        <w:tc>
          <w:tcPr>
            <w:tcW w:w="711" w:type="dxa"/>
            <w:shd w:val="solid" w:color="FFFFFF" w:fill="auto"/>
          </w:tcPr>
          <w:p w14:paraId="19819E5B" w14:textId="4784952C" w:rsidR="00B40CA0" w:rsidRDefault="00B40CA0" w:rsidP="00B40CA0">
            <w:pPr>
              <w:pStyle w:val="TAC"/>
              <w:rPr>
                <w:rFonts w:cs="Arial"/>
                <w:noProof/>
                <w:sz w:val="16"/>
                <w:szCs w:val="16"/>
              </w:rPr>
            </w:pPr>
            <w:r>
              <w:rPr>
                <w:rFonts w:cs="Arial"/>
                <w:noProof/>
                <w:sz w:val="16"/>
                <w:szCs w:val="16"/>
              </w:rPr>
              <w:t>14.12.0</w:t>
            </w:r>
          </w:p>
        </w:tc>
      </w:tr>
    </w:tbl>
    <w:p w14:paraId="53DCC544" w14:textId="77777777" w:rsidR="0061347A" w:rsidRPr="005050F0" w:rsidRDefault="0061347A">
      <w:pPr>
        <w:rPr>
          <w:noProof/>
        </w:rPr>
      </w:pPr>
    </w:p>
    <w:sectPr w:rsidR="0061347A" w:rsidRPr="005050F0">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4FB7C" w14:textId="77777777" w:rsidR="0027720D" w:rsidRDefault="0027720D">
      <w:r>
        <w:separator/>
      </w:r>
    </w:p>
    <w:p w14:paraId="6F1099FD" w14:textId="77777777" w:rsidR="0027720D" w:rsidRDefault="0027720D"/>
  </w:endnote>
  <w:endnote w:type="continuationSeparator" w:id="0">
    <w:p w14:paraId="238098F1" w14:textId="77777777" w:rsidR="0027720D" w:rsidRDefault="0027720D">
      <w:r>
        <w:continuationSeparator/>
      </w:r>
    </w:p>
    <w:p w14:paraId="17781E4F" w14:textId="77777777" w:rsidR="0027720D" w:rsidRDefault="0027720D"/>
  </w:endnote>
  <w:endnote w:type="continuationNotice" w:id="1">
    <w:p w14:paraId="17144752" w14:textId="77777777" w:rsidR="0027720D" w:rsidRDefault="002772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9DA45" w14:textId="77777777" w:rsidR="00FC40DA" w:rsidRDefault="00FC40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8A7E7" w14:textId="77777777" w:rsidR="0027720D" w:rsidRDefault="0027720D">
      <w:r>
        <w:separator/>
      </w:r>
    </w:p>
    <w:p w14:paraId="309E3FD5" w14:textId="77777777" w:rsidR="0027720D" w:rsidRDefault="0027720D"/>
  </w:footnote>
  <w:footnote w:type="continuationSeparator" w:id="0">
    <w:p w14:paraId="1D1D8EC6" w14:textId="77777777" w:rsidR="0027720D" w:rsidRDefault="0027720D">
      <w:r>
        <w:continuationSeparator/>
      </w:r>
    </w:p>
    <w:p w14:paraId="11FB0811" w14:textId="77777777" w:rsidR="0027720D" w:rsidRDefault="0027720D"/>
  </w:footnote>
  <w:footnote w:type="continuationNotice" w:id="1">
    <w:p w14:paraId="1E22024F" w14:textId="77777777" w:rsidR="0027720D" w:rsidRDefault="002772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74B14" w14:textId="039FE5AA" w:rsidR="00FC40DA" w:rsidRDefault="00FC4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7AD">
      <w:rPr>
        <w:rFonts w:ascii="Arial" w:hAnsi="Arial" w:cs="Arial"/>
        <w:b/>
        <w:noProof/>
        <w:sz w:val="18"/>
        <w:szCs w:val="18"/>
      </w:rPr>
      <w:t>3GPP TS 24.483 V14.12.0 (2024-09)</w:t>
    </w:r>
    <w:r>
      <w:rPr>
        <w:rFonts w:ascii="Arial" w:hAnsi="Arial" w:cs="Arial"/>
        <w:b/>
        <w:sz w:val="18"/>
        <w:szCs w:val="18"/>
      </w:rPr>
      <w:fldChar w:fldCharType="end"/>
    </w:r>
  </w:p>
  <w:p w14:paraId="679817CE" w14:textId="77777777" w:rsidR="00FC40DA" w:rsidRDefault="00FC4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0D623C9" w14:textId="5FBA1270" w:rsidR="00FC40DA" w:rsidRDefault="00FC4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7AD">
      <w:rPr>
        <w:rFonts w:ascii="Arial" w:hAnsi="Arial" w:cs="Arial"/>
        <w:b/>
        <w:noProof/>
        <w:sz w:val="18"/>
        <w:szCs w:val="18"/>
      </w:rPr>
      <w:t>Release 14</w:t>
    </w:r>
    <w:r>
      <w:rPr>
        <w:rFonts w:ascii="Arial" w:hAnsi="Arial" w:cs="Arial"/>
        <w:b/>
        <w:sz w:val="18"/>
        <w:szCs w:val="18"/>
      </w:rPr>
      <w:fldChar w:fldCharType="end"/>
    </w:r>
  </w:p>
  <w:p w14:paraId="4227A9B7" w14:textId="77777777" w:rsidR="00FC40DA" w:rsidRDefault="00FC40DA">
    <w:pPr>
      <w:pStyle w:val="Header"/>
    </w:pPr>
  </w:p>
  <w:p w14:paraId="06A6A734" w14:textId="77777777" w:rsidR="00FC40DA" w:rsidRDefault="00FC4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DB03B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EE70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FB285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D802E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E6ECA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DAB3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EEE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92C9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DAAE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784C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785424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685667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5412999">
    <w:abstractNumId w:val="12"/>
  </w:num>
  <w:num w:numId="4" w16cid:durableId="1646427159">
    <w:abstractNumId w:val="9"/>
  </w:num>
  <w:num w:numId="5" w16cid:durableId="1370959214">
    <w:abstractNumId w:val="7"/>
  </w:num>
  <w:num w:numId="6" w16cid:durableId="346955019">
    <w:abstractNumId w:val="6"/>
  </w:num>
  <w:num w:numId="7" w16cid:durableId="1496459991">
    <w:abstractNumId w:val="5"/>
  </w:num>
  <w:num w:numId="8" w16cid:durableId="902182383">
    <w:abstractNumId w:val="4"/>
  </w:num>
  <w:num w:numId="9" w16cid:durableId="1145050218">
    <w:abstractNumId w:val="8"/>
  </w:num>
  <w:num w:numId="10" w16cid:durableId="1780178711">
    <w:abstractNumId w:val="3"/>
  </w:num>
  <w:num w:numId="11" w16cid:durableId="897279399">
    <w:abstractNumId w:val="2"/>
  </w:num>
  <w:num w:numId="12" w16cid:durableId="112410662">
    <w:abstractNumId w:val="1"/>
  </w:num>
  <w:num w:numId="13" w16cid:durableId="1049259356">
    <w:abstractNumId w:val="0"/>
  </w:num>
  <w:num w:numId="14" w16cid:durableId="727076015">
    <w:abstractNumId w:val="11"/>
  </w:num>
  <w:num w:numId="15" w16cid:durableId="5112579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A3"/>
    <w:rsid w:val="00006916"/>
    <w:rsid w:val="000123E8"/>
    <w:rsid w:val="00014D5C"/>
    <w:rsid w:val="00015FBC"/>
    <w:rsid w:val="00027A2F"/>
    <w:rsid w:val="00031AA1"/>
    <w:rsid w:val="00032F2B"/>
    <w:rsid w:val="00033397"/>
    <w:rsid w:val="000344DE"/>
    <w:rsid w:val="00034715"/>
    <w:rsid w:val="00040095"/>
    <w:rsid w:val="00040692"/>
    <w:rsid w:val="00043BCC"/>
    <w:rsid w:val="0004713B"/>
    <w:rsid w:val="000621FD"/>
    <w:rsid w:val="00065F8A"/>
    <w:rsid w:val="000662BE"/>
    <w:rsid w:val="000708FC"/>
    <w:rsid w:val="00080512"/>
    <w:rsid w:val="00095183"/>
    <w:rsid w:val="00095D5C"/>
    <w:rsid w:val="00096ADB"/>
    <w:rsid w:val="000A352D"/>
    <w:rsid w:val="000A5BB1"/>
    <w:rsid w:val="000B73BA"/>
    <w:rsid w:val="000B7D02"/>
    <w:rsid w:val="000D58AB"/>
    <w:rsid w:val="000E5DD8"/>
    <w:rsid w:val="000F151B"/>
    <w:rsid w:val="000F3EB9"/>
    <w:rsid w:val="000F7660"/>
    <w:rsid w:val="00100AAB"/>
    <w:rsid w:val="001029E1"/>
    <w:rsid w:val="00104001"/>
    <w:rsid w:val="00104CB6"/>
    <w:rsid w:val="00106BFC"/>
    <w:rsid w:val="001104CB"/>
    <w:rsid w:val="0011093A"/>
    <w:rsid w:val="00113964"/>
    <w:rsid w:val="00122AD1"/>
    <w:rsid w:val="00124821"/>
    <w:rsid w:val="00125C0F"/>
    <w:rsid w:val="00126153"/>
    <w:rsid w:val="00130051"/>
    <w:rsid w:val="00130638"/>
    <w:rsid w:val="001374C0"/>
    <w:rsid w:val="00137C2C"/>
    <w:rsid w:val="001419B4"/>
    <w:rsid w:val="0014530D"/>
    <w:rsid w:val="0015278F"/>
    <w:rsid w:val="00152AD8"/>
    <w:rsid w:val="00157A92"/>
    <w:rsid w:val="00167615"/>
    <w:rsid w:val="00171028"/>
    <w:rsid w:val="00180923"/>
    <w:rsid w:val="001810D7"/>
    <w:rsid w:val="001945CC"/>
    <w:rsid w:val="001A1197"/>
    <w:rsid w:val="001A21A0"/>
    <w:rsid w:val="001A3004"/>
    <w:rsid w:val="001B1642"/>
    <w:rsid w:val="001B1661"/>
    <w:rsid w:val="001B3A08"/>
    <w:rsid w:val="001B4056"/>
    <w:rsid w:val="001C0A66"/>
    <w:rsid w:val="001C15F0"/>
    <w:rsid w:val="001C4E87"/>
    <w:rsid w:val="001D4530"/>
    <w:rsid w:val="001D4D03"/>
    <w:rsid w:val="001E08C1"/>
    <w:rsid w:val="001E2801"/>
    <w:rsid w:val="001E3435"/>
    <w:rsid w:val="001E3608"/>
    <w:rsid w:val="001E5120"/>
    <w:rsid w:val="001F168B"/>
    <w:rsid w:val="001F7D8D"/>
    <w:rsid w:val="00200796"/>
    <w:rsid w:val="00200B36"/>
    <w:rsid w:val="00210C02"/>
    <w:rsid w:val="002111C9"/>
    <w:rsid w:val="00211F4D"/>
    <w:rsid w:val="0021277F"/>
    <w:rsid w:val="0022059F"/>
    <w:rsid w:val="002248F2"/>
    <w:rsid w:val="002304EC"/>
    <w:rsid w:val="00230F6A"/>
    <w:rsid w:val="00231052"/>
    <w:rsid w:val="00231148"/>
    <w:rsid w:val="002317D7"/>
    <w:rsid w:val="00240334"/>
    <w:rsid w:val="00242310"/>
    <w:rsid w:val="0024756B"/>
    <w:rsid w:val="002533FA"/>
    <w:rsid w:val="00253BF8"/>
    <w:rsid w:val="00257E06"/>
    <w:rsid w:val="002628ED"/>
    <w:rsid w:val="00264A54"/>
    <w:rsid w:val="00266343"/>
    <w:rsid w:val="0027192B"/>
    <w:rsid w:val="00271FE2"/>
    <w:rsid w:val="00272CBB"/>
    <w:rsid w:val="00273B44"/>
    <w:rsid w:val="00275456"/>
    <w:rsid w:val="00275F5F"/>
    <w:rsid w:val="0027720D"/>
    <w:rsid w:val="00282E12"/>
    <w:rsid w:val="00290329"/>
    <w:rsid w:val="00293241"/>
    <w:rsid w:val="002A5701"/>
    <w:rsid w:val="002B2690"/>
    <w:rsid w:val="002B55E0"/>
    <w:rsid w:val="002C04BB"/>
    <w:rsid w:val="002C0AF9"/>
    <w:rsid w:val="002C4AA5"/>
    <w:rsid w:val="002C4AD1"/>
    <w:rsid w:val="002D3EBF"/>
    <w:rsid w:val="002D6A02"/>
    <w:rsid w:val="002D7670"/>
    <w:rsid w:val="002E08B7"/>
    <w:rsid w:val="002E4D5E"/>
    <w:rsid w:val="002F484D"/>
    <w:rsid w:val="00306469"/>
    <w:rsid w:val="003172DC"/>
    <w:rsid w:val="003223FA"/>
    <w:rsid w:val="00323F65"/>
    <w:rsid w:val="00336229"/>
    <w:rsid w:val="00350E84"/>
    <w:rsid w:val="00352668"/>
    <w:rsid w:val="0035462D"/>
    <w:rsid w:val="00360FD3"/>
    <w:rsid w:val="00361533"/>
    <w:rsid w:val="0037370E"/>
    <w:rsid w:val="00374683"/>
    <w:rsid w:val="00382949"/>
    <w:rsid w:val="00384EFF"/>
    <w:rsid w:val="0038784E"/>
    <w:rsid w:val="003A20F9"/>
    <w:rsid w:val="003A70BF"/>
    <w:rsid w:val="003B3555"/>
    <w:rsid w:val="003B375F"/>
    <w:rsid w:val="003B6107"/>
    <w:rsid w:val="003C39C0"/>
    <w:rsid w:val="003D1CB0"/>
    <w:rsid w:val="003D1EE7"/>
    <w:rsid w:val="003D5187"/>
    <w:rsid w:val="003D5736"/>
    <w:rsid w:val="003E2F68"/>
    <w:rsid w:val="003E2F94"/>
    <w:rsid w:val="003E65A2"/>
    <w:rsid w:val="003F26BC"/>
    <w:rsid w:val="0040211C"/>
    <w:rsid w:val="00404285"/>
    <w:rsid w:val="004079E0"/>
    <w:rsid w:val="00412063"/>
    <w:rsid w:val="00420120"/>
    <w:rsid w:val="0042013C"/>
    <w:rsid w:val="0043299F"/>
    <w:rsid w:val="00436685"/>
    <w:rsid w:val="00436820"/>
    <w:rsid w:val="00436B6E"/>
    <w:rsid w:val="00440C87"/>
    <w:rsid w:val="004414F8"/>
    <w:rsid w:val="0044674B"/>
    <w:rsid w:val="00463417"/>
    <w:rsid w:val="00463CB0"/>
    <w:rsid w:val="004651D9"/>
    <w:rsid w:val="004670C8"/>
    <w:rsid w:val="00467AE9"/>
    <w:rsid w:val="00476FA8"/>
    <w:rsid w:val="004779D1"/>
    <w:rsid w:val="00482057"/>
    <w:rsid w:val="00486C34"/>
    <w:rsid w:val="00491F6A"/>
    <w:rsid w:val="004932D3"/>
    <w:rsid w:val="0049502F"/>
    <w:rsid w:val="00495B28"/>
    <w:rsid w:val="004A1E1C"/>
    <w:rsid w:val="004A3116"/>
    <w:rsid w:val="004A344A"/>
    <w:rsid w:val="004A7B37"/>
    <w:rsid w:val="004B6A7A"/>
    <w:rsid w:val="004C2BEC"/>
    <w:rsid w:val="004D13C4"/>
    <w:rsid w:val="004D3578"/>
    <w:rsid w:val="004D454C"/>
    <w:rsid w:val="004D5737"/>
    <w:rsid w:val="004D662D"/>
    <w:rsid w:val="004D69A0"/>
    <w:rsid w:val="004D6E60"/>
    <w:rsid w:val="004E213A"/>
    <w:rsid w:val="004E4342"/>
    <w:rsid w:val="004E716E"/>
    <w:rsid w:val="004E7D87"/>
    <w:rsid w:val="004F1B10"/>
    <w:rsid w:val="004F1E3D"/>
    <w:rsid w:val="004F479C"/>
    <w:rsid w:val="004F494A"/>
    <w:rsid w:val="0050408A"/>
    <w:rsid w:val="005050F0"/>
    <w:rsid w:val="005051D9"/>
    <w:rsid w:val="00505B56"/>
    <w:rsid w:val="00512D26"/>
    <w:rsid w:val="00514356"/>
    <w:rsid w:val="00520271"/>
    <w:rsid w:val="00520A57"/>
    <w:rsid w:val="00522309"/>
    <w:rsid w:val="00524E33"/>
    <w:rsid w:val="00526BC8"/>
    <w:rsid w:val="00527215"/>
    <w:rsid w:val="00531171"/>
    <w:rsid w:val="005400F6"/>
    <w:rsid w:val="00543E6C"/>
    <w:rsid w:val="0055465E"/>
    <w:rsid w:val="00555A39"/>
    <w:rsid w:val="00555D0E"/>
    <w:rsid w:val="00562552"/>
    <w:rsid w:val="00562FE1"/>
    <w:rsid w:val="00565087"/>
    <w:rsid w:val="0056586D"/>
    <w:rsid w:val="00565F79"/>
    <w:rsid w:val="005800C6"/>
    <w:rsid w:val="005809E2"/>
    <w:rsid w:val="00585C04"/>
    <w:rsid w:val="005945E9"/>
    <w:rsid w:val="005A661E"/>
    <w:rsid w:val="005B203C"/>
    <w:rsid w:val="005B2185"/>
    <w:rsid w:val="005B723C"/>
    <w:rsid w:val="005B768A"/>
    <w:rsid w:val="005C0CA2"/>
    <w:rsid w:val="005C149A"/>
    <w:rsid w:val="005C6CF5"/>
    <w:rsid w:val="005C7CE6"/>
    <w:rsid w:val="005D4608"/>
    <w:rsid w:val="005D536D"/>
    <w:rsid w:val="005D75EB"/>
    <w:rsid w:val="005E120F"/>
    <w:rsid w:val="005E1C47"/>
    <w:rsid w:val="005E1D87"/>
    <w:rsid w:val="005E364F"/>
    <w:rsid w:val="005E4FD0"/>
    <w:rsid w:val="005F35BD"/>
    <w:rsid w:val="005F6F5B"/>
    <w:rsid w:val="00605292"/>
    <w:rsid w:val="00605BC0"/>
    <w:rsid w:val="00607291"/>
    <w:rsid w:val="006105D6"/>
    <w:rsid w:val="0061347A"/>
    <w:rsid w:val="00621ED2"/>
    <w:rsid w:val="00622505"/>
    <w:rsid w:val="0064331D"/>
    <w:rsid w:val="006507BF"/>
    <w:rsid w:val="00654C0A"/>
    <w:rsid w:val="00665FAA"/>
    <w:rsid w:val="00684FDF"/>
    <w:rsid w:val="006912B8"/>
    <w:rsid w:val="006958E4"/>
    <w:rsid w:val="006A15C2"/>
    <w:rsid w:val="006A63F0"/>
    <w:rsid w:val="006B364F"/>
    <w:rsid w:val="006B3E5C"/>
    <w:rsid w:val="006B686F"/>
    <w:rsid w:val="006C09B6"/>
    <w:rsid w:val="006C235D"/>
    <w:rsid w:val="006D0C65"/>
    <w:rsid w:val="006D1D78"/>
    <w:rsid w:val="006D5107"/>
    <w:rsid w:val="006D6652"/>
    <w:rsid w:val="006D6F8D"/>
    <w:rsid w:val="006D79CF"/>
    <w:rsid w:val="006E1F5E"/>
    <w:rsid w:val="006E1FA8"/>
    <w:rsid w:val="006F181D"/>
    <w:rsid w:val="006F494F"/>
    <w:rsid w:val="006F69F8"/>
    <w:rsid w:val="00703222"/>
    <w:rsid w:val="0070433D"/>
    <w:rsid w:val="0070459C"/>
    <w:rsid w:val="00707A10"/>
    <w:rsid w:val="00707A87"/>
    <w:rsid w:val="007254F3"/>
    <w:rsid w:val="00726941"/>
    <w:rsid w:val="00726F59"/>
    <w:rsid w:val="007343BF"/>
    <w:rsid w:val="00734A5B"/>
    <w:rsid w:val="00740C16"/>
    <w:rsid w:val="00740C98"/>
    <w:rsid w:val="007425C9"/>
    <w:rsid w:val="00744E76"/>
    <w:rsid w:val="00750578"/>
    <w:rsid w:val="007529E5"/>
    <w:rsid w:val="00761B15"/>
    <w:rsid w:val="00765F55"/>
    <w:rsid w:val="00773096"/>
    <w:rsid w:val="00775C9B"/>
    <w:rsid w:val="00780505"/>
    <w:rsid w:val="00781F0F"/>
    <w:rsid w:val="007821E8"/>
    <w:rsid w:val="00786C21"/>
    <w:rsid w:val="00794449"/>
    <w:rsid w:val="007977A0"/>
    <w:rsid w:val="007A0796"/>
    <w:rsid w:val="007A197F"/>
    <w:rsid w:val="007A325A"/>
    <w:rsid w:val="007A4557"/>
    <w:rsid w:val="007A6E89"/>
    <w:rsid w:val="007B3431"/>
    <w:rsid w:val="007B65D7"/>
    <w:rsid w:val="007D1513"/>
    <w:rsid w:val="007D40C4"/>
    <w:rsid w:val="007D5DD5"/>
    <w:rsid w:val="007D7565"/>
    <w:rsid w:val="007E21B7"/>
    <w:rsid w:val="007E7F9F"/>
    <w:rsid w:val="007F0225"/>
    <w:rsid w:val="007F38EA"/>
    <w:rsid w:val="008028A4"/>
    <w:rsid w:val="008110B0"/>
    <w:rsid w:val="00811B29"/>
    <w:rsid w:val="00813481"/>
    <w:rsid w:val="00816F67"/>
    <w:rsid w:val="008172D0"/>
    <w:rsid w:val="00817CC6"/>
    <w:rsid w:val="0082180B"/>
    <w:rsid w:val="00823F3E"/>
    <w:rsid w:val="0082499B"/>
    <w:rsid w:val="00825C29"/>
    <w:rsid w:val="008264E1"/>
    <w:rsid w:val="00826B3C"/>
    <w:rsid w:val="00834F23"/>
    <w:rsid w:val="0084580F"/>
    <w:rsid w:val="00854D61"/>
    <w:rsid w:val="008559D6"/>
    <w:rsid w:val="00862CF8"/>
    <w:rsid w:val="00870BB6"/>
    <w:rsid w:val="00872A5E"/>
    <w:rsid w:val="00875334"/>
    <w:rsid w:val="0087575B"/>
    <w:rsid w:val="008768CA"/>
    <w:rsid w:val="00880B9D"/>
    <w:rsid w:val="008813D8"/>
    <w:rsid w:val="0088141F"/>
    <w:rsid w:val="00884809"/>
    <w:rsid w:val="00893BA2"/>
    <w:rsid w:val="00894757"/>
    <w:rsid w:val="008A5E32"/>
    <w:rsid w:val="008C0262"/>
    <w:rsid w:val="008C5381"/>
    <w:rsid w:val="008C56A6"/>
    <w:rsid w:val="008C7DB9"/>
    <w:rsid w:val="008D0D12"/>
    <w:rsid w:val="008F06CA"/>
    <w:rsid w:val="008F0DFA"/>
    <w:rsid w:val="008F3C4E"/>
    <w:rsid w:val="008F3C5D"/>
    <w:rsid w:val="008F544F"/>
    <w:rsid w:val="008F5D1A"/>
    <w:rsid w:val="0090271F"/>
    <w:rsid w:val="00902C6E"/>
    <w:rsid w:val="00905FEC"/>
    <w:rsid w:val="00907AE5"/>
    <w:rsid w:val="0091634C"/>
    <w:rsid w:val="00916E24"/>
    <w:rsid w:val="00921322"/>
    <w:rsid w:val="009230DF"/>
    <w:rsid w:val="00924ACE"/>
    <w:rsid w:val="009308B9"/>
    <w:rsid w:val="009324E4"/>
    <w:rsid w:val="00934851"/>
    <w:rsid w:val="00942EC2"/>
    <w:rsid w:val="00946685"/>
    <w:rsid w:val="00946F95"/>
    <w:rsid w:val="00950622"/>
    <w:rsid w:val="00953648"/>
    <w:rsid w:val="009545F9"/>
    <w:rsid w:val="009622EF"/>
    <w:rsid w:val="0096311A"/>
    <w:rsid w:val="00980489"/>
    <w:rsid w:val="0098622C"/>
    <w:rsid w:val="00994559"/>
    <w:rsid w:val="009968B3"/>
    <w:rsid w:val="009A1342"/>
    <w:rsid w:val="009A26DB"/>
    <w:rsid w:val="009A3B5D"/>
    <w:rsid w:val="009A5E23"/>
    <w:rsid w:val="009B73D8"/>
    <w:rsid w:val="009C0B60"/>
    <w:rsid w:val="009C1CF6"/>
    <w:rsid w:val="009E0DAD"/>
    <w:rsid w:val="009E4C17"/>
    <w:rsid w:val="009E77B2"/>
    <w:rsid w:val="009F0C9F"/>
    <w:rsid w:val="009F1CB0"/>
    <w:rsid w:val="009F717E"/>
    <w:rsid w:val="00A0198B"/>
    <w:rsid w:val="00A0369C"/>
    <w:rsid w:val="00A10CC0"/>
    <w:rsid w:val="00A10F02"/>
    <w:rsid w:val="00A10F3E"/>
    <w:rsid w:val="00A139F5"/>
    <w:rsid w:val="00A17122"/>
    <w:rsid w:val="00A23369"/>
    <w:rsid w:val="00A342FD"/>
    <w:rsid w:val="00A3476C"/>
    <w:rsid w:val="00A376FB"/>
    <w:rsid w:val="00A42984"/>
    <w:rsid w:val="00A43D17"/>
    <w:rsid w:val="00A45F4B"/>
    <w:rsid w:val="00A53724"/>
    <w:rsid w:val="00A53748"/>
    <w:rsid w:val="00A540AC"/>
    <w:rsid w:val="00A560F4"/>
    <w:rsid w:val="00A60A2F"/>
    <w:rsid w:val="00A63B95"/>
    <w:rsid w:val="00A7447D"/>
    <w:rsid w:val="00A76011"/>
    <w:rsid w:val="00A819F6"/>
    <w:rsid w:val="00A82346"/>
    <w:rsid w:val="00A82C7F"/>
    <w:rsid w:val="00A82F20"/>
    <w:rsid w:val="00A90C85"/>
    <w:rsid w:val="00A971D1"/>
    <w:rsid w:val="00AA068C"/>
    <w:rsid w:val="00AA0FCA"/>
    <w:rsid w:val="00AA4145"/>
    <w:rsid w:val="00AA4847"/>
    <w:rsid w:val="00AB717F"/>
    <w:rsid w:val="00AB7900"/>
    <w:rsid w:val="00AB7DA6"/>
    <w:rsid w:val="00AC673C"/>
    <w:rsid w:val="00AD0BA7"/>
    <w:rsid w:val="00AD1655"/>
    <w:rsid w:val="00AE461E"/>
    <w:rsid w:val="00AE72EA"/>
    <w:rsid w:val="00AE7403"/>
    <w:rsid w:val="00AE7DC5"/>
    <w:rsid w:val="00AF02B2"/>
    <w:rsid w:val="00AF2C61"/>
    <w:rsid w:val="00AF3250"/>
    <w:rsid w:val="00B112C9"/>
    <w:rsid w:val="00B15449"/>
    <w:rsid w:val="00B2139E"/>
    <w:rsid w:val="00B236FA"/>
    <w:rsid w:val="00B32FA8"/>
    <w:rsid w:val="00B350CD"/>
    <w:rsid w:val="00B35971"/>
    <w:rsid w:val="00B407F6"/>
    <w:rsid w:val="00B40CA0"/>
    <w:rsid w:val="00B4123B"/>
    <w:rsid w:val="00B416E3"/>
    <w:rsid w:val="00B45B04"/>
    <w:rsid w:val="00B46586"/>
    <w:rsid w:val="00B51799"/>
    <w:rsid w:val="00B52196"/>
    <w:rsid w:val="00B53395"/>
    <w:rsid w:val="00B62845"/>
    <w:rsid w:val="00B636A0"/>
    <w:rsid w:val="00B65A54"/>
    <w:rsid w:val="00B673F0"/>
    <w:rsid w:val="00B70D49"/>
    <w:rsid w:val="00B73437"/>
    <w:rsid w:val="00B75EF0"/>
    <w:rsid w:val="00B773E5"/>
    <w:rsid w:val="00B7771A"/>
    <w:rsid w:val="00B77C63"/>
    <w:rsid w:val="00B82A77"/>
    <w:rsid w:val="00B87FB1"/>
    <w:rsid w:val="00B926B6"/>
    <w:rsid w:val="00B93C96"/>
    <w:rsid w:val="00B94814"/>
    <w:rsid w:val="00B95EDB"/>
    <w:rsid w:val="00B968B0"/>
    <w:rsid w:val="00BA3ABF"/>
    <w:rsid w:val="00BA3BFD"/>
    <w:rsid w:val="00BB0493"/>
    <w:rsid w:val="00BB0EEC"/>
    <w:rsid w:val="00BB54EB"/>
    <w:rsid w:val="00BB733C"/>
    <w:rsid w:val="00BB7AA0"/>
    <w:rsid w:val="00BC0F7D"/>
    <w:rsid w:val="00BC1F7C"/>
    <w:rsid w:val="00BC21AA"/>
    <w:rsid w:val="00BC34A1"/>
    <w:rsid w:val="00BC7200"/>
    <w:rsid w:val="00BD0A58"/>
    <w:rsid w:val="00BD0FAF"/>
    <w:rsid w:val="00BD2ED7"/>
    <w:rsid w:val="00BD33F4"/>
    <w:rsid w:val="00BD4351"/>
    <w:rsid w:val="00BD7963"/>
    <w:rsid w:val="00BD7F09"/>
    <w:rsid w:val="00BE1367"/>
    <w:rsid w:val="00BE3859"/>
    <w:rsid w:val="00BF1005"/>
    <w:rsid w:val="00BF3B1A"/>
    <w:rsid w:val="00C04C1A"/>
    <w:rsid w:val="00C10A91"/>
    <w:rsid w:val="00C169AD"/>
    <w:rsid w:val="00C23B4D"/>
    <w:rsid w:val="00C2654A"/>
    <w:rsid w:val="00C33079"/>
    <w:rsid w:val="00C44149"/>
    <w:rsid w:val="00C45669"/>
    <w:rsid w:val="00C54922"/>
    <w:rsid w:val="00C56D2E"/>
    <w:rsid w:val="00C6021F"/>
    <w:rsid w:val="00C607FA"/>
    <w:rsid w:val="00C61D85"/>
    <w:rsid w:val="00C67663"/>
    <w:rsid w:val="00C70A32"/>
    <w:rsid w:val="00C73F7E"/>
    <w:rsid w:val="00C84173"/>
    <w:rsid w:val="00C8528C"/>
    <w:rsid w:val="00C85D3C"/>
    <w:rsid w:val="00C86CAD"/>
    <w:rsid w:val="00C92851"/>
    <w:rsid w:val="00C9724D"/>
    <w:rsid w:val="00CA3D0C"/>
    <w:rsid w:val="00CA75A5"/>
    <w:rsid w:val="00CA7A4F"/>
    <w:rsid w:val="00CB101D"/>
    <w:rsid w:val="00CB46EE"/>
    <w:rsid w:val="00CB49F0"/>
    <w:rsid w:val="00CB5BC2"/>
    <w:rsid w:val="00CB6CF2"/>
    <w:rsid w:val="00CC1935"/>
    <w:rsid w:val="00CC2575"/>
    <w:rsid w:val="00CD0F8A"/>
    <w:rsid w:val="00CD22F8"/>
    <w:rsid w:val="00CD504A"/>
    <w:rsid w:val="00CD74B0"/>
    <w:rsid w:val="00CF1FEB"/>
    <w:rsid w:val="00CF46B4"/>
    <w:rsid w:val="00CF56EC"/>
    <w:rsid w:val="00D0243D"/>
    <w:rsid w:val="00D039D6"/>
    <w:rsid w:val="00D04FCE"/>
    <w:rsid w:val="00D076EC"/>
    <w:rsid w:val="00D11713"/>
    <w:rsid w:val="00D14037"/>
    <w:rsid w:val="00D16E35"/>
    <w:rsid w:val="00D22FDF"/>
    <w:rsid w:val="00D315FB"/>
    <w:rsid w:val="00D3573B"/>
    <w:rsid w:val="00D4008F"/>
    <w:rsid w:val="00D401ED"/>
    <w:rsid w:val="00D51680"/>
    <w:rsid w:val="00D62366"/>
    <w:rsid w:val="00D65021"/>
    <w:rsid w:val="00D7351E"/>
    <w:rsid w:val="00D738D6"/>
    <w:rsid w:val="00D73D44"/>
    <w:rsid w:val="00D755EB"/>
    <w:rsid w:val="00D82DCB"/>
    <w:rsid w:val="00D87E00"/>
    <w:rsid w:val="00D9134D"/>
    <w:rsid w:val="00D941F3"/>
    <w:rsid w:val="00D942F1"/>
    <w:rsid w:val="00DA6CD8"/>
    <w:rsid w:val="00DA7A03"/>
    <w:rsid w:val="00DB1818"/>
    <w:rsid w:val="00DB3D29"/>
    <w:rsid w:val="00DB4687"/>
    <w:rsid w:val="00DB504D"/>
    <w:rsid w:val="00DC013C"/>
    <w:rsid w:val="00DC309B"/>
    <w:rsid w:val="00DC3994"/>
    <w:rsid w:val="00DC4D51"/>
    <w:rsid w:val="00DC4DA2"/>
    <w:rsid w:val="00DC6E94"/>
    <w:rsid w:val="00DD04F9"/>
    <w:rsid w:val="00DD4F9E"/>
    <w:rsid w:val="00DF4E2C"/>
    <w:rsid w:val="00DF625F"/>
    <w:rsid w:val="00DF62CD"/>
    <w:rsid w:val="00E01C60"/>
    <w:rsid w:val="00E05AE8"/>
    <w:rsid w:val="00E11C2A"/>
    <w:rsid w:val="00E132D6"/>
    <w:rsid w:val="00E1513B"/>
    <w:rsid w:val="00E20CE0"/>
    <w:rsid w:val="00E25BED"/>
    <w:rsid w:val="00E277AD"/>
    <w:rsid w:val="00E3044B"/>
    <w:rsid w:val="00E348E2"/>
    <w:rsid w:val="00E4160F"/>
    <w:rsid w:val="00E443E4"/>
    <w:rsid w:val="00E5076E"/>
    <w:rsid w:val="00E54051"/>
    <w:rsid w:val="00E54321"/>
    <w:rsid w:val="00E73938"/>
    <w:rsid w:val="00E74CC3"/>
    <w:rsid w:val="00E76B9D"/>
    <w:rsid w:val="00E77645"/>
    <w:rsid w:val="00E92F61"/>
    <w:rsid w:val="00E94C97"/>
    <w:rsid w:val="00EA4BA4"/>
    <w:rsid w:val="00EB0F97"/>
    <w:rsid w:val="00EB32AC"/>
    <w:rsid w:val="00EC28A8"/>
    <w:rsid w:val="00EC4A25"/>
    <w:rsid w:val="00EE34C0"/>
    <w:rsid w:val="00EE5C4D"/>
    <w:rsid w:val="00F00D10"/>
    <w:rsid w:val="00F025A2"/>
    <w:rsid w:val="00F07445"/>
    <w:rsid w:val="00F10F2E"/>
    <w:rsid w:val="00F121EC"/>
    <w:rsid w:val="00F1468B"/>
    <w:rsid w:val="00F22EC7"/>
    <w:rsid w:val="00F23161"/>
    <w:rsid w:val="00F260AC"/>
    <w:rsid w:val="00F270BE"/>
    <w:rsid w:val="00F31B1B"/>
    <w:rsid w:val="00F3509C"/>
    <w:rsid w:val="00F40202"/>
    <w:rsid w:val="00F653B8"/>
    <w:rsid w:val="00F65D98"/>
    <w:rsid w:val="00F7188F"/>
    <w:rsid w:val="00F746B0"/>
    <w:rsid w:val="00F7726A"/>
    <w:rsid w:val="00F83739"/>
    <w:rsid w:val="00F83788"/>
    <w:rsid w:val="00F9335D"/>
    <w:rsid w:val="00F96BFC"/>
    <w:rsid w:val="00FA0187"/>
    <w:rsid w:val="00FA1266"/>
    <w:rsid w:val="00FA408E"/>
    <w:rsid w:val="00FB68E5"/>
    <w:rsid w:val="00FC10EA"/>
    <w:rsid w:val="00FC1192"/>
    <w:rsid w:val="00FC3690"/>
    <w:rsid w:val="00FC40A8"/>
    <w:rsid w:val="00FC40DA"/>
    <w:rsid w:val="00FD2B4C"/>
    <w:rsid w:val="00FF5581"/>
    <w:rsid w:val="00FF7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9217"/>
    <o:shapelayout v:ext="edit">
      <o:idmap v:ext="edit" data="1"/>
    </o:shapelayout>
  </w:shapeDefaults>
  <w:decimalSymbol w:val="."/>
  <w:listSeparator w:val=","/>
  <w14:docId w14:val="25711AD6"/>
  <w15:chartTrackingRefBased/>
  <w15:docId w15:val="{0BF4B737-F1A6-40FD-829C-CBAD84ECD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har"/>
    <w:rPr>
      <w:b/>
      <w:lang w:eastAsia="en-US"/>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E92F61"/>
    <w:rPr>
      <w:lang w:eastAsia="en-US"/>
    </w:rPr>
  </w:style>
  <w:style w:type="character" w:customStyle="1" w:styleId="EXChar">
    <w:name w:val="EX Char"/>
    <w:locked/>
    <w:rsid w:val="00B46586"/>
    <w:rPr>
      <w:lang w:val="en-GB" w:eastAsia="en-US" w:bidi="ar-SA"/>
    </w:rPr>
  </w:style>
  <w:style w:type="paragraph" w:customStyle="1" w:styleId="CRCoverPage">
    <w:name w:val="CR Cover Page"/>
    <w:rsid w:val="00C70A32"/>
    <w:pPr>
      <w:spacing w:after="120"/>
    </w:pPr>
    <w:rPr>
      <w:rFonts w:ascii="Arial" w:hAnsi="Arial"/>
      <w:lang w:val="en-GB"/>
    </w:rPr>
  </w:style>
  <w:style w:type="paragraph" w:styleId="BalloonText">
    <w:name w:val="Balloon Text"/>
    <w:basedOn w:val="Normal"/>
    <w:semiHidden/>
    <w:rsid w:val="00C70A32"/>
    <w:rPr>
      <w:rFonts w:ascii="Tahoma" w:hAnsi="Tahoma" w:cs="Tahoma"/>
      <w:sz w:val="16"/>
      <w:szCs w:val="1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893BA2"/>
    <w:rPr>
      <w:rFonts w:ascii="Arial" w:hAnsi="Arial"/>
      <w:sz w:val="32"/>
      <w:lang w:eastAsia="x-none"/>
    </w:rPr>
  </w:style>
  <w:style w:type="character" w:customStyle="1" w:styleId="B1Char">
    <w:name w:val="B1 Char"/>
    <w:link w:val="B1"/>
    <w:qFormat/>
    <w:locked/>
    <w:rsid w:val="00893BA2"/>
    <w:rPr>
      <w:lang w:eastAsia="x-none"/>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2C04BB"/>
    <w:rPr>
      <w:rFonts w:ascii="Arial" w:hAnsi="Arial"/>
      <w:sz w:val="28"/>
      <w:lang w:eastAsia="x-none"/>
    </w:rPr>
  </w:style>
  <w:style w:type="character" w:customStyle="1" w:styleId="TALChar">
    <w:name w:val="TAL Char"/>
    <w:link w:val="TAL"/>
    <w:locked/>
    <w:rsid w:val="00726F59"/>
    <w:rPr>
      <w:rFonts w:ascii="Arial" w:hAnsi="Arial"/>
      <w:sz w:val="18"/>
      <w:lang w:eastAsia="x-none"/>
    </w:rPr>
  </w:style>
  <w:style w:type="character" w:customStyle="1" w:styleId="THChar">
    <w:name w:val="TH Char"/>
    <w:link w:val="TH"/>
    <w:qFormat/>
    <w:locked/>
    <w:rsid w:val="00AD0BA7"/>
    <w:rPr>
      <w:rFonts w:ascii="Arial" w:hAnsi="Arial"/>
      <w:b/>
      <w:lang w:eastAsia="en-US"/>
    </w:rPr>
  </w:style>
  <w:style w:type="paragraph" w:styleId="Index2">
    <w:name w:val="index 2"/>
    <w:basedOn w:val="Index1"/>
    <w:rsid w:val="0056586D"/>
    <w:pPr>
      <w:ind w:left="284"/>
    </w:pPr>
  </w:style>
  <w:style w:type="paragraph" w:styleId="Index1">
    <w:name w:val="index 1"/>
    <w:basedOn w:val="Normal"/>
    <w:rsid w:val="0056586D"/>
    <w:pPr>
      <w:keepLines/>
      <w:spacing w:after="0"/>
    </w:pPr>
  </w:style>
  <w:style w:type="paragraph" w:styleId="ListNumber2">
    <w:name w:val="List Number 2"/>
    <w:basedOn w:val="ListNumber"/>
    <w:rsid w:val="0056586D"/>
    <w:pPr>
      <w:ind w:left="851"/>
    </w:pPr>
  </w:style>
  <w:style w:type="character" w:styleId="FootnoteReference">
    <w:name w:val="footnote reference"/>
    <w:rsid w:val="0056586D"/>
    <w:rPr>
      <w:b/>
      <w:position w:val="6"/>
      <w:sz w:val="16"/>
    </w:rPr>
  </w:style>
  <w:style w:type="paragraph" w:styleId="FootnoteText">
    <w:name w:val="footnote text"/>
    <w:basedOn w:val="Normal"/>
    <w:link w:val="FootnoteTextChar"/>
    <w:rsid w:val="0056586D"/>
    <w:pPr>
      <w:keepLines/>
      <w:spacing w:after="0"/>
      <w:ind w:left="454" w:hanging="454"/>
    </w:pPr>
    <w:rPr>
      <w:sz w:val="16"/>
    </w:rPr>
  </w:style>
  <w:style w:type="character" w:customStyle="1" w:styleId="FootnoteTextChar">
    <w:name w:val="Footnote Text Char"/>
    <w:link w:val="FootnoteText"/>
    <w:rsid w:val="0056586D"/>
    <w:rPr>
      <w:sz w:val="16"/>
      <w:lang w:eastAsia="en-US"/>
    </w:rPr>
  </w:style>
  <w:style w:type="paragraph" w:styleId="ListBullet2">
    <w:name w:val="List Bullet 2"/>
    <w:basedOn w:val="ListBullet"/>
    <w:rsid w:val="0056586D"/>
    <w:pPr>
      <w:ind w:left="851"/>
    </w:pPr>
  </w:style>
  <w:style w:type="paragraph" w:styleId="ListBullet3">
    <w:name w:val="List Bullet 3"/>
    <w:basedOn w:val="ListBullet2"/>
    <w:rsid w:val="0056586D"/>
    <w:pPr>
      <w:ind w:left="1135"/>
    </w:pPr>
  </w:style>
  <w:style w:type="paragraph" w:styleId="ListNumber">
    <w:name w:val="List Number"/>
    <w:basedOn w:val="List"/>
    <w:rsid w:val="0056586D"/>
  </w:style>
  <w:style w:type="paragraph" w:styleId="List2">
    <w:name w:val="List 2"/>
    <w:basedOn w:val="List"/>
    <w:rsid w:val="0056586D"/>
    <w:pPr>
      <w:ind w:left="851"/>
    </w:pPr>
  </w:style>
  <w:style w:type="paragraph" w:styleId="List3">
    <w:name w:val="List 3"/>
    <w:basedOn w:val="List2"/>
    <w:rsid w:val="0056586D"/>
    <w:pPr>
      <w:ind w:left="1135"/>
    </w:pPr>
  </w:style>
  <w:style w:type="paragraph" w:styleId="List4">
    <w:name w:val="List 4"/>
    <w:basedOn w:val="List3"/>
    <w:rsid w:val="0056586D"/>
    <w:pPr>
      <w:ind w:left="1418"/>
    </w:pPr>
  </w:style>
  <w:style w:type="paragraph" w:styleId="List5">
    <w:name w:val="List 5"/>
    <w:basedOn w:val="List4"/>
    <w:rsid w:val="0056586D"/>
    <w:pPr>
      <w:ind w:left="1702"/>
    </w:pPr>
  </w:style>
  <w:style w:type="paragraph" w:styleId="List">
    <w:name w:val="List"/>
    <w:basedOn w:val="Normal"/>
    <w:rsid w:val="0056586D"/>
    <w:pPr>
      <w:ind w:left="568" w:hanging="284"/>
    </w:pPr>
  </w:style>
  <w:style w:type="paragraph" w:styleId="ListBullet">
    <w:name w:val="List Bullet"/>
    <w:basedOn w:val="List"/>
    <w:rsid w:val="0056586D"/>
  </w:style>
  <w:style w:type="paragraph" w:styleId="ListBullet4">
    <w:name w:val="List Bullet 4"/>
    <w:basedOn w:val="ListBullet3"/>
    <w:rsid w:val="0056586D"/>
    <w:pPr>
      <w:ind w:left="1418"/>
    </w:pPr>
  </w:style>
  <w:style w:type="paragraph" w:styleId="ListBullet5">
    <w:name w:val="List Bullet 5"/>
    <w:basedOn w:val="ListBullet4"/>
    <w:rsid w:val="0056586D"/>
    <w:pPr>
      <w:ind w:left="1702"/>
    </w:pPr>
  </w:style>
  <w:style w:type="paragraph" w:customStyle="1" w:styleId="tdoc-header">
    <w:name w:val="tdoc-header"/>
    <w:rsid w:val="0056586D"/>
    <w:rPr>
      <w:rFonts w:ascii="Arial" w:hAnsi="Arial"/>
      <w:sz w:val="24"/>
      <w:lang w:val="en-GB"/>
    </w:rPr>
  </w:style>
  <w:style w:type="character" w:styleId="Hyperlink">
    <w:name w:val="Hyperlink"/>
    <w:rsid w:val="0056586D"/>
    <w:rPr>
      <w:color w:val="0000FF"/>
      <w:u w:val="single"/>
    </w:rPr>
  </w:style>
  <w:style w:type="character" w:styleId="CommentReference">
    <w:name w:val="annotation reference"/>
    <w:rsid w:val="0056586D"/>
    <w:rPr>
      <w:sz w:val="16"/>
    </w:rPr>
  </w:style>
  <w:style w:type="paragraph" w:styleId="CommentText">
    <w:name w:val="annotation text"/>
    <w:basedOn w:val="Normal"/>
    <w:link w:val="CommentTextChar"/>
    <w:rsid w:val="0056586D"/>
  </w:style>
  <w:style w:type="character" w:customStyle="1" w:styleId="CommentTextChar">
    <w:name w:val="Comment Text Char"/>
    <w:link w:val="CommentText"/>
    <w:rsid w:val="0056586D"/>
    <w:rPr>
      <w:lang w:eastAsia="en-US"/>
    </w:rPr>
  </w:style>
  <w:style w:type="character" w:styleId="FollowedHyperlink">
    <w:name w:val="FollowedHyperlink"/>
    <w:rsid w:val="0056586D"/>
    <w:rPr>
      <w:color w:val="800080"/>
      <w:u w:val="single"/>
    </w:rPr>
  </w:style>
  <w:style w:type="paragraph" w:styleId="CommentSubject">
    <w:name w:val="annotation subject"/>
    <w:basedOn w:val="CommentText"/>
    <w:next w:val="CommentText"/>
    <w:link w:val="CommentSubjectChar"/>
    <w:rsid w:val="0056586D"/>
    <w:rPr>
      <w:b/>
      <w:bCs/>
    </w:rPr>
  </w:style>
  <w:style w:type="character" w:customStyle="1" w:styleId="CommentSubjectChar">
    <w:name w:val="Comment Subject Char"/>
    <w:link w:val="CommentSubject"/>
    <w:rsid w:val="0056586D"/>
    <w:rPr>
      <w:b/>
      <w:bCs/>
      <w:lang w:eastAsia="en-US"/>
    </w:rPr>
  </w:style>
  <w:style w:type="paragraph" w:styleId="DocumentMap">
    <w:name w:val="Document Map"/>
    <w:basedOn w:val="Normal"/>
    <w:link w:val="DocumentMapChar"/>
    <w:rsid w:val="0056586D"/>
    <w:pPr>
      <w:shd w:val="clear" w:color="auto" w:fill="000080"/>
    </w:pPr>
    <w:rPr>
      <w:rFonts w:ascii="Tahoma" w:hAnsi="Tahoma"/>
    </w:rPr>
  </w:style>
  <w:style w:type="character" w:customStyle="1" w:styleId="DocumentMapChar">
    <w:name w:val="Document Map Char"/>
    <w:link w:val="DocumentMap"/>
    <w:rsid w:val="0056586D"/>
    <w:rPr>
      <w:rFonts w:ascii="Tahoma" w:hAnsi="Tahoma"/>
      <w:shd w:val="clear" w:color="auto" w:fill="000080"/>
      <w:lang w:eastAsia="en-US"/>
    </w:rPr>
  </w:style>
  <w:style w:type="character" w:customStyle="1" w:styleId="TAHChar">
    <w:name w:val="TAH Char"/>
    <w:link w:val="TAH"/>
    <w:locked/>
    <w:rsid w:val="0056586D"/>
    <w:rPr>
      <w:rFonts w:ascii="Arial" w:hAnsi="Arial"/>
      <w:b/>
      <w:sz w:val="18"/>
      <w:lang w:eastAsia="en-US"/>
    </w:rPr>
  </w:style>
  <w:style w:type="character" w:customStyle="1" w:styleId="NOChar2">
    <w:name w:val="NO Char2"/>
    <w:link w:val="NO"/>
    <w:locked/>
    <w:rsid w:val="00032F2B"/>
    <w:rPr>
      <w:lang w:eastAsia="en-US"/>
    </w:rPr>
  </w:style>
  <w:style w:type="character" w:customStyle="1" w:styleId="TALCar">
    <w:name w:val="TAL Car"/>
    <w:locked/>
    <w:rsid w:val="00816F67"/>
    <w:rPr>
      <w:rFonts w:ascii="Arial" w:hAnsi="Arial"/>
      <w:sz w:val="18"/>
      <w:lang w:val="en-GB" w:eastAsia="en-US"/>
    </w:rPr>
  </w:style>
  <w:style w:type="character" w:customStyle="1" w:styleId="B1Char2">
    <w:name w:val="B1 Char2"/>
    <w:rsid w:val="00DA6CD8"/>
    <w:rPr>
      <w:rFonts w:ascii="Times New Roman" w:hAnsi="Times New Roman"/>
      <w:lang w:val="en-GB" w:eastAsia="en-US"/>
    </w:rPr>
  </w:style>
  <w:style w:type="character" w:customStyle="1" w:styleId="TACChar">
    <w:name w:val="TAC Char"/>
    <w:link w:val="TAC"/>
    <w:qFormat/>
    <w:rsid w:val="00BB7AA0"/>
    <w:rPr>
      <w:rFonts w:ascii="Arial" w:hAnsi="Arial"/>
      <w:sz w:val="18"/>
      <w:lang w:eastAsia="x-none"/>
    </w:rPr>
  </w:style>
  <w:style w:type="paragraph" w:styleId="Bibliography">
    <w:name w:val="Bibliography"/>
    <w:basedOn w:val="Normal"/>
    <w:next w:val="Normal"/>
    <w:uiPriority w:val="37"/>
    <w:semiHidden/>
    <w:unhideWhenUsed/>
    <w:rsid w:val="00B926B6"/>
  </w:style>
  <w:style w:type="paragraph" w:styleId="BlockText">
    <w:name w:val="Block Text"/>
    <w:basedOn w:val="Normal"/>
    <w:rsid w:val="00B926B6"/>
    <w:pPr>
      <w:spacing w:after="120"/>
      <w:ind w:left="1440" w:right="1440"/>
    </w:pPr>
  </w:style>
  <w:style w:type="paragraph" w:styleId="BodyText">
    <w:name w:val="Body Text"/>
    <w:basedOn w:val="Normal"/>
    <w:link w:val="BodyTextChar"/>
    <w:rsid w:val="00B926B6"/>
    <w:pPr>
      <w:spacing w:after="120"/>
    </w:pPr>
  </w:style>
  <w:style w:type="character" w:customStyle="1" w:styleId="BodyTextChar">
    <w:name w:val="Body Text Char"/>
    <w:link w:val="BodyText"/>
    <w:rsid w:val="00B926B6"/>
    <w:rPr>
      <w:lang w:eastAsia="en-US"/>
    </w:rPr>
  </w:style>
  <w:style w:type="paragraph" w:styleId="BodyText2">
    <w:name w:val="Body Text 2"/>
    <w:basedOn w:val="Normal"/>
    <w:link w:val="BodyText2Char"/>
    <w:rsid w:val="00B926B6"/>
    <w:pPr>
      <w:spacing w:after="120" w:line="480" w:lineRule="auto"/>
    </w:pPr>
  </w:style>
  <w:style w:type="character" w:customStyle="1" w:styleId="BodyText2Char">
    <w:name w:val="Body Text 2 Char"/>
    <w:link w:val="BodyText2"/>
    <w:rsid w:val="00B926B6"/>
    <w:rPr>
      <w:lang w:eastAsia="en-US"/>
    </w:rPr>
  </w:style>
  <w:style w:type="paragraph" w:styleId="BodyText3">
    <w:name w:val="Body Text 3"/>
    <w:basedOn w:val="Normal"/>
    <w:link w:val="BodyText3Char"/>
    <w:rsid w:val="00B926B6"/>
    <w:pPr>
      <w:spacing w:after="120"/>
    </w:pPr>
    <w:rPr>
      <w:sz w:val="16"/>
      <w:szCs w:val="16"/>
    </w:rPr>
  </w:style>
  <w:style w:type="character" w:customStyle="1" w:styleId="BodyText3Char">
    <w:name w:val="Body Text 3 Char"/>
    <w:link w:val="BodyText3"/>
    <w:rsid w:val="00B926B6"/>
    <w:rPr>
      <w:sz w:val="16"/>
      <w:szCs w:val="16"/>
      <w:lang w:eastAsia="en-US"/>
    </w:rPr>
  </w:style>
  <w:style w:type="paragraph" w:styleId="BodyTextFirstIndent">
    <w:name w:val="Body Text First Indent"/>
    <w:basedOn w:val="BodyText"/>
    <w:link w:val="BodyTextFirstIndentChar"/>
    <w:rsid w:val="00B926B6"/>
    <w:pPr>
      <w:ind w:firstLine="210"/>
    </w:pPr>
  </w:style>
  <w:style w:type="character" w:customStyle="1" w:styleId="BodyTextFirstIndentChar">
    <w:name w:val="Body Text First Indent Char"/>
    <w:basedOn w:val="BodyTextChar"/>
    <w:link w:val="BodyTextFirstIndent"/>
    <w:rsid w:val="00B926B6"/>
    <w:rPr>
      <w:lang w:eastAsia="en-US"/>
    </w:rPr>
  </w:style>
  <w:style w:type="paragraph" w:styleId="BodyTextIndent">
    <w:name w:val="Body Text Indent"/>
    <w:basedOn w:val="Normal"/>
    <w:link w:val="BodyTextIndentChar"/>
    <w:rsid w:val="00B926B6"/>
    <w:pPr>
      <w:spacing w:after="120"/>
      <w:ind w:left="360"/>
    </w:pPr>
  </w:style>
  <w:style w:type="character" w:customStyle="1" w:styleId="BodyTextIndentChar">
    <w:name w:val="Body Text Indent Char"/>
    <w:link w:val="BodyTextIndent"/>
    <w:rsid w:val="00B926B6"/>
    <w:rPr>
      <w:lang w:eastAsia="en-US"/>
    </w:rPr>
  </w:style>
  <w:style w:type="paragraph" w:styleId="BodyTextFirstIndent2">
    <w:name w:val="Body Text First Indent 2"/>
    <w:basedOn w:val="BodyTextIndent"/>
    <w:link w:val="BodyTextFirstIndent2Char"/>
    <w:rsid w:val="00B926B6"/>
    <w:pPr>
      <w:ind w:firstLine="210"/>
    </w:pPr>
  </w:style>
  <w:style w:type="character" w:customStyle="1" w:styleId="BodyTextFirstIndent2Char">
    <w:name w:val="Body Text First Indent 2 Char"/>
    <w:basedOn w:val="BodyTextIndentChar"/>
    <w:link w:val="BodyTextFirstIndent2"/>
    <w:rsid w:val="00B926B6"/>
    <w:rPr>
      <w:lang w:eastAsia="en-US"/>
    </w:rPr>
  </w:style>
  <w:style w:type="paragraph" w:styleId="BodyTextIndent2">
    <w:name w:val="Body Text Indent 2"/>
    <w:basedOn w:val="Normal"/>
    <w:link w:val="BodyTextIndent2Char"/>
    <w:rsid w:val="00B926B6"/>
    <w:pPr>
      <w:spacing w:after="120" w:line="480" w:lineRule="auto"/>
      <w:ind w:left="360"/>
    </w:pPr>
  </w:style>
  <w:style w:type="character" w:customStyle="1" w:styleId="BodyTextIndent2Char">
    <w:name w:val="Body Text Indent 2 Char"/>
    <w:link w:val="BodyTextIndent2"/>
    <w:rsid w:val="00B926B6"/>
    <w:rPr>
      <w:lang w:eastAsia="en-US"/>
    </w:rPr>
  </w:style>
  <w:style w:type="paragraph" w:styleId="BodyTextIndent3">
    <w:name w:val="Body Text Indent 3"/>
    <w:basedOn w:val="Normal"/>
    <w:link w:val="BodyTextIndent3Char"/>
    <w:rsid w:val="00B926B6"/>
    <w:pPr>
      <w:spacing w:after="120"/>
      <w:ind w:left="360"/>
    </w:pPr>
    <w:rPr>
      <w:sz w:val="16"/>
      <w:szCs w:val="16"/>
    </w:rPr>
  </w:style>
  <w:style w:type="character" w:customStyle="1" w:styleId="BodyTextIndent3Char">
    <w:name w:val="Body Text Indent 3 Char"/>
    <w:link w:val="BodyTextIndent3"/>
    <w:rsid w:val="00B926B6"/>
    <w:rPr>
      <w:sz w:val="16"/>
      <w:szCs w:val="16"/>
      <w:lang w:eastAsia="en-US"/>
    </w:rPr>
  </w:style>
  <w:style w:type="paragraph" w:styleId="Caption">
    <w:name w:val="caption"/>
    <w:basedOn w:val="Normal"/>
    <w:next w:val="Normal"/>
    <w:semiHidden/>
    <w:unhideWhenUsed/>
    <w:qFormat/>
    <w:rsid w:val="00B926B6"/>
    <w:rPr>
      <w:b/>
      <w:bCs/>
    </w:rPr>
  </w:style>
  <w:style w:type="paragraph" w:styleId="Closing">
    <w:name w:val="Closing"/>
    <w:basedOn w:val="Normal"/>
    <w:link w:val="ClosingChar"/>
    <w:rsid w:val="00B926B6"/>
    <w:pPr>
      <w:ind w:left="4320"/>
    </w:pPr>
  </w:style>
  <w:style w:type="character" w:customStyle="1" w:styleId="ClosingChar">
    <w:name w:val="Closing Char"/>
    <w:link w:val="Closing"/>
    <w:rsid w:val="00B926B6"/>
    <w:rPr>
      <w:lang w:eastAsia="en-US"/>
    </w:rPr>
  </w:style>
  <w:style w:type="paragraph" w:styleId="Date">
    <w:name w:val="Date"/>
    <w:basedOn w:val="Normal"/>
    <w:next w:val="Normal"/>
    <w:link w:val="DateChar"/>
    <w:rsid w:val="00B926B6"/>
  </w:style>
  <w:style w:type="character" w:customStyle="1" w:styleId="DateChar">
    <w:name w:val="Date Char"/>
    <w:link w:val="Date"/>
    <w:rsid w:val="00B926B6"/>
    <w:rPr>
      <w:lang w:eastAsia="en-US"/>
    </w:rPr>
  </w:style>
  <w:style w:type="paragraph" w:styleId="E-mailSignature">
    <w:name w:val="E-mail Signature"/>
    <w:basedOn w:val="Normal"/>
    <w:link w:val="E-mailSignatureChar"/>
    <w:rsid w:val="00B926B6"/>
  </w:style>
  <w:style w:type="character" w:customStyle="1" w:styleId="E-mailSignatureChar">
    <w:name w:val="E-mail Signature Char"/>
    <w:link w:val="E-mailSignature"/>
    <w:rsid w:val="00B926B6"/>
    <w:rPr>
      <w:lang w:eastAsia="en-US"/>
    </w:rPr>
  </w:style>
  <w:style w:type="paragraph" w:styleId="EndnoteText">
    <w:name w:val="endnote text"/>
    <w:basedOn w:val="Normal"/>
    <w:link w:val="EndnoteTextChar"/>
    <w:rsid w:val="00B926B6"/>
  </w:style>
  <w:style w:type="character" w:customStyle="1" w:styleId="EndnoteTextChar">
    <w:name w:val="Endnote Text Char"/>
    <w:link w:val="EndnoteText"/>
    <w:rsid w:val="00B926B6"/>
    <w:rPr>
      <w:lang w:eastAsia="en-US"/>
    </w:rPr>
  </w:style>
  <w:style w:type="paragraph" w:styleId="EnvelopeAddress">
    <w:name w:val="envelope address"/>
    <w:basedOn w:val="Normal"/>
    <w:rsid w:val="00B926B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926B6"/>
    <w:rPr>
      <w:rFonts w:ascii="Calibri Light" w:eastAsia="Times New Roman" w:hAnsi="Calibri Light"/>
    </w:rPr>
  </w:style>
  <w:style w:type="paragraph" w:styleId="HTMLAddress">
    <w:name w:val="HTML Address"/>
    <w:basedOn w:val="Normal"/>
    <w:link w:val="HTMLAddressChar"/>
    <w:rsid w:val="00B926B6"/>
    <w:rPr>
      <w:i/>
      <w:iCs/>
    </w:rPr>
  </w:style>
  <w:style w:type="character" w:customStyle="1" w:styleId="HTMLAddressChar">
    <w:name w:val="HTML Address Char"/>
    <w:link w:val="HTMLAddress"/>
    <w:rsid w:val="00B926B6"/>
    <w:rPr>
      <w:i/>
      <w:iCs/>
      <w:lang w:eastAsia="en-US"/>
    </w:rPr>
  </w:style>
  <w:style w:type="paragraph" w:styleId="HTMLPreformatted">
    <w:name w:val="HTML Preformatted"/>
    <w:basedOn w:val="Normal"/>
    <w:link w:val="HTMLPreformattedChar"/>
    <w:rsid w:val="00B926B6"/>
    <w:rPr>
      <w:rFonts w:ascii="Courier New" w:hAnsi="Courier New" w:cs="Courier New"/>
    </w:rPr>
  </w:style>
  <w:style w:type="character" w:customStyle="1" w:styleId="HTMLPreformattedChar">
    <w:name w:val="HTML Preformatted Char"/>
    <w:link w:val="HTMLPreformatted"/>
    <w:rsid w:val="00B926B6"/>
    <w:rPr>
      <w:rFonts w:ascii="Courier New" w:hAnsi="Courier New" w:cs="Courier New"/>
      <w:lang w:eastAsia="en-US"/>
    </w:rPr>
  </w:style>
  <w:style w:type="paragraph" w:styleId="Index3">
    <w:name w:val="index 3"/>
    <w:basedOn w:val="Normal"/>
    <w:next w:val="Normal"/>
    <w:rsid w:val="00B926B6"/>
    <w:pPr>
      <w:ind w:left="600" w:hanging="200"/>
    </w:pPr>
  </w:style>
  <w:style w:type="paragraph" w:styleId="Index4">
    <w:name w:val="index 4"/>
    <w:basedOn w:val="Normal"/>
    <w:next w:val="Normal"/>
    <w:rsid w:val="00B926B6"/>
    <w:pPr>
      <w:ind w:left="800" w:hanging="200"/>
    </w:pPr>
  </w:style>
  <w:style w:type="paragraph" w:styleId="Index5">
    <w:name w:val="index 5"/>
    <w:basedOn w:val="Normal"/>
    <w:next w:val="Normal"/>
    <w:rsid w:val="00B926B6"/>
    <w:pPr>
      <w:ind w:left="1000" w:hanging="200"/>
    </w:pPr>
  </w:style>
  <w:style w:type="paragraph" w:styleId="Index6">
    <w:name w:val="index 6"/>
    <w:basedOn w:val="Normal"/>
    <w:next w:val="Normal"/>
    <w:rsid w:val="00B926B6"/>
    <w:pPr>
      <w:ind w:left="1200" w:hanging="200"/>
    </w:pPr>
  </w:style>
  <w:style w:type="paragraph" w:styleId="Index7">
    <w:name w:val="index 7"/>
    <w:basedOn w:val="Normal"/>
    <w:next w:val="Normal"/>
    <w:rsid w:val="00B926B6"/>
    <w:pPr>
      <w:ind w:left="1400" w:hanging="200"/>
    </w:pPr>
  </w:style>
  <w:style w:type="paragraph" w:styleId="Index8">
    <w:name w:val="index 8"/>
    <w:basedOn w:val="Normal"/>
    <w:next w:val="Normal"/>
    <w:rsid w:val="00B926B6"/>
    <w:pPr>
      <w:ind w:left="1600" w:hanging="200"/>
    </w:pPr>
  </w:style>
  <w:style w:type="paragraph" w:styleId="Index9">
    <w:name w:val="index 9"/>
    <w:basedOn w:val="Normal"/>
    <w:next w:val="Normal"/>
    <w:rsid w:val="00B926B6"/>
    <w:pPr>
      <w:ind w:left="1800" w:hanging="200"/>
    </w:pPr>
  </w:style>
  <w:style w:type="paragraph" w:styleId="IndexHeading">
    <w:name w:val="index heading"/>
    <w:basedOn w:val="Normal"/>
    <w:next w:val="Index1"/>
    <w:rsid w:val="00B926B6"/>
    <w:rPr>
      <w:rFonts w:ascii="Calibri Light" w:eastAsia="Times New Roman" w:hAnsi="Calibri Light"/>
      <w:b/>
      <w:bCs/>
    </w:rPr>
  </w:style>
  <w:style w:type="paragraph" w:styleId="IntenseQuote">
    <w:name w:val="Intense Quote"/>
    <w:basedOn w:val="Normal"/>
    <w:next w:val="Normal"/>
    <w:link w:val="IntenseQuoteChar"/>
    <w:uiPriority w:val="30"/>
    <w:qFormat/>
    <w:rsid w:val="00B926B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926B6"/>
    <w:rPr>
      <w:i/>
      <w:iCs/>
      <w:color w:val="4472C4"/>
      <w:lang w:eastAsia="en-US"/>
    </w:rPr>
  </w:style>
  <w:style w:type="paragraph" w:styleId="ListContinue">
    <w:name w:val="List Continue"/>
    <w:basedOn w:val="Normal"/>
    <w:rsid w:val="00B926B6"/>
    <w:pPr>
      <w:spacing w:after="120"/>
      <w:ind w:left="360"/>
      <w:contextualSpacing/>
    </w:pPr>
  </w:style>
  <w:style w:type="paragraph" w:styleId="ListContinue2">
    <w:name w:val="List Continue 2"/>
    <w:basedOn w:val="Normal"/>
    <w:rsid w:val="00B926B6"/>
    <w:pPr>
      <w:spacing w:after="120"/>
      <w:ind w:left="720"/>
      <w:contextualSpacing/>
    </w:pPr>
  </w:style>
  <w:style w:type="paragraph" w:styleId="ListContinue3">
    <w:name w:val="List Continue 3"/>
    <w:basedOn w:val="Normal"/>
    <w:rsid w:val="00B926B6"/>
    <w:pPr>
      <w:spacing w:after="120"/>
      <w:ind w:left="1080"/>
      <w:contextualSpacing/>
    </w:pPr>
  </w:style>
  <w:style w:type="paragraph" w:styleId="ListContinue4">
    <w:name w:val="List Continue 4"/>
    <w:basedOn w:val="Normal"/>
    <w:rsid w:val="00B926B6"/>
    <w:pPr>
      <w:spacing w:after="120"/>
      <w:ind w:left="1440"/>
      <w:contextualSpacing/>
    </w:pPr>
  </w:style>
  <w:style w:type="paragraph" w:styleId="ListContinue5">
    <w:name w:val="List Continue 5"/>
    <w:basedOn w:val="Normal"/>
    <w:rsid w:val="00B926B6"/>
    <w:pPr>
      <w:spacing w:after="120"/>
      <w:ind w:left="1800"/>
      <w:contextualSpacing/>
    </w:pPr>
  </w:style>
  <w:style w:type="paragraph" w:styleId="ListNumber3">
    <w:name w:val="List Number 3"/>
    <w:basedOn w:val="Normal"/>
    <w:rsid w:val="00B926B6"/>
    <w:pPr>
      <w:numPr>
        <w:numId w:val="11"/>
      </w:numPr>
      <w:contextualSpacing/>
    </w:pPr>
  </w:style>
  <w:style w:type="paragraph" w:styleId="ListNumber4">
    <w:name w:val="List Number 4"/>
    <w:basedOn w:val="Normal"/>
    <w:rsid w:val="00B926B6"/>
    <w:pPr>
      <w:numPr>
        <w:numId w:val="12"/>
      </w:numPr>
      <w:contextualSpacing/>
    </w:pPr>
  </w:style>
  <w:style w:type="paragraph" w:styleId="ListNumber5">
    <w:name w:val="List Number 5"/>
    <w:basedOn w:val="Normal"/>
    <w:rsid w:val="00B926B6"/>
    <w:pPr>
      <w:numPr>
        <w:numId w:val="13"/>
      </w:numPr>
      <w:contextualSpacing/>
    </w:pPr>
  </w:style>
  <w:style w:type="paragraph" w:styleId="ListParagraph">
    <w:name w:val="List Paragraph"/>
    <w:basedOn w:val="Normal"/>
    <w:uiPriority w:val="34"/>
    <w:qFormat/>
    <w:rsid w:val="00B926B6"/>
    <w:pPr>
      <w:ind w:left="720"/>
    </w:pPr>
  </w:style>
  <w:style w:type="paragraph" w:styleId="MacroText">
    <w:name w:val="macro"/>
    <w:link w:val="MacroTextChar"/>
    <w:rsid w:val="00B926B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B926B6"/>
    <w:rPr>
      <w:rFonts w:ascii="Courier New" w:hAnsi="Courier New" w:cs="Courier New"/>
      <w:lang w:eastAsia="en-US"/>
    </w:rPr>
  </w:style>
  <w:style w:type="paragraph" w:styleId="MessageHeader">
    <w:name w:val="Message Header"/>
    <w:basedOn w:val="Normal"/>
    <w:link w:val="MessageHeaderChar"/>
    <w:rsid w:val="00B926B6"/>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eastAsia="Times New Roman" w:hAnsi="Calibri Light"/>
      <w:sz w:val="24"/>
      <w:szCs w:val="24"/>
    </w:rPr>
  </w:style>
  <w:style w:type="character" w:customStyle="1" w:styleId="MessageHeaderChar">
    <w:name w:val="Message Header Char"/>
    <w:link w:val="MessageHeader"/>
    <w:rsid w:val="00B926B6"/>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926B6"/>
    <w:rPr>
      <w:lang w:val="en-GB"/>
    </w:rPr>
  </w:style>
  <w:style w:type="paragraph" w:styleId="NormalWeb">
    <w:name w:val="Normal (Web)"/>
    <w:basedOn w:val="Normal"/>
    <w:rsid w:val="00B926B6"/>
    <w:rPr>
      <w:sz w:val="24"/>
      <w:szCs w:val="24"/>
    </w:rPr>
  </w:style>
  <w:style w:type="paragraph" w:styleId="NormalIndent">
    <w:name w:val="Normal Indent"/>
    <w:basedOn w:val="Normal"/>
    <w:rsid w:val="00B926B6"/>
    <w:pPr>
      <w:ind w:left="720"/>
    </w:pPr>
  </w:style>
  <w:style w:type="paragraph" w:styleId="NoteHeading">
    <w:name w:val="Note Heading"/>
    <w:basedOn w:val="Normal"/>
    <w:next w:val="Normal"/>
    <w:link w:val="NoteHeadingChar"/>
    <w:rsid w:val="00B926B6"/>
  </w:style>
  <w:style w:type="character" w:customStyle="1" w:styleId="NoteHeadingChar">
    <w:name w:val="Note Heading Char"/>
    <w:link w:val="NoteHeading"/>
    <w:rsid w:val="00B926B6"/>
    <w:rPr>
      <w:lang w:eastAsia="en-US"/>
    </w:rPr>
  </w:style>
  <w:style w:type="paragraph" w:styleId="PlainText">
    <w:name w:val="Plain Text"/>
    <w:basedOn w:val="Normal"/>
    <w:link w:val="PlainTextChar"/>
    <w:rsid w:val="00B926B6"/>
    <w:rPr>
      <w:rFonts w:ascii="Courier New" w:hAnsi="Courier New" w:cs="Courier New"/>
    </w:rPr>
  </w:style>
  <w:style w:type="character" w:customStyle="1" w:styleId="PlainTextChar">
    <w:name w:val="Plain Text Char"/>
    <w:link w:val="PlainText"/>
    <w:rsid w:val="00B926B6"/>
    <w:rPr>
      <w:rFonts w:ascii="Courier New" w:hAnsi="Courier New" w:cs="Courier New"/>
      <w:lang w:eastAsia="en-US"/>
    </w:rPr>
  </w:style>
  <w:style w:type="paragraph" w:styleId="Quote">
    <w:name w:val="Quote"/>
    <w:basedOn w:val="Normal"/>
    <w:next w:val="Normal"/>
    <w:link w:val="QuoteChar"/>
    <w:uiPriority w:val="29"/>
    <w:qFormat/>
    <w:rsid w:val="00B926B6"/>
    <w:pPr>
      <w:spacing w:before="200" w:after="160"/>
      <w:ind w:left="864" w:right="864"/>
      <w:jc w:val="center"/>
    </w:pPr>
    <w:rPr>
      <w:i/>
      <w:iCs/>
      <w:color w:val="404040"/>
    </w:rPr>
  </w:style>
  <w:style w:type="character" w:customStyle="1" w:styleId="QuoteChar">
    <w:name w:val="Quote Char"/>
    <w:link w:val="Quote"/>
    <w:uiPriority w:val="29"/>
    <w:rsid w:val="00B926B6"/>
    <w:rPr>
      <w:i/>
      <w:iCs/>
      <w:color w:val="404040"/>
      <w:lang w:eastAsia="en-US"/>
    </w:rPr>
  </w:style>
  <w:style w:type="paragraph" w:styleId="Salutation">
    <w:name w:val="Salutation"/>
    <w:basedOn w:val="Normal"/>
    <w:next w:val="Normal"/>
    <w:link w:val="SalutationChar"/>
    <w:rsid w:val="00B926B6"/>
  </w:style>
  <w:style w:type="character" w:customStyle="1" w:styleId="SalutationChar">
    <w:name w:val="Salutation Char"/>
    <w:link w:val="Salutation"/>
    <w:rsid w:val="00B926B6"/>
    <w:rPr>
      <w:lang w:eastAsia="en-US"/>
    </w:rPr>
  </w:style>
  <w:style w:type="paragraph" w:styleId="Signature">
    <w:name w:val="Signature"/>
    <w:basedOn w:val="Normal"/>
    <w:link w:val="SignatureChar"/>
    <w:rsid w:val="00B926B6"/>
    <w:pPr>
      <w:ind w:left="4320"/>
    </w:pPr>
  </w:style>
  <w:style w:type="character" w:customStyle="1" w:styleId="SignatureChar">
    <w:name w:val="Signature Char"/>
    <w:link w:val="Signature"/>
    <w:rsid w:val="00B926B6"/>
    <w:rPr>
      <w:lang w:eastAsia="en-US"/>
    </w:rPr>
  </w:style>
  <w:style w:type="paragraph" w:styleId="Subtitle">
    <w:name w:val="Subtitle"/>
    <w:basedOn w:val="Normal"/>
    <w:next w:val="Normal"/>
    <w:link w:val="SubtitleChar"/>
    <w:qFormat/>
    <w:rsid w:val="00B926B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926B6"/>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926B6"/>
    <w:pPr>
      <w:ind w:left="200" w:hanging="200"/>
    </w:pPr>
  </w:style>
  <w:style w:type="paragraph" w:styleId="TableofFigures">
    <w:name w:val="table of figures"/>
    <w:basedOn w:val="Normal"/>
    <w:next w:val="Normal"/>
    <w:rsid w:val="00B926B6"/>
  </w:style>
  <w:style w:type="paragraph" w:styleId="Title">
    <w:name w:val="Title"/>
    <w:basedOn w:val="Normal"/>
    <w:next w:val="Normal"/>
    <w:link w:val="TitleChar"/>
    <w:qFormat/>
    <w:rsid w:val="00B926B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926B6"/>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926B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926B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hidden/>
    <w:uiPriority w:val="99"/>
    <w:semiHidden/>
    <w:rsid w:val="00B40CA0"/>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8893">
      <w:bodyDiv w:val="1"/>
      <w:marLeft w:val="0"/>
      <w:marRight w:val="0"/>
      <w:marTop w:val="0"/>
      <w:marBottom w:val="0"/>
      <w:divBdr>
        <w:top w:val="none" w:sz="0" w:space="0" w:color="auto"/>
        <w:left w:val="none" w:sz="0" w:space="0" w:color="auto"/>
        <w:bottom w:val="none" w:sz="0" w:space="0" w:color="auto"/>
        <w:right w:val="none" w:sz="0" w:space="0" w:color="auto"/>
      </w:divBdr>
    </w:div>
    <w:div w:id="21980941">
      <w:bodyDiv w:val="1"/>
      <w:marLeft w:val="0"/>
      <w:marRight w:val="0"/>
      <w:marTop w:val="0"/>
      <w:marBottom w:val="0"/>
      <w:divBdr>
        <w:top w:val="none" w:sz="0" w:space="0" w:color="auto"/>
        <w:left w:val="none" w:sz="0" w:space="0" w:color="auto"/>
        <w:bottom w:val="none" w:sz="0" w:space="0" w:color="auto"/>
        <w:right w:val="none" w:sz="0" w:space="0" w:color="auto"/>
      </w:divBdr>
    </w:div>
    <w:div w:id="37050394">
      <w:bodyDiv w:val="1"/>
      <w:marLeft w:val="0"/>
      <w:marRight w:val="0"/>
      <w:marTop w:val="0"/>
      <w:marBottom w:val="0"/>
      <w:divBdr>
        <w:top w:val="none" w:sz="0" w:space="0" w:color="auto"/>
        <w:left w:val="none" w:sz="0" w:space="0" w:color="auto"/>
        <w:bottom w:val="none" w:sz="0" w:space="0" w:color="auto"/>
        <w:right w:val="none" w:sz="0" w:space="0" w:color="auto"/>
      </w:divBdr>
    </w:div>
    <w:div w:id="62529031">
      <w:bodyDiv w:val="1"/>
      <w:marLeft w:val="0"/>
      <w:marRight w:val="0"/>
      <w:marTop w:val="0"/>
      <w:marBottom w:val="0"/>
      <w:divBdr>
        <w:top w:val="none" w:sz="0" w:space="0" w:color="auto"/>
        <w:left w:val="none" w:sz="0" w:space="0" w:color="auto"/>
        <w:bottom w:val="none" w:sz="0" w:space="0" w:color="auto"/>
        <w:right w:val="none" w:sz="0" w:space="0" w:color="auto"/>
      </w:divBdr>
    </w:div>
    <w:div w:id="84350096">
      <w:bodyDiv w:val="1"/>
      <w:marLeft w:val="0"/>
      <w:marRight w:val="0"/>
      <w:marTop w:val="0"/>
      <w:marBottom w:val="0"/>
      <w:divBdr>
        <w:top w:val="none" w:sz="0" w:space="0" w:color="auto"/>
        <w:left w:val="none" w:sz="0" w:space="0" w:color="auto"/>
        <w:bottom w:val="none" w:sz="0" w:space="0" w:color="auto"/>
        <w:right w:val="none" w:sz="0" w:space="0" w:color="auto"/>
      </w:divBdr>
    </w:div>
    <w:div w:id="161971230">
      <w:bodyDiv w:val="1"/>
      <w:marLeft w:val="0"/>
      <w:marRight w:val="0"/>
      <w:marTop w:val="0"/>
      <w:marBottom w:val="0"/>
      <w:divBdr>
        <w:top w:val="none" w:sz="0" w:space="0" w:color="auto"/>
        <w:left w:val="none" w:sz="0" w:space="0" w:color="auto"/>
        <w:bottom w:val="none" w:sz="0" w:space="0" w:color="auto"/>
        <w:right w:val="none" w:sz="0" w:space="0" w:color="auto"/>
      </w:divBdr>
    </w:div>
    <w:div w:id="203713757">
      <w:bodyDiv w:val="1"/>
      <w:marLeft w:val="0"/>
      <w:marRight w:val="0"/>
      <w:marTop w:val="0"/>
      <w:marBottom w:val="0"/>
      <w:divBdr>
        <w:top w:val="none" w:sz="0" w:space="0" w:color="auto"/>
        <w:left w:val="none" w:sz="0" w:space="0" w:color="auto"/>
        <w:bottom w:val="none" w:sz="0" w:space="0" w:color="auto"/>
        <w:right w:val="none" w:sz="0" w:space="0" w:color="auto"/>
      </w:divBdr>
    </w:div>
    <w:div w:id="209272465">
      <w:bodyDiv w:val="1"/>
      <w:marLeft w:val="0"/>
      <w:marRight w:val="0"/>
      <w:marTop w:val="0"/>
      <w:marBottom w:val="0"/>
      <w:divBdr>
        <w:top w:val="none" w:sz="0" w:space="0" w:color="auto"/>
        <w:left w:val="none" w:sz="0" w:space="0" w:color="auto"/>
        <w:bottom w:val="none" w:sz="0" w:space="0" w:color="auto"/>
        <w:right w:val="none" w:sz="0" w:space="0" w:color="auto"/>
      </w:divBdr>
    </w:div>
    <w:div w:id="333341014">
      <w:bodyDiv w:val="1"/>
      <w:marLeft w:val="0"/>
      <w:marRight w:val="0"/>
      <w:marTop w:val="0"/>
      <w:marBottom w:val="0"/>
      <w:divBdr>
        <w:top w:val="none" w:sz="0" w:space="0" w:color="auto"/>
        <w:left w:val="none" w:sz="0" w:space="0" w:color="auto"/>
        <w:bottom w:val="none" w:sz="0" w:space="0" w:color="auto"/>
        <w:right w:val="none" w:sz="0" w:space="0" w:color="auto"/>
      </w:divBdr>
    </w:div>
    <w:div w:id="388385008">
      <w:bodyDiv w:val="1"/>
      <w:marLeft w:val="0"/>
      <w:marRight w:val="0"/>
      <w:marTop w:val="0"/>
      <w:marBottom w:val="0"/>
      <w:divBdr>
        <w:top w:val="none" w:sz="0" w:space="0" w:color="auto"/>
        <w:left w:val="none" w:sz="0" w:space="0" w:color="auto"/>
        <w:bottom w:val="none" w:sz="0" w:space="0" w:color="auto"/>
        <w:right w:val="none" w:sz="0" w:space="0" w:color="auto"/>
      </w:divBdr>
    </w:div>
    <w:div w:id="428355458">
      <w:bodyDiv w:val="1"/>
      <w:marLeft w:val="0"/>
      <w:marRight w:val="0"/>
      <w:marTop w:val="0"/>
      <w:marBottom w:val="0"/>
      <w:divBdr>
        <w:top w:val="none" w:sz="0" w:space="0" w:color="auto"/>
        <w:left w:val="none" w:sz="0" w:space="0" w:color="auto"/>
        <w:bottom w:val="none" w:sz="0" w:space="0" w:color="auto"/>
        <w:right w:val="none" w:sz="0" w:space="0" w:color="auto"/>
      </w:divBdr>
      <w:divsChild>
        <w:div w:id="1392461322">
          <w:marLeft w:val="0"/>
          <w:marRight w:val="0"/>
          <w:marTop w:val="0"/>
          <w:marBottom w:val="0"/>
          <w:divBdr>
            <w:top w:val="none" w:sz="0" w:space="0" w:color="auto"/>
            <w:left w:val="none" w:sz="0" w:space="0" w:color="auto"/>
            <w:bottom w:val="none" w:sz="0" w:space="0" w:color="auto"/>
            <w:right w:val="none" w:sz="0" w:space="0" w:color="auto"/>
          </w:divBdr>
        </w:div>
      </w:divsChild>
    </w:div>
    <w:div w:id="460734561">
      <w:bodyDiv w:val="1"/>
      <w:marLeft w:val="0"/>
      <w:marRight w:val="0"/>
      <w:marTop w:val="0"/>
      <w:marBottom w:val="0"/>
      <w:divBdr>
        <w:top w:val="none" w:sz="0" w:space="0" w:color="auto"/>
        <w:left w:val="none" w:sz="0" w:space="0" w:color="auto"/>
        <w:bottom w:val="none" w:sz="0" w:space="0" w:color="auto"/>
        <w:right w:val="none" w:sz="0" w:space="0" w:color="auto"/>
      </w:divBdr>
    </w:div>
    <w:div w:id="481042645">
      <w:bodyDiv w:val="1"/>
      <w:marLeft w:val="0"/>
      <w:marRight w:val="0"/>
      <w:marTop w:val="0"/>
      <w:marBottom w:val="0"/>
      <w:divBdr>
        <w:top w:val="none" w:sz="0" w:space="0" w:color="auto"/>
        <w:left w:val="none" w:sz="0" w:space="0" w:color="auto"/>
        <w:bottom w:val="none" w:sz="0" w:space="0" w:color="auto"/>
        <w:right w:val="none" w:sz="0" w:space="0" w:color="auto"/>
      </w:divBdr>
    </w:div>
    <w:div w:id="523061000">
      <w:bodyDiv w:val="1"/>
      <w:marLeft w:val="0"/>
      <w:marRight w:val="0"/>
      <w:marTop w:val="0"/>
      <w:marBottom w:val="0"/>
      <w:divBdr>
        <w:top w:val="none" w:sz="0" w:space="0" w:color="auto"/>
        <w:left w:val="none" w:sz="0" w:space="0" w:color="auto"/>
        <w:bottom w:val="none" w:sz="0" w:space="0" w:color="auto"/>
        <w:right w:val="none" w:sz="0" w:space="0" w:color="auto"/>
      </w:divBdr>
    </w:div>
    <w:div w:id="560290945">
      <w:bodyDiv w:val="1"/>
      <w:marLeft w:val="0"/>
      <w:marRight w:val="0"/>
      <w:marTop w:val="0"/>
      <w:marBottom w:val="0"/>
      <w:divBdr>
        <w:top w:val="none" w:sz="0" w:space="0" w:color="auto"/>
        <w:left w:val="none" w:sz="0" w:space="0" w:color="auto"/>
        <w:bottom w:val="none" w:sz="0" w:space="0" w:color="auto"/>
        <w:right w:val="none" w:sz="0" w:space="0" w:color="auto"/>
      </w:divBdr>
    </w:div>
    <w:div w:id="609430042">
      <w:bodyDiv w:val="1"/>
      <w:marLeft w:val="0"/>
      <w:marRight w:val="0"/>
      <w:marTop w:val="0"/>
      <w:marBottom w:val="0"/>
      <w:divBdr>
        <w:top w:val="none" w:sz="0" w:space="0" w:color="auto"/>
        <w:left w:val="none" w:sz="0" w:space="0" w:color="auto"/>
        <w:bottom w:val="none" w:sz="0" w:space="0" w:color="auto"/>
        <w:right w:val="none" w:sz="0" w:space="0" w:color="auto"/>
      </w:divBdr>
    </w:div>
    <w:div w:id="625964675">
      <w:bodyDiv w:val="1"/>
      <w:marLeft w:val="0"/>
      <w:marRight w:val="0"/>
      <w:marTop w:val="0"/>
      <w:marBottom w:val="0"/>
      <w:divBdr>
        <w:top w:val="none" w:sz="0" w:space="0" w:color="auto"/>
        <w:left w:val="none" w:sz="0" w:space="0" w:color="auto"/>
        <w:bottom w:val="none" w:sz="0" w:space="0" w:color="auto"/>
        <w:right w:val="none" w:sz="0" w:space="0" w:color="auto"/>
      </w:divBdr>
    </w:div>
    <w:div w:id="639916850">
      <w:bodyDiv w:val="1"/>
      <w:marLeft w:val="0"/>
      <w:marRight w:val="0"/>
      <w:marTop w:val="0"/>
      <w:marBottom w:val="0"/>
      <w:divBdr>
        <w:top w:val="none" w:sz="0" w:space="0" w:color="auto"/>
        <w:left w:val="none" w:sz="0" w:space="0" w:color="auto"/>
        <w:bottom w:val="none" w:sz="0" w:space="0" w:color="auto"/>
        <w:right w:val="none" w:sz="0" w:space="0" w:color="auto"/>
      </w:divBdr>
    </w:div>
    <w:div w:id="662900165">
      <w:bodyDiv w:val="1"/>
      <w:marLeft w:val="0"/>
      <w:marRight w:val="0"/>
      <w:marTop w:val="0"/>
      <w:marBottom w:val="0"/>
      <w:divBdr>
        <w:top w:val="none" w:sz="0" w:space="0" w:color="auto"/>
        <w:left w:val="none" w:sz="0" w:space="0" w:color="auto"/>
        <w:bottom w:val="none" w:sz="0" w:space="0" w:color="auto"/>
        <w:right w:val="none" w:sz="0" w:space="0" w:color="auto"/>
      </w:divBdr>
    </w:div>
    <w:div w:id="697702034">
      <w:bodyDiv w:val="1"/>
      <w:marLeft w:val="0"/>
      <w:marRight w:val="0"/>
      <w:marTop w:val="0"/>
      <w:marBottom w:val="0"/>
      <w:divBdr>
        <w:top w:val="none" w:sz="0" w:space="0" w:color="auto"/>
        <w:left w:val="none" w:sz="0" w:space="0" w:color="auto"/>
        <w:bottom w:val="none" w:sz="0" w:space="0" w:color="auto"/>
        <w:right w:val="none" w:sz="0" w:space="0" w:color="auto"/>
      </w:divBdr>
    </w:div>
    <w:div w:id="706950812">
      <w:bodyDiv w:val="1"/>
      <w:marLeft w:val="0"/>
      <w:marRight w:val="0"/>
      <w:marTop w:val="0"/>
      <w:marBottom w:val="0"/>
      <w:divBdr>
        <w:top w:val="none" w:sz="0" w:space="0" w:color="auto"/>
        <w:left w:val="none" w:sz="0" w:space="0" w:color="auto"/>
        <w:bottom w:val="none" w:sz="0" w:space="0" w:color="auto"/>
        <w:right w:val="none" w:sz="0" w:space="0" w:color="auto"/>
      </w:divBdr>
    </w:div>
    <w:div w:id="719017089">
      <w:bodyDiv w:val="1"/>
      <w:marLeft w:val="0"/>
      <w:marRight w:val="0"/>
      <w:marTop w:val="0"/>
      <w:marBottom w:val="0"/>
      <w:divBdr>
        <w:top w:val="none" w:sz="0" w:space="0" w:color="auto"/>
        <w:left w:val="none" w:sz="0" w:space="0" w:color="auto"/>
        <w:bottom w:val="none" w:sz="0" w:space="0" w:color="auto"/>
        <w:right w:val="none" w:sz="0" w:space="0" w:color="auto"/>
      </w:divBdr>
    </w:div>
    <w:div w:id="735474255">
      <w:bodyDiv w:val="1"/>
      <w:marLeft w:val="0"/>
      <w:marRight w:val="0"/>
      <w:marTop w:val="0"/>
      <w:marBottom w:val="0"/>
      <w:divBdr>
        <w:top w:val="none" w:sz="0" w:space="0" w:color="auto"/>
        <w:left w:val="none" w:sz="0" w:space="0" w:color="auto"/>
        <w:bottom w:val="none" w:sz="0" w:space="0" w:color="auto"/>
        <w:right w:val="none" w:sz="0" w:space="0" w:color="auto"/>
      </w:divBdr>
    </w:div>
    <w:div w:id="780613017">
      <w:bodyDiv w:val="1"/>
      <w:marLeft w:val="0"/>
      <w:marRight w:val="0"/>
      <w:marTop w:val="0"/>
      <w:marBottom w:val="0"/>
      <w:divBdr>
        <w:top w:val="none" w:sz="0" w:space="0" w:color="auto"/>
        <w:left w:val="none" w:sz="0" w:space="0" w:color="auto"/>
        <w:bottom w:val="none" w:sz="0" w:space="0" w:color="auto"/>
        <w:right w:val="none" w:sz="0" w:space="0" w:color="auto"/>
      </w:divBdr>
    </w:div>
    <w:div w:id="781653551">
      <w:bodyDiv w:val="1"/>
      <w:marLeft w:val="0"/>
      <w:marRight w:val="0"/>
      <w:marTop w:val="0"/>
      <w:marBottom w:val="0"/>
      <w:divBdr>
        <w:top w:val="none" w:sz="0" w:space="0" w:color="auto"/>
        <w:left w:val="none" w:sz="0" w:space="0" w:color="auto"/>
        <w:bottom w:val="none" w:sz="0" w:space="0" w:color="auto"/>
        <w:right w:val="none" w:sz="0" w:space="0" w:color="auto"/>
      </w:divBdr>
    </w:div>
    <w:div w:id="789977454">
      <w:bodyDiv w:val="1"/>
      <w:marLeft w:val="0"/>
      <w:marRight w:val="0"/>
      <w:marTop w:val="0"/>
      <w:marBottom w:val="0"/>
      <w:divBdr>
        <w:top w:val="none" w:sz="0" w:space="0" w:color="auto"/>
        <w:left w:val="none" w:sz="0" w:space="0" w:color="auto"/>
        <w:bottom w:val="none" w:sz="0" w:space="0" w:color="auto"/>
        <w:right w:val="none" w:sz="0" w:space="0" w:color="auto"/>
      </w:divBdr>
    </w:div>
    <w:div w:id="793137022">
      <w:bodyDiv w:val="1"/>
      <w:marLeft w:val="0"/>
      <w:marRight w:val="0"/>
      <w:marTop w:val="0"/>
      <w:marBottom w:val="0"/>
      <w:divBdr>
        <w:top w:val="none" w:sz="0" w:space="0" w:color="auto"/>
        <w:left w:val="none" w:sz="0" w:space="0" w:color="auto"/>
        <w:bottom w:val="none" w:sz="0" w:space="0" w:color="auto"/>
        <w:right w:val="none" w:sz="0" w:space="0" w:color="auto"/>
      </w:divBdr>
    </w:div>
    <w:div w:id="903417288">
      <w:bodyDiv w:val="1"/>
      <w:marLeft w:val="0"/>
      <w:marRight w:val="0"/>
      <w:marTop w:val="0"/>
      <w:marBottom w:val="0"/>
      <w:divBdr>
        <w:top w:val="none" w:sz="0" w:space="0" w:color="auto"/>
        <w:left w:val="none" w:sz="0" w:space="0" w:color="auto"/>
        <w:bottom w:val="none" w:sz="0" w:space="0" w:color="auto"/>
        <w:right w:val="none" w:sz="0" w:space="0" w:color="auto"/>
      </w:divBdr>
    </w:div>
    <w:div w:id="959725446">
      <w:bodyDiv w:val="1"/>
      <w:marLeft w:val="0"/>
      <w:marRight w:val="0"/>
      <w:marTop w:val="0"/>
      <w:marBottom w:val="0"/>
      <w:divBdr>
        <w:top w:val="none" w:sz="0" w:space="0" w:color="auto"/>
        <w:left w:val="none" w:sz="0" w:space="0" w:color="auto"/>
        <w:bottom w:val="none" w:sz="0" w:space="0" w:color="auto"/>
        <w:right w:val="none" w:sz="0" w:space="0" w:color="auto"/>
      </w:divBdr>
    </w:div>
    <w:div w:id="991299006">
      <w:bodyDiv w:val="1"/>
      <w:marLeft w:val="0"/>
      <w:marRight w:val="0"/>
      <w:marTop w:val="0"/>
      <w:marBottom w:val="0"/>
      <w:divBdr>
        <w:top w:val="none" w:sz="0" w:space="0" w:color="auto"/>
        <w:left w:val="none" w:sz="0" w:space="0" w:color="auto"/>
        <w:bottom w:val="none" w:sz="0" w:space="0" w:color="auto"/>
        <w:right w:val="none" w:sz="0" w:space="0" w:color="auto"/>
      </w:divBdr>
    </w:div>
    <w:div w:id="1016886479">
      <w:bodyDiv w:val="1"/>
      <w:marLeft w:val="0"/>
      <w:marRight w:val="0"/>
      <w:marTop w:val="0"/>
      <w:marBottom w:val="0"/>
      <w:divBdr>
        <w:top w:val="none" w:sz="0" w:space="0" w:color="auto"/>
        <w:left w:val="none" w:sz="0" w:space="0" w:color="auto"/>
        <w:bottom w:val="none" w:sz="0" w:space="0" w:color="auto"/>
        <w:right w:val="none" w:sz="0" w:space="0" w:color="auto"/>
      </w:divBdr>
    </w:div>
    <w:div w:id="1041519486">
      <w:bodyDiv w:val="1"/>
      <w:marLeft w:val="0"/>
      <w:marRight w:val="0"/>
      <w:marTop w:val="0"/>
      <w:marBottom w:val="0"/>
      <w:divBdr>
        <w:top w:val="none" w:sz="0" w:space="0" w:color="auto"/>
        <w:left w:val="none" w:sz="0" w:space="0" w:color="auto"/>
        <w:bottom w:val="none" w:sz="0" w:space="0" w:color="auto"/>
        <w:right w:val="none" w:sz="0" w:space="0" w:color="auto"/>
      </w:divBdr>
    </w:div>
    <w:div w:id="1043863924">
      <w:bodyDiv w:val="1"/>
      <w:marLeft w:val="0"/>
      <w:marRight w:val="0"/>
      <w:marTop w:val="0"/>
      <w:marBottom w:val="0"/>
      <w:divBdr>
        <w:top w:val="none" w:sz="0" w:space="0" w:color="auto"/>
        <w:left w:val="none" w:sz="0" w:space="0" w:color="auto"/>
        <w:bottom w:val="none" w:sz="0" w:space="0" w:color="auto"/>
        <w:right w:val="none" w:sz="0" w:space="0" w:color="auto"/>
      </w:divBdr>
      <w:divsChild>
        <w:div w:id="502743263">
          <w:marLeft w:val="0"/>
          <w:marRight w:val="0"/>
          <w:marTop w:val="0"/>
          <w:marBottom w:val="0"/>
          <w:divBdr>
            <w:top w:val="none" w:sz="0" w:space="0" w:color="auto"/>
            <w:left w:val="none" w:sz="0" w:space="0" w:color="auto"/>
            <w:bottom w:val="none" w:sz="0" w:space="0" w:color="auto"/>
            <w:right w:val="none" w:sz="0" w:space="0" w:color="auto"/>
          </w:divBdr>
        </w:div>
      </w:divsChild>
    </w:div>
    <w:div w:id="1088381000">
      <w:bodyDiv w:val="1"/>
      <w:marLeft w:val="0"/>
      <w:marRight w:val="0"/>
      <w:marTop w:val="0"/>
      <w:marBottom w:val="0"/>
      <w:divBdr>
        <w:top w:val="none" w:sz="0" w:space="0" w:color="auto"/>
        <w:left w:val="none" w:sz="0" w:space="0" w:color="auto"/>
        <w:bottom w:val="none" w:sz="0" w:space="0" w:color="auto"/>
        <w:right w:val="none" w:sz="0" w:space="0" w:color="auto"/>
      </w:divBdr>
    </w:div>
    <w:div w:id="1134369972">
      <w:bodyDiv w:val="1"/>
      <w:marLeft w:val="0"/>
      <w:marRight w:val="0"/>
      <w:marTop w:val="0"/>
      <w:marBottom w:val="0"/>
      <w:divBdr>
        <w:top w:val="none" w:sz="0" w:space="0" w:color="auto"/>
        <w:left w:val="none" w:sz="0" w:space="0" w:color="auto"/>
        <w:bottom w:val="none" w:sz="0" w:space="0" w:color="auto"/>
        <w:right w:val="none" w:sz="0" w:space="0" w:color="auto"/>
      </w:divBdr>
    </w:div>
    <w:div w:id="1206721263">
      <w:bodyDiv w:val="1"/>
      <w:marLeft w:val="0"/>
      <w:marRight w:val="0"/>
      <w:marTop w:val="0"/>
      <w:marBottom w:val="0"/>
      <w:divBdr>
        <w:top w:val="none" w:sz="0" w:space="0" w:color="auto"/>
        <w:left w:val="none" w:sz="0" w:space="0" w:color="auto"/>
        <w:bottom w:val="none" w:sz="0" w:space="0" w:color="auto"/>
        <w:right w:val="none" w:sz="0" w:space="0" w:color="auto"/>
      </w:divBdr>
    </w:div>
    <w:div w:id="1260093072">
      <w:bodyDiv w:val="1"/>
      <w:marLeft w:val="0"/>
      <w:marRight w:val="0"/>
      <w:marTop w:val="0"/>
      <w:marBottom w:val="0"/>
      <w:divBdr>
        <w:top w:val="none" w:sz="0" w:space="0" w:color="auto"/>
        <w:left w:val="none" w:sz="0" w:space="0" w:color="auto"/>
        <w:bottom w:val="none" w:sz="0" w:space="0" w:color="auto"/>
        <w:right w:val="none" w:sz="0" w:space="0" w:color="auto"/>
      </w:divBdr>
    </w:div>
    <w:div w:id="1537622974">
      <w:bodyDiv w:val="1"/>
      <w:marLeft w:val="0"/>
      <w:marRight w:val="0"/>
      <w:marTop w:val="0"/>
      <w:marBottom w:val="0"/>
      <w:divBdr>
        <w:top w:val="none" w:sz="0" w:space="0" w:color="auto"/>
        <w:left w:val="none" w:sz="0" w:space="0" w:color="auto"/>
        <w:bottom w:val="none" w:sz="0" w:space="0" w:color="auto"/>
        <w:right w:val="none" w:sz="0" w:space="0" w:color="auto"/>
      </w:divBdr>
    </w:div>
    <w:div w:id="1552112722">
      <w:bodyDiv w:val="1"/>
      <w:marLeft w:val="0"/>
      <w:marRight w:val="0"/>
      <w:marTop w:val="0"/>
      <w:marBottom w:val="0"/>
      <w:divBdr>
        <w:top w:val="none" w:sz="0" w:space="0" w:color="auto"/>
        <w:left w:val="none" w:sz="0" w:space="0" w:color="auto"/>
        <w:bottom w:val="none" w:sz="0" w:space="0" w:color="auto"/>
        <w:right w:val="none" w:sz="0" w:space="0" w:color="auto"/>
      </w:divBdr>
    </w:div>
    <w:div w:id="1782604479">
      <w:bodyDiv w:val="1"/>
      <w:marLeft w:val="0"/>
      <w:marRight w:val="0"/>
      <w:marTop w:val="0"/>
      <w:marBottom w:val="0"/>
      <w:divBdr>
        <w:top w:val="none" w:sz="0" w:space="0" w:color="auto"/>
        <w:left w:val="none" w:sz="0" w:space="0" w:color="auto"/>
        <w:bottom w:val="none" w:sz="0" w:space="0" w:color="auto"/>
        <w:right w:val="none" w:sz="0" w:space="0" w:color="auto"/>
      </w:divBdr>
    </w:div>
    <w:div w:id="1829831781">
      <w:bodyDiv w:val="1"/>
      <w:marLeft w:val="0"/>
      <w:marRight w:val="0"/>
      <w:marTop w:val="0"/>
      <w:marBottom w:val="0"/>
      <w:divBdr>
        <w:top w:val="none" w:sz="0" w:space="0" w:color="auto"/>
        <w:left w:val="none" w:sz="0" w:space="0" w:color="auto"/>
        <w:bottom w:val="none" w:sz="0" w:space="0" w:color="auto"/>
        <w:right w:val="none" w:sz="0" w:space="0" w:color="auto"/>
      </w:divBdr>
    </w:div>
    <w:div w:id="1873033961">
      <w:bodyDiv w:val="1"/>
      <w:marLeft w:val="0"/>
      <w:marRight w:val="0"/>
      <w:marTop w:val="0"/>
      <w:marBottom w:val="0"/>
      <w:divBdr>
        <w:top w:val="none" w:sz="0" w:space="0" w:color="auto"/>
        <w:left w:val="none" w:sz="0" w:space="0" w:color="auto"/>
        <w:bottom w:val="none" w:sz="0" w:space="0" w:color="auto"/>
        <w:right w:val="none" w:sz="0" w:space="0" w:color="auto"/>
      </w:divBdr>
    </w:div>
    <w:div w:id="1931355704">
      <w:bodyDiv w:val="1"/>
      <w:marLeft w:val="0"/>
      <w:marRight w:val="0"/>
      <w:marTop w:val="0"/>
      <w:marBottom w:val="0"/>
      <w:divBdr>
        <w:top w:val="none" w:sz="0" w:space="0" w:color="auto"/>
        <w:left w:val="none" w:sz="0" w:space="0" w:color="auto"/>
        <w:bottom w:val="none" w:sz="0" w:space="0" w:color="auto"/>
        <w:right w:val="none" w:sz="0" w:space="0" w:color="auto"/>
      </w:divBdr>
    </w:div>
    <w:div w:id="1945920754">
      <w:bodyDiv w:val="1"/>
      <w:marLeft w:val="0"/>
      <w:marRight w:val="0"/>
      <w:marTop w:val="0"/>
      <w:marBottom w:val="0"/>
      <w:divBdr>
        <w:top w:val="none" w:sz="0" w:space="0" w:color="auto"/>
        <w:left w:val="none" w:sz="0" w:space="0" w:color="auto"/>
        <w:bottom w:val="none" w:sz="0" w:space="0" w:color="auto"/>
        <w:right w:val="none" w:sz="0" w:space="0" w:color="auto"/>
      </w:divBdr>
    </w:div>
    <w:div w:id="2100901962">
      <w:bodyDiv w:val="1"/>
      <w:marLeft w:val="0"/>
      <w:marRight w:val="0"/>
      <w:marTop w:val="0"/>
      <w:marBottom w:val="0"/>
      <w:divBdr>
        <w:top w:val="none" w:sz="0" w:space="0" w:color="auto"/>
        <w:left w:val="none" w:sz="0" w:space="0" w:color="auto"/>
        <w:bottom w:val="none" w:sz="0" w:space="0" w:color="auto"/>
        <w:right w:val="none" w:sz="0" w:space="0" w:color="auto"/>
      </w:divBdr>
    </w:div>
    <w:div w:id="213262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2.vsdx"/><Relationship Id="rId42" Type="http://schemas.openxmlformats.org/officeDocument/2006/relationships/package" Target="embeddings/Microsoft_Visio_Drawing4.vsdx"/><Relationship Id="rId47" Type="http://schemas.openxmlformats.org/officeDocument/2006/relationships/image" Target="media/image21.emf"/><Relationship Id="rId50" Type="http://schemas.openxmlformats.org/officeDocument/2006/relationships/oleObject" Target="embeddings/Microsoft_Visio_2003-2010_Drawing12.vsd"/><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Microsoft_Visio_2003-2010_Drawing2.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8.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package" Target="embeddings/Microsoft_Visio_Drawing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3.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9.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1.vsd"/><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0.vsd"/><Relationship Id="rId46" Type="http://schemas.openxmlformats.org/officeDocument/2006/relationships/package" Target="embeddings/Microsoft_Visio_Drawing6.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76B6F9-BAF0-4C1B-B5BB-C7E7902A3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151</Pages>
  <Words>58503</Words>
  <Characters>333470</Characters>
  <Application>Microsoft Office Word</Application>
  <DocSecurity>0</DocSecurity>
  <Lines>2778</Lines>
  <Paragraphs>782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24.483</vt:lpstr>
      <vt:lpstr>3GPP TS 24.383</vt:lpstr>
    </vt:vector>
  </TitlesOfParts>
  <Manager/>
  <Company/>
  <LinksUpToDate>false</LinksUpToDate>
  <CharactersWithSpaces>391191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24.483</dc:title>
  <dc:subject>Mission Critical Services (MCS) Management Object (MO) (Release 14)</dc:subject>
  <dc:creator>MCC Support</dc:creator>
  <cp:keywords>LTE, MCPTT, management</cp:keywords>
  <dc:description/>
  <cp:lastModifiedBy>CR0181</cp:lastModifiedBy>
  <cp:revision>3</cp:revision>
  <cp:lastPrinted>2016-02-25T10:45:00Z</cp:lastPrinted>
  <dcterms:created xsi:type="dcterms:W3CDTF">2024-09-04T14:06:00Z</dcterms:created>
  <dcterms:modified xsi:type="dcterms:W3CDTF">2024-09-04T14:10:00Z</dcterms:modified>
</cp:coreProperties>
</file>