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F6BCF" w14:paraId="6420D5CF" w14:textId="77777777" w:rsidTr="00174E78">
        <w:trPr>
          <w:cantSplit/>
        </w:trPr>
        <w:tc>
          <w:tcPr>
            <w:tcW w:w="10423" w:type="dxa"/>
            <w:gridSpan w:val="2"/>
            <w:shd w:val="clear" w:color="auto" w:fill="auto"/>
          </w:tcPr>
          <w:p w14:paraId="3FDEDF14" w14:textId="5818DE1A" w:rsidR="004F0988" w:rsidRPr="005F6BCF" w:rsidRDefault="004F0988" w:rsidP="00133525">
            <w:pPr>
              <w:pStyle w:val="ZA"/>
              <w:framePr w:w="0" w:hRule="auto" w:wrap="auto" w:vAnchor="margin" w:hAnchor="text" w:yAlign="inline"/>
            </w:pPr>
            <w:bookmarkStart w:id="0" w:name="page1"/>
            <w:r w:rsidRPr="005F6BCF">
              <w:rPr>
                <w:sz w:val="64"/>
              </w:rPr>
              <w:t xml:space="preserve">3GPP </w:t>
            </w:r>
            <w:bookmarkStart w:id="1" w:name="specType1"/>
            <w:r w:rsidR="0063543D" w:rsidRPr="005F6BCF">
              <w:rPr>
                <w:sz w:val="64"/>
              </w:rPr>
              <w:t>TR</w:t>
            </w:r>
            <w:bookmarkEnd w:id="1"/>
            <w:r w:rsidRPr="005F6BCF">
              <w:rPr>
                <w:sz w:val="64"/>
              </w:rPr>
              <w:t xml:space="preserve"> </w:t>
            </w:r>
            <w:bookmarkStart w:id="2" w:name="specNumber"/>
            <w:r w:rsidR="00245E6C" w:rsidRPr="005F6BCF">
              <w:rPr>
                <w:sz w:val="64"/>
              </w:rPr>
              <w:t>23</w:t>
            </w:r>
            <w:r w:rsidRPr="005F6BCF">
              <w:rPr>
                <w:sz w:val="64"/>
              </w:rPr>
              <w:t>.</w:t>
            </w:r>
            <w:r w:rsidR="00245E6C" w:rsidRPr="005F6BCF">
              <w:rPr>
                <w:sz w:val="64"/>
              </w:rPr>
              <w:t>946</w:t>
            </w:r>
            <w:bookmarkEnd w:id="2"/>
            <w:r w:rsidRPr="005F6BCF">
              <w:rPr>
                <w:sz w:val="64"/>
              </w:rPr>
              <w:t xml:space="preserve"> </w:t>
            </w:r>
            <w:r w:rsidRPr="005F6BCF">
              <w:t>V</w:t>
            </w:r>
            <w:bookmarkStart w:id="3" w:name="specVersion"/>
            <w:r w:rsidR="000C6A91" w:rsidRPr="005F6BCF">
              <w:t>0</w:t>
            </w:r>
            <w:r w:rsidRPr="005F6BCF">
              <w:t>.</w:t>
            </w:r>
            <w:r w:rsidR="00CF7D31">
              <w:rPr>
                <w:rFonts w:hint="eastAsia"/>
                <w:lang w:eastAsia="ja-JP"/>
              </w:rPr>
              <w:t>8</w:t>
            </w:r>
            <w:r w:rsidRPr="005F6BCF">
              <w:t>.</w:t>
            </w:r>
            <w:r w:rsidR="000C6A91" w:rsidRPr="005F6BCF">
              <w:t>0</w:t>
            </w:r>
            <w:bookmarkEnd w:id="3"/>
            <w:r w:rsidRPr="005F6BCF">
              <w:t xml:space="preserve"> </w:t>
            </w:r>
            <w:r w:rsidRPr="005F6BCF">
              <w:rPr>
                <w:sz w:val="32"/>
              </w:rPr>
              <w:t>(</w:t>
            </w:r>
            <w:bookmarkStart w:id="4" w:name="issueDate"/>
            <w:r w:rsidR="000C6A91" w:rsidRPr="005F6BCF">
              <w:rPr>
                <w:sz w:val="32"/>
              </w:rPr>
              <w:t>202</w:t>
            </w:r>
            <w:r w:rsidR="007C34BC">
              <w:rPr>
                <w:sz w:val="32"/>
              </w:rPr>
              <w:t>4</w:t>
            </w:r>
            <w:r w:rsidRPr="005F6BCF">
              <w:rPr>
                <w:sz w:val="32"/>
              </w:rPr>
              <w:t>-</w:t>
            </w:r>
            <w:bookmarkEnd w:id="4"/>
            <w:r w:rsidR="005123B4">
              <w:rPr>
                <w:rFonts w:hint="eastAsia"/>
                <w:sz w:val="32"/>
                <w:lang w:eastAsia="ja-JP"/>
              </w:rPr>
              <w:t>1</w:t>
            </w:r>
            <w:r w:rsidR="00CF7D31">
              <w:rPr>
                <w:rFonts w:hint="eastAsia"/>
                <w:sz w:val="32"/>
                <w:lang w:eastAsia="ja-JP"/>
              </w:rPr>
              <w:t>1</w:t>
            </w:r>
            <w:r w:rsidRPr="005F6BCF">
              <w:rPr>
                <w:sz w:val="32"/>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67E72E46"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0270B9" w:rsidRPr="005F6BCF">
              <w:rPr>
                <w:rStyle w:val="ZGSM"/>
              </w:rPr>
              <w:t>9</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830904" w:rsidP="00670CF4">
            <w:pPr>
              <w:pStyle w:val="TAL"/>
            </w:pPr>
            <w:r w:rsidRPr="005F6BC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5.4pt" o:ole="">
                  <v:imagedata r:id="rId12" o:title=""/>
                </v:shape>
                <o:OLEObject Type="Embed" ProgID="Word.Picture.8" ShapeID="_x0000_i1025" DrawAspect="Content" ObjectID="_1794014222"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5F6BCF" w:rsidRDefault="00830904" w:rsidP="00670CF4">
            <w:pPr>
              <w:pStyle w:val="TAR"/>
            </w:pPr>
            <w:r w:rsidRPr="005F6BCF">
              <w:object w:dxaOrig="2126" w:dyaOrig="1243" w14:anchorId="4D688233">
                <v:shape id="_x0000_i1026" type="#_x0000_t75" style="width:129.6pt;height:1in" o:ole="">
                  <v:imagedata r:id="rId14" o:title=""/>
                </v:shape>
                <o:OLEObject Type="Embed" ProgID="Word.Picture.8" ShapeID="_x0000_i1026" DrawAspect="Content" ObjectID="_1794014223"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245E6C" w:rsidRPr="005F6BCF">
              <w:rPr>
                <w:noProof/>
                <w:sz w:val="18"/>
              </w:rPr>
              <w:t>4</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3113FC3B" w14:textId="5D96E9F2" w:rsidR="00F16B52" w:rsidRDefault="00DE027F">
      <w:pPr>
        <w:pStyle w:val="TOC1"/>
        <w:rPr>
          <w:rFonts w:asciiTheme="minorHAnsi" w:hAnsiTheme="minorHAnsi" w:cstheme="minorBidi"/>
          <w:noProof/>
          <w:kern w:val="2"/>
          <w:szCs w:val="24"/>
          <w:lang w:val="en-US" w:eastAsia="ja-JP"/>
          <w14:ligatures w14:val="standardContextual"/>
        </w:rPr>
      </w:pPr>
      <w:r w:rsidRPr="004D3578">
        <w:fldChar w:fldCharType="begin"/>
      </w:r>
      <w:r w:rsidRPr="004D3578">
        <w:instrText xml:space="preserve"> TOC \o "1-9" </w:instrText>
      </w:r>
      <w:r w:rsidRPr="004D3578">
        <w:fldChar w:fldCharType="separate"/>
      </w:r>
      <w:r w:rsidR="00F16B52">
        <w:rPr>
          <w:noProof/>
        </w:rPr>
        <w:t>Foreword</w:t>
      </w:r>
      <w:r w:rsidR="00F16B52">
        <w:rPr>
          <w:noProof/>
        </w:rPr>
        <w:tab/>
      </w:r>
      <w:r w:rsidR="00F16B52">
        <w:rPr>
          <w:noProof/>
        </w:rPr>
        <w:fldChar w:fldCharType="begin"/>
      </w:r>
      <w:r w:rsidR="00F16B52">
        <w:rPr>
          <w:noProof/>
        </w:rPr>
        <w:instrText xml:space="preserve"> PAGEREF _Toc183231257 \h </w:instrText>
      </w:r>
      <w:r w:rsidR="00F16B52">
        <w:rPr>
          <w:noProof/>
        </w:rPr>
      </w:r>
      <w:r w:rsidR="00F16B52">
        <w:rPr>
          <w:noProof/>
        </w:rPr>
        <w:fldChar w:fldCharType="separate"/>
      </w:r>
      <w:r w:rsidR="00F16B52">
        <w:rPr>
          <w:noProof/>
        </w:rPr>
        <w:t>6</w:t>
      </w:r>
      <w:r w:rsidR="00F16B52">
        <w:rPr>
          <w:noProof/>
        </w:rPr>
        <w:fldChar w:fldCharType="end"/>
      </w:r>
    </w:p>
    <w:p w14:paraId="66C040B8" w14:textId="350A9F9A" w:rsidR="00F16B52" w:rsidRDefault="00F16B52">
      <w:pPr>
        <w:pStyle w:val="TOC1"/>
        <w:rPr>
          <w:rFonts w:asciiTheme="minorHAnsi" w:hAnsiTheme="minorHAnsi" w:cstheme="minorBidi"/>
          <w:noProof/>
          <w:kern w:val="2"/>
          <w:szCs w:val="24"/>
          <w:lang w:val="en-US" w:eastAsia="ja-JP"/>
          <w14:ligatures w14:val="standardContextual"/>
        </w:rPr>
      </w:pPr>
      <w:r>
        <w:rPr>
          <w:noProof/>
        </w:rPr>
        <w:t>Introduction</w:t>
      </w:r>
      <w:r>
        <w:rPr>
          <w:noProof/>
        </w:rPr>
        <w:tab/>
      </w:r>
      <w:r>
        <w:rPr>
          <w:noProof/>
        </w:rPr>
        <w:fldChar w:fldCharType="begin"/>
      </w:r>
      <w:r>
        <w:rPr>
          <w:noProof/>
        </w:rPr>
        <w:instrText xml:space="preserve"> PAGEREF _Toc183231258 \h </w:instrText>
      </w:r>
      <w:r>
        <w:rPr>
          <w:noProof/>
        </w:rPr>
      </w:r>
      <w:r>
        <w:rPr>
          <w:noProof/>
        </w:rPr>
        <w:fldChar w:fldCharType="separate"/>
      </w:r>
      <w:r>
        <w:rPr>
          <w:noProof/>
        </w:rPr>
        <w:t>6</w:t>
      </w:r>
      <w:r>
        <w:rPr>
          <w:noProof/>
        </w:rPr>
        <w:fldChar w:fldCharType="end"/>
      </w:r>
    </w:p>
    <w:p w14:paraId="787FB226" w14:textId="4760C550" w:rsidR="00F16B52" w:rsidRDefault="00F16B52">
      <w:pPr>
        <w:pStyle w:val="TOC1"/>
        <w:rPr>
          <w:rFonts w:asciiTheme="minorHAnsi" w:hAnsiTheme="minorHAnsi" w:cstheme="minorBidi"/>
          <w:noProof/>
          <w:kern w:val="2"/>
          <w:szCs w:val="24"/>
          <w:lang w:val="en-US" w:eastAsia="ja-JP"/>
          <w14:ligatures w14:val="standardContextual"/>
        </w:rPr>
      </w:pPr>
      <w:r>
        <w:rPr>
          <w:noProof/>
        </w:rPr>
        <w:t>1</w:t>
      </w:r>
      <w:r>
        <w:rPr>
          <w:rFonts w:asciiTheme="minorHAnsi" w:hAnsiTheme="minorHAnsi" w:cstheme="minorBidi"/>
          <w:noProof/>
          <w:kern w:val="2"/>
          <w:szCs w:val="24"/>
          <w:lang w:val="en-US" w:eastAsia="ja-JP"/>
          <w14:ligatures w14:val="standardContextual"/>
        </w:rPr>
        <w:tab/>
      </w:r>
      <w:r>
        <w:rPr>
          <w:noProof/>
        </w:rPr>
        <w:t>Scope</w:t>
      </w:r>
      <w:r>
        <w:rPr>
          <w:noProof/>
        </w:rPr>
        <w:tab/>
      </w:r>
      <w:r>
        <w:rPr>
          <w:noProof/>
        </w:rPr>
        <w:fldChar w:fldCharType="begin"/>
      </w:r>
      <w:r>
        <w:rPr>
          <w:noProof/>
        </w:rPr>
        <w:instrText xml:space="preserve"> PAGEREF _Toc183231259 \h </w:instrText>
      </w:r>
      <w:r>
        <w:rPr>
          <w:noProof/>
        </w:rPr>
      </w:r>
      <w:r>
        <w:rPr>
          <w:noProof/>
        </w:rPr>
        <w:fldChar w:fldCharType="separate"/>
      </w:r>
      <w:r>
        <w:rPr>
          <w:noProof/>
        </w:rPr>
        <w:t>7</w:t>
      </w:r>
      <w:r>
        <w:rPr>
          <w:noProof/>
        </w:rPr>
        <w:fldChar w:fldCharType="end"/>
      </w:r>
    </w:p>
    <w:p w14:paraId="55E25DCE" w14:textId="4FDA13D9" w:rsidR="00F16B52" w:rsidRDefault="00F16B52">
      <w:pPr>
        <w:pStyle w:val="TOC1"/>
        <w:rPr>
          <w:rFonts w:asciiTheme="minorHAnsi" w:hAnsiTheme="minorHAnsi" w:cstheme="minorBidi"/>
          <w:noProof/>
          <w:kern w:val="2"/>
          <w:szCs w:val="24"/>
          <w:lang w:val="en-US" w:eastAsia="ja-JP"/>
          <w14:ligatures w14:val="standardContextual"/>
        </w:rPr>
      </w:pPr>
      <w:r>
        <w:rPr>
          <w:noProof/>
        </w:rPr>
        <w:t>2</w:t>
      </w:r>
      <w:r>
        <w:rPr>
          <w:rFonts w:asciiTheme="minorHAnsi" w:hAnsiTheme="minorHAnsi" w:cstheme="minorBidi"/>
          <w:noProof/>
          <w:kern w:val="2"/>
          <w:szCs w:val="24"/>
          <w:lang w:val="en-US" w:eastAsia="ja-JP"/>
          <w14:ligatures w14:val="standardContextual"/>
        </w:rPr>
        <w:tab/>
      </w:r>
      <w:r>
        <w:rPr>
          <w:noProof/>
        </w:rPr>
        <w:t>References</w:t>
      </w:r>
      <w:r>
        <w:rPr>
          <w:noProof/>
        </w:rPr>
        <w:tab/>
      </w:r>
      <w:r>
        <w:rPr>
          <w:noProof/>
        </w:rPr>
        <w:fldChar w:fldCharType="begin"/>
      </w:r>
      <w:r>
        <w:rPr>
          <w:noProof/>
        </w:rPr>
        <w:instrText xml:space="preserve"> PAGEREF _Toc183231260 \h </w:instrText>
      </w:r>
      <w:r>
        <w:rPr>
          <w:noProof/>
        </w:rPr>
      </w:r>
      <w:r>
        <w:rPr>
          <w:noProof/>
        </w:rPr>
        <w:fldChar w:fldCharType="separate"/>
      </w:r>
      <w:r>
        <w:rPr>
          <w:noProof/>
        </w:rPr>
        <w:t>7</w:t>
      </w:r>
      <w:r>
        <w:rPr>
          <w:noProof/>
        </w:rPr>
        <w:fldChar w:fldCharType="end"/>
      </w:r>
    </w:p>
    <w:p w14:paraId="6835875E" w14:textId="5261B612" w:rsidR="00F16B52" w:rsidRDefault="00F16B52">
      <w:pPr>
        <w:pStyle w:val="TOC1"/>
        <w:rPr>
          <w:rFonts w:asciiTheme="minorHAnsi" w:hAnsiTheme="minorHAnsi" w:cstheme="minorBidi"/>
          <w:noProof/>
          <w:kern w:val="2"/>
          <w:szCs w:val="24"/>
          <w:lang w:val="en-US" w:eastAsia="ja-JP"/>
          <w14:ligatures w14:val="standardContextual"/>
        </w:rPr>
      </w:pPr>
      <w:r>
        <w:rPr>
          <w:noProof/>
        </w:rPr>
        <w:t>3</w:t>
      </w:r>
      <w:r>
        <w:rPr>
          <w:rFonts w:asciiTheme="minorHAnsi" w:hAnsiTheme="minorHAnsi" w:cstheme="minorBidi"/>
          <w:noProof/>
          <w:kern w:val="2"/>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_Toc183231261 \h </w:instrText>
      </w:r>
      <w:r>
        <w:rPr>
          <w:noProof/>
        </w:rPr>
      </w:r>
      <w:r>
        <w:rPr>
          <w:noProof/>
        </w:rPr>
        <w:fldChar w:fldCharType="separate"/>
      </w:r>
      <w:r>
        <w:rPr>
          <w:noProof/>
        </w:rPr>
        <w:t>8</w:t>
      </w:r>
      <w:r>
        <w:rPr>
          <w:noProof/>
        </w:rPr>
        <w:fldChar w:fldCharType="end"/>
      </w:r>
    </w:p>
    <w:p w14:paraId="689711B0" w14:textId="57B01FA8"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3.1</w:t>
      </w:r>
      <w:r>
        <w:rPr>
          <w:rFonts w:asciiTheme="minorHAnsi" w:hAnsiTheme="minorHAnsi" w:cstheme="minorBidi"/>
          <w:noProof/>
          <w:kern w:val="2"/>
          <w:sz w:val="22"/>
          <w:szCs w:val="24"/>
          <w:lang w:val="en-US" w:eastAsia="ja-JP"/>
          <w14:ligatures w14:val="standardContextual"/>
        </w:rPr>
        <w:tab/>
      </w:r>
      <w:r>
        <w:rPr>
          <w:noProof/>
        </w:rPr>
        <w:t>Terms</w:t>
      </w:r>
      <w:r>
        <w:rPr>
          <w:noProof/>
        </w:rPr>
        <w:tab/>
      </w:r>
      <w:r>
        <w:rPr>
          <w:noProof/>
        </w:rPr>
        <w:fldChar w:fldCharType="begin"/>
      </w:r>
      <w:r>
        <w:rPr>
          <w:noProof/>
        </w:rPr>
        <w:instrText xml:space="preserve"> PAGEREF _Toc183231262 \h </w:instrText>
      </w:r>
      <w:r>
        <w:rPr>
          <w:noProof/>
        </w:rPr>
      </w:r>
      <w:r>
        <w:rPr>
          <w:noProof/>
        </w:rPr>
        <w:fldChar w:fldCharType="separate"/>
      </w:r>
      <w:r>
        <w:rPr>
          <w:noProof/>
        </w:rPr>
        <w:t>8</w:t>
      </w:r>
      <w:r>
        <w:rPr>
          <w:noProof/>
        </w:rPr>
        <w:fldChar w:fldCharType="end"/>
      </w:r>
    </w:p>
    <w:p w14:paraId="068E8666" w14:textId="2266A8F8"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3.2</w:t>
      </w:r>
      <w:r>
        <w:rPr>
          <w:rFonts w:asciiTheme="minorHAnsi" w:hAnsiTheme="minorHAnsi" w:cstheme="minorBidi"/>
          <w:noProof/>
          <w:kern w:val="2"/>
          <w:sz w:val="22"/>
          <w:szCs w:val="24"/>
          <w:lang w:val="en-US" w:eastAsia="ja-JP"/>
          <w14:ligatures w14:val="standardContextual"/>
        </w:rPr>
        <w:tab/>
      </w:r>
      <w:r>
        <w:rPr>
          <w:noProof/>
        </w:rPr>
        <w:t>Symbols</w:t>
      </w:r>
      <w:r>
        <w:rPr>
          <w:noProof/>
        </w:rPr>
        <w:tab/>
      </w:r>
      <w:r>
        <w:rPr>
          <w:noProof/>
        </w:rPr>
        <w:fldChar w:fldCharType="begin"/>
      </w:r>
      <w:r>
        <w:rPr>
          <w:noProof/>
        </w:rPr>
        <w:instrText xml:space="preserve"> PAGEREF _Toc183231263 \h </w:instrText>
      </w:r>
      <w:r>
        <w:rPr>
          <w:noProof/>
        </w:rPr>
      </w:r>
      <w:r>
        <w:rPr>
          <w:noProof/>
        </w:rPr>
        <w:fldChar w:fldCharType="separate"/>
      </w:r>
      <w:r>
        <w:rPr>
          <w:noProof/>
        </w:rPr>
        <w:t>8</w:t>
      </w:r>
      <w:r>
        <w:rPr>
          <w:noProof/>
        </w:rPr>
        <w:fldChar w:fldCharType="end"/>
      </w:r>
    </w:p>
    <w:p w14:paraId="24C6BB64" w14:textId="1521D678"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3.3</w:t>
      </w:r>
      <w:r>
        <w:rPr>
          <w:rFonts w:asciiTheme="minorHAnsi" w:hAnsiTheme="minorHAnsi" w:cstheme="minorBidi"/>
          <w:noProof/>
          <w:kern w:val="2"/>
          <w:sz w:val="22"/>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_Toc183231264 \h </w:instrText>
      </w:r>
      <w:r>
        <w:rPr>
          <w:noProof/>
        </w:rPr>
      </w:r>
      <w:r>
        <w:rPr>
          <w:noProof/>
        </w:rPr>
        <w:fldChar w:fldCharType="separate"/>
      </w:r>
      <w:r>
        <w:rPr>
          <w:noProof/>
        </w:rPr>
        <w:t>8</w:t>
      </w:r>
      <w:r>
        <w:rPr>
          <w:noProof/>
        </w:rPr>
        <w:fldChar w:fldCharType="end"/>
      </w:r>
    </w:p>
    <w:p w14:paraId="770FB7FA" w14:textId="0AE8D4BC" w:rsidR="00F16B52" w:rsidRDefault="00F16B52">
      <w:pPr>
        <w:pStyle w:val="TOC1"/>
        <w:rPr>
          <w:rFonts w:asciiTheme="minorHAnsi" w:hAnsiTheme="minorHAnsi" w:cstheme="minorBidi"/>
          <w:noProof/>
          <w:kern w:val="2"/>
          <w:szCs w:val="24"/>
          <w:lang w:val="en-US" w:eastAsia="ja-JP"/>
          <w14:ligatures w14:val="standardContextual"/>
        </w:rPr>
      </w:pPr>
      <w:r>
        <w:rPr>
          <w:noProof/>
        </w:rPr>
        <w:t>4</w:t>
      </w:r>
      <w:r>
        <w:rPr>
          <w:rFonts w:asciiTheme="minorHAnsi" w:hAnsiTheme="minorHAnsi" w:cstheme="minorBidi"/>
          <w:noProof/>
          <w:kern w:val="2"/>
          <w:szCs w:val="24"/>
          <w:lang w:val="en-US" w:eastAsia="ja-JP"/>
          <w14:ligatures w14:val="standardContextual"/>
        </w:rPr>
        <w:tab/>
      </w:r>
      <w:r>
        <w:rPr>
          <w:noProof/>
        </w:rPr>
        <w:t>Overview of CAPIF</w:t>
      </w:r>
      <w:r>
        <w:rPr>
          <w:noProof/>
        </w:rPr>
        <w:tab/>
      </w:r>
      <w:r>
        <w:rPr>
          <w:noProof/>
        </w:rPr>
        <w:fldChar w:fldCharType="begin"/>
      </w:r>
      <w:r>
        <w:rPr>
          <w:noProof/>
        </w:rPr>
        <w:instrText xml:space="preserve"> PAGEREF _Toc183231265 \h </w:instrText>
      </w:r>
      <w:r>
        <w:rPr>
          <w:noProof/>
        </w:rPr>
      </w:r>
      <w:r>
        <w:rPr>
          <w:noProof/>
        </w:rPr>
        <w:fldChar w:fldCharType="separate"/>
      </w:r>
      <w:r>
        <w:rPr>
          <w:noProof/>
        </w:rPr>
        <w:t>8</w:t>
      </w:r>
      <w:r>
        <w:rPr>
          <w:noProof/>
        </w:rPr>
        <w:fldChar w:fldCharType="end"/>
      </w:r>
    </w:p>
    <w:p w14:paraId="3111EB0E" w14:textId="7CDC71E2"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4.1</w:t>
      </w:r>
      <w:r>
        <w:rPr>
          <w:rFonts w:asciiTheme="minorHAnsi" w:hAnsiTheme="minorHAnsi" w:cstheme="minorBidi"/>
          <w:noProof/>
          <w:kern w:val="2"/>
          <w:sz w:val="22"/>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_Toc183231266 \h </w:instrText>
      </w:r>
      <w:r>
        <w:rPr>
          <w:noProof/>
        </w:rPr>
      </w:r>
      <w:r>
        <w:rPr>
          <w:noProof/>
        </w:rPr>
        <w:fldChar w:fldCharType="separate"/>
      </w:r>
      <w:r>
        <w:rPr>
          <w:noProof/>
        </w:rPr>
        <w:t>8</w:t>
      </w:r>
      <w:r>
        <w:rPr>
          <w:noProof/>
        </w:rPr>
        <w:fldChar w:fldCharType="end"/>
      </w:r>
    </w:p>
    <w:p w14:paraId="17734E08" w14:textId="0F3E40AD"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4.2</w:t>
      </w:r>
      <w:r>
        <w:rPr>
          <w:rFonts w:asciiTheme="minorHAnsi" w:hAnsiTheme="minorHAnsi" w:cstheme="minorBidi"/>
          <w:noProof/>
          <w:kern w:val="2"/>
          <w:sz w:val="22"/>
          <w:szCs w:val="24"/>
          <w:lang w:val="en-US" w:eastAsia="ja-JP"/>
          <w14:ligatures w14:val="standardContextual"/>
        </w:rPr>
        <w:tab/>
      </w:r>
      <w:r>
        <w:rPr>
          <w:noProof/>
        </w:rPr>
        <w:t>Functional Architecture</w:t>
      </w:r>
      <w:r>
        <w:rPr>
          <w:noProof/>
        </w:rPr>
        <w:tab/>
      </w:r>
      <w:r>
        <w:rPr>
          <w:noProof/>
        </w:rPr>
        <w:fldChar w:fldCharType="begin"/>
      </w:r>
      <w:r>
        <w:rPr>
          <w:noProof/>
        </w:rPr>
        <w:instrText xml:space="preserve"> PAGEREF _Toc183231267 \h </w:instrText>
      </w:r>
      <w:r>
        <w:rPr>
          <w:noProof/>
        </w:rPr>
      </w:r>
      <w:r>
        <w:rPr>
          <w:noProof/>
        </w:rPr>
        <w:fldChar w:fldCharType="separate"/>
      </w:r>
      <w:r>
        <w:rPr>
          <w:noProof/>
        </w:rPr>
        <w:t>8</w:t>
      </w:r>
      <w:r>
        <w:rPr>
          <w:noProof/>
        </w:rPr>
        <w:fldChar w:fldCharType="end"/>
      </w:r>
    </w:p>
    <w:p w14:paraId="3D85497F" w14:textId="2E375473"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4.3</w:t>
      </w:r>
      <w:r>
        <w:rPr>
          <w:rFonts w:asciiTheme="minorHAnsi" w:hAnsiTheme="minorHAnsi" w:cstheme="minorBidi"/>
          <w:noProof/>
          <w:kern w:val="2"/>
          <w:sz w:val="22"/>
          <w:szCs w:val="24"/>
          <w:lang w:val="en-US" w:eastAsia="ja-JP"/>
          <w14:ligatures w14:val="standardContextual"/>
        </w:rPr>
        <w:tab/>
      </w:r>
      <w:r>
        <w:rPr>
          <w:noProof/>
        </w:rPr>
        <w:t>Functional Entities</w:t>
      </w:r>
      <w:r>
        <w:rPr>
          <w:noProof/>
        </w:rPr>
        <w:tab/>
      </w:r>
      <w:r>
        <w:rPr>
          <w:noProof/>
        </w:rPr>
        <w:fldChar w:fldCharType="begin"/>
      </w:r>
      <w:r>
        <w:rPr>
          <w:noProof/>
        </w:rPr>
        <w:instrText xml:space="preserve"> PAGEREF _Toc183231268 \h </w:instrText>
      </w:r>
      <w:r>
        <w:rPr>
          <w:noProof/>
        </w:rPr>
      </w:r>
      <w:r>
        <w:rPr>
          <w:noProof/>
        </w:rPr>
        <w:fldChar w:fldCharType="separate"/>
      </w:r>
      <w:r>
        <w:rPr>
          <w:noProof/>
        </w:rPr>
        <w:t>10</w:t>
      </w:r>
      <w:r>
        <w:rPr>
          <w:noProof/>
        </w:rPr>
        <w:fldChar w:fldCharType="end"/>
      </w:r>
    </w:p>
    <w:p w14:paraId="3D6156A4" w14:textId="1B208FEB" w:rsidR="00F16B52" w:rsidRDefault="00F16B52">
      <w:pPr>
        <w:pStyle w:val="TOC2"/>
        <w:rPr>
          <w:rFonts w:asciiTheme="minorHAnsi" w:hAnsiTheme="minorHAnsi" w:cstheme="minorBidi"/>
          <w:noProof/>
          <w:kern w:val="2"/>
          <w:sz w:val="22"/>
          <w:szCs w:val="24"/>
          <w:lang w:val="en-US" w:eastAsia="ja-JP"/>
          <w14:ligatures w14:val="standardContextual"/>
        </w:rPr>
      </w:pPr>
      <w:r>
        <w:rPr>
          <w:noProof/>
          <w:lang w:eastAsia="ja-JP"/>
        </w:rPr>
        <w:t>4.4</w:t>
      </w:r>
      <w:r>
        <w:rPr>
          <w:rFonts w:asciiTheme="minorHAnsi" w:hAnsiTheme="minorHAnsi" w:cstheme="minorBidi"/>
          <w:noProof/>
          <w:kern w:val="2"/>
          <w:sz w:val="22"/>
          <w:szCs w:val="24"/>
          <w:lang w:val="en-US" w:eastAsia="ja-JP"/>
          <w14:ligatures w14:val="standardContextual"/>
        </w:rPr>
        <w:tab/>
      </w:r>
      <w:r>
        <w:rPr>
          <w:noProof/>
          <w:lang w:eastAsia="ja-JP"/>
        </w:rPr>
        <w:t>RNAA and CAPIF</w:t>
      </w:r>
      <w:r>
        <w:rPr>
          <w:noProof/>
        </w:rPr>
        <w:tab/>
      </w:r>
      <w:r>
        <w:rPr>
          <w:noProof/>
        </w:rPr>
        <w:fldChar w:fldCharType="begin"/>
      </w:r>
      <w:r>
        <w:rPr>
          <w:noProof/>
        </w:rPr>
        <w:instrText xml:space="preserve"> PAGEREF _Toc183231269 \h </w:instrText>
      </w:r>
      <w:r>
        <w:rPr>
          <w:noProof/>
        </w:rPr>
      </w:r>
      <w:r>
        <w:rPr>
          <w:noProof/>
        </w:rPr>
        <w:fldChar w:fldCharType="separate"/>
      </w:r>
      <w:r>
        <w:rPr>
          <w:noProof/>
        </w:rPr>
        <w:t>10</w:t>
      </w:r>
      <w:r>
        <w:rPr>
          <w:noProof/>
        </w:rPr>
        <w:fldChar w:fldCharType="end"/>
      </w:r>
    </w:p>
    <w:p w14:paraId="5A45B2AF" w14:textId="09199423" w:rsidR="00F16B52" w:rsidRDefault="00F16B52">
      <w:pPr>
        <w:pStyle w:val="TOC2"/>
        <w:rPr>
          <w:rFonts w:asciiTheme="minorHAnsi" w:hAnsiTheme="minorHAnsi" w:cstheme="minorBidi"/>
          <w:noProof/>
          <w:kern w:val="2"/>
          <w:sz w:val="22"/>
          <w:szCs w:val="24"/>
          <w:lang w:val="en-US" w:eastAsia="ja-JP"/>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_Toc183231270 \h </w:instrText>
      </w:r>
      <w:r>
        <w:rPr>
          <w:noProof/>
        </w:rPr>
      </w:r>
      <w:r>
        <w:rPr>
          <w:noProof/>
        </w:rPr>
        <w:fldChar w:fldCharType="separate"/>
      </w:r>
      <w:r>
        <w:rPr>
          <w:noProof/>
        </w:rPr>
        <w:t>11</w:t>
      </w:r>
      <w:r>
        <w:rPr>
          <w:noProof/>
        </w:rPr>
        <w:fldChar w:fldCharType="end"/>
      </w:r>
    </w:p>
    <w:p w14:paraId="3EE4CD00" w14:textId="46FB0FAC" w:rsidR="00F16B52" w:rsidRDefault="00F16B52">
      <w:pPr>
        <w:pStyle w:val="TOC2"/>
        <w:rPr>
          <w:rFonts w:asciiTheme="minorHAnsi" w:hAnsiTheme="minorHAnsi" w:cstheme="minorBidi"/>
          <w:noProof/>
          <w:kern w:val="2"/>
          <w:sz w:val="22"/>
          <w:szCs w:val="24"/>
          <w:lang w:val="en-US" w:eastAsia="ja-JP"/>
          <w14:ligatures w14:val="standardContextual"/>
        </w:rPr>
      </w:pPr>
      <w:r w:rsidRPr="005C62FD">
        <w:rPr>
          <w:noProof/>
          <w:lang w:eastAsia="ja-JP"/>
        </w:rPr>
        <w:t>4.6</w:t>
      </w:r>
      <w:r>
        <w:rPr>
          <w:rFonts w:asciiTheme="minorHAnsi" w:hAnsiTheme="minorHAnsi" w:cstheme="minorBidi"/>
          <w:noProof/>
          <w:kern w:val="2"/>
          <w:sz w:val="22"/>
          <w:szCs w:val="24"/>
          <w:lang w:val="en-US" w:eastAsia="ja-JP"/>
          <w14:ligatures w14:val="standardContextual"/>
        </w:rPr>
        <w:tab/>
      </w:r>
      <w:r w:rsidRPr="005C62FD">
        <w:rPr>
          <w:noProof/>
          <w:lang w:eastAsia="ja-JP"/>
        </w:rPr>
        <w:t>Overview CAPIF operations</w:t>
      </w:r>
      <w:r>
        <w:rPr>
          <w:noProof/>
        </w:rPr>
        <w:tab/>
      </w:r>
      <w:r>
        <w:rPr>
          <w:noProof/>
        </w:rPr>
        <w:fldChar w:fldCharType="begin"/>
      </w:r>
      <w:r>
        <w:rPr>
          <w:noProof/>
        </w:rPr>
        <w:instrText xml:space="preserve"> PAGEREF _Toc183231271 \h </w:instrText>
      </w:r>
      <w:r>
        <w:rPr>
          <w:noProof/>
        </w:rPr>
      </w:r>
      <w:r>
        <w:rPr>
          <w:noProof/>
        </w:rPr>
        <w:fldChar w:fldCharType="separate"/>
      </w:r>
      <w:r>
        <w:rPr>
          <w:noProof/>
        </w:rPr>
        <w:t>12</w:t>
      </w:r>
      <w:r>
        <w:rPr>
          <w:noProof/>
        </w:rPr>
        <w:fldChar w:fldCharType="end"/>
      </w:r>
    </w:p>
    <w:p w14:paraId="6A994247" w14:textId="461F19A3" w:rsidR="00F16B52" w:rsidRDefault="00F16B52">
      <w:pPr>
        <w:pStyle w:val="TOC3"/>
        <w:rPr>
          <w:rFonts w:asciiTheme="minorHAnsi" w:hAnsiTheme="minorHAnsi" w:cstheme="minorBidi"/>
          <w:noProof/>
          <w:kern w:val="2"/>
          <w:sz w:val="22"/>
          <w:szCs w:val="24"/>
          <w:lang w:val="en-US" w:eastAsia="ja-JP"/>
          <w14:ligatures w14:val="standardContextual"/>
        </w:rPr>
      </w:pPr>
      <w:r w:rsidRPr="005C62FD">
        <w:rPr>
          <w:noProof/>
          <w:lang w:eastAsia="ja-JP"/>
        </w:rPr>
        <w:t>4.6.1</w:t>
      </w:r>
      <w:r>
        <w:rPr>
          <w:rFonts w:asciiTheme="minorHAnsi" w:hAnsiTheme="minorHAnsi" w:cstheme="minorBidi"/>
          <w:noProof/>
          <w:kern w:val="2"/>
          <w:sz w:val="22"/>
          <w:szCs w:val="24"/>
          <w:lang w:val="en-US" w:eastAsia="ja-JP"/>
          <w14:ligatures w14:val="standardContextual"/>
        </w:rPr>
        <w:tab/>
      </w:r>
      <w:r w:rsidRPr="005C62FD">
        <w:rPr>
          <w:noProof/>
          <w:lang w:eastAsia="ja-JP"/>
        </w:rPr>
        <w:t>General</w:t>
      </w:r>
      <w:r>
        <w:rPr>
          <w:noProof/>
        </w:rPr>
        <w:tab/>
      </w:r>
      <w:r>
        <w:rPr>
          <w:noProof/>
        </w:rPr>
        <w:fldChar w:fldCharType="begin"/>
      </w:r>
      <w:r>
        <w:rPr>
          <w:noProof/>
        </w:rPr>
        <w:instrText xml:space="preserve"> PAGEREF _Toc183231272 \h </w:instrText>
      </w:r>
      <w:r>
        <w:rPr>
          <w:noProof/>
        </w:rPr>
      </w:r>
      <w:r>
        <w:rPr>
          <w:noProof/>
        </w:rPr>
        <w:fldChar w:fldCharType="separate"/>
      </w:r>
      <w:r>
        <w:rPr>
          <w:noProof/>
        </w:rPr>
        <w:t>12</w:t>
      </w:r>
      <w:r>
        <w:rPr>
          <w:noProof/>
        </w:rPr>
        <w:fldChar w:fldCharType="end"/>
      </w:r>
    </w:p>
    <w:p w14:paraId="1490905C" w14:textId="4609F6AD" w:rsidR="00F16B52" w:rsidRDefault="00F16B52">
      <w:pPr>
        <w:pStyle w:val="TOC3"/>
        <w:rPr>
          <w:rFonts w:asciiTheme="minorHAnsi" w:hAnsiTheme="minorHAnsi" w:cstheme="minorBidi"/>
          <w:noProof/>
          <w:kern w:val="2"/>
          <w:sz w:val="22"/>
          <w:szCs w:val="24"/>
          <w:lang w:val="en-US" w:eastAsia="ja-JP"/>
          <w14:ligatures w14:val="standardContextual"/>
        </w:rPr>
      </w:pPr>
      <w:r w:rsidRPr="005C62FD">
        <w:rPr>
          <w:noProof/>
          <w:lang w:eastAsia="ja-JP"/>
        </w:rPr>
        <w:t>4.6.2</w:t>
      </w:r>
      <w:r>
        <w:rPr>
          <w:rFonts w:asciiTheme="minorHAnsi" w:hAnsiTheme="minorHAnsi" w:cstheme="minorBidi"/>
          <w:noProof/>
          <w:kern w:val="2"/>
          <w:sz w:val="22"/>
          <w:szCs w:val="24"/>
          <w:lang w:val="en-US" w:eastAsia="ja-JP"/>
          <w14:ligatures w14:val="standardContextual"/>
        </w:rPr>
        <w:tab/>
      </w:r>
      <w:r w:rsidRPr="005C62FD">
        <w:rPr>
          <w:noProof/>
          <w:lang w:eastAsia="ja-JP"/>
        </w:rPr>
        <w:t>Usage of CAPIF by API invoker</w:t>
      </w:r>
      <w:r>
        <w:rPr>
          <w:noProof/>
        </w:rPr>
        <w:tab/>
      </w:r>
      <w:r>
        <w:rPr>
          <w:noProof/>
        </w:rPr>
        <w:fldChar w:fldCharType="begin"/>
      </w:r>
      <w:r>
        <w:rPr>
          <w:noProof/>
        </w:rPr>
        <w:instrText xml:space="preserve"> PAGEREF _Toc183231273 \h </w:instrText>
      </w:r>
      <w:r>
        <w:rPr>
          <w:noProof/>
        </w:rPr>
      </w:r>
      <w:r>
        <w:rPr>
          <w:noProof/>
        </w:rPr>
        <w:fldChar w:fldCharType="separate"/>
      </w:r>
      <w:r>
        <w:rPr>
          <w:noProof/>
        </w:rPr>
        <w:t>12</w:t>
      </w:r>
      <w:r>
        <w:rPr>
          <w:noProof/>
        </w:rPr>
        <w:fldChar w:fldCharType="end"/>
      </w:r>
    </w:p>
    <w:p w14:paraId="08FEE8D9" w14:textId="6156F615" w:rsidR="00F16B52" w:rsidRDefault="00F16B52">
      <w:pPr>
        <w:pStyle w:val="TOC3"/>
        <w:rPr>
          <w:rFonts w:asciiTheme="minorHAnsi" w:hAnsiTheme="minorHAnsi" w:cstheme="minorBidi"/>
          <w:noProof/>
          <w:kern w:val="2"/>
          <w:sz w:val="22"/>
          <w:szCs w:val="24"/>
          <w:lang w:val="en-US" w:eastAsia="ja-JP"/>
          <w14:ligatures w14:val="standardContextual"/>
        </w:rPr>
      </w:pPr>
      <w:r w:rsidRPr="005C62FD">
        <w:rPr>
          <w:noProof/>
          <w:lang w:eastAsia="ja-JP"/>
        </w:rPr>
        <w:t>4.6.3</w:t>
      </w:r>
      <w:r>
        <w:rPr>
          <w:rFonts w:asciiTheme="minorHAnsi" w:hAnsiTheme="minorHAnsi" w:cstheme="minorBidi"/>
          <w:noProof/>
          <w:kern w:val="2"/>
          <w:sz w:val="22"/>
          <w:szCs w:val="24"/>
          <w:lang w:val="en-US" w:eastAsia="ja-JP"/>
          <w14:ligatures w14:val="standardContextual"/>
        </w:rPr>
        <w:tab/>
      </w:r>
      <w:r w:rsidRPr="005C62FD">
        <w:rPr>
          <w:noProof/>
          <w:lang w:eastAsia="ja-JP"/>
        </w:rPr>
        <w:t>Usage of CAPIF by API provider</w:t>
      </w:r>
      <w:r>
        <w:rPr>
          <w:noProof/>
        </w:rPr>
        <w:tab/>
      </w:r>
      <w:r>
        <w:rPr>
          <w:noProof/>
        </w:rPr>
        <w:fldChar w:fldCharType="begin"/>
      </w:r>
      <w:r>
        <w:rPr>
          <w:noProof/>
        </w:rPr>
        <w:instrText xml:space="preserve"> PAGEREF _Toc183231274 \h </w:instrText>
      </w:r>
      <w:r>
        <w:rPr>
          <w:noProof/>
        </w:rPr>
      </w:r>
      <w:r>
        <w:rPr>
          <w:noProof/>
        </w:rPr>
        <w:fldChar w:fldCharType="separate"/>
      </w:r>
      <w:r>
        <w:rPr>
          <w:noProof/>
        </w:rPr>
        <w:t>13</w:t>
      </w:r>
      <w:r>
        <w:rPr>
          <w:noProof/>
        </w:rPr>
        <w:fldChar w:fldCharType="end"/>
      </w:r>
    </w:p>
    <w:p w14:paraId="363794FD" w14:textId="315DFA20" w:rsidR="00F16B52" w:rsidRDefault="00F16B52">
      <w:pPr>
        <w:pStyle w:val="TOC1"/>
        <w:rPr>
          <w:rFonts w:asciiTheme="minorHAnsi" w:hAnsiTheme="minorHAnsi" w:cstheme="minorBidi"/>
          <w:noProof/>
          <w:kern w:val="2"/>
          <w:szCs w:val="24"/>
          <w:lang w:val="en-US" w:eastAsia="ja-JP"/>
          <w14:ligatures w14:val="standardContextual"/>
        </w:rPr>
      </w:pPr>
      <w:r>
        <w:rPr>
          <w:noProof/>
        </w:rPr>
        <w:t>5</w:t>
      </w:r>
      <w:r>
        <w:rPr>
          <w:rFonts w:asciiTheme="minorHAnsi" w:hAnsiTheme="minorHAnsi" w:cstheme="minorBidi"/>
          <w:noProof/>
          <w:kern w:val="2"/>
          <w:szCs w:val="24"/>
          <w:lang w:val="en-US" w:eastAsia="ja-JP"/>
          <w14:ligatures w14:val="standardContextual"/>
        </w:rPr>
        <w:tab/>
      </w:r>
      <w:r>
        <w:rPr>
          <w:noProof/>
        </w:rPr>
        <w:t>Role of Stakeholders for API Exposure</w:t>
      </w:r>
      <w:r>
        <w:rPr>
          <w:noProof/>
        </w:rPr>
        <w:tab/>
      </w:r>
      <w:r>
        <w:rPr>
          <w:noProof/>
        </w:rPr>
        <w:fldChar w:fldCharType="begin"/>
      </w:r>
      <w:r>
        <w:rPr>
          <w:noProof/>
        </w:rPr>
        <w:instrText xml:space="preserve"> PAGEREF _Toc183231275 \h </w:instrText>
      </w:r>
      <w:r>
        <w:rPr>
          <w:noProof/>
        </w:rPr>
      </w:r>
      <w:r>
        <w:rPr>
          <w:noProof/>
        </w:rPr>
        <w:fldChar w:fldCharType="separate"/>
      </w:r>
      <w:r>
        <w:rPr>
          <w:noProof/>
        </w:rPr>
        <w:t>16</w:t>
      </w:r>
      <w:r>
        <w:rPr>
          <w:noProof/>
        </w:rPr>
        <w:fldChar w:fldCharType="end"/>
      </w:r>
    </w:p>
    <w:p w14:paraId="0D5B84AE" w14:textId="432CBB74" w:rsidR="00F16B52" w:rsidRDefault="00F16B52">
      <w:pPr>
        <w:pStyle w:val="TOC2"/>
        <w:rPr>
          <w:rFonts w:asciiTheme="minorHAnsi" w:hAnsiTheme="minorHAnsi" w:cstheme="minorBidi"/>
          <w:noProof/>
          <w:kern w:val="2"/>
          <w:sz w:val="22"/>
          <w:szCs w:val="24"/>
          <w:lang w:val="en-US" w:eastAsia="ja-JP"/>
          <w14:ligatures w14:val="standardContextual"/>
        </w:rPr>
      </w:pPr>
      <w:r>
        <w:rPr>
          <w:noProof/>
          <w:lang w:eastAsia="ja-JP"/>
        </w:rPr>
        <w:t>5.1</w:t>
      </w:r>
      <w:r>
        <w:rPr>
          <w:rFonts w:asciiTheme="minorHAnsi" w:hAnsiTheme="minorHAnsi" w:cstheme="minorBidi"/>
          <w:noProof/>
          <w:kern w:val="2"/>
          <w:sz w:val="22"/>
          <w:szCs w:val="24"/>
          <w:lang w:val="en-US" w:eastAsia="ja-JP"/>
          <w14:ligatures w14:val="standardContextual"/>
        </w:rPr>
        <w:tab/>
      </w:r>
      <w:r>
        <w:rPr>
          <w:noProof/>
          <w:lang w:eastAsia="ja-JP"/>
        </w:rPr>
        <w:t>Stakeholders in CAPIF</w:t>
      </w:r>
      <w:r>
        <w:rPr>
          <w:noProof/>
        </w:rPr>
        <w:tab/>
      </w:r>
      <w:r>
        <w:rPr>
          <w:noProof/>
        </w:rPr>
        <w:fldChar w:fldCharType="begin"/>
      </w:r>
      <w:r>
        <w:rPr>
          <w:noProof/>
        </w:rPr>
        <w:instrText xml:space="preserve"> PAGEREF _Toc183231276 \h </w:instrText>
      </w:r>
      <w:r>
        <w:rPr>
          <w:noProof/>
        </w:rPr>
      </w:r>
      <w:r>
        <w:rPr>
          <w:noProof/>
        </w:rPr>
        <w:fldChar w:fldCharType="separate"/>
      </w:r>
      <w:r>
        <w:rPr>
          <w:noProof/>
        </w:rPr>
        <w:t>16</w:t>
      </w:r>
      <w:r>
        <w:rPr>
          <w:noProof/>
        </w:rPr>
        <w:fldChar w:fldCharType="end"/>
      </w:r>
    </w:p>
    <w:p w14:paraId="0AFDC7BA" w14:textId="0C6CD892" w:rsidR="00F16B52" w:rsidRDefault="00F16B52">
      <w:pPr>
        <w:pStyle w:val="TOC2"/>
        <w:rPr>
          <w:rFonts w:asciiTheme="minorHAnsi" w:hAnsiTheme="minorHAnsi" w:cstheme="minorBidi"/>
          <w:noProof/>
          <w:kern w:val="2"/>
          <w:sz w:val="22"/>
          <w:szCs w:val="24"/>
          <w:lang w:val="en-US" w:eastAsia="ja-JP"/>
          <w14:ligatures w14:val="standardContextual"/>
        </w:rPr>
      </w:pPr>
      <w:r>
        <w:rPr>
          <w:noProof/>
          <w:lang w:eastAsia="ja-JP"/>
        </w:rPr>
        <w:t>5.2</w:t>
      </w:r>
      <w:r>
        <w:rPr>
          <w:rFonts w:asciiTheme="minorHAnsi" w:hAnsiTheme="minorHAnsi" w:cstheme="minorBidi"/>
          <w:noProof/>
          <w:kern w:val="2"/>
          <w:sz w:val="22"/>
          <w:szCs w:val="24"/>
          <w:lang w:val="en-US" w:eastAsia="ja-JP"/>
          <w14:ligatures w14:val="standardContextual"/>
        </w:rPr>
        <w:tab/>
      </w:r>
      <w:r>
        <w:rPr>
          <w:noProof/>
          <w:lang w:eastAsia="ja-JP"/>
        </w:rPr>
        <w:t>Basic roles</w:t>
      </w:r>
      <w:r>
        <w:rPr>
          <w:noProof/>
        </w:rPr>
        <w:tab/>
      </w:r>
      <w:r>
        <w:rPr>
          <w:noProof/>
        </w:rPr>
        <w:fldChar w:fldCharType="begin"/>
      </w:r>
      <w:r>
        <w:rPr>
          <w:noProof/>
        </w:rPr>
        <w:instrText xml:space="preserve"> PAGEREF _Toc183231277 \h </w:instrText>
      </w:r>
      <w:r>
        <w:rPr>
          <w:noProof/>
        </w:rPr>
      </w:r>
      <w:r>
        <w:rPr>
          <w:noProof/>
        </w:rPr>
        <w:fldChar w:fldCharType="separate"/>
      </w:r>
      <w:r>
        <w:rPr>
          <w:noProof/>
        </w:rPr>
        <w:t>16</w:t>
      </w:r>
      <w:r>
        <w:rPr>
          <w:noProof/>
        </w:rPr>
        <w:fldChar w:fldCharType="end"/>
      </w:r>
    </w:p>
    <w:p w14:paraId="44E3ED1B" w14:textId="4B625B83" w:rsidR="00F16B52" w:rsidRDefault="00F16B52">
      <w:pPr>
        <w:pStyle w:val="TOC3"/>
        <w:rPr>
          <w:rFonts w:asciiTheme="minorHAnsi" w:hAnsiTheme="minorHAnsi" w:cstheme="minorBidi"/>
          <w:noProof/>
          <w:kern w:val="2"/>
          <w:sz w:val="22"/>
          <w:szCs w:val="24"/>
          <w:lang w:val="en-US" w:eastAsia="ja-JP"/>
          <w14:ligatures w14:val="standardContextual"/>
        </w:rPr>
      </w:pPr>
      <w:r>
        <w:rPr>
          <w:noProof/>
        </w:rPr>
        <w:t>5.2.1</w:t>
      </w:r>
      <w:r>
        <w:rPr>
          <w:rFonts w:asciiTheme="minorHAnsi" w:hAnsiTheme="minorHAnsi" w:cstheme="minorBidi"/>
          <w:noProof/>
          <w:kern w:val="2"/>
          <w:sz w:val="22"/>
          <w:szCs w:val="24"/>
          <w:lang w:val="en-US" w:eastAsia="ja-JP"/>
          <w14:ligatures w14:val="standardContextual"/>
        </w:rPr>
        <w:tab/>
      </w:r>
      <w:r>
        <w:rPr>
          <w:noProof/>
        </w:rPr>
        <w:t>CAPIF provider</w:t>
      </w:r>
      <w:r>
        <w:rPr>
          <w:noProof/>
        </w:rPr>
        <w:tab/>
      </w:r>
      <w:r>
        <w:rPr>
          <w:noProof/>
        </w:rPr>
        <w:fldChar w:fldCharType="begin"/>
      </w:r>
      <w:r>
        <w:rPr>
          <w:noProof/>
        </w:rPr>
        <w:instrText xml:space="preserve"> PAGEREF _Toc183231278 \h </w:instrText>
      </w:r>
      <w:r>
        <w:rPr>
          <w:noProof/>
        </w:rPr>
      </w:r>
      <w:r>
        <w:rPr>
          <w:noProof/>
        </w:rPr>
        <w:fldChar w:fldCharType="separate"/>
      </w:r>
      <w:r>
        <w:rPr>
          <w:noProof/>
        </w:rPr>
        <w:t>16</w:t>
      </w:r>
      <w:r>
        <w:rPr>
          <w:noProof/>
        </w:rPr>
        <w:fldChar w:fldCharType="end"/>
      </w:r>
    </w:p>
    <w:p w14:paraId="770C0A09" w14:textId="1BB8C133" w:rsidR="00F16B52" w:rsidRDefault="00F16B52">
      <w:pPr>
        <w:pStyle w:val="TOC3"/>
        <w:rPr>
          <w:rFonts w:asciiTheme="minorHAnsi" w:hAnsiTheme="minorHAnsi" w:cstheme="minorBidi"/>
          <w:noProof/>
          <w:kern w:val="2"/>
          <w:sz w:val="22"/>
          <w:szCs w:val="24"/>
          <w:lang w:val="en-US" w:eastAsia="ja-JP"/>
          <w14:ligatures w14:val="standardContextual"/>
        </w:rPr>
      </w:pPr>
      <w:r>
        <w:rPr>
          <w:noProof/>
        </w:rPr>
        <w:t>5.2.2</w:t>
      </w:r>
      <w:r>
        <w:rPr>
          <w:rFonts w:asciiTheme="minorHAnsi" w:hAnsiTheme="minorHAnsi" w:cstheme="minorBidi"/>
          <w:noProof/>
          <w:kern w:val="2"/>
          <w:sz w:val="22"/>
          <w:szCs w:val="24"/>
          <w:lang w:val="en-US" w:eastAsia="ja-JP"/>
          <w14:ligatures w14:val="standardContextual"/>
        </w:rPr>
        <w:tab/>
      </w:r>
      <w:r>
        <w:rPr>
          <w:noProof/>
        </w:rPr>
        <w:t>Service API provider</w:t>
      </w:r>
      <w:r>
        <w:rPr>
          <w:noProof/>
        </w:rPr>
        <w:tab/>
      </w:r>
      <w:r>
        <w:rPr>
          <w:noProof/>
        </w:rPr>
        <w:fldChar w:fldCharType="begin"/>
      </w:r>
      <w:r>
        <w:rPr>
          <w:noProof/>
        </w:rPr>
        <w:instrText xml:space="preserve"> PAGEREF _Toc183231279 \h </w:instrText>
      </w:r>
      <w:r>
        <w:rPr>
          <w:noProof/>
        </w:rPr>
      </w:r>
      <w:r>
        <w:rPr>
          <w:noProof/>
        </w:rPr>
        <w:fldChar w:fldCharType="separate"/>
      </w:r>
      <w:r>
        <w:rPr>
          <w:noProof/>
        </w:rPr>
        <w:t>16</w:t>
      </w:r>
      <w:r>
        <w:rPr>
          <w:noProof/>
        </w:rPr>
        <w:fldChar w:fldCharType="end"/>
      </w:r>
    </w:p>
    <w:p w14:paraId="23E9E452" w14:textId="08B6642A" w:rsidR="00F16B52" w:rsidRDefault="00F16B52">
      <w:pPr>
        <w:pStyle w:val="TOC3"/>
        <w:rPr>
          <w:rFonts w:asciiTheme="minorHAnsi" w:hAnsiTheme="minorHAnsi" w:cstheme="minorBidi"/>
          <w:noProof/>
          <w:kern w:val="2"/>
          <w:sz w:val="22"/>
          <w:szCs w:val="24"/>
          <w:lang w:val="en-US" w:eastAsia="ja-JP"/>
          <w14:ligatures w14:val="standardContextual"/>
        </w:rPr>
      </w:pPr>
      <w:r>
        <w:rPr>
          <w:noProof/>
        </w:rPr>
        <w:t>5.2.3</w:t>
      </w:r>
      <w:r>
        <w:rPr>
          <w:rFonts w:asciiTheme="minorHAnsi" w:hAnsiTheme="minorHAnsi" w:cstheme="minorBidi"/>
          <w:noProof/>
          <w:kern w:val="2"/>
          <w:sz w:val="22"/>
          <w:szCs w:val="24"/>
          <w:lang w:val="en-US" w:eastAsia="ja-JP"/>
          <w14:ligatures w14:val="standardContextual"/>
        </w:rPr>
        <w:tab/>
      </w:r>
      <w:r>
        <w:rPr>
          <w:noProof/>
        </w:rPr>
        <w:t xml:space="preserve">API </w:t>
      </w:r>
      <w:r w:rsidRPr="005C62FD">
        <w:rPr>
          <w:noProof/>
          <w:lang w:val="en-US"/>
        </w:rPr>
        <w:t>invoker</w:t>
      </w:r>
      <w:r>
        <w:rPr>
          <w:noProof/>
        </w:rPr>
        <w:tab/>
      </w:r>
      <w:r>
        <w:rPr>
          <w:noProof/>
        </w:rPr>
        <w:fldChar w:fldCharType="begin"/>
      </w:r>
      <w:r>
        <w:rPr>
          <w:noProof/>
        </w:rPr>
        <w:instrText xml:space="preserve"> PAGEREF _Toc183231280 \h </w:instrText>
      </w:r>
      <w:r>
        <w:rPr>
          <w:noProof/>
        </w:rPr>
      </w:r>
      <w:r>
        <w:rPr>
          <w:noProof/>
        </w:rPr>
        <w:fldChar w:fldCharType="separate"/>
      </w:r>
      <w:r>
        <w:rPr>
          <w:noProof/>
        </w:rPr>
        <w:t>17</w:t>
      </w:r>
      <w:r>
        <w:rPr>
          <w:noProof/>
        </w:rPr>
        <w:fldChar w:fldCharType="end"/>
      </w:r>
    </w:p>
    <w:p w14:paraId="5EE8EABD" w14:textId="15235FF1" w:rsidR="00F16B52" w:rsidRDefault="00F16B52">
      <w:pPr>
        <w:pStyle w:val="TOC3"/>
        <w:rPr>
          <w:rFonts w:asciiTheme="minorHAnsi" w:hAnsiTheme="minorHAnsi" w:cstheme="minorBidi"/>
          <w:noProof/>
          <w:kern w:val="2"/>
          <w:sz w:val="22"/>
          <w:szCs w:val="24"/>
          <w:lang w:val="en-US" w:eastAsia="ja-JP"/>
          <w14:ligatures w14:val="standardContextual"/>
        </w:rPr>
      </w:pPr>
      <w:r>
        <w:rPr>
          <w:noProof/>
        </w:rPr>
        <w:t>5.2.4</w:t>
      </w:r>
      <w:r>
        <w:rPr>
          <w:rFonts w:asciiTheme="minorHAnsi" w:hAnsiTheme="minorHAnsi" w:cstheme="minorBidi"/>
          <w:noProof/>
          <w:kern w:val="2"/>
          <w:sz w:val="22"/>
          <w:szCs w:val="24"/>
          <w:lang w:val="en-US" w:eastAsia="ja-JP"/>
          <w14:ligatures w14:val="standardContextual"/>
        </w:rPr>
        <w:tab/>
      </w:r>
      <w:r>
        <w:rPr>
          <w:noProof/>
        </w:rPr>
        <w:t>Resource owner</w:t>
      </w:r>
      <w:r>
        <w:rPr>
          <w:noProof/>
        </w:rPr>
        <w:tab/>
      </w:r>
      <w:r>
        <w:rPr>
          <w:noProof/>
        </w:rPr>
        <w:fldChar w:fldCharType="begin"/>
      </w:r>
      <w:r>
        <w:rPr>
          <w:noProof/>
        </w:rPr>
        <w:instrText xml:space="preserve"> PAGEREF _Toc183231281 \h </w:instrText>
      </w:r>
      <w:r>
        <w:rPr>
          <w:noProof/>
        </w:rPr>
      </w:r>
      <w:r>
        <w:rPr>
          <w:noProof/>
        </w:rPr>
        <w:fldChar w:fldCharType="separate"/>
      </w:r>
      <w:r>
        <w:rPr>
          <w:noProof/>
        </w:rPr>
        <w:t>17</w:t>
      </w:r>
      <w:r>
        <w:rPr>
          <w:noProof/>
        </w:rPr>
        <w:fldChar w:fldCharType="end"/>
      </w:r>
    </w:p>
    <w:p w14:paraId="28824368" w14:textId="29DAEB96"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5.3</w:t>
      </w:r>
      <w:r>
        <w:rPr>
          <w:rFonts w:asciiTheme="minorHAnsi" w:hAnsiTheme="minorHAnsi" w:cstheme="minorBidi"/>
          <w:noProof/>
          <w:kern w:val="2"/>
          <w:sz w:val="22"/>
          <w:szCs w:val="24"/>
          <w:lang w:val="en-US" w:eastAsia="ja-JP"/>
          <w14:ligatures w14:val="standardContextual"/>
        </w:rPr>
        <w:tab/>
      </w:r>
      <w:r>
        <w:rPr>
          <w:noProof/>
        </w:rPr>
        <w:t>Mapping of stakeholders to CAPIF roles</w:t>
      </w:r>
      <w:r>
        <w:rPr>
          <w:noProof/>
        </w:rPr>
        <w:tab/>
      </w:r>
      <w:r>
        <w:rPr>
          <w:noProof/>
        </w:rPr>
        <w:fldChar w:fldCharType="begin"/>
      </w:r>
      <w:r>
        <w:rPr>
          <w:noProof/>
        </w:rPr>
        <w:instrText xml:space="preserve"> PAGEREF _Toc183231282 \h </w:instrText>
      </w:r>
      <w:r>
        <w:rPr>
          <w:noProof/>
        </w:rPr>
      </w:r>
      <w:r>
        <w:rPr>
          <w:noProof/>
        </w:rPr>
        <w:fldChar w:fldCharType="separate"/>
      </w:r>
      <w:r>
        <w:rPr>
          <w:noProof/>
        </w:rPr>
        <w:t>17</w:t>
      </w:r>
      <w:r>
        <w:rPr>
          <w:noProof/>
        </w:rPr>
        <w:fldChar w:fldCharType="end"/>
      </w:r>
    </w:p>
    <w:p w14:paraId="2860B217" w14:textId="2186E9A6" w:rsidR="00F16B52" w:rsidRDefault="00F16B52">
      <w:pPr>
        <w:pStyle w:val="TOC2"/>
        <w:rPr>
          <w:rFonts w:asciiTheme="minorHAnsi" w:hAnsiTheme="minorHAnsi" w:cstheme="minorBidi"/>
          <w:noProof/>
          <w:kern w:val="2"/>
          <w:sz w:val="22"/>
          <w:szCs w:val="24"/>
          <w:lang w:val="en-US" w:eastAsia="ja-JP"/>
          <w14:ligatures w14:val="standardContextual"/>
        </w:rPr>
      </w:pPr>
      <w:r w:rsidRPr="005C62FD">
        <w:rPr>
          <w:noProof/>
          <w:lang w:val="en-US" w:eastAsia="ja-JP"/>
        </w:rPr>
        <w:t>5</w:t>
      </w:r>
      <w:r>
        <w:rPr>
          <w:noProof/>
          <w:lang w:eastAsia="ja-JP"/>
        </w:rPr>
        <w:t>.4</w:t>
      </w:r>
      <w:r>
        <w:rPr>
          <w:rFonts w:asciiTheme="minorHAnsi" w:hAnsiTheme="minorHAnsi" w:cstheme="minorBidi"/>
          <w:noProof/>
          <w:kern w:val="2"/>
          <w:sz w:val="22"/>
          <w:szCs w:val="24"/>
          <w:lang w:val="en-US" w:eastAsia="ja-JP"/>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_Toc183231283 \h </w:instrText>
      </w:r>
      <w:r>
        <w:rPr>
          <w:noProof/>
        </w:rPr>
      </w:r>
      <w:r>
        <w:rPr>
          <w:noProof/>
        </w:rPr>
        <w:fldChar w:fldCharType="separate"/>
      </w:r>
      <w:r>
        <w:rPr>
          <w:noProof/>
        </w:rPr>
        <w:t>18</w:t>
      </w:r>
      <w:r>
        <w:rPr>
          <w:noProof/>
        </w:rPr>
        <w:fldChar w:fldCharType="end"/>
      </w:r>
    </w:p>
    <w:p w14:paraId="209CF6DF" w14:textId="050BD31D" w:rsidR="00F16B52" w:rsidRDefault="00F16B52">
      <w:pPr>
        <w:pStyle w:val="TOC1"/>
        <w:rPr>
          <w:rFonts w:asciiTheme="minorHAnsi" w:hAnsiTheme="minorHAnsi" w:cstheme="minorBidi"/>
          <w:noProof/>
          <w:kern w:val="2"/>
          <w:szCs w:val="24"/>
          <w:lang w:val="en-US" w:eastAsia="ja-JP"/>
          <w14:ligatures w14:val="standardContextual"/>
        </w:rPr>
      </w:pPr>
      <w:r>
        <w:rPr>
          <w:noProof/>
        </w:rPr>
        <w:t>6</w:t>
      </w:r>
      <w:r>
        <w:rPr>
          <w:rFonts w:asciiTheme="minorHAnsi" w:hAnsiTheme="minorHAnsi" w:cstheme="minorBidi"/>
          <w:noProof/>
          <w:kern w:val="2"/>
          <w:szCs w:val="24"/>
          <w:lang w:val="en-US" w:eastAsia="ja-JP"/>
          <w14:ligatures w14:val="standardContextual"/>
        </w:rPr>
        <w:tab/>
      </w:r>
      <w:r>
        <w:rPr>
          <w:noProof/>
        </w:rPr>
        <w:t>Exemplary Use Cases and Adoption</w:t>
      </w:r>
      <w:r>
        <w:rPr>
          <w:noProof/>
        </w:rPr>
        <w:tab/>
      </w:r>
      <w:r>
        <w:rPr>
          <w:noProof/>
        </w:rPr>
        <w:fldChar w:fldCharType="begin"/>
      </w:r>
      <w:r>
        <w:rPr>
          <w:noProof/>
        </w:rPr>
        <w:instrText xml:space="preserve"> PAGEREF _Toc183231284 \h </w:instrText>
      </w:r>
      <w:r>
        <w:rPr>
          <w:noProof/>
        </w:rPr>
      </w:r>
      <w:r>
        <w:rPr>
          <w:noProof/>
        </w:rPr>
        <w:fldChar w:fldCharType="separate"/>
      </w:r>
      <w:r>
        <w:rPr>
          <w:noProof/>
        </w:rPr>
        <w:t>19</w:t>
      </w:r>
      <w:r>
        <w:rPr>
          <w:noProof/>
        </w:rPr>
        <w:fldChar w:fldCharType="end"/>
      </w:r>
    </w:p>
    <w:p w14:paraId="40B78CAC" w14:textId="4D11421E"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6.1</w:t>
      </w:r>
      <w:r>
        <w:rPr>
          <w:rFonts w:asciiTheme="minorHAnsi" w:hAnsiTheme="minorHAnsi" w:cstheme="minorBidi"/>
          <w:noProof/>
          <w:kern w:val="2"/>
          <w:sz w:val="22"/>
          <w:szCs w:val="24"/>
          <w:lang w:val="en-US" w:eastAsia="ja-JP"/>
          <w14:ligatures w14:val="standardContextual"/>
        </w:rPr>
        <w:tab/>
      </w:r>
      <w:r>
        <w:rPr>
          <w:noProof/>
        </w:rPr>
        <w:t xml:space="preserve">ETSI </w:t>
      </w:r>
      <w:r w:rsidRPr="005C62FD">
        <w:rPr>
          <w:rFonts w:cs="Arial"/>
          <w:noProof/>
          <w:lang w:val="en-US" w:eastAsia="ja-JP"/>
        </w:rPr>
        <w:t>MEC deployment based on CAPIF</w:t>
      </w:r>
      <w:r>
        <w:rPr>
          <w:noProof/>
        </w:rPr>
        <w:tab/>
      </w:r>
      <w:r>
        <w:rPr>
          <w:noProof/>
        </w:rPr>
        <w:fldChar w:fldCharType="begin"/>
      </w:r>
      <w:r>
        <w:rPr>
          <w:noProof/>
        </w:rPr>
        <w:instrText xml:space="preserve"> PAGEREF _Toc183231285 \h </w:instrText>
      </w:r>
      <w:r>
        <w:rPr>
          <w:noProof/>
        </w:rPr>
      </w:r>
      <w:r>
        <w:rPr>
          <w:noProof/>
        </w:rPr>
        <w:fldChar w:fldCharType="separate"/>
      </w:r>
      <w:r>
        <w:rPr>
          <w:noProof/>
        </w:rPr>
        <w:t>19</w:t>
      </w:r>
      <w:r>
        <w:rPr>
          <w:noProof/>
        </w:rPr>
        <w:fldChar w:fldCharType="end"/>
      </w:r>
    </w:p>
    <w:p w14:paraId="5C9C7D25" w14:textId="456D6BAD"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6.2</w:t>
      </w:r>
      <w:r>
        <w:rPr>
          <w:rFonts w:asciiTheme="minorHAnsi" w:hAnsiTheme="minorHAnsi" w:cstheme="minorBidi"/>
          <w:noProof/>
          <w:kern w:val="2"/>
          <w:sz w:val="22"/>
          <w:szCs w:val="24"/>
          <w:lang w:val="en-US" w:eastAsia="ja-JP"/>
          <w14:ligatures w14:val="standardContextual"/>
        </w:rPr>
        <w:tab/>
      </w:r>
      <w:r>
        <w:rPr>
          <w:noProof/>
        </w:rPr>
        <w:t>GSMA</w:t>
      </w:r>
      <w:r w:rsidRPr="005C62FD">
        <w:rPr>
          <w:rFonts w:cs="Arial"/>
          <w:noProof/>
          <w:lang w:val="en-US" w:eastAsia="ja-JP"/>
        </w:rPr>
        <w:t xml:space="preserve"> Operator Platform deployment via CAPIF</w:t>
      </w:r>
      <w:r>
        <w:rPr>
          <w:noProof/>
        </w:rPr>
        <w:tab/>
      </w:r>
      <w:r>
        <w:rPr>
          <w:noProof/>
        </w:rPr>
        <w:fldChar w:fldCharType="begin"/>
      </w:r>
      <w:r>
        <w:rPr>
          <w:noProof/>
        </w:rPr>
        <w:instrText xml:space="preserve"> PAGEREF _Toc183231286 \h </w:instrText>
      </w:r>
      <w:r>
        <w:rPr>
          <w:noProof/>
        </w:rPr>
      </w:r>
      <w:r>
        <w:rPr>
          <w:noProof/>
        </w:rPr>
        <w:fldChar w:fldCharType="separate"/>
      </w:r>
      <w:r>
        <w:rPr>
          <w:noProof/>
        </w:rPr>
        <w:t>20</w:t>
      </w:r>
      <w:r>
        <w:rPr>
          <w:noProof/>
        </w:rPr>
        <w:fldChar w:fldCharType="end"/>
      </w:r>
    </w:p>
    <w:p w14:paraId="7A79EC66" w14:textId="3194CC59" w:rsidR="00F16B52" w:rsidRDefault="00F16B52">
      <w:pPr>
        <w:pStyle w:val="TOC2"/>
        <w:rPr>
          <w:rFonts w:asciiTheme="minorHAnsi" w:hAnsiTheme="minorHAnsi" w:cstheme="minorBidi"/>
          <w:noProof/>
          <w:kern w:val="2"/>
          <w:sz w:val="22"/>
          <w:szCs w:val="24"/>
          <w:lang w:val="en-US" w:eastAsia="ja-JP"/>
          <w14:ligatures w14:val="standardContextual"/>
        </w:rPr>
      </w:pPr>
      <w:r>
        <w:rPr>
          <w:noProof/>
          <w:lang w:eastAsia="ja-JP"/>
        </w:rPr>
        <w:t>6.3</w:t>
      </w:r>
      <w:r>
        <w:rPr>
          <w:rFonts w:asciiTheme="minorHAnsi" w:hAnsiTheme="minorHAnsi" w:cstheme="minorBidi"/>
          <w:noProof/>
          <w:kern w:val="2"/>
          <w:sz w:val="22"/>
          <w:szCs w:val="24"/>
          <w:lang w:val="en-US" w:eastAsia="ja-JP"/>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_Toc183231287 \h </w:instrText>
      </w:r>
      <w:r>
        <w:rPr>
          <w:noProof/>
        </w:rPr>
      </w:r>
      <w:r>
        <w:rPr>
          <w:noProof/>
        </w:rPr>
        <w:fldChar w:fldCharType="separate"/>
      </w:r>
      <w:r>
        <w:rPr>
          <w:noProof/>
        </w:rPr>
        <w:t>20</w:t>
      </w:r>
      <w:r>
        <w:rPr>
          <w:noProof/>
        </w:rPr>
        <w:fldChar w:fldCharType="end"/>
      </w:r>
    </w:p>
    <w:p w14:paraId="326EFDD7" w14:textId="7C453F13"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6.4</w:t>
      </w:r>
      <w:r>
        <w:rPr>
          <w:rFonts w:asciiTheme="minorHAnsi" w:hAnsiTheme="minorHAnsi" w:cstheme="minorBidi"/>
          <w:noProof/>
          <w:kern w:val="2"/>
          <w:sz w:val="22"/>
          <w:szCs w:val="24"/>
          <w:lang w:val="en-US" w:eastAsia="ja-JP"/>
          <w14:ligatures w14:val="standardContextual"/>
        </w:rPr>
        <w:tab/>
      </w:r>
      <w:r>
        <w:rPr>
          <w:noProof/>
        </w:rPr>
        <w:t>NEF Publishes an API</w:t>
      </w:r>
      <w:r>
        <w:rPr>
          <w:noProof/>
        </w:rPr>
        <w:tab/>
      </w:r>
      <w:r>
        <w:rPr>
          <w:noProof/>
        </w:rPr>
        <w:fldChar w:fldCharType="begin"/>
      </w:r>
      <w:r>
        <w:rPr>
          <w:noProof/>
        </w:rPr>
        <w:instrText xml:space="preserve"> PAGEREF _Toc183231288 \h </w:instrText>
      </w:r>
      <w:r>
        <w:rPr>
          <w:noProof/>
        </w:rPr>
      </w:r>
      <w:r>
        <w:rPr>
          <w:noProof/>
        </w:rPr>
        <w:fldChar w:fldCharType="separate"/>
      </w:r>
      <w:r>
        <w:rPr>
          <w:noProof/>
        </w:rPr>
        <w:t>21</w:t>
      </w:r>
      <w:r>
        <w:rPr>
          <w:noProof/>
        </w:rPr>
        <w:fldChar w:fldCharType="end"/>
      </w:r>
    </w:p>
    <w:p w14:paraId="670CF373" w14:textId="12FC1642"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6.</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_Toc183231289 \h </w:instrText>
      </w:r>
      <w:r>
        <w:rPr>
          <w:noProof/>
        </w:rPr>
      </w:r>
      <w:r>
        <w:rPr>
          <w:noProof/>
        </w:rPr>
        <w:fldChar w:fldCharType="separate"/>
      </w:r>
      <w:r>
        <w:rPr>
          <w:noProof/>
        </w:rPr>
        <w:t>34</w:t>
      </w:r>
      <w:r>
        <w:rPr>
          <w:noProof/>
        </w:rPr>
        <w:fldChar w:fldCharType="end"/>
      </w:r>
    </w:p>
    <w:p w14:paraId="76E47484" w14:textId="1927766D"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6.</w:t>
      </w:r>
      <w:r>
        <w:rPr>
          <w:noProof/>
          <w:lang w:eastAsia="ja-JP"/>
        </w:rPr>
        <w:t>6</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_Toc183231290 \h </w:instrText>
      </w:r>
      <w:r>
        <w:rPr>
          <w:noProof/>
        </w:rPr>
      </w:r>
      <w:r>
        <w:rPr>
          <w:noProof/>
        </w:rPr>
        <w:fldChar w:fldCharType="separate"/>
      </w:r>
      <w:r>
        <w:rPr>
          <w:noProof/>
        </w:rPr>
        <w:t>36</w:t>
      </w:r>
      <w:r>
        <w:rPr>
          <w:noProof/>
        </w:rPr>
        <w:fldChar w:fldCharType="end"/>
      </w:r>
    </w:p>
    <w:p w14:paraId="3556E1D1" w14:textId="0FE5E6FA"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6.</w:t>
      </w:r>
      <w:r>
        <w:rPr>
          <w:noProof/>
          <w:lang w:eastAsia="ja-JP"/>
        </w:rPr>
        <w:t>7</w:t>
      </w:r>
      <w:r>
        <w:rPr>
          <w:rFonts w:asciiTheme="minorHAnsi" w:hAnsiTheme="minorHAnsi" w:cstheme="minorBidi"/>
          <w:noProof/>
          <w:kern w:val="2"/>
          <w:sz w:val="22"/>
          <w:szCs w:val="24"/>
          <w:lang w:val="en-US" w:eastAsia="ja-JP"/>
          <w14:ligatures w14:val="standardContextual"/>
        </w:rPr>
        <w:tab/>
      </w:r>
      <w:r>
        <w:rPr>
          <w:noProof/>
        </w:rPr>
        <w:t>API consumption from an API Invoker</w:t>
      </w:r>
      <w:r>
        <w:rPr>
          <w:noProof/>
        </w:rPr>
        <w:tab/>
      </w:r>
      <w:r>
        <w:rPr>
          <w:noProof/>
        </w:rPr>
        <w:fldChar w:fldCharType="begin"/>
      </w:r>
      <w:r>
        <w:rPr>
          <w:noProof/>
        </w:rPr>
        <w:instrText xml:space="preserve"> PAGEREF _Toc183231291 \h </w:instrText>
      </w:r>
      <w:r>
        <w:rPr>
          <w:noProof/>
        </w:rPr>
      </w:r>
      <w:r>
        <w:rPr>
          <w:noProof/>
        </w:rPr>
        <w:fldChar w:fldCharType="separate"/>
      </w:r>
      <w:r>
        <w:rPr>
          <w:noProof/>
        </w:rPr>
        <w:t>38</w:t>
      </w:r>
      <w:r>
        <w:rPr>
          <w:noProof/>
        </w:rPr>
        <w:fldChar w:fldCharType="end"/>
      </w:r>
    </w:p>
    <w:p w14:paraId="6121DE20" w14:textId="4D4DA390" w:rsidR="00F16B52" w:rsidRDefault="00F16B52">
      <w:pPr>
        <w:pStyle w:val="TOC2"/>
        <w:rPr>
          <w:rFonts w:asciiTheme="minorHAnsi" w:hAnsiTheme="minorHAnsi" w:cstheme="minorBidi"/>
          <w:noProof/>
          <w:kern w:val="2"/>
          <w:sz w:val="22"/>
          <w:szCs w:val="24"/>
          <w:lang w:val="en-US" w:eastAsia="ja-JP"/>
          <w14:ligatures w14:val="standardContextual"/>
        </w:rPr>
      </w:pPr>
      <w:r>
        <w:rPr>
          <w:noProof/>
        </w:rPr>
        <w:t>6.</w:t>
      </w:r>
      <w:r>
        <w:rPr>
          <w:noProof/>
          <w:lang w:eastAsia="ja-JP"/>
        </w:rPr>
        <w:t>8</w:t>
      </w:r>
      <w:r w:rsidR="00B50DE8" w:rsidRPr="000B3AD8">
        <w:rPr>
          <w:rFonts w:cs="Arial"/>
          <w:color w:val="000000" w:themeColor="text1"/>
          <w:lang w:eastAsia="zh-CN"/>
        </w:rPr>
        <w:tab/>
      </w:r>
      <w:r>
        <w:rPr>
          <w:noProof/>
        </w:rPr>
        <w:t>MEC Platform as an API Provider</w:t>
      </w:r>
      <w:r>
        <w:rPr>
          <w:noProof/>
        </w:rPr>
        <w:tab/>
      </w:r>
      <w:r>
        <w:rPr>
          <w:noProof/>
        </w:rPr>
        <w:fldChar w:fldCharType="begin"/>
      </w:r>
      <w:r>
        <w:rPr>
          <w:noProof/>
        </w:rPr>
        <w:instrText xml:space="preserve"> PAGEREF _Toc183231292 \h </w:instrText>
      </w:r>
      <w:r>
        <w:rPr>
          <w:noProof/>
        </w:rPr>
      </w:r>
      <w:r>
        <w:rPr>
          <w:noProof/>
        </w:rPr>
        <w:fldChar w:fldCharType="separate"/>
      </w:r>
      <w:r>
        <w:rPr>
          <w:noProof/>
        </w:rPr>
        <w:t>49</w:t>
      </w:r>
      <w:r>
        <w:rPr>
          <w:noProof/>
        </w:rPr>
        <w:fldChar w:fldCharType="end"/>
      </w:r>
    </w:p>
    <w:p w14:paraId="6B534B3D" w14:textId="10B5DFEB" w:rsidR="00F16B52" w:rsidRDefault="00F16B52">
      <w:pPr>
        <w:pStyle w:val="TOC3"/>
        <w:rPr>
          <w:rFonts w:asciiTheme="minorHAnsi" w:hAnsiTheme="minorHAnsi" w:cstheme="minorBidi"/>
          <w:noProof/>
          <w:kern w:val="2"/>
          <w:sz w:val="22"/>
          <w:szCs w:val="24"/>
          <w:lang w:val="en-US" w:eastAsia="ja-JP"/>
          <w14:ligatures w14:val="standardContextual"/>
        </w:rPr>
      </w:pPr>
      <w:r>
        <w:rPr>
          <w:noProof/>
        </w:rPr>
        <w:t>6.</w:t>
      </w:r>
      <w:r>
        <w:rPr>
          <w:noProof/>
          <w:lang w:eastAsia="ja-JP"/>
        </w:rPr>
        <w:t>8</w:t>
      </w:r>
      <w:r>
        <w:rPr>
          <w:noProof/>
        </w:rPr>
        <w:t>.1</w:t>
      </w:r>
      <w:r>
        <w:rPr>
          <w:rFonts w:asciiTheme="minorHAnsi" w:hAnsiTheme="minorHAnsi" w:cstheme="minorBidi"/>
          <w:noProof/>
          <w:kern w:val="2"/>
          <w:sz w:val="22"/>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_Toc183231293 \h </w:instrText>
      </w:r>
      <w:r>
        <w:rPr>
          <w:noProof/>
        </w:rPr>
      </w:r>
      <w:r>
        <w:rPr>
          <w:noProof/>
        </w:rPr>
        <w:fldChar w:fldCharType="separate"/>
      </w:r>
      <w:r>
        <w:rPr>
          <w:noProof/>
        </w:rPr>
        <w:t>49</w:t>
      </w:r>
      <w:r>
        <w:rPr>
          <w:noProof/>
        </w:rPr>
        <w:fldChar w:fldCharType="end"/>
      </w:r>
    </w:p>
    <w:p w14:paraId="757A464A" w14:textId="0D2F8966" w:rsidR="00F16B52" w:rsidRDefault="00F16B52">
      <w:pPr>
        <w:pStyle w:val="TOC3"/>
        <w:rPr>
          <w:rFonts w:asciiTheme="minorHAnsi" w:hAnsiTheme="minorHAnsi" w:cstheme="minorBidi"/>
          <w:noProof/>
          <w:kern w:val="2"/>
          <w:sz w:val="22"/>
          <w:szCs w:val="24"/>
          <w:lang w:val="en-US" w:eastAsia="ja-JP"/>
          <w14:ligatures w14:val="standardContextual"/>
        </w:rPr>
      </w:pPr>
      <w:r>
        <w:rPr>
          <w:noProof/>
        </w:rPr>
        <w:t>6.</w:t>
      </w:r>
      <w:r>
        <w:rPr>
          <w:noProof/>
          <w:lang w:eastAsia="ja-JP"/>
        </w:rPr>
        <w:t>8</w:t>
      </w:r>
      <w:r>
        <w:rPr>
          <w:noProof/>
        </w:rPr>
        <w:t>.2</w:t>
      </w:r>
      <w:r>
        <w:rPr>
          <w:rFonts w:asciiTheme="minorHAnsi" w:hAnsiTheme="minorHAnsi" w:cstheme="minorBidi"/>
          <w:noProof/>
          <w:kern w:val="2"/>
          <w:sz w:val="22"/>
          <w:szCs w:val="24"/>
          <w:lang w:val="en-US" w:eastAsia="ja-JP"/>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_Toc183231294 \h </w:instrText>
      </w:r>
      <w:r>
        <w:rPr>
          <w:noProof/>
        </w:rPr>
      </w:r>
      <w:r>
        <w:rPr>
          <w:noProof/>
        </w:rPr>
        <w:fldChar w:fldCharType="separate"/>
      </w:r>
      <w:r>
        <w:rPr>
          <w:noProof/>
        </w:rPr>
        <w:t>49</w:t>
      </w:r>
      <w:r>
        <w:rPr>
          <w:noProof/>
        </w:rPr>
        <w:fldChar w:fldCharType="end"/>
      </w:r>
    </w:p>
    <w:p w14:paraId="6EE76AB5" w14:textId="026AF450" w:rsidR="00F16B52" w:rsidRDefault="00F16B52">
      <w:pPr>
        <w:pStyle w:val="TOC3"/>
        <w:rPr>
          <w:rFonts w:asciiTheme="minorHAnsi" w:hAnsiTheme="minorHAnsi" w:cstheme="minorBidi"/>
          <w:noProof/>
          <w:kern w:val="2"/>
          <w:sz w:val="22"/>
          <w:szCs w:val="24"/>
          <w:lang w:val="en-US" w:eastAsia="ja-JP"/>
          <w14:ligatures w14:val="standardContextual"/>
        </w:rPr>
      </w:pPr>
      <w:r>
        <w:rPr>
          <w:noProof/>
        </w:rPr>
        <w:t>6.</w:t>
      </w:r>
      <w:r>
        <w:rPr>
          <w:noProof/>
          <w:lang w:eastAsia="ja-JP"/>
        </w:rPr>
        <w:t>8</w:t>
      </w:r>
      <w:r>
        <w:rPr>
          <w:noProof/>
        </w:rPr>
        <w:t>.3</w:t>
      </w:r>
      <w:r>
        <w:rPr>
          <w:rFonts w:asciiTheme="minorHAnsi" w:hAnsiTheme="minorHAnsi" w:cstheme="minorBidi"/>
          <w:noProof/>
          <w:kern w:val="2"/>
          <w:sz w:val="22"/>
          <w:szCs w:val="24"/>
          <w:lang w:val="en-US" w:eastAsia="ja-JP"/>
          <w14:ligatures w14:val="standardContextual"/>
        </w:rPr>
        <w:tab/>
      </w:r>
      <w:r>
        <w:rPr>
          <w:noProof/>
        </w:rPr>
        <w:t>Publishing an API for the MEC Platform</w:t>
      </w:r>
      <w:r>
        <w:rPr>
          <w:noProof/>
        </w:rPr>
        <w:tab/>
      </w:r>
      <w:r>
        <w:rPr>
          <w:noProof/>
        </w:rPr>
        <w:fldChar w:fldCharType="begin"/>
      </w:r>
      <w:r>
        <w:rPr>
          <w:noProof/>
        </w:rPr>
        <w:instrText xml:space="preserve"> PAGEREF _Toc183231295 \h </w:instrText>
      </w:r>
      <w:r>
        <w:rPr>
          <w:noProof/>
        </w:rPr>
      </w:r>
      <w:r>
        <w:rPr>
          <w:noProof/>
        </w:rPr>
        <w:fldChar w:fldCharType="separate"/>
      </w:r>
      <w:r>
        <w:rPr>
          <w:noProof/>
        </w:rPr>
        <w:t>51</w:t>
      </w:r>
      <w:r>
        <w:rPr>
          <w:noProof/>
        </w:rPr>
        <w:fldChar w:fldCharType="end"/>
      </w:r>
    </w:p>
    <w:p w14:paraId="3EF59C43" w14:textId="7A26CB76" w:rsidR="00F16B52" w:rsidRDefault="00F16B52">
      <w:pPr>
        <w:pStyle w:val="TOC2"/>
        <w:rPr>
          <w:rFonts w:asciiTheme="minorHAnsi" w:hAnsiTheme="minorHAnsi" w:cstheme="minorBidi"/>
          <w:noProof/>
          <w:kern w:val="2"/>
          <w:sz w:val="22"/>
          <w:szCs w:val="24"/>
          <w:lang w:val="en-US" w:eastAsia="ja-JP"/>
          <w14:ligatures w14:val="standardContextual"/>
        </w:rPr>
      </w:pPr>
      <w:r w:rsidRPr="005C62FD">
        <w:rPr>
          <w:rFonts w:cs="Arial"/>
          <w:noProof/>
          <w:color w:val="000000" w:themeColor="text1"/>
          <w:lang w:eastAsia="zh-CN"/>
        </w:rPr>
        <w:t>6</w:t>
      </w:r>
      <w:r w:rsidRPr="005C62FD">
        <w:rPr>
          <w:rFonts w:cs="Arial"/>
          <w:noProof/>
          <w:color w:val="000000" w:themeColor="text1"/>
        </w:rPr>
        <w:t>.</w:t>
      </w:r>
      <w:r w:rsidRPr="005C62FD">
        <w:rPr>
          <w:rFonts w:cs="Arial"/>
          <w:noProof/>
          <w:color w:val="000000" w:themeColor="text1"/>
          <w:lang w:eastAsia="ja-JP"/>
        </w:rPr>
        <w:t>9</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CAPIF Vendor Extensibility</w:t>
      </w:r>
      <w:r>
        <w:rPr>
          <w:noProof/>
        </w:rPr>
        <w:tab/>
      </w:r>
      <w:r>
        <w:rPr>
          <w:noProof/>
        </w:rPr>
        <w:fldChar w:fldCharType="begin"/>
      </w:r>
      <w:r>
        <w:rPr>
          <w:noProof/>
        </w:rPr>
        <w:instrText xml:space="preserve"> PAGEREF _Toc183231296 \h </w:instrText>
      </w:r>
      <w:r>
        <w:rPr>
          <w:noProof/>
        </w:rPr>
      </w:r>
      <w:r>
        <w:rPr>
          <w:noProof/>
        </w:rPr>
        <w:fldChar w:fldCharType="separate"/>
      </w:r>
      <w:r>
        <w:rPr>
          <w:noProof/>
        </w:rPr>
        <w:t>52</w:t>
      </w:r>
      <w:r>
        <w:rPr>
          <w:noProof/>
        </w:rPr>
        <w:fldChar w:fldCharType="end"/>
      </w:r>
    </w:p>
    <w:p w14:paraId="6F788F94" w14:textId="72B05318" w:rsidR="00F16B52" w:rsidRDefault="00F16B52">
      <w:pPr>
        <w:pStyle w:val="TOC3"/>
        <w:rPr>
          <w:rFonts w:asciiTheme="minorHAnsi" w:hAnsiTheme="minorHAnsi" w:cstheme="minorBidi"/>
          <w:noProof/>
          <w:kern w:val="2"/>
          <w:sz w:val="22"/>
          <w:szCs w:val="24"/>
          <w:lang w:val="en-US" w:eastAsia="ja-JP"/>
          <w14:ligatures w14:val="standardContextual"/>
        </w:rPr>
      </w:pPr>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.1</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General</w:t>
      </w:r>
      <w:r>
        <w:rPr>
          <w:noProof/>
        </w:rPr>
        <w:tab/>
      </w:r>
      <w:r>
        <w:rPr>
          <w:noProof/>
        </w:rPr>
        <w:fldChar w:fldCharType="begin"/>
      </w:r>
      <w:r>
        <w:rPr>
          <w:noProof/>
        </w:rPr>
        <w:instrText xml:space="preserve"> PAGEREF _Toc183231297 \h </w:instrText>
      </w:r>
      <w:r>
        <w:rPr>
          <w:noProof/>
        </w:rPr>
      </w:r>
      <w:r>
        <w:rPr>
          <w:noProof/>
        </w:rPr>
        <w:fldChar w:fldCharType="separate"/>
      </w:r>
      <w:r>
        <w:rPr>
          <w:noProof/>
        </w:rPr>
        <w:t>52</w:t>
      </w:r>
      <w:r>
        <w:rPr>
          <w:noProof/>
        </w:rPr>
        <w:fldChar w:fldCharType="end"/>
      </w:r>
    </w:p>
    <w:p w14:paraId="7F29076A" w14:textId="63BA3E53" w:rsidR="00F16B52" w:rsidRDefault="00F16B52">
      <w:pPr>
        <w:pStyle w:val="TOC3"/>
        <w:rPr>
          <w:rFonts w:asciiTheme="minorHAnsi" w:hAnsiTheme="minorHAnsi" w:cstheme="minorBidi"/>
          <w:noProof/>
          <w:kern w:val="2"/>
          <w:sz w:val="22"/>
          <w:szCs w:val="24"/>
          <w:lang w:val="en-US" w:eastAsia="ja-JP"/>
          <w14:ligatures w14:val="standardContextual"/>
        </w:rPr>
      </w:pPr>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.2</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Include Vendor Specific information</w:t>
      </w:r>
      <w:r>
        <w:rPr>
          <w:noProof/>
        </w:rPr>
        <w:tab/>
      </w:r>
      <w:r>
        <w:rPr>
          <w:noProof/>
        </w:rPr>
        <w:fldChar w:fldCharType="begin"/>
      </w:r>
      <w:r>
        <w:rPr>
          <w:noProof/>
        </w:rPr>
        <w:instrText xml:space="preserve"> PAGEREF _Toc183231298 \h </w:instrText>
      </w:r>
      <w:r>
        <w:rPr>
          <w:noProof/>
        </w:rPr>
      </w:r>
      <w:r>
        <w:rPr>
          <w:noProof/>
        </w:rPr>
        <w:fldChar w:fldCharType="separate"/>
      </w:r>
      <w:r>
        <w:rPr>
          <w:noProof/>
        </w:rPr>
        <w:t>53</w:t>
      </w:r>
      <w:r>
        <w:rPr>
          <w:noProof/>
        </w:rPr>
        <w:fldChar w:fldCharType="end"/>
      </w:r>
    </w:p>
    <w:p w14:paraId="640E6804" w14:textId="2EA2C8E0" w:rsidR="00F16B52" w:rsidRDefault="00F16B52">
      <w:pPr>
        <w:pStyle w:val="TOC3"/>
        <w:rPr>
          <w:rFonts w:asciiTheme="minorHAnsi" w:hAnsiTheme="minorHAnsi" w:cstheme="minorBidi"/>
          <w:noProof/>
          <w:kern w:val="2"/>
          <w:sz w:val="22"/>
          <w:szCs w:val="24"/>
          <w:lang w:val="en-US" w:eastAsia="ja-JP"/>
          <w14:ligatures w14:val="standardContextual"/>
        </w:rPr>
      </w:pPr>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.3</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Query for Vendor Specific information</w:t>
      </w:r>
      <w:r>
        <w:rPr>
          <w:noProof/>
        </w:rPr>
        <w:tab/>
      </w:r>
      <w:r>
        <w:rPr>
          <w:noProof/>
        </w:rPr>
        <w:fldChar w:fldCharType="begin"/>
      </w:r>
      <w:r>
        <w:rPr>
          <w:noProof/>
        </w:rPr>
        <w:instrText xml:space="preserve"> PAGEREF _Toc183231299 \h </w:instrText>
      </w:r>
      <w:r>
        <w:rPr>
          <w:noProof/>
        </w:rPr>
      </w:r>
      <w:r>
        <w:rPr>
          <w:noProof/>
        </w:rPr>
        <w:fldChar w:fldCharType="separate"/>
      </w:r>
      <w:r>
        <w:rPr>
          <w:noProof/>
        </w:rPr>
        <w:t>53</w:t>
      </w:r>
      <w:r>
        <w:rPr>
          <w:noProof/>
        </w:rPr>
        <w:fldChar w:fldCharType="end"/>
      </w:r>
    </w:p>
    <w:p w14:paraId="17B93AB2" w14:textId="7F0F4640" w:rsidR="00F16B52" w:rsidRDefault="00F16B52">
      <w:pPr>
        <w:pStyle w:val="TOC3"/>
        <w:rPr>
          <w:rFonts w:asciiTheme="minorHAnsi" w:hAnsiTheme="minorHAnsi" w:cstheme="minorBidi"/>
          <w:noProof/>
          <w:kern w:val="2"/>
          <w:sz w:val="22"/>
          <w:szCs w:val="24"/>
          <w:lang w:val="en-US" w:eastAsia="ja-JP"/>
          <w14:ligatures w14:val="standardContextual"/>
        </w:rPr>
      </w:pPr>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.4</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ETSI MEC extensibility to CAPIF</w:t>
      </w:r>
      <w:r>
        <w:rPr>
          <w:noProof/>
        </w:rPr>
        <w:tab/>
      </w:r>
      <w:r>
        <w:rPr>
          <w:noProof/>
        </w:rPr>
        <w:fldChar w:fldCharType="begin"/>
      </w:r>
      <w:r>
        <w:rPr>
          <w:noProof/>
        </w:rPr>
        <w:instrText xml:space="preserve"> PAGEREF _Toc183231300 \h </w:instrText>
      </w:r>
      <w:r>
        <w:rPr>
          <w:noProof/>
        </w:rPr>
      </w:r>
      <w:r>
        <w:rPr>
          <w:noProof/>
        </w:rPr>
        <w:fldChar w:fldCharType="separate"/>
      </w:r>
      <w:r>
        <w:rPr>
          <w:noProof/>
        </w:rPr>
        <w:t>53</w:t>
      </w:r>
      <w:r>
        <w:rPr>
          <w:noProof/>
        </w:rPr>
        <w:fldChar w:fldCharType="end"/>
      </w:r>
    </w:p>
    <w:p w14:paraId="380D7EF4" w14:textId="43C4F4C9" w:rsidR="00F16B52" w:rsidRDefault="00F16B52">
      <w:pPr>
        <w:pStyle w:val="TOC1"/>
        <w:rPr>
          <w:rFonts w:asciiTheme="minorHAnsi" w:hAnsiTheme="minorHAnsi" w:cstheme="minorBidi"/>
          <w:noProof/>
          <w:kern w:val="2"/>
          <w:szCs w:val="24"/>
          <w:lang w:val="en-US" w:eastAsia="ja-JP"/>
          <w14:ligatures w14:val="standardContextual"/>
        </w:rPr>
      </w:pPr>
      <w:r>
        <w:rPr>
          <w:noProof/>
        </w:rPr>
        <w:lastRenderedPageBreak/>
        <w:t>7</w:t>
      </w:r>
      <w:r>
        <w:rPr>
          <w:rFonts w:asciiTheme="minorHAnsi" w:hAnsiTheme="minorHAnsi" w:cstheme="minorBidi"/>
          <w:noProof/>
          <w:kern w:val="2"/>
          <w:szCs w:val="24"/>
          <w:lang w:val="en-US" w:eastAsia="ja-JP"/>
          <w14:ligatures w14:val="standardContextual"/>
        </w:rPr>
        <w:tab/>
      </w:r>
      <w:r>
        <w:rPr>
          <w:noProof/>
        </w:rPr>
        <w:t>Summary</w:t>
      </w:r>
      <w:r>
        <w:rPr>
          <w:noProof/>
        </w:rPr>
        <w:tab/>
      </w:r>
      <w:r>
        <w:rPr>
          <w:noProof/>
        </w:rPr>
        <w:fldChar w:fldCharType="begin"/>
      </w:r>
      <w:r>
        <w:rPr>
          <w:noProof/>
        </w:rPr>
        <w:instrText xml:space="preserve"> PAGEREF _Toc183231301 \h </w:instrText>
      </w:r>
      <w:r>
        <w:rPr>
          <w:noProof/>
        </w:rPr>
      </w:r>
      <w:r>
        <w:rPr>
          <w:noProof/>
        </w:rPr>
        <w:fldChar w:fldCharType="separate"/>
      </w:r>
      <w:r>
        <w:rPr>
          <w:noProof/>
        </w:rPr>
        <w:t>56</w:t>
      </w:r>
      <w:r>
        <w:rPr>
          <w:noProof/>
        </w:rPr>
        <w:fldChar w:fldCharType="end"/>
      </w:r>
    </w:p>
    <w:p w14:paraId="78CC2AA2" w14:textId="5903E093" w:rsidR="00F16B52" w:rsidRDefault="00F16B52">
      <w:pPr>
        <w:pStyle w:val="TOC8"/>
        <w:rPr>
          <w:rFonts w:asciiTheme="minorHAnsi" w:hAnsiTheme="minorHAnsi" w:cstheme="minorBidi"/>
          <w:b w:val="0"/>
          <w:noProof/>
          <w:kern w:val="2"/>
          <w:szCs w:val="24"/>
          <w:lang w:val="en-US" w:eastAsia="ja-JP"/>
          <w14:ligatures w14:val="standardContextual"/>
        </w:rPr>
      </w:pPr>
      <w:r>
        <w:rPr>
          <w:noProof/>
        </w:rPr>
        <w:t>Annex A: Examples from OpenCAPIF</w:t>
      </w:r>
      <w:r>
        <w:rPr>
          <w:noProof/>
        </w:rPr>
        <w:tab/>
      </w:r>
      <w:r>
        <w:rPr>
          <w:noProof/>
        </w:rPr>
        <w:fldChar w:fldCharType="begin"/>
      </w:r>
      <w:r>
        <w:rPr>
          <w:noProof/>
        </w:rPr>
        <w:instrText xml:space="preserve"> PAGEREF _Toc183231302 \h </w:instrText>
      </w:r>
      <w:r>
        <w:rPr>
          <w:noProof/>
        </w:rPr>
      </w:r>
      <w:r>
        <w:rPr>
          <w:noProof/>
        </w:rPr>
        <w:fldChar w:fldCharType="separate"/>
      </w:r>
      <w:r>
        <w:rPr>
          <w:noProof/>
        </w:rPr>
        <w:t>57</w:t>
      </w:r>
      <w:r>
        <w:rPr>
          <w:noProof/>
        </w:rPr>
        <w:fldChar w:fldCharType="end"/>
      </w:r>
    </w:p>
    <w:p w14:paraId="4B8C7A71" w14:textId="45105139"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B.1</w:t>
      </w:r>
      <w:r>
        <w:rPr>
          <w:rFonts w:asciiTheme="minorHAnsi" w:hAnsiTheme="minorHAnsi" w:cstheme="minorBidi"/>
          <w:noProof/>
          <w:kern w:val="2"/>
          <w:szCs w:val="24"/>
          <w:lang w:val="en-US" w:eastAsia="ja-JP"/>
          <w14:ligatures w14:val="standardContextual"/>
        </w:rPr>
        <w:tab/>
      </w:r>
      <w:r w:rsidRPr="005C62FD">
        <w:rPr>
          <w:noProof/>
          <w:lang w:val="en-US"/>
        </w:rPr>
        <w:t>Test Plan for CAPIF Api Invoker Management</w:t>
      </w:r>
      <w:r>
        <w:rPr>
          <w:noProof/>
        </w:rPr>
        <w:tab/>
      </w:r>
      <w:r>
        <w:rPr>
          <w:noProof/>
        </w:rPr>
        <w:fldChar w:fldCharType="begin"/>
      </w:r>
      <w:r>
        <w:rPr>
          <w:noProof/>
        </w:rPr>
        <w:instrText xml:space="preserve"> PAGEREF _Toc183231303 \h </w:instrText>
      </w:r>
      <w:r>
        <w:rPr>
          <w:noProof/>
        </w:rPr>
      </w:r>
      <w:r>
        <w:rPr>
          <w:noProof/>
        </w:rPr>
        <w:fldChar w:fldCharType="separate"/>
      </w:r>
      <w:r>
        <w:rPr>
          <w:noProof/>
        </w:rPr>
        <w:t>57</w:t>
      </w:r>
      <w:r>
        <w:rPr>
          <w:noProof/>
        </w:rPr>
        <w:fldChar w:fldCharType="end"/>
      </w:r>
    </w:p>
    <w:p w14:paraId="674228F9" w14:textId="6736F21C"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B.2</w:t>
      </w:r>
      <w:r>
        <w:rPr>
          <w:rFonts w:asciiTheme="minorHAnsi" w:hAnsiTheme="minorHAnsi" w:cstheme="minorBidi"/>
          <w:noProof/>
          <w:kern w:val="2"/>
          <w:szCs w:val="24"/>
          <w:lang w:val="en-US" w:eastAsia="ja-JP"/>
          <w14:ligatures w14:val="standardContextual"/>
        </w:rPr>
        <w:tab/>
      </w:r>
      <w:r w:rsidRPr="005C62FD">
        <w:rPr>
          <w:noProof/>
          <w:lang w:val="en-US"/>
        </w:rPr>
        <w:t>Test Plan for CAPIF Api Provider Management</w:t>
      </w:r>
      <w:r>
        <w:rPr>
          <w:noProof/>
        </w:rPr>
        <w:tab/>
      </w:r>
      <w:r>
        <w:rPr>
          <w:noProof/>
        </w:rPr>
        <w:fldChar w:fldCharType="begin"/>
      </w:r>
      <w:r>
        <w:rPr>
          <w:noProof/>
        </w:rPr>
        <w:instrText xml:space="preserve"> PAGEREF _Toc183231304 \h </w:instrText>
      </w:r>
      <w:r>
        <w:rPr>
          <w:noProof/>
        </w:rPr>
      </w:r>
      <w:r>
        <w:rPr>
          <w:noProof/>
        </w:rPr>
        <w:fldChar w:fldCharType="separate"/>
      </w:r>
      <w:r>
        <w:rPr>
          <w:noProof/>
        </w:rPr>
        <w:t>62</w:t>
      </w:r>
      <w:r>
        <w:rPr>
          <w:noProof/>
        </w:rPr>
        <w:fldChar w:fldCharType="end"/>
      </w:r>
    </w:p>
    <w:p w14:paraId="702AD62F" w14:textId="53565AC0"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B.3</w:t>
      </w:r>
      <w:r>
        <w:rPr>
          <w:rFonts w:asciiTheme="minorHAnsi" w:hAnsiTheme="minorHAnsi" w:cstheme="minorBidi"/>
          <w:noProof/>
          <w:kern w:val="2"/>
          <w:szCs w:val="24"/>
          <w:lang w:val="en-US" w:eastAsia="ja-JP"/>
          <w14:ligatures w14:val="standardContextual"/>
        </w:rPr>
        <w:tab/>
      </w:r>
      <w:r w:rsidRPr="005C62FD">
        <w:rPr>
          <w:noProof/>
          <w:lang w:val="en-US"/>
        </w:rPr>
        <w:t>Test Plan for CAPIF Api Publish Service</w:t>
      </w:r>
      <w:r>
        <w:rPr>
          <w:noProof/>
        </w:rPr>
        <w:tab/>
      </w:r>
      <w:r>
        <w:rPr>
          <w:noProof/>
        </w:rPr>
        <w:fldChar w:fldCharType="begin"/>
      </w:r>
      <w:r>
        <w:rPr>
          <w:noProof/>
        </w:rPr>
        <w:instrText xml:space="preserve"> PAGEREF _Toc183231305 \h </w:instrText>
      </w:r>
      <w:r>
        <w:rPr>
          <w:noProof/>
        </w:rPr>
      </w:r>
      <w:r>
        <w:rPr>
          <w:noProof/>
        </w:rPr>
        <w:fldChar w:fldCharType="separate"/>
      </w:r>
      <w:r>
        <w:rPr>
          <w:noProof/>
        </w:rPr>
        <w:t>67</w:t>
      </w:r>
      <w:r>
        <w:rPr>
          <w:noProof/>
        </w:rPr>
        <w:fldChar w:fldCharType="end"/>
      </w:r>
    </w:p>
    <w:p w14:paraId="3667C156" w14:textId="02EF5AF6"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B.4</w:t>
      </w:r>
      <w:r>
        <w:rPr>
          <w:rFonts w:asciiTheme="minorHAnsi" w:hAnsiTheme="minorHAnsi" w:cstheme="minorBidi"/>
          <w:noProof/>
          <w:kern w:val="2"/>
          <w:szCs w:val="24"/>
          <w:lang w:val="en-US" w:eastAsia="ja-JP"/>
          <w14:ligatures w14:val="standardContextual"/>
        </w:rPr>
        <w:tab/>
      </w:r>
      <w:r w:rsidRPr="005C62FD">
        <w:rPr>
          <w:noProof/>
          <w:lang w:val="en-US"/>
        </w:rPr>
        <w:t>Test Plan for CAPIF DiscoverService</w:t>
      </w:r>
      <w:r>
        <w:rPr>
          <w:noProof/>
        </w:rPr>
        <w:tab/>
      </w:r>
      <w:r>
        <w:rPr>
          <w:noProof/>
        </w:rPr>
        <w:fldChar w:fldCharType="begin"/>
      </w:r>
      <w:r>
        <w:rPr>
          <w:noProof/>
        </w:rPr>
        <w:instrText xml:space="preserve"> PAGEREF _Toc183231306 \h </w:instrText>
      </w:r>
      <w:r>
        <w:rPr>
          <w:noProof/>
        </w:rPr>
      </w:r>
      <w:r>
        <w:rPr>
          <w:noProof/>
        </w:rPr>
        <w:fldChar w:fldCharType="separate"/>
      </w:r>
      <w:r>
        <w:rPr>
          <w:noProof/>
        </w:rPr>
        <w:t>76</w:t>
      </w:r>
      <w:r>
        <w:rPr>
          <w:noProof/>
        </w:rPr>
        <w:fldChar w:fldCharType="end"/>
      </w:r>
    </w:p>
    <w:p w14:paraId="4570C840" w14:textId="37D5C5FA"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B.5</w:t>
      </w:r>
      <w:r>
        <w:rPr>
          <w:rFonts w:asciiTheme="minorHAnsi" w:hAnsiTheme="minorHAnsi" w:cstheme="minorBidi"/>
          <w:noProof/>
          <w:kern w:val="2"/>
          <w:szCs w:val="24"/>
          <w:lang w:val="en-US" w:eastAsia="ja-JP"/>
          <w14:ligatures w14:val="standardContextual"/>
        </w:rPr>
        <w:tab/>
      </w:r>
      <w:r w:rsidRPr="005C62FD">
        <w:rPr>
          <w:noProof/>
          <w:lang w:val="en-US"/>
        </w:rPr>
        <w:t>Test Plan for CAPIF API Events Service</w:t>
      </w:r>
      <w:r>
        <w:rPr>
          <w:noProof/>
        </w:rPr>
        <w:tab/>
      </w:r>
      <w:r>
        <w:rPr>
          <w:noProof/>
        </w:rPr>
        <w:fldChar w:fldCharType="begin"/>
      </w:r>
      <w:r>
        <w:rPr>
          <w:noProof/>
        </w:rPr>
        <w:instrText xml:space="preserve"> PAGEREF _Toc183231307 \h </w:instrText>
      </w:r>
      <w:r>
        <w:rPr>
          <w:noProof/>
        </w:rPr>
      </w:r>
      <w:r>
        <w:rPr>
          <w:noProof/>
        </w:rPr>
        <w:fldChar w:fldCharType="separate"/>
      </w:r>
      <w:r>
        <w:rPr>
          <w:noProof/>
        </w:rPr>
        <w:t>81</w:t>
      </w:r>
      <w:r>
        <w:rPr>
          <w:noProof/>
        </w:rPr>
        <w:fldChar w:fldCharType="end"/>
      </w:r>
    </w:p>
    <w:p w14:paraId="12BF0815" w14:textId="77CDEE8C"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B.6</w:t>
      </w:r>
      <w:r>
        <w:rPr>
          <w:rFonts w:asciiTheme="minorHAnsi" w:hAnsiTheme="minorHAnsi" w:cstheme="minorBidi"/>
          <w:noProof/>
          <w:kern w:val="2"/>
          <w:szCs w:val="24"/>
          <w:lang w:val="en-US" w:eastAsia="ja-JP"/>
          <w14:ligatures w14:val="standardContextual"/>
        </w:rPr>
        <w:tab/>
      </w:r>
      <w:r w:rsidRPr="005C62FD">
        <w:rPr>
          <w:noProof/>
          <w:lang w:val="en-US"/>
        </w:rPr>
        <w:t>Test Plan for CAPIF API Security Service</w:t>
      </w:r>
      <w:r>
        <w:rPr>
          <w:noProof/>
        </w:rPr>
        <w:tab/>
      </w:r>
      <w:r>
        <w:rPr>
          <w:noProof/>
        </w:rPr>
        <w:fldChar w:fldCharType="begin"/>
      </w:r>
      <w:r>
        <w:rPr>
          <w:noProof/>
        </w:rPr>
        <w:instrText xml:space="preserve"> PAGEREF _Toc183231308 \h </w:instrText>
      </w:r>
      <w:r>
        <w:rPr>
          <w:noProof/>
        </w:rPr>
      </w:r>
      <w:r>
        <w:rPr>
          <w:noProof/>
        </w:rPr>
        <w:fldChar w:fldCharType="separate"/>
      </w:r>
      <w:r>
        <w:rPr>
          <w:noProof/>
        </w:rPr>
        <w:t>92</w:t>
      </w:r>
      <w:r>
        <w:rPr>
          <w:noProof/>
        </w:rPr>
        <w:fldChar w:fldCharType="end"/>
      </w:r>
    </w:p>
    <w:p w14:paraId="45A5D662" w14:textId="0EAB437F"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B.7</w:t>
      </w:r>
      <w:r>
        <w:rPr>
          <w:rFonts w:asciiTheme="minorHAnsi" w:hAnsiTheme="minorHAnsi" w:cstheme="minorBidi"/>
          <w:noProof/>
          <w:kern w:val="2"/>
          <w:szCs w:val="24"/>
          <w:lang w:val="en-US" w:eastAsia="ja-JP"/>
          <w14:ligatures w14:val="standardContextual"/>
        </w:rPr>
        <w:tab/>
      </w:r>
      <w:r w:rsidRPr="005C62FD">
        <w:rPr>
          <w:noProof/>
          <w:lang w:val="en-US"/>
        </w:rPr>
        <w:t>Test Plan for CAPIF API Logging Service</w:t>
      </w:r>
      <w:r>
        <w:rPr>
          <w:noProof/>
        </w:rPr>
        <w:tab/>
      </w:r>
      <w:r>
        <w:rPr>
          <w:noProof/>
        </w:rPr>
        <w:fldChar w:fldCharType="begin"/>
      </w:r>
      <w:r>
        <w:rPr>
          <w:noProof/>
        </w:rPr>
        <w:instrText xml:space="preserve"> PAGEREF _Toc183231309 \h </w:instrText>
      </w:r>
      <w:r>
        <w:rPr>
          <w:noProof/>
        </w:rPr>
      </w:r>
      <w:r>
        <w:rPr>
          <w:noProof/>
        </w:rPr>
        <w:fldChar w:fldCharType="separate"/>
      </w:r>
      <w:r>
        <w:rPr>
          <w:noProof/>
        </w:rPr>
        <w:t>109</w:t>
      </w:r>
      <w:r>
        <w:rPr>
          <w:noProof/>
        </w:rPr>
        <w:fldChar w:fldCharType="end"/>
      </w:r>
    </w:p>
    <w:p w14:paraId="061E55C1" w14:textId="14A0440C"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B.8</w:t>
      </w:r>
      <w:r>
        <w:rPr>
          <w:rFonts w:asciiTheme="minorHAnsi" w:hAnsiTheme="minorHAnsi" w:cstheme="minorBidi"/>
          <w:noProof/>
          <w:kern w:val="2"/>
          <w:szCs w:val="24"/>
          <w:lang w:val="en-US" w:eastAsia="ja-JP"/>
          <w14:ligatures w14:val="standardContextual"/>
        </w:rPr>
        <w:tab/>
      </w:r>
      <w:r w:rsidRPr="005C62FD">
        <w:rPr>
          <w:noProof/>
          <w:lang w:val="en-US"/>
        </w:rPr>
        <w:t>Test Plan for CAPIF API Auditing Service</w:t>
      </w:r>
      <w:r>
        <w:rPr>
          <w:noProof/>
        </w:rPr>
        <w:tab/>
      </w:r>
      <w:r>
        <w:rPr>
          <w:noProof/>
        </w:rPr>
        <w:fldChar w:fldCharType="begin"/>
      </w:r>
      <w:r>
        <w:rPr>
          <w:noProof/>
        </w:rPr>
        <w:instrText xml:space="preserve"> PAGEREF _Toc183231310 \h </w:instrText>
      </w:r>
      <w:r>
        <w:rPr>
          <w:noProof/>
        </w:rPr>
      </w:r>
      <w:r>
        <w:rPr>
          <w:noProof/>
        </w:rPr>
        <w:fldChar w:fldCharType="separate"/>
      </w:r>
      <w:r>
        <w:rPr>
          <w:noProof/>
        </w:rPr>
        <w:t>112</w:t>
      </w:r>
      <w:r>
        <w:rPr>
          <w:noProof/>
        </w:rPr>
        <w:fldChar w:fldCharType="end"/>
      </w:r>
    </w:p>
    <w:p w14:paraId="54CC9305" w14:textId="2E40A565" w:rsidR="00F16B52" w:rsidRDefault="00F16B52">
      <w:pPr>
        <w:pStyle w:val="TOC1"/>
        <w:rPr>
          <w:rFonts w:asciiTheme="minorHAnsi" w:hAnsiTheme="minorHAnsi" w:cstheme="minorBidi"/>
          <w:noProof/>
          <w:kern w:val="2"/>
          <w:szCs w:val="24"/>
          <w:lang w:val="en-US" w:eastAsia="ja-JP"/>
          <w14:ligatures w14:val="standardContextual"/>
        </w:rPr>
      </w:pPr>
      <w:r w:rsidRPr="005C62FD">
        <w:rPr>
          <w:noProof/>
          <w:lang w:val="en-US"/>
        </w:rPr>
        <w:t>B.9</w:t>
      </w:r>
      <w:r>
        <w:rPr>
          <w:rFonts w:asciiTheme="minorHAnsi" w:hAnsiTheme="minorHAnsi" w:cstheme="minorBidi"/>
          <w:noProof/>
          <w:kern w:val="2"/>
          <w:szCs w:val="24"/>
          <w:lang w:val="en-US" w:eastAsia="ja-JP"/>
          <w14:ligatures w14:val="standardContextual"/>
        </w:rPr>
        <w:tab/>
      </w:r>
      <w:r w:rsidRPr="005C62FD">
        <w:rPr>
          <w:noProof/>
          <w:lang w:val="en-US"/>
        </w:rPr>
        <w:t>Test Plan for CAPIF API Access Control Policy Service</w:t>
      </w:r>
      <w:r>
        <w:rPr>
          <w:noProof/>
        </w:rPr>
        <w:tab/>
      </w:r>
      <w:r>
        <w:rPr>
          <w:noProof/>
        </w:rPr>
        <w:fldChar w:fldCharType="begin"/>
      </w:r>
      <w:r>
        <w:rPr>
          <w:noProof/>
        </w:rPr>
        <w:instrText xml:space="preserve"> PAGEREF _Toc183231311 \h </w:instrText>
      </w:r>
      <w:r>
        <w:rPr>
          <w:noProof/>
        </w:rPr>
      </w:r>
      <w:r>
        <w:rPr>
          <w:noProof/>
        </w:rPr>
        <w:fldChar w:fldCharType="separate"/>
      </w:r>
      <w:r>
        <w:rPr>
          <w:noProof/>
        </w:rPr>
        <w:t>115</w:t>
      </w:r>
      <w:r>
        <w:rPr>
          <w:noProof/>
        </w:rPr>
        <w:fldChar w:fldCharType="end"/>
      </w:r>
    </w:p>
    <w:p w14:paraId="473112B7" w14:textId="3F770505" w:rsidR="00F16B52" w:rsidRDefault="00F16B52">
      <w:pPr>
        <w:pStyle w:val="TOC8"/>
        <w:rPr>
          <w:rFonts w:asciiTheme="minorHAnsi" w:hAnsiTheme="minorHAnsi" w:cstheme="minorBidi"/>
          <w:b w:val="0"/>
          <w:noProof/>
          <w:kern w:val="2"/>
          <w:szCs w:val="24"/>
          <w:lang w:val="en-US" w:eastAsia="ja-JP"/>
          <w14:ligatures w14:val="standardContextual"/>
        </w:rPr>
      </w:pPr>
      <w:r>
        <w:rPr>
          <w:noProof/>
        </w:rPr>
        <w:t xml:space="preserve">Annex </w:t>
      </w:r>
      <w:r>
        <w:rPr>
          <w:noProof/>
          <w:lang w:eastAsia="ja-JP"/>
        </w:rPr>
        <w:t>C</w:t>
      </w:r>
      <w:r>
        <w:rPr>
          <w:noProof/>
        </w:rPr>
        <w:t>: Change history</w:t>
      </w:r>
      <w:r>
        <w:rPr>
          <w:noProof/>
        </w:rPr>
        <w:tab/>
      </w:r>
      <w:r>
        <w:rPr>
          <w:noProof/>
        </w:rPr>
        <w:fldChar w:fldCharType="begin"/>
      </w:r>
      <w:r>
        <w:rPr>
          <w:noProof/>
        </w:rPr>
        <w:instrText xml:space="preserve"> PAGEREF _Toc183231312 \h </w:instrText>
      </w:r>
      <w:r>
        <w:rPr>
          <w:noProof/>
        </w:rPr>
      </w:r>
      <w:r>
        <w:rPr>
          <w:noProof/>
        </w:rPr>
        <w:fldChar w:fldCharType="separate"/>
      </w:r>
      <w:r>
        <w:rPr>
          <w:noProof/>
        </w:rPr>
        <w:t>126</w:t>
      </w:r>
      <w:r>
        <w:rPr>
          <w:noProof/>
        </w:rPr>
        <w:fldChar w:fldCharType="end"/>
      </w:r>
    </w:p>
    <w:p w14:paraId="51A54D8D" w14:textId="7B7ABA84"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17" w:name="foreword"/>
      <w:bookmarkStart w:id="18" w:name="_Toc183231257"/>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Version x.y.z</w:t>
      </w:r>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0" w:name="introduction"/>
      <w:bookmarkStart w:id="21" w:name="_Toc183231258"/>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2" w:name="scope"/>
      <w:bookmarkStart w:id="23" w:name="_Toc183231259"/>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1125C844"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4" w:name="references"/>
      <w:bookmarkStart w:id="25" w:name="_Toc183231260"/>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5A030819"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Pr="00115E91">
        <w:rPr>
          <w:lang w:eastAsia="en-GB"/>
        </w:rPr>
        <w:t>V3.</w:t>
      </w:r>
      <w:r w:rsidR="00270012">
        <w:rPr>
          <w:rFonts w:hint="eastAsia"/>
          <w:lang w:eastAsia="ja-JP"/>
        </w:rPr>
        <w:t>3</w:t>
      </w:r>
      <w:r w:rsidRPr="00115E91">
        <w:rPr>
          <w:lang w:eastAsia="en-GB"/>
        </w:rPr>
        <w:t>.1</w:t>
      </w:r>
      <w:r w:rsidRPr="006A74B1">
        <w:rPr>
          <w:lang w:eastAsia="en-GB"/>
        </w:rPr>
        <w:t>: "</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6C31B0F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Pr>
          <w:lang w:eastAsia="en-GB"/>
        </w:rPr>
        <w:t xml:space="preserve"> ICT-41</w:t>
      </w:r>
      <w:r w:rsidR="002F3023" w:rsidRPr="00E30AF7">
        <w:t> </w:t>
      </w:r>
      <w:r>
        <w:rPr>
          <w:lang w:eastAsia="en-GB"/>
        </w:rPr>
        <w:t>project</w:t>
      </w:r>
      <w:r>
        <w:t>,</w:t>
      </w:r>
      <w:r>
        <w:rPr>
          <w:rFonts w:hint="eastAsia"/>
          <w:lang w:eastAsia="ja-JP"/>
        </w:rPr>
        <w:t xml:space="preserve"> </w:t>
      </w:r>
      <w:hyperlink r:id="rId16" w:history="1">
        <w:r w:rsidRPr="00537BFA">
          <w:rPr>
            <w:rStyle w:val="Hyperlink"/>
            <w:lang w:eastAsia="ja-JP"/>
          </w:rPr>
          <w:t>https://evolved-5g.eu</w:t>
        </w:r>
      </w:hyperlink>
    </w:p>
    <w:p w14:paraId="53A9ED06" w14:textId="72B6A704" w:rsidR="00DE027F" w:rsidRDefault="00DE027F" w:rsidP="00DE027F">
      <w:pPr>
        <w:pStyle w:val="EX"/>
        <w:rPr>
          <w:lang w:eastAsia="en-GB"/>
        </w:rPr>
      </w:pPr>
      <w:r>
        <w:rPr>
          <w:lang w:eastAsia="en-GB"/>
        </w:rPr>
        <w:t>[8]</w:t>
      </w:r>
      <w:r>
        <w:rPr>
          <w:lang w:eastAsia="en-GB"/>
        </w:rPr>
        <w:tab/>
        <w:t>NEF</w:t>
      </w:r>
      <w:r w:rsidR="002F3023" w:rsidRPr="00E30AF7">
        <w:t> </w:t>
      </w:r>
      <w:r>
        <w:rPr>
          <w:lang w:eastAsia="en-GB"/>
        </w:rPr>
        <w:t>emulator</w:t>
      </w:r>
      <w:r w:rsidR="002F3023" w:rsidRPr="00E30AF7">
        <w:t> </w:t>
      </w:r>
      <w:r w:rsidRPr="00961185">
        <w:t>v</w:t>
      </w:r>
      <w:r>
        <w:t>ersion</w:t>
      </w:r>
      <w:r w:rsidR="002F3023" w:rsidRPr="00E30AF7">
        <w:t> </w:t>
      </w:r>
      <w:r w:rsidRPr="00961185">
        <w:t>2.2.3</w:t>
      </w:r>
      <w:r>
        <w:t>, February</w:t>
      </w:r>
      <w:r w:rsidR="002F3023" w:rsidRPr="00E30AF7">
        <w:t> </w:t>
      </w:r>
      <w:r>
        <w:t xml:space="preserve">2024. </w:t>
      </w:r>
      <w:hyperlink r:id="rId17" w:history="1">
        <w:r w:rsidRPr="00C52F19">
          <w:rPr>
            <w:rStyle w:val="Hyperlink"/>
          </w:rPr>
          <w:t>https://github.com/EVOLVED-5G/NEF_emulator</w:t>
        </w:r>
      </w:hyperlink>
    </w:p>
    <w:p w14:paraId="38F6D25A" w14:textId="2AA5B17F"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Pr="006A74B1">
        <w:rPr>
          <w:lang w:eastAsia="en-GB"/>
        </w:rPr>
        <w:t>:</w:t>
      </w:r>
      <w:r w:rsidR="002F3023" w:rsidRPr="00E30AF7">
        <w:t> </w:t>
      </w:r>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p>
    <w:p w14:paraId="6FF091FF" w14:textId="46CECEAF"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 Software</w:t>
      </w:r>
      <w:r w:rsidR="002F3023" w:rsidRPr="00E30AF7">
        <w:t> </w:t>
      </w:r>
      <w:r w:rsidRPr="000D7EBB">
        <w:rPr>
          <w:lang w:eastAsia="en-GB"/>
        </w:rPr>
        <w:t>Development</w:t>
      </w:r>
      <w:r w:rsidR="002F3023" w:rsidRPr="00E30AF7">
        <w:t> </w:t>
      </w:r>
      <w:r w:rsidRPr="000D7EBB">
        <w:rPr>
          <w:lang w:eastAsia="en-GB"/>
        </w:rPr>
        <w:t>Group</w:t>
      </w:r>
      <w:r w:rsidR="002F3023" w:rsidRPr="00E30AF7">
        <w:t> </w:t>
      </w:r>
      <w:r>
        <w:t>GitLab</w:t>
      </w:r>
      <w:r w:rsidR="002F3023" w:rsidRPr="00E30AF7">
        <w:t> </w:t>
      </w:r>
      <w:r>
        <w:t>repository</w:t>
      </w:r>
      <w:r w:rsidRPr="006A74B1">
        <w:rPr>
          <w:lang w:eastAsia="en-GB"/>
        </w:rPr>
        <w:t>: "</w:t>
      </w:r>
      <w:r>
        <w:t>OpenCAPIF</w:t>
      </w:r>
      <w:r w:rsidRPr="006A74B1">
        <w:rPr>
          <w:lang w:eastAsia="en-GB"/>
        </w:rPr>
        <w:t>"</w:t>
      </w:r>
      <w:r w:rsidRPr="00E41A89">
        <w:t xml:space="preserve">, </w:t>
      </w:r>
      <w:hyperlink r:id="rId19" w:history="1">
        <w:r w:rsidRPr="00537BFA">
          <w:rPr>
            <w:rStyle w:val="Hyperlink"/>
          </w:rPr>
          <w:t>https://labs.etsi.org/rep/ocf/capif</w:t>
        </w:r>
      </w:hyperlink>
      <w:r>
        <w:t>.</w:t>
      </w:r>
    </w:p>
    <w:p w14:paraId="42227EA7" w14:textId="491083E5"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rsidR="00270012">
        <w:rPr>
          <w:rFonts w:hint="eastAsia"/>
          <w:lang w:eastAsia="ja-JP"/>
        </w:rPr>
        <w:t>7</w:t>
      </w:r>
      <w:r w:rsidRPr="00F32D7E">
        <w:t>.0</w:t>
      </w:r>
      <w:r w:rsidR="00572AC4" w:rsidRPr="00572AC4">
        <w:t>"</w:t>
      </w:r>
      <w:r w:rsidRPr="00F32D7E">
        <w:t xml:space="preserve">, </w:t>
      </w:r>
      <w:r w:rsidR="00270012" w:rsidRPr="002F5A14">
        <w:rPr>
          <w:rStyle w:val="Hyperlink"/>
        </w:rPr>
        <w:t>https://www.gsma.com/solutions-and-impact/technologies/networks/wp-content/uploads/2024/09/OPG.02-v7.0-Operator-Platform-Requirements-and-Architecture.pdf</w:t>
      </w:r>
      <w:r w:rsidRPr="005E7BB9">
        <w:t>.</w:t>
      </w:r>
    </w:p>
    <w:p w14:paraId="73F7624F" w14:textId="25A94A25" w:rsidR="0053426C" w:rsidRDefault="0053426C" w:rsidP="000E3701">
      <w:pPr>
        <w:pStyle w:val="EX"/>
      </w:pPr>
      <w:r>
        <w:t>[</w:t>
      </w:r>
      <w:r>
        <w:rPr>
          <w:rFonts w:hint="eastAsia"/>
          <w:lang w:eastAsia="ja-JP"/>
        </w:rPr>
        <w:t>12</w:t>
      </w:r>
      <w:r>
        <w:t>]</w:t>
      </w:r>
      <w:r>
        <w:tab/>
      </w:r>
      <w:r>
        <w:tab/>
      </w:r>
      <w:r w:rsidRPr="756CDE3A">
        <w:rPr>
          <w:lang w:val="en-US"/>
        </w:rPr>
        <w:t>OCF</w:t>
      </w:r>
      <w:r w:rsidR="002F3023" w:rsidRPr="00E30AF7">
        <w:t> </w:t>
      </w:r>
      <w:r w:rsidRPr="756CDE3A">
        <w:rPr>
          <w:lang w:val="en-US"/>
        </w:rPr>
        <w:t>Project</w:t>
      </w:r>
      <w:r w:rsidR="002F3023" w:rsidRPr="00E30AF7">
        <w:t> </w:t>
      </w:r>
      <w:r w:rsidRPr="756CDE3A">
        <w:rPr>
          <w:lang w:val="en-US"/>
        </w:rPr>
        <w:t>Postman</w:t>
      </w:r>
      <w:r w:rsidR="002F3023" w:rsidRPr="00E30AF7">
        <w:t> </w:t>
      </w:r>
      <w:r w:rsidRPr="756CDE3A">
        <w:rPr>
          <w:lang w:val="en-US"/>
        </w:rPr>
        <w:t>Collection.</w:t>
      </w:r>
      <w:r>
        <w:t xml:space="preserve"> </w:t>
      </w:r>
      <w:hyperlink r:id="rId20" w:history="1">
        <w:r w:rsidRPr="00FC69D8">
          <w:rPr>
            <w:rStyle w:val="Hyperlink"/>
          </w:rPr>
          <w:t>https://ocf.etsi.org/documentation/develop/testing/postman/</w:t>
        </w:r>
      </w:hyperlink>
      <w:r>
        <w:t>.</w:t>
      </w:r>
    </w:p>
    <w:p w14:paraId="6343CDDE" w14:textId="685C07EF" w:rsidR="005D32DE" w:rsidRPr="00AC7F19" w:rsidRDefault="005D32DE" w:rsidP="005D32DE">
      <w:pPr>
        <w:pStyle w:val="EX"/>
      </w:pPr>
      <w:r>
        <w:t>[</w:t>
      </w:r>
      <w:r>
        <w:rPr>
          <w:rFonts w:hint="eastAsia"/>
          <w:lang w:eastAsia="ja-JP"/>
        </w:rPr>
        <w:t>13</w:t>
      </w:r>
      <w:r>
        <w:t>]</w:t>
      </w:r>
      <w:r>
        <w:tab/>
      </w:r>
      <w:r>
        <w:tab/>
      </w:r>
      <w:r w:rsidRPr="756CDE3A">
        <w:rPr>
          <w:lang w:val="en-US"/>
        </w:rPr>
        <w:t>OCF</w:t>
      </w:r>
      <w:r w:rsidR="002F3023" w:rsidRPr="00E30AF7">
        <w:t> </w:t>
      </w:r>
      <w:r w:rsidRPr="756CDE3A">
        <w:rPr>
          <w:lang w:val="en-US"/>
        </w:rPr>
        <w:t>Project</w:t>
      </w:r>
      <w:r w:rsidR="002F3023" w:rsidRPr="00E30AF7">
        <w:t> </w:t>
      </w:r>
      <w:r w:rsidRPr="00681A5F">
        <w:rPr>
          <w:lang w:val="en-US"/>
        </w:rPr>
        <w:t>Common</w:t>
      </w:r>
      <w:r w:rsidR="002F3023" w:rsidRPr="00E30AF7">
        <w:t> </w:t>
      </w:r>
      <w:r w:rsidRPr="00681A5F">
        <w:rPr>
          <w:lang w:val="en-US"/>
        </w:rPr>
        <w:t>Operations</w:t>
      </w:r>
      <w:r>
        <w:rPr>
          <w:lang w:val="en-US"/>
        </w:rPr>
        <w:t xml:space="preserve">, </w:t>
      </w:r>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r>
        <w:t>[</w:t>
      </w:r>
      <w:r w:rsidR="00A13625">
        <w:rPr>
          <w:rFonts w:hint="eastAsia"/>
          <w:lang w:eastAsia="ja-JP"/>
        </w:rPr>
        <w:t>16</w:t>
      </w:r>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p>
    <w:p w14:paraId="40619F04" w14:textId="77777777" w:rsidR="00DE027F" w:rsidRPr="004D3578" w:rsidRDefault="00DE027F" w:rsidP="00DE027F">
      <w:pPr>
        <w:pStyle w:val="Heading1"/>
      </w:pPr>
      <w:bookmarkStart w:id="26" w:name="definitions"/>
      <w:bookmarkStart w:id="27" w:name="_Toc183231261"/>
      <w:bookmarkEnd w:id="26"/>
      <w:r w:rsidRPr="004D3578">
        <w:lastRenderedPageBreak/>
        <w:t>3</w:t>
      </w:r>
      <w:r w:rsidRPr="004D3578">
        <w:tab/>
        <w:t>Definitions</w:t>
      </w:r>
      <w:r>
        <w:t xml:space="preserve"> of terms, symbols and abbreviations</w:t>
      </w:r>
      <w:bookmarkEnd w:id="27"/>
    </w:p>
    <w:p w14:paraId="7C1E27D4" w14:textId="77777777" w:rsidR="00DE027F" w:rsidRPr="004D3578" w:rsidRDefault="00DE027F" w:rsidP="00DE027F">
      <w:pPr>
        <w:pStyle w:val="Heading2"/>
      </w:pPr>
      <w:bookmarkStart w:id="28" w:name="_Toc183231262"/>
      <w:r w:rsidRPr="004D3578">
        <w:t>3.1</w:t>
      </w:r>
      <w:r w:rsidRPr="004D3578">
        <w:tab/>
      </w:r>
      <w:r>
        <w:t>Terms</w:t>
      </w:r>
      <w:bookmarkEnd w:id="28"/>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27E4E9CF" w:rsidR="00DE027F" w:rsidRPr="004D3578" w:rsidRDefault="00DE027F" w:rsidP="00DE027F">
      <w:r w:rsidRPr="006C432F">
        <w:rPr>
          <w:bCs/>
        </w:rPr>
        <w:t>For the purposes of the present document, the terms given in clause 3 of 3GPP TS 23.222 [2] and clause 3</w:t>
      </w:r>
      <w:r>
        <w:rPr>
          <w:bCs/>
        </w:rPr>
        <w:t> </w:t>
      </w:r>
      <w:r w:rsidRPr="006C432F">
        <w:rPr>
          <w:bCs/>
        </w:rPr>
        <w:t>of</w:t>
      </w:r>
      <w:r>
        <w:rPr>
          <w:bCs/>
        </w:rPr>
        <w:t> </w:t>
      </w:r>
      <w:r w:rsidRPr="006C432F">
        <w:rPr>
          <w:bCs/>
        </w:rPr>
        <w:t>3GPP</w:t>
      </w:r>
      <w:r>
        <w:rPr>
          <w:bCs/>
        </w:rPr>
        <w:t> </w:t>
      </w:r>
      <w:r w:rsidRPr="006C432F">
        <w:rPr>
          <w:bCs/>
        </w:rPr>
        <w:t>TS</w:t>
      </w:r>
      <w:r w:rsidR="00B54EE5" w:rsidRPr="00E30AF7">
        <w:t> </w:t>
      </w:r>
      <w:r w:rsidRPr="006C432F">
        <w:rPr>
          <w:bCs/>
        </w:rPr>
        <w:t>29.222 [3] shall also apply.</w:t>
      </w:r>
    </w:p>
    <w:p w14:paraId="02BADA9B" w14:textId="77777777" w:rsidR="00DE027F" w:rsidRPr="004D3578" w:rsidRDefault="00DE027F" w:rsidP="00DE027F">
      <w:pPr>
        <w:pStyle w:val="Heading2"/>
      </w:pPr>
      <w:bookmarkStart w:id="29" w:name="_Toc183231263"/>
      <w:r w:rsidRPr="004D3578">
        <w:t>3.2</w:t>
      </w:r>
      <w:r w:rsidRPr="004D3578">
        <w:tab/>
        <w:t>Symbols</w:t>
      </w:r>
      <w:bookmarkEnd w:id="29"/>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 w:name="_Toc183231264"/>
      <w:r w:rsidRPr="004D3578">
        <w:t>3.3</w:t>
      </w:r>
      <w:r w:rsidRPr="004D3578">
        <w:tab/>
        <w:t>Abbreviations</w:t>
      </w:r>
      <w:bookmarkEnd w:id="30"/>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27D99F03"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 3 of 3GPP</w:t>
      </w:r>
      <w:r w:rsidR="00501633" w:rsidRPr="00E30AF7">
        <w:t> </w:t>
      </w:r>
      <w:r w:rsidRPr="0046598E">
        <w:t>TS</w:t>
      </w:r>
      <w:r w:rsidR="00501633" w:rsidRPr="00E30AF7">
        <w:t> </w:t>
      </w:r>
      <w:r w:rsidRPr="0046598E">
        <w:t>23.222</w:t>
      </w:r>
      <w:r w:rsidR="00501633" w:rsidRPr="00E30AF7">
        <w:t> </w:t>
      </w:r>
      <w:r w:rsidRPr="0046598E">
        <w:t>[2] and clause 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1" w:name="_Toc129708874"/>
      <w:bookmarkStart w:id="32" w:name="_Toc183231265"/>
      <w:r w:rsidRPr="004D3578">
        <w:t>4</w:t>
      </w:r>
      <w:r w:rsidRPr="004D3578">
        <w:tab/>
      </w:r>
      <w:bookmarkEnd w:id="31"/>
      <w:r>
        <w:t>Overview of CAPIF</w:t>
      </w:r>
      <w:bookmarkEnd w:id="32"/>
    </w:p>
    <w:p w14:paraId="481D9F30" w14:textId="77777777" w:rsidR="00DE027F" w:rsidRDefault="00DE027F" w:rsidP="00DE027F">
      <w:pPr>
        <w:pStyle w:val="Heading2"/>
      </w:pPr>
      <w:bookmarkStart w:id="33" w:name="_Toc28009641"/>
      <w:bookmarkStart w:id="34" w:name="_Toc34061759"/>
      <w:bookmarkStart w:id="35" w:name="_Toc36036515"/>
      <w:bookmarkStart w:id="36" w:name="_Toc43284754"/>
      <w:bookmarkStart w:id="37" w:name="_Toc45132533"/>
      <w:bookmarkStart w:id="38" w:name="_Toc51193227"/>
      <w:bookmarkStart w:id="39" w:name="_Toc51760426"/>
      <w:bookmarkStart w:id="40" w:name="_Toc59014876"/>
      <w:bookmarkStart w:id="41" w:name="_Toc59015392"/>
      <w:bookmarkStart w:id="42" w:name="_Toc68165434"/>
      <w:bookmarkStart w:id="43" w:name="_Toc83229530"/>
      <w:bookmarkStart w:id="44" w:name="_Toc90648729"/>
      <w:bookmarkStart w:id="45" w:name="_Toc105593621"/>
      <w:bookmarkStart w:id="46" w:name="_Toc114209335"/>
      <w:bookmarkStart w:id="47" w:name="_Toc138681195"/>
      <w:bookmarkStart w:id="48" w:name="_Toc144228557"/>
      <w:bookmarkStart w:id="49" w:name="_Toc183231266"/>
      <w:r>
        <w:t>4.1</w:t>
      </w:r>
      <w:r>
        <w:tab/>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370E25C" w14:textId="77777777" w:rsidR="00DE027F" w:rsidRDefault="00DE027F" w:rsidP="00DE027F">
      <w:r>
        <w:t xml:space="preserve">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 </w:t>
      </w:r>
    </w:p>
    <w:p w14:paraId="0CA8A8CF" w14:textId="52BBE0BA"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 and was developed by the 3GPP</w:t>
      </w:r>
      <w:r w:rsidR="00451981" w:rsidRPr="00E30AF7">
        <w:t> </w:t>
      </w:r>
      <w:r>
        <w:t>SA6</w:t>
      </w:r>
      <w:r w:rsidR="00451981" w:rsidRPr="00E30AF7">
        <w:t> </w:t>
      </w:r>
      <w:r>
        <w:t xml:space="preserve">3GPP working group; </w:t>
      </w:r>
    </w:p>
    <w:p w14:paraId="3D60C851" w14:textId="32AAD5A4" w:rsidR="00DE027F" w:rsidRDefault="00DE027F" w:rsidP="00DE027F">
      <w:pPr>
        <w:pStyle w:val="B1"/>
      </w:pPr>
      <w:r>
        <w:t>-</w:t>
      </w:r>
      <w:r>
        <w:tab/>
        <w:t>3GPP</w:t>
      </w:r>
      <w:r w:rsidR="00451981" w:rsidRPr="00E30AF7">
        <w:t> </w:t>
      </w:r>
      <w:r>
        <w:t>TS</w:t>
      </w:r>
      <w:r w:rsidR="00451981" w:rsidRPr="00E30AF7">
        <w:t> </w:t>
      </w:r>
      <w:r>
        <w:t>29.222</w:t>
      </w:r>
      <w:r w:rsidR="00451981" w:rsidRPr="00E30AF7">
        <w:t> </w:t>
      </w:r>
      <w:r>
        <w:t xml:space="preserve">[3] defines the API messages and protocol for CAPIF APIs and was developed by the 3GPP CT3 working group; and </w:t>
      </w:r>
    </w:p>
    <w:p w14:paraId="44F1B154" w14:textId="54ED1715" w:rsidR="00DE027F" w:rsidRDefault="00DE027F" w:rsidP="00DE027F">
      <w:pPr>
        <w:pStyle w:val="B1"/>
      </w:pPr>
      <w:r>
        <w:t>-</w:t>
      </w:r>
      <w:r>
        <w:tab/>
        <w:t>3GPP</w:t>
      </w:r>
      <w:r w:rsidR="00451981" w:rsidRPr="00E30AF7">
        <w:t> </w:t>
      </w:r>
      <w:r>
        <w:t>TS 33.122</w:t>
      </w:r>
      <w:r w:rsidR="00451981" w:rsidRPr="00E30AF7">
        <w:t> </w:t>
      </w:r>
      <w:r>
        <w:t xml:space="preserve">[4] defines CAPIF security procedures and was developed by the 3GPP SA3 working group. </w:t>
      </w:r>
    </w:p>
    <w:p w14:paraId="072CBE8F" w14:textId="77777777" w:rsidR="00DE027F" w:rsidRDefault="00DE027F" w:rsidP="00DE027F">
      <w:pPr>
        <w:pStyle w:val="Heading2"/>
      </w:pPr>
      <w:bookmarkStart w:id="50" w:name="_Toc28009642"/>
      <w:bookmarkStart w:id="51" w:name="_Toc34061760"/>
      <w:bookmarkStart w:id="52" w:name="_Toc36036516"/>
      <w:bookmarkStart w:id="53" w:name="_Toc43284755"/>
      <w:bookmarkStart w:id="54" w:name="_Toc45132534"/>
      <w:bookmarkStart w:id="55" w:name="_Toc51193228"/>
      <w:bookmarkStart w:id="56" w:name="_Toc51760427"/>
      <w:bookmarkStart w:id="57" w:name="_Toc59014877"/>
      <w:bookmarkStart w:id="58" w:name="_Toc59015393"/>
      <w:bookmarkStart w:id="59" w:name="_Toc68165435"/>
      <w:bookmarkStart w:id="60" w:name="_Toc83229531"/>
      <w:bookmarkStart w:id="61" w:name="_Toc90648730"/>
      <w:bookmarkStart w:id="62" w:name="_Toc105593622"/>
      <w:bookmarkStart w:id="63" w:name="_Toc114209336"/>
      <w:bookmarkStart w:id="64" w:name="_Toc138681196"/>
      <w:bookmarkStart w:id="65" w:name="_Toc144228558"/>
      <w:bookmarkStart w:id="66" w:name="_Toc183231267"/>
      <w:r>
        <w:t>4.2</w:t>
      </w:r>
      <w:r>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Functional Architecture</w:t>
      </w:r>
      <w:bookmarkEnd w:id="66"/>
      <w:r>
        <w:t xml:space="preserve"> </w:t>
      </w:r>
    </w:p>
    <w:p w14:paraId="5A971BA9" w14:textId="77777777" w:rsidR="00DE027F" w:rsidRDefault="00DE027F" w:rsidP="00DE027F">
      <w:r>
        <w:t xml:space="preserve">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 </w:t>
      </w:r>
    </w:p>
    <w:p w14:paraId="720D0692" w14:textId="77777777" w:rsidR="00DE027F" w:rsidRDefault="00DE027F" w:rsidP="00DE027F">
      <w:pPr>
        <w:pStyle w:val="TH"/>
      </w:pPr>
      <w:r>
        <w:object w:dxaOrig="5731" w:dyaOrig="4691" w14:anchorId="65D7C4BD">
          <v:shape id="_x0000_i1027" type="#_x0000_t75" style="width:4in;height:237.6pt" o:ole="">
            <v:imagedata r:id="rId22" o:title=""/>
          </v:shape>
          <o:OLEObject Type="Embed" ProgID="Visio.Drawing.15" ShapeID="_x0000_i1027" DrawAspect="Content" ObjectID="_1794014224"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13B04FA0" w14:textId="30EA7F44" w:rsidR="00DE027F" w:rsidRDefault="00DE027F" w:rsidP="00DE027F">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6DEB7115" w14:textId="2F212D18" w:rsidR="00DE027F" w:rsidRDefault="00DE027F" w:rsidP="008B73FF">
      <w:pPr>
        <w:pStyle w:val="TH"/>
        <w:rPr>
          <w:noProof/>
          <w:lang w:val="en-US"/>
        </w:rPr>
      </w:pPr>
    </w:p>
    <w:p w14:paraId="5C12E09B" w14:textId="7565E4A7" w:rsidR="007E3BB3" w:rsidRDefault="007E3BB3" w:rsidP="008B73FF">
      <w:pPr>
        <w:pStyle w:val="TH"/>
      </w:pPr>
      <w:r>
        <w:rPr>
          <w:noProof/>
          <w:lang w:val="en-US"/>
        </w:rPr>
        <w:object w:dxaOrig="9829" w:dyaOrig="5917" w14:anchorId="7F7CE4E3">
          <v:shape id="_x0000_i1028" type="#_x0000_t75" style="width:388.2pt;height:230.4pt" o:ole="">
            <v:imagedata r:id="rId24" o:title=""/>
          </v:shape>
          <o:OLEObject Type="Embed" ProgID="Visio.Drawing.11" ShapeID="_x0000_i1028" DrawAspect="Content" ObjectID="_1794014225"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2258BDAD" w:rsidR="00DE027F" w:rsidRDefault="00DE027F" w:rsidP="00136136">
      <w:pPr>
        <w:rPr>
          <w:lang w:val="en-US"/>
        </w:rPr>
      </w:pPr>
      <w:r>
        <w:lastRenderedPageBreak/>
        <w:t xml:space="preserve">(adapted from </w:t>
      </w:r>
      <w:r w:rsidRPr="000740B7">
        <w:t>3GPP</w:t>
      </w:r>
      <w:r w:rsidR="00532DC5" w:rsidRPr="00E30AF7">
        <w:t> </w:t>
      </w:r>
      <w:r w:rsidRPr="000740B7">
        <w:t>TS 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77777777"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TS23.222 [2] clause 7)</w:t>
      </w:r>
      <w:r w:rsidRPr="009C7E9A">
        <w:t>.</w:t>
      </w:r>
      <w:r>
        <w:t xml:space="preserve"> </w:t>
      </w:r>
    </w:p>
    <w:p w14:paraId="6AA20549" w14:textId="77777777" w:rsidR="00DE027F" w:rsidRDefault="00DE027F" w:rsidP="00DE027F">
      <w:pPr>
        <w:pStyle w:val="Heading2"/>
      </w:pPr>
      <w:bookmarkStart w:id="67" w:name="_Toc28009643"/>
      <w:bookmarkStart w:id="68" w:name="_Toc34061761"/>
      <w:bookmarkStart w:id="69" w:name="_Toc36036517"/>
      <w:bookmarkStart w:id="70" w:name="_Toc43284756"/>
      <w:bookmarkStart w:id="71" w:name="_Toc45132535"/>
      <w:bookmarkStart w:id="72" w:name="_Toc51193229"/>
      <w:bookmarkStart w:id="73" w:name="_Toc51760428"/>
      <w:bookmarkStart w:id="74" w:name="_Toc59014878"/>
      <w:bookmarkStart w:id="75" w:name="_Toc59015394"/>
      <w:bookmarkStart w:id="76" w:name="_Toc68165436"/>
      <w:bookmarkStart w:id="77" w:name="_Toc83229532"/>
      <w:bookmarkStart w:id="78" w:name="_Toc90648731"/>
      <w:bookmarkStart w:id="79" w:name="_Toc105593623"/>
      <w:bookmarkStart w:id="80" w:name="_Toc114209337"/>
      <w:bookmarkStart w:id="81" w:name="_Toc138681197"/>
      <w:bookmarkStart w:id="82" w:name="_Toc144228559"/>
      <w:bookmarkStart w:id="83" w:name="_Toc183231268"/>
      <w:r>
        <w:t>4.3</w:t>
      </w:r>
      <w:r>
        <w:tab/>
        <w:t>Functional Entities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4B1B847" w14:textId="77777777" w:rsidR="00DE027F" w:rsidRDefault="00DE027F" w:rsidP="00DE027F">
      <w:bookmarkStart w:id="84" w:name="_Toc28009644"/>
      <w:bookmarkStart w:id="85" w:name="_Toc34061762"/>
      <w:bookmarkStart w:id="86" w:name="_Toc36036518"/>
      <w:bookmarkStart w:id="87" w:name="_Toc43284757"/>
      <w:bookmarkStart w:id="88" w:name="_Toc45132536"/>
      <w:bookmarkStart w:id="89" w:name="_Toc51193230"/>
      <w:bookmarkStart w:id="90" w:name="_Toc51760429"/>
      <w:bookmarkStart w:id="91" w:name="_Toc59014879"/>
      <w:bookmarkStart w:id="92" w:name="_Toc59015395"/>
      <w:bookmarkStart w:id="93" w:name="_Toc68165437"/>
      <w:bookmarkStart w:id="94" w:name="_Toc83229533"/>
      <w:bookmarkStart w:id="95" w:name="_Toc90648732"/>
      <w:bookmarkStart w:id="96" w:name="_Toc105593624"/>
      <w:bookmarkStart w:id="97" w:name="_Toc114209338"/>
      <w:bookmarkStart w:id="98" w:name="_Toc138681198"/>
      <w:bookmarkStart w:id="99" w:name="_Toc144228560"/>
      <w:r w:rsidRPr="00C9703F">
        <w:rPr>
          <w:b/>
          <w:bCs/>
          <w:lang w:val="en-IN"/>
        </w:rPr>
        <w:t>API invoker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IN"/>
        </w:rPr>
        <w:t xml:space="preserve">: </w:t>
      </w:r>
      <w:r>
        <w:t>Typically provided by a 3</w:t>
      </w:r>
      <w:r>
        <w:rPr>
          <w:vertAlign w:val="superscript"/>
        </w:rPr>
        <w:t>rd</w:t>
      </w:r>
      <w:r>
        <w:t xml:space="preserve"> party application provider who has service agreement with PLMN operator </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0" w:name="_Toc28009645"/>
      <w:bookmarkStart w:id="101" w:name="_Toc34061763"/>
      <w:bookmarkStart w:id="102" w:name="_Toc36036519"/>
      <w:bookmarkStart w:id="103" w:name="_Toc43284758"/>
      <w:bookmarkStart w:id="104" w:name="_Toc45132537"/>
      <w:bookmarkStart w:id="105" w:name="_Toc51193231"/>
      <w:bookmarkStart w:id="106" w:name="_Toc51760430"/>
      <w:bookmarkStart w:id="107" w:name="_Toc59014880"/>
      <w:bookmarkStart w:id="108" w:name="_Toc59015396"/>
      <w:bookmarkStart w:id="109" w:name="_Toc68165438"/>
      <w:bookmarkStart w:id="110" w:name="_Toc83229534"/>
      <w:bookmarkStart w:id="111" w:name="_Toc90648733"/>
      <w:bookmarkStart w:id="112" w:name="_Toc105593625"/>
      <w:bookmarkStart w:id="113" w:name="_Toc114209339"/>
      <w:bookmarkStart w:id="114" w:name="_Toc138681199"/>
      <w:bookmarkStart w:id="115" w:name="_Toc144228561"/>
      <w:r w:rsidRPr="00FC6DA6">
        <w:rPr>
          <w:b/>
          <w:bCs/>
          <w:lang w:val="en-IN"/>
        </w:rPr>
        <w:t>CAPIF core function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77777777" w:rsidR="00DE027F" w:rsidRDefault="00DE027F" w:rsidP="00DE027F">
      <w:bookmarkStart w:id="116" w:name="_Toc28009646"/>
      <w:bookmarkStart w:id="117" w:name="_Toc34061764"/>
      <w:bookmarkStart w:id="118" w:name="_Toc36036520"/>
      <w:bookmarkStart w:id="119" w:name="_Toc43284759"/>
      <w:bookmarkStart w:id="120" w:name="_Toc45132538"/>
      <w:bookmarkStart w:id="121" w:name="_Toc51193232"/>
      <w:bookmarkStart w:id="122" w:name="_Toc51760431"/>
      <w:bookmarkStart w:id="123" w:name="_Toc59014881"/>
      <w:bookmarkStart w:id="124" w:name="_Toc59015397"/>
      <w:bookmarkStart w:id="125" w:name="_Toc68165439"/>
      <w:bookmarkStart w:id="126" w:name="_Toc83229535"/>
      <w:bookmarkStart w:id="127" w:name="_Toc90648734"/>
      <w:bookmarkStart w:id="128" w:name="_Toc105593626"/>
      <w:bookmarkStart w:id="129" w:name="_Toc114209340"/>
      <w:bookmarkStart w:id="130" w:name="_Toc138681200"/>
      <w:bookmarkStart w:id="131" w:name="_Toc144228562"/>
      <w:r w:rsidRPr="006C649A">
        <w:rPr>
          <w:b/>
          <w:bCs/>
          <w:lang w:val="en-IN"/>
        </w:rPr>
        <w:t>API exposing function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Pr>
          <w:b/>
          <w:bCs/>
          <w:lang w:val="en-IN"/>
        </w:rPr>
        <w:t xml:space="preserve"> (AEF)</w:t>
      </w:r>
      <w:r w:rsidRPr="006C649A">
        <w:rPr>
          <w:b/>
          <w:bCs/>
          <w:lang w:val="en-IN"/>
        </w:rPr>
        <w:t>:</w:t>
      </w:r>
      <w:r>
        <w:rPr>
          <w:lang w:val="en-IN"/>
        </w:rPr>
        <w:t xml:space="preserve"> </w:t>
      </w:r>
      <w:r>
        <w:t xml:space="preserve">The API exposing function (AEF) is the provider of the Service APIs and is also the service communication entry point of the Service API to API invokers. </w:t>
      </w:r>
    </w:p>
    <w:p w14:paraId="410B93D0" w14:textId="77777777" w:rsidR="00DE027F" w:rsidRDefault="00DE027F" w:rsidP="00DE027F">
      <w:bookmarkStart w:id="132" w:name="_Toc28009647"/>
      <w:bookmarkStart w:id="133" w:name="_Toc34061765"/>
      <w:bookmarkStart w:id="134" w:name="_Toc36036521"/>
      <w:bookmarkStart w:id="135" w:name="_Toc43284760"/>
      <w:bookmarkStart w:id="136" w:name="_Toc45132539"/>
      <w:bookmarkStart w:id="137" w:name="_Toc51193233"/>
      <w:bookmarkStart w:id="138" w:name="_Toc51760432"/>
      <w:bookmarkStart w:id="139" w:name="_Toc59014882"/>
      <w:bookmarkStart w:id="140" w:name="_Toc59015398"/>
      <w:bookmarkStart w:id="141" w:name="_Toc68165440"/>
      <w:bookmarkStart w:id="142" w:name="_Toc83229536"/>
      <w:bookmarkStart w:id="143" w:name="_Toc90648735"/>
      <w:bookmarkStart w:id="144" w:name="_Toc105593627"/>
      <w:bookmarkStart w:id="145" w:name="_Toc114209341"/>
      <w:bookmarkStart w:id="146" w:name="_Toc138681201"/>
      <w:bookmarkStart w:id="147" w:name="_Toc144228563"/>
      <w:r w:rsidRPr="006525F0">
        <w:rPr>
          <w:b/>
          <w:bCs/>
          <w:lang w:val="en-IN"/>
        </w:rPr>
        <w:t>API publishing function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77777777" w:rsidR="00DE027F" w:rsidRDefault="00DE027F" w:rsidP="00DE027F">
      <w:bookmarkStart w:id="148" w:name="_Toc28009648"/>
      <w:bookmarkStart w:id="149" w:name="_Toc34061766"/>
      <w:bookmarkStart w:id="150" w:name="_Toc36036522"/>
      <w:bookmarkStart w:id="151" w:name="_Toc43284761"/>
      <w:bookmarkStart w:id="152" w:name="_Toc45132540"/>
      <w:bookmarkStart w:id="153" w:name="_Toc51193234"/>
      <w:bookmarkStart w:id="154" w:name="_Toc51760433"/>
      <w:bookmarkStart w:id="155" w:name="_Toc59014883"/>
      <w:bookmarkStart w:id="156" w:name="_Toc59015399"/>
      <w:bookmarkStart w:id="157" w:name="_Toc68165441"/>
      <w:bookmarkStart w:id="158" w:name="_Toc83229537"/>
      <w:bookmarkStart w:id="159" w:name="_Toc90648736"/>
      <w:bookmarkStart w:id="160" w:name="_Toc105593628"/>
      <w:bookmarkStart w:id="161" w:name="_Toc114209342"/>
      <w:bookmarkStart w:id="162" w:name="_Toc138681202"/>
      <w:bookmarkStart w:id="163" w:name="_Toc144228564"/>
      <w:r w:rsidRPr="006525F0">
        <w:rPr>
          <w:b/>
          <w:bCs/>
          <w:lang w:val="en-IN"/>
        </w:rPr>
        <w:t>API management function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b/>
          <w:bCs/>
          <w:lang w:val="en-IN"/>
        </w:rPr>
        <w:t xml:space="preserve"> (AMF)</w:t>
      </w:r>
      <w:r w:rsidRPr="006525F0">
        <w:rPr>
          <w:b/>
          <w:bCs/>
          <w:lang w:val="en-IN"/>
        </w:rPr>
        <w:t>:</w:t>
      </w:r>
      <w:r>
        <w:rPr>
          <w:lang w:val="en-IN"/>
        </w:rPr>
        <w:t xml:space="preserve"> </w:t>
      </w:r>
      <w:r>
        <w:t xml:space="preserve">The API management function (AMF) enables the API provider to manage service APIs such as querying the Service API invocation log for auditing, monitoring the events, and configuring the API provider policies. </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164" w:name="_Toc183231269"/>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64"/>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6860D4A4"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subclause. The CAPIF architecture given in subclause 6.2.0 of </w:t>
      </w:r>
      <w:r>
        <w:t>3GPP </w:t>
      </w:r>
      <w:r w:rsidRPr="000E26A8">
        <w:t>TS 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subclause 6.5 of </w:t>
      </w:r>
      <w:r>
        <w:t>3GPP </w:t>
      </w:r>
      <w:r w:rsidRPr="000E26A8">
        <w:t>TS 33.122</w:t>
      </w:r>
      <w:r>
        <w:t> [4]</w:t>
      </w:r>
      <w:r w:rsidRPr="000E26A8">
        <w:t>.</w:t>
      </w:r>
    </w:p>
    <w:p w14:paraId="5D9D0C7C" w14:textId="258463FB" w:rsidR="00DE027F" w:rsidRPr="00CC6640" w:rsidRDefault="00DE027F" w:rsidP="00DE027F">
      <w:pPr>
        <w:rPr>
          <w:rFonts w:eastAsia="MS PGothic"/>
          <w:lang w:val="en-US" w:eastAsia="ja-JP"/>
        </w:rPr>
      </w:pPr>
      <w:r w:rsidRPr="000E26A8">
        <w:t>The RNAA architecture given in subclause 6.2.</w:t>
      </w:r>
      <w:r w:rsidR="008B7FEE">
        <w:rPr>
          <w:rFonts w:hint="eastAsia"/>
          <w:lang w:eastAsia="ja-JP"/>
        </w:rPr>
        <w:t>3</w:t>
      </w:r>
      <w:r w:rsidRPr="000E26A8">
        <w:t xml:space="preserve"> of </w:t>
      </w:r>
      <w:r>
        <w:t>3GPP </w:t>
      </w:r>
      <w:r w:rsidRPr="000E26A8">
        <w:t>TS 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8B7FEE" w:rsidP="008B7FEE">
      <w:pPr>
        <w:pStyle w:val="TH"/>
        <w:rPr>
          <w:noProof/>
          <w:lang w:val="en-US"/>
        </w:rPr>
      </w:pPr>
      <w:r>
        <w:object w:dxaOrig="13669" w:dyaOrig="8796" w14:anchorId="658E2B58">
          <v:shape id="_x0000_i1029" type="#_x0000_t75" style="width:482.4pt;height:309pt" o:ole="">
            <v:imagedata r:id="rId26" o:title=""/>
          </v:shape>
          <o:OLEObject Type="Embed" ProgID="Visio.Drawing.15" ShapeID="_x0000_i1029" DrawAspect="Content" ObjectID="_1794014226"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165" w:name="_Toc183231270"/>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65"/>
    </w:p>
    <w:p w14:paraId="05F81DFE" w14:textId="605D337E" w:rsidR="00232CD8" w:rsidRDefault="00232CD8" w:rsidP="00232CD8">
      <w:pPr>
        <w:rPr>
          <w:noProof/>
          <w:lang w:val="en-US"/>
        </w:rPr>
      </w:pPr>
      <w:r>
        <w:rPr>
          <w:lang w:eastAsia="ja-JP"/>
        </w:rPr>
        <w:t xml:space="preserve">This subclause shows the relationship between RNAA and OAuth 2.0. </w:t>
      </w:r>
      <w:r>
        <w:rPr>
          <w:noProof/>
          <w:lang w:val="en-US"/>
        </w:rPr>
        <w:t>The table</w:t>
      </w:r>
      <w:r>
        <w:rPr>
          <w:noProof/>
          <w:lang w:val="en-US" w:eastAsia="ja-JP"/>
        </w:rPr>
        <w:t xml:space="preserve"> 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 23.222 [2]</w:t>
      </w:r>
      <w:r>
        <w:rPr>
          <w:noProof/>
          <w:lang w:val="en-US" w:eastAsia="ja-JP"/>
        </w:rPr>
        <w:t>.</w:t>
      </w:r>
    </w:p>
    <w:p w14:paraId="1AA35CDD" w14:textId="02EA7F3E" w:rsidR="00232CD8" w:rsidRDefault="00232CD8" w:rsidP="00232CD8">
      <w:pPr>
        <w:pStyle w:val="TH"/>
        <w:rPr>
          <w:noProof/>
          <w:lang w:val="en-US" w:eastAsia="ja-JP"/>
        </w:rPr>
      </w:pPr>
      <w:r>
        <w:rPr>
          <w:noProof/>
          <w:lang w:val="en-US"/>
        </w:rPr>
        <w:lastRenderedPageBreak/>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40493CB4" w14:textId="00A0762D" w:rsidR="00751857" w:rsidRDefault="00751857" w:rsidP="00751857">
      <w:pPr>
        <w:pStyle w:val="XX"/>
        <w:rPr>
          <w:rFonts w:eastAsiaTheme="minorEastAsia"/>
          <w:lang w:eastAsia="ja-JP"/>
        </w:rPr>
      </w:pPr>
      <w:bookmarkStart w:id="166" w:name="_Toc183231271"/>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ab/>
        <w:t>Overview CAPIF operations</w:t>
      </w:r>
      <w:bookmarkEnd w:id="166"/>
    </w:p>
    <w:p w14:paraId="54AA9962" w14:textId="74B48137" w:rsidR="00751857" w:rsidRDefault="00751857" w:rsidP="00751857">
      <w:pPr>
        <w:pStyle w:val="XXX"/>
        <w:rPr>
          <w:rFonts w:eastAsiaTheme="minorEastAsia"/>
          <w:lang w:eastAsia="ja-JP"/>
        </w:rPr>
      </w:pPr>
      <w:bookmarkStart w:id="167" w:name="_Toc183231272"/>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.1</w:t>
      </w:r>
      <w:r>
        <w:rPr>
          <w:rFonts w:eastAsiaTheme="minorEastAsia"/>
          <w:lang w:eastAsia="ja-JP"/>
        </w:rPr>
        <w:tab/>
        <w:t>General</w:t>
      </w:r>
      <w:bookmarkEnd w:id="167"/>
    </w:p>
    <w:p w14:paraId="2FCB3632" w14:textId="1163CF69" w:rsidR="00751857" w:rsidRPr="007C72F0" w:rsidRDefault="00751857" w:rsidP="00751857">
      <w:r>
        <w:t xml:space="preserve">This subclause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751857">
      <w:pPr>
        <w:pStyle w:val="XXX"/>
        <w:rPr>
          <w:rFonts w:eastAsiaTheme="minorEastAsia"/>
          <w:lang w:eastAsia="ja-JP"/>
        </w:rPr>
      </w:pPr>
      <w:bookmarkStart w:id="168" w:name="_Toc183231273"/>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.2</w:t>
      </w:r>
      <w:r>
        <w:rPr>
          <w:rFonts w:eastAsiaTheme="minorEastAsia"/>
          <w:lang w:eastAsia="ja-JP"/>
        </w:rPr>
        <w:tab/>
        <w:t>Usage of CAPIF by API invoker</w:t>
      </w:r>
      <w:bookmarkEnd w:id="168"/>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751857" w:rsidP="004A5E96">
      <w:pPr>
        <w:pStyle w:val="TH"/>
        <w:rPr>
          <w:rFonts w:ascii="MS PGothic" w:eastAsia="MS PGothic" w:hAnsi="MS PGothic" w:cs="MS PGothic"/>
          <w:sz w:val="24"/>
          <w:szCs w:val="24"/>
          <w:lang w:val="en-US" w:eastAsia="ja-JP"/>
        </w:rPr>
      </w:pPr>
      <w:r>
        <w:object w:dxaOrig="10280" w:dyaOrig="6590" w14:anchorId="60B817C4">
          <v:shape id="_x0000_i1030" type="#_x0000_t75" style="width:265.8pt;height:169.2pt" o:ole="">
            <v:imagedata r:id="rId28" o:title=""/>
          </v:shape>
          <o:OLEObject Type="Embed" ProgID="Visio.Drawing.15" ShapeID="_x0000_i1030" DrawAspect="Content" ObjectID="_1794014227" r:id="rId29"/>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0B7CF82D"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54499FA0"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277DAFB1"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1BC9E8BA"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subclause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2BF1EFBA"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8C1580" w:rsidP="009C05E5">
      <w:pPr>
        <w:pStyle w:val="TH"/>
        <w:rPr>
          <w:rFonts w:ascii="MS PGothic" w:eastAsia="MS PGothic" w:hAnsi="MS PGothic" w:cs="MS PGothic"/>
          <w:sz w:val="24"/>
          <w:szCs w:val="24"/>
          <w:lang w:val="en-US" w:eastAsia="ja-JP"/>
        </w:rPr>
      </w:pPr>
      <w:r>
        <w:object w:dxaOrig="13009" w:dyaOrig="6685" w14:anchorId="61C63958">
          <v:shape id="_x0000_i1031" type="#_x0000_t75" style="width:304.8pt;height:156.6pt" o:ole="">
            <v:imagedata r:id="rId30" o:title=""/>
          </v:shape>
          <o:OLEObject Type="Embed" ProgID="Visio.Drawing.15" ShapeID="_x0000_i1031" DrawAspect="Content" ObjectID="_1794014228"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7CD50948"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13D1FB0E"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79991123"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00336FBE"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subclause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6E7562CD" w14:textId="50528199" w:rsidR="00751857" w:rsidRDefault="00751857" w:rsidP="00751857">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77777777" w:rsidR="00751857" w:rsidRDefault="00751857" w:rsidP="00751857">
      <w:pPr>
        <w:pStyle w:val="TF"/>
        <w:rPr>
          <w:lang w:eastAsia="ja-JP"/>
        </w:rPr>
      </w:pPr>
    </w:p>
    <w:p w14:paraId="77D9D43B" w14:textId="08429F8E" w:rsidR="00751857" w:rsidRDefault="00751857" w:rsidP="00751857">
      <w:pPr>
        <w:pStyle w:val="XXX"/>
        <w:rPr>
          <w:rFonts w:eastAsiaTheme="minorEastAsia"/>
          <w:lang w:eastAsia="ja-JP"/>
        </w:rPr>
      </w:pPr>
      <w:bookmarkStart w:id="169" w:name="_Toc183231274"/>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.3</w:t>
      </w:r>
      <w:r>
        <w:rPr>
          <w:rFonts w:eastAsiaTheme="minorEastAsia"/>
          <w:lang w:eastAsia="ja-JP"/>
        </w:rPr>
        <w:tab/>
        <w:t>Usage of CAPIF by API provider</w:t>
      </w:r>
      <w:bookmarkEnd w:id="16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D4313A" w:rsidP="00D4313A">
      <w:pPr>
        <w:pStyle w:val="TH"/>
        <w:rPr>
          <w:rFonts w:ascii="MS PGothic" w:eastAsia="MS PGothic" w:hAnsi="MS PGothic" w:cs="MS PGothic"/>
          <w:sz w:val="24"/>
          <w:szCs w:val="24"/>
          <w:lang w:val="en-US" w:eastAsia="ja-JP"/>
        </w:rPr>
      </w:pPr>
      <w:r>
        <w:object w:dxaOrig="15553" w:dyaOrig="11988" w14:anchorId="12D097B8">
          <v:shape id="_x0000_i1032" type="#_x0000_t75" style="width:402pt;height:307.8pt" o:ole="">
            <v:imagedata r:id="rId32" o:title=""/>
          </v:shape>
          <o:OLEObject Type="Embed" ProgID="Visio.Drawing.15" ShapeID="_x0000_i1032" DrawAspect="Content" ObjectID="_1794014229"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7A53F6DC" w:rsidR="00D4313A" w:rsidRDefault="00D4313A" w:rsidP="003579F9">
      <w:pPr>
        <w:pStyle w:val="B1"/>
        <w:numPr>
          <w:ilvl w:val="0"/>
          <w:numId w:val="14"/>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r>
        <w:rPr>
          <w:rFonts w:hint="eastAsia"/>
          <w:lang w:eastAsia="ja-JP"/>
        </w:rPr>
        <w:t>.</w:t>
      </w:r>
    </w:p>
    <w:p w14:paraId="222D2855" w14:textId="14E26E2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092DB387"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66488B32"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395446AB"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1E3165A5"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EBF551" w:rsidR="00D4313A" w:rsidRDefault="00D4313A" w:rsidP="00D4313A">
      <w:pPr>
        <w:pStyle w:val="B1"/>
        <w:rPr>
          <w:lang w:val="en-US" w:eastAsia="ja-JP"/>
        </w:rPr>
      </w:pPr>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52CE9C89"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9CFF1F9"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D4313A" w:rsidP="00D4313A">
      <w:pPr>
        <w:pStyle w:val="TH"/>
        <w:rPr>
          <w:rFonts w:ascii="MS PGothic" w:eastAsia="MS PGothic" w:hAnsi="MS PGothic" w:cs="MS PGothic"/>
          <w:sz w:val="24"/>
          <w:szCs w:val="24"/>
          <w:lang w:val="en-US" w:eastAsia="ja-JP"/>
        </w:rPr>
      </w:pPr>
      <w:r>
        <w:object w:dxaOrig="18469" w:dyaOrig="12001" w14:anchorId="67592F67">
          <v:shape id="_x0000_i1033" type="#_x0000_t75" style="width:477.6pt;height:308.4pt" o:ole="">
            <v:imagedata r:id="rId34" o:title=""/>
          </v:shape>
          <o:OLEObject Type="Embed" ProgID="Visio.Drawing.15" ShapeID="_x0000_i1033" DrawAspect="Content" ObjectID="_1794014230"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2C6471F0" w:rsidR="00D4313A" w:rsidRDefault="00D4313A" w:rsidP="003579F9">
      <w:pPr>
        <w:pStyle w:val="B1"/>
        <w:numPr>
          <w:ilvl w:val="0"/>
          <w:numId w:val="15"/>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p>
    <w:p w14:paraId="5E19D40E" w14:textId="6EE61D6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621AB9A0"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5D86C6F"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subclause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7365CAD2"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1DB3DE7F"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66DB5C8B"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48E0C6EC"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50A2C110" w:rsidR="00D4313A"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0DBCDFC1"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09AA4F04" w14:textId="77777777" w:rsidR="00DE027F" w:rsidRPr="004D3578" w:rsidRDefault="00DE027F" w:rsidP="00DE027F">
      <w:pPr>
        <w:pStyle w:val="Heading1"/>
      </w:pPr>
      <w:bookmarkStart w:id="170" w:name="_Toc183231275"/>
      <w:r>
        <w:lastRenderedPageBreak/>
        <w:t>5</w:t>
      </w:r>
      <w:r w:rsidRPr="004D3578">
        <w:tab/>
      </w:r>
      <w:r>
        <w:t>Role of Stakeholders for API Exposure</w:t>
      </w:r>
      <w:bookmarkEnd w:id="170"/>
    </w:p>
    <w:p w14:paraId="2B5B2A84" w14:textId="77777777" w:rsidR="00DE027F" w:rsidRPr="003D7B68" w:rsidRDefault="00DE027F" w:rsidP="00DE027F">
      <w:pPr>
        <w:pStyle w:val="Heading2"/>
        <w:rPr>
          <w:lang w:eastAsia="ja-JP"/>
        </w:rPr>
      </w:pPr>
      <w:bookmarkStart w:id="171" w:name="_Toc183231276"/>
      <w:r>
        <w:rPr>
          <w:rFonts w:hint="eastAsia"/>
          <w:lang w:eastAsia="ja-JP"/>
        </w:rPr>
        <w:t>5</w:t>
      </w:r>
      <w:r>
        <w:rPr>
          <w:lang w:eastAsia="ja-JP"/>
        </w:rPr>
        <w:t>.1</w:t>
      </w:r>
      <w:r>
        <w:rPr>
          <w:lang w:eastAsia="ja-JP"/>
        </w:rPr>
        <w:tab/>
        <w:t>Stakeholders in CAPIF</w:t>
      </w:r>
      <w:bookmarkEnd w:id="171"/>
    </w:p>
    <w:p w14:paraId="637ACE5C" w14:textId="652B45D9" w:rsidR="00DE027F" w:rsidRPr="008B73FF" w:rsidRDefault="00DE027F" w:rsidP="00DE027F">
      <w:pPr>
        <w:ind w:left="284"/>
        <w:rPr>
          <w:iCs/>
        </w:rPr>
      </w:pPr>
      <w:r w:rsidRPr="008B73FF">
        <w:rPr>
          <w:iCs/>
        </w:rPr>
        <w:t xml:space="preserve">Several stakeholders are considered to interact within the API exposure ecosystem, for instance: MNO, NPN owners, </w:t>
      </w:r>
      <w:r w:rsidR="00F307E7" w:rsidRPr="00F307E7">
        <w:rPr>
          <w:iCs/>
        </w:rPr>
        <w:t xml:space="preserve">channel </w:t>
      </w:r>
      <w:r w:rsidRPr="008B73FF">
        <w:rPr>
          <w:iCs/>
        </w:rPr>
        <w:t xml:space="preserve">aggregators, </w:t>
      </w:r>
      <w:r w:rsidR="00F307E7">
        <w:rPr>
          <w:rFonts w:hint="eastAsia"/>
          <w:iCs/>
          <w:lang w:eastAsia="ja-JP"/>
        </w:rPr>
        <w:t>a</w:t>
      </w:r>
      <w:r w:rsidRPr="008B73FF">
        <w:rPr>
          <w:iCs/>
        </w:rPr>
        <w:t xml:space="preserve">pplication </w:t>
      </w:r>
      <w:r w:rsidR="00F307E7">
        <w:rPr>
          <w:rFonts w:hint="eastAsia"/>
          <w:iCs/>
          <w:lang w:eastAsia="ja-JP"/>
        </w:rPr>
        <w:t>s</w:t>
      </w:r>
      <w:r w:rsidRPr="008B73FF">
        <w:rPr>
          <w:iCs/>
        </w:rPr>
        <w:t xml:space="preserve">ervice </w:t>
      </w:r>
      <w:r w:rsidR="00F307E7">
        <w:rPr>
          <w:rFonts w:hint="eastAsia"/>
          <w:iCs/>
          <w:lang w:eastAsia="ja-JP"/>
        </w:rPr>
        <w:t>d</w:t>
      </w:r>
      <w:r w:rsidRPr="008B73FF">
        <w:rPr>
          <w:iCs/>
        </w:rPr>
        <w:t>evelopers</w:t>
      </w:r>
      <w:r w:rsidR="00F307E7" w:rsidRPr="00F307E7">
        <w:rPr>
          <w:iCs/>
        </w:rPr>
        <w:t>, application service providers</w:t>
      </w:r>
      <w:r w:rsidRPr="008B73FF">
        <w:rPr>
          <w:iCs/>
        </w:rPr>
        <w:t xml:space="preserve"> (ASP), authorization service providers, identity service providers, resource owners, API invokers.</w:t>
      </w:r>
    </w:p>
    <w:p w14:paraId="794B9967" w14:textId="078D21FF" w:rsidR="00DE027F" w:rsidRDefault="00DE027F" w:rsidP="00DE027F">
      <w:pPr>
        <w:ind w:left="284"/>
        <w:rPr>
          <w:iCs/>
          <w:lang w:eastAsia="ja-JP"/>
        </w:rPr>
      </w:pPr>
      <w:r>
        <w:rPr>
          <w:iCs/>
          <w:lang w:eastAsia="ja-JP"/>
        </w:rPr>
        <w:t>The f</w:t>
      </w:r>
      <w:r w:rsidRPr="0081183B">
        <w:rPr>
          <w:iCs/>
          <w:lang w:eastAsia="ja-JP"/>
        </w:rPr>
        <w:t xml:space="preserve">unctional model description for CAPIF is given in subclause 6.2.0 </w:t>
      </w:r>
      <w:r>
        <w:rPr>
          <w:iCs/>
          <w:lang w:eastAsia="ja-JP"/>
        </w:rPr>
        <w:t xml:space="preserve">of </w:t>
      </w:r>
      <w:r w:rsidRPr="0081183B">
        <w:t>3GPP TS 23.222</w:t>
      </w:r>
      <w:r w:rsidR="00451981" w:rsidRPr="00E30AF7">
        <w:t> </w:t>
      </w:r>
      <w:r w:rsidRPr="0081183B">
        <w:rPr>
          <w:iCs/>
          <w:lang w:eastAsia="ja-JP"/>
        </w:rPr>
        <w:t>[2].</w:t>
      </w:r>
      <w:r w:rsidRPr="0081183B">
        <w:rPr>
          <w:rFonts w:hint="eastAsia"/>
          <w:iCs/>
          <w:lang w:eastAsia="ja-JP"/>
        </w:rPr>
        <w:t xml:space="preserve"> </w:t>
      </w:r>
      <w:r>
        <w:rPr>
          <w:iCs/>
          <w:lang w:eastAsia="ja-JP"/>
        </w:rPr>
        <w:t>Different business relationships are considered for CAPIF as follows:</w:t>
      </w:r>
    </w:p>
    <w:p w14:paraId="6448F987" w14:textId="4C5DF69F" w:rsidR="00DE027F" w:rsidRDefault="00276F4D" w:rsidP="008B73FF">
      <w:pPr>
        <w:pStyle w:val="B1"/>
        <w:rPr>
          <w:lang w:eastAsia="ja-JP"/>
        </w:rPr>
      </w:pPr>
      <w:r>
        <w:rPr>
          <w:lang w:eastAsia="ja-JP"/>
        </w:rPr>
        <w:t>-</w:t>
      </w:r>
      <w:r>
        <w:rPr>
          <w:lang w:eastAsia="ja-JP"/>
        </w:rPr>
        <w:tab/>
      </w:r>
      <w:r w:rsidR="00DE027F" w:rsidRPr="0081183B">
        <w:rPr>
          <w:lang w:eastAsia="ja-JP"/>
        </w:rPr>
        <w:t xml:space="preserve">Basic CAPIF business relationships are given in subclause 5.1 </w:t>
      </w:r>
      <w:r w:rsidR="00DE027F">
        <w:rPr>
          <w:lang w:eastAsia="ja-JP"/>
        </w:rPr>
        <w:t xml:space="preserve">of </w:t>
      </w:r>
      <w:r w:rsidR="00DE027F" w:rsidRPr="0081183B">
        <w:t>3GPP TS 23.222</w:t>
      </w:r>
      <w:r w:rsidR="00451981" w:rsidRPr="00E30AF7">
        <w:t> </w:t>
      </w:r>
      <w:r w:rsidR="00DE027F" w:rsidRPr="0081183B">
        <w:rPr>
          <w:lang w:eastAsia="ja-JP"/>
        </w:rPr>
        <w:t>[2].</w:t>
      </w:r>
      <w:r w:rsidR="00DE027F" w:rsidRPr="0081183B">
        <w:rPr>
          <w:rFonts w:hint="eastAsia"/>
          <w:lang w:eastAsia="ja-JP"/>
        </w:rPr>
        <w:t xml:space="preserve"> </w:t>
      </w:r>
    </w:p>
    <w:p w14:paraId="5E99ACA6" w14:textId="4BCB1A70" w:rsidR="00DE027F" w:rsidRDefault="00276F4D" w:rsidP="008B73FF">
      <w:pPr>
        <w:pStyle w:val="B1"/>
        <w:rPr>
          <w:lang w:eastAsia="ja-JP"/>
        </w:rPr>
      </w:pPr>
      <w:r>
        <w:rPr>
          <w:lang w:eastAsia="ja-JP"/>
        </w:rPr>
        <w:t>-</w:t>
      </w:r>
      <w:r>
        <w:rPr>
          <w:lang w:eastAsia="ja-JP"/>
        </w:rPr>
        <w:tab/>
      </w:r>
      <w:r w:rsidR="00DE027F" w:rsidRPr="0081183B">
        <w:rPr>
          <w:lang w:eastAsia="ja-JP"/>
        </w:rPr>
        <w:t xml:space="preserve">CAPIF business relationships for RNAA </w:t>
      </w:r>
      <w:r w:rsidR="00DE027F">
        <w:rPr>
          <w:lang w:eastAsia="ja-JP"/>
        </w:rPr>
        <w:t>are</w:t>
      </w:r>
      <w:r w:rsidR="00DE027F" w:rsidRPr="0081183B">
        <w:rPr>
          <w:lang w:eastAsia="ja-JP"/>
        </w:rPr>
        <w:t xml:space="preserve"> </w:t>
      </w:r>
      <w:r w:rsidR="00DE027F">
        <w:rPr>
          <w:lang w:eastAsia="ja-JP"/>
        </w:rPr>
        <w:t>provided</w:t>
      </w:r>
      <w:r w:rsidR="00DE027F" w:rsidRPr="0081183B">
        <w:rPr>
          <w:lang w:eastAsia="ja-JP"/>
        </w:rPr>
        <w:t xml:space="preserve"> in subclause 5.2 </w:t>
      </w:r>
      <w:r w:rsidR="00DE027F">
        <w:rPr>
          <w:lang w:eastAsia="ja-JP"/>
        </w:rPr>
        <w:t xml:space="preserve">of </w:t>
      </w:r>
      <w:r w:rsidR="00DE027F" w:rsidRPr="0081183B">
        <w:t>3GPP TS 23.222</w:t>
      </w:r>
      <w:r w:rsidR="00451981" w:rsidRPr="00E30AF7">
        <w:t> </w:t>
      </w:r>
      <w:r w:rsidR="00DE027F" w:rsidRPr="0081183B">
        <w:rPr>
          <w:lang w:eastAsia="ja-JP"/>
        </w:rPr>
        <w:t>[2].</w:t>
      </w:r>
      <w:r w:rsidR="00DE027F">
        <w:rPr>
          <w:lang w:eastAsia="ja-JP"/>
        </w:rPr>
        <w:t xml:space="preserve"> </w:t>
      </w:r>
    </w:p>
    <w:p w14:paraId="488138C4" w14:textId="49C20B03" w:rsidR="00DE027F" w:rsidRPr="0081183B" w:rsidRDefault="00276F4D" w:rsidP="008B73FF">
      <w:pPr>
        <w:pStyle w:val="B1"/>
        <w:rPr>
          <w:lang w:eastAsia="ja-JP"/>
        </w:rPr>
      </w:pPr>
      <w:r>
        <w:rPr>
          <w:lang w:eastAsia="ja-JP"/>
        </w:rPr>
        <w:t>-</w:t>
      </w:r>
      <w:r>
        <w:rPr>
          <w:lang w:eastAsia="ja-JP"/>
        </w:rPr>
        <w:tab/>
      </w:r>
      <w:r w:rsidR="00DE027F" w:rsidRPr="0081183B">
        <w:rPr>
          <w:lang w:eastAsia="ja-JP"/>
        </w:rPr>
        <w:t xml:space="preserve">In case of </w:t>
      </w:r>
      <w:r w:rsidR="00DE027F">
        <w:rPr>
          <w:lang w:eastAsia="ja-JP"/>
        </w:rPr>
        <w:t>i</w:t>
      </w:r>
      <w:r w:rsidR="00DE027F" w:rsidRPr="00F85725">
        <w:rPr>
          <w:lang w:eastAsia="ja-JP"/>
        </w:rPr>
        <w:t xml:space="preserve">nterconnection </w:t>
      </w:r>
      <w:r w:rsidR="00DE027F">
        <w:rPr>
          <w:lang w:eastAsia="ja-JP"/>
        </w:rPr>
        <w:t>among</w:t>
      </w:r>
      <w:r w:rsidR="00DE027F" w:rsidRPr="00F85725">
        <w:rPr>
          <w:lang w:eastAsia="ja-JP"/>
        </w:rPr>
        <w:t xml:space="preserve"> CAPIF providers</w:t>
      </w:r>
      <w:r w:rsidR="00DE027F" w:rsidRPr="0081183B">
        <w:rPr>
          <w:lang w:eastAsia="ja-JP"/>
        </w:rPr>
        <w:t xml:space="preserve">, CAPIF business relationships </w:t>
      </w:r>
      <w:r w:rsidR="00DE027F">
        <w:rPr>
          <w:lang w:eastAsia="ja-JP"/>
        </w:rPr>
        <w:t>are</w:t>
      </w:r>
      <w:r w:rsidR="00DE027F" w:rsidRPr="0081183B">
        <w:rPr>
          <w:lang w:eastAsia="ja-JP"/>
        </w:rPr>
        <w:t xml:space="preserve"> given in subclause </w:t>
      </w:r>
      <w:r w:rsidR="00DE027F">
        <w:rPr>
          <w:lang w:eastAsia="ja-JP"/>
        </w:rPr>
        <w:t>4</w:t>
      </w:r>
      <w:r w:rsidR="00DE027F" w:rsidRPr="0081183B">
        <w:rPr>
          <w:lang w:eastAsia="ja-JP"/>
        </w:rPr>
        <w:t>.</w:t>
      </w:r>
      <w:r w:rsidR="00DE027F">
        <w:rPr>
          <w:lang w:eastAsia="ja-JP"/>
        </w:rPr>
        <w:t>1</w:t>
      </w:r>
      <w:r w:rsidR="00DE027F" w:rsidRPr="0081183B">
        <w:rPr>
          <w:lang w:eastAsia="ja-JP"/>
        </w:rPr>
        <w:t xml:space="preserve">2 </w:t>
      </w:r>
      <w:r w:rsidR="009F55E1">
        <w:rPr>
          <w:rFonts w:hint="eastAsia"/>
          <w:lang w:eastAsia="ja-JP"/>
        </w:rPr>
        <w:t xml:space="preserve">of </w:t>
      </w:r>
      <w:r w:rsidR="00DE027F" w:rsidRPr="0081183B">
        <w:t>3GPP TS 23.222</w:t>
      </w:r>
      <w:r w:rsidR="00451981" w:rsidRPr="00E30AF7">
        <w:t> </w:t>
      </w:r>
      <w:r w:rsidR="00DE027F" w:rsidRPr="0081183B">
        <w:rPr>
          <w:lang w:eastAsia="ja-JP"/>
        </w:rPr>
        <w:t>[2]</w:t>
      </w:r>
    </w:p>
    <w:p w14:paraId="206B9697" w14:textId="77777777" w:rsidR="00DE027F" w:rsidRPr="0081183B" w:rsidRDefault="00DE027F" w:rsidP="00DE027F">
      <w:pPr>
        <w:ind w:left="284"/>
        <w:rPr>
          <w:iCs/>
          <w:lang w:eastAsia="ja-JP"/>
        </w:rPr>
      </w:pPr>
      <w:r>
        <w:rPr>
          <w:iCs/>
          <w:lang w:eastAsia="ja-JP"/>
        </w:rPr>
        <w:t>Some exemplary business relationships are reproduced in Figure</w:t>
      </w:r>
      <w:r>
        <w:rPr>
          <w:iCs/>
          <w:lang w:val="en-US" w:eastAsia="ja-JP"/>
        </w:rPr>
        <w:t> </w:t>
      </w:r>
      <w:r>
        <w:rPr>
          <w:iCs/>
          <w:lang w:eastAsia="ja-JP"/>
        </w:rPr>
        <w:t>5.1-1.</w:t>
      </w:r>
    </w:p>
    <w:p w14:paraId="5A7CDB19" w14:textId="77777777" w:rsidR="00DE027F" w:rsidRPr="00546D4D" w:rsidRDefault="00DE027F" w:rsidP="00DE027F">
      <w:pPr>
        <w:pStyle w:val="TH"/>
      </w:pPr>
      <w:r>
        <w:object w:dxaOrig="15901" w:dyaOrig="6529" w14:anchorId="1973DE38">
          <v:shape id="_x0000_i1034" type="#_x0000_t75" style="width:367.2pt;height:150.6pt" o:ole="">
            <v:imagedata r:id="rId36" o:title=""/>
          </v:shape>
          <o:OLEObject Type="Embed" ProgID="Visio.Drawing.15" ShapeID="_x0000_i1034" DrawAspect="Content" ObjectID="_1794014231"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DE027F">
      <w:pPr>
        <w:ind w:left="284"/>
        <w:rPr>
          <w:iCs/>
          <w:lang w:eastAsia="ja-JP"/>
        </w:rPr>
      </w:pPr>
      <w:r w:rsidRPr="0081183B">
        <w:rPr>
          <w:iCs/>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172" w:name="_Toc183231277"/>
      <w:r>
        <w:rPr>
          <w:rFonts w:hint="eastAsia"/>
          <w:lang w:eastAsia="ja-JP"/>
        </w:rPr>
        <w:t>5</w:t>
      </w:r>
      <w:r>
        <w:rPr>
          <w:lang w:eastAsia="ja-JP"/>
        </w:rPr>
        <w:t>.2</w:t>
      </w:r>
      <w:r>
        <w:rPr>
          <w:lang w:eastAsia="ja-JP"/>
        </w:rPr>
        <w:tab/>
        <w:t>Basic roles</w:t>
      </w:r>
      <w:bookmarkEnd w:id="172"/>
    </w:p>
    <w:p w14:paraId="2D7EBE43" w14:textId="77777777" w:rsidR="00DE027F" w:rsidRPr="00A45C25" w:rsidRDefault="00DE027F" w:rsidP="00DE027F">
      <w:pPr>
        <w:pStyle w:val="Heading3"/>
      </w:pPr>
      <w:bookmarkStart w:id="173" w:name="_Toc183231278"/>
      <w:r>
        <w:t>5</w:t>
      </w:r>
      <w:r w:rsidRPr="00A45C25">
        <w:t>.</w:t>
      </w:r>
      <w:r>
        <w:t>2.1</w:t>
      </w:r>
      <w:r w:rsidRPr="00A45C25">
        <w:tab/>
      </w:r>
      <w:r>
        <w:t>CAPIF provider</w:t>
      </w:r>
      <w:bookmarkEnd w:id="173"/>
    </w:p>
    <w:p w14:paraId="7255CA1B" w14:textId="342D4124" w:rsidR="00DE027F" w:rsidRDefault="00DE027F" w:rsidP="00DE027F">
      <w:pPr>
        <w:ind w:left="284"/>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subclause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174" w:name="_Toc183231279"/>
      <w:r w:rsidRPr="0081183B">
        <w:t>5.</w:t>
      </w:r>
      <w:r>
        <w:t>2.2</w:t>
      </w:r>
      <w:r w:rsidRPr="0081183B">
        <w:tab/>
      </w:r>
      <w:r w:rsidR="00F307E7" w:rsidRPr="00F307E7">
        <w:t xml:space="preserve">Service </w:t>
      </w:r>
      <w:r w:rsidRPr="0081183B">
        <w:t>API provider</w:t>
      </w:r>
      <w:bookmarkEnd w:id="174"/>
    </w:p>
    <w:p w14:paraId="49C657F0" w14:textId="06E9BC88" w:rsidR="00DE027F" w:rsidRPr="0081183B" w:rsidRDefault="00DE027F" w:rsidP="00DE027F">
      <w:pPr>
        <w:ind w:left="284"/>
        <w:rPr>
          <w:iCs/>
          <w:lang w:eastAsia="ja-JP"/>
        </w:rPr>
      </w:pPr>
      <w:r w:rsidRPr="0081183B">
        <w:rPr>
          <w:iCs/>
          <w:lang w:eastAsia="ja-JP"/>
        </w:rPr>
        <w:t xml:space="preserve">The </w:t>
      </w:r>
      <w:r w:rsidR="00F307E7" w:rsidRPr="00F307E7">
        <w:rPr>
          <w:iCs/>
          <w:lang w:eastAsia="ja-JP"/>
        </w:rPr>
        <w:t xml:space="preserve">service </w:t>
      </w:r>
      <w:r w:rsidRPr="0081183B">
        <w:rPr>
          <w:iCs/>
          <w:lang w:eastAsia="ja-JP"/>
        </w:rPr>
        <w:t>API provider hosts one or more service APIs and has a service API arrangement with CAPIF provider to offer the service APIs to the API invoker.</w:t>
      </w:r>
    </w:p>
    <w:p w14:paraId="59286774" w14:textId="4728CDC1" w:rsidR="00DE027F" w:rsidRPr="0081183B" w:rsidRDefault="00DE027F" w:rsidP="00DE027F">
      <w:pPr>
        <w:ind w:left="284"/>
        <w:rPr>
          <w:iCs/>
          <w:lang w:eastAsia="ja-JP"/>
        </w:rPr>
      </w:pPr>
      <w:r w:rsidRPr="0081183B">
        <w:rPr>
          <w:iCs/>
          <w:lang w:eastAsia="ja-JP"/>
        </w:rPr>
        <w:t xml:space="preserve">Requirements for enabling API invoker is given in subclause 4.1.2 </w:t>
      </w:r>
      <w:r w:rsidR="009F55E1">
        <w:rPr>
          <w:rFonts w:hint="eastAsia"/>
          <w:iCs/>
          <w:lang w:eastAsia="ja-JP"/>
        </w:rPr>
        <w:t xml:space="preserve">of </w:t>
      </w:r>
      <w:r w:rsidRPr="0081183B">
        <w:t>3GPP TS 23.222</w:t>
      </w:r>
      <w:r w:rsidR="00451981" w:rsidRPr="00E30AF7">
        <w:t> </w:t>
      </w:r>
      <w:r w:rsidRPr="0081183B">
        <w:rPr>
          <w:iCs/>
          <w:lang w:eastAsia="ja-JP"/>
        </w:rPr>
        <w:t>[2].</w:t>
      </w:r>
    </w:p>
    <w:p w14:paraId="7E15C21A" w14:textId="77777777" w:rsidR="00DE027F" w:rsidRPr="00A45C25" w:rsidRDefault="00DE027F" w:rsidP="00DE027F">
      <w:pPr>
        <w:pStyle w:val="Heading3"/>
      </w:pPr>
      <w:bookmarkStart w:id="175" w:name="_Toc183231280"/>
      <w:r>
        <w:lastRenderedPageBreak/>
        <w:t>5</w:t>
      </w:r>
      <w:r w:rsidRPr="00A45C25">
        <w:t>.</w:t>
      </w:r>
      <w:r>
        <w:t>2.3</w:t>
      </w:r>
      <w:r w:rsidRPr="00A45C25">
        <w:tab/>
      </w:r>
      <w:r>
        <w:t xml:space="preserve">API </w:t>
      </w:r>
      <w:r w:rsidRPr="00CF6DF3">
        <w:rPr>
          <w:noProof/>
          <w:lang w:val="en-US"/>
        </w:rPr>
        <w:t>invoker</w:t>
      </w:r>
      <w:bookmarkEnd w:id="175"/>
    </w:p>
    <w:p w14:paraId="23C44E0B" w14:textId="57D49030" w:rsidR="00DE027F" w:rsidRDefault="00DE027F" w:rsidP="00DE027F">
      <w:pPr>
        <w:ind w:left="284"/>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70EABC65" w:rsidR="00DE027F" w:rsidRDefault="00DE027F" w:rsidP="00DE027F">
      <w:pPr>
        <w:ind w:left="284"/>
        <w:rPr>
          <w:iCs/>
          <w:lang w:eastAsia="ja-JP"/>
        </w:rPr>
      </w:pPr>
      <w:r w:rsidRPr="0081183B">
        <w:rPr>
          <w:iCs/>
          <w:lang w:eastAsia="ja-JP"/>
        </w:rPr>
        <w:t xml:space="preserve">Requirements for supporting 3rd party API providers is given in subclause 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176" w:name="_Toc183231281"/>
      <w:r>
        <w:t>5</w:t>
      </w:r>
      <w:r w:rsidRPr="00A45C25">
        <w:t>.</w:t>
      </w:r>
      <w:r>
        <w:t>2.4</w:t>
      </w:r>
      <w:r w:rsidRPr="00A45C25">
        <w:tab/>
      </w:r>
      <w:r>
        <w:t>Resource owner</w:t>
      </w:r>
      <w:bookmarkEnd w:id="176"/>
    </w:p>
    <w:p w14:paraId="0A812A32" w14:textId="784A54BE" w:rsidR="00DE027F" w:rsidRPr="0081183B" w:rsidRDefault="00DE027F" w:rsidP="00DE027F">
      <w:pPr>
        <w:ind w:left="284"/>
        <w:rPr>
          <w:iCs/>
          <w:lang w:eastAsia="ja-JP"/>
        </w:rPr>
      </w:pPr>
      <w:r w:rsidRPr="0081183B">
        <w:rPr>
          <w:iCs/>
          <w:lang w:eastAsia="ja-JP"/>
        </w:rPr>
        <w:t xml:space="preserve">The resource owner is </w:t>
      </w:r>
      <w:r w:rsidR="008C1580" w:rsidRPr="008C1580">
        <w:rPr>
          <w:iCs/>
          <w:lang w:eastAsia="ja-JP"/>
        </w:rPr>
        <w:t>a UE user or an MNO subscriber</w:t>
      </w:r>
      <w:r w:rsidRPr="0081183B">
        <w:rPr>
          <w:iCs/>
          <w:lang w:eastAsia="ja-JP"/>
        </w:rPr>
        <w:t xml:space="preserve"> capable of granting access to a protected resource related to the resource exposed by the API provider. </w:t>
      </w:r>
      <w:r w:rsidRPr="0081183B">
        <w:rPr>
          <w:lang w:val="en-US" w:eastAsia="ja-JP"/>
        </w:rPr>
        <w:t xml:space="preserve">In the current release, </w:t>
      </w:r>
      <w:r w:rsidRPr="0081183B">
        <w:rPr>
          <w:iCs/>
          <w:lang w:val="en-US" w:eastAsia="ja-JP"/>
        </w:rPr>
        <w:t>i</w:t>
      </w:r>
      <w:r w:rsidRPr="0081183B">
        <w:rPr>
          <w:iCs/>
          <w:lang w:eastAsia="ja-JP"/>
        </w:rPr>
        <w:t>t</w:t>
      </w:r>
      <w:r w:rsidRPr="0081183B">
        <w:t xml:space="preserve"> is a user of the UE hosting the API invoker that can authorize the API access</w:t>
      </w:r>
      <w:r>
        <w:t xml:space="preserve"> </w:t>
      </w:r>
      <w:r w:rsidR="009F55E1" w:rsidRPr="0081183B">
        <w:rPr>
          <w:iCs/>
          <w:lang w:eastAsia="ja-JP"/>
        </w:rPr>
        <w:t>in subclause</w:t>
      </w:r>
      <w:r w:rsidR="009F55E1">
        <w:t> </w:t>
      </w:r>
      <w:r w:rsidR="009F55E1">
        <w:rPr>
          <w:rFonts w:hint="eastAsia"/>
          <w:iCs/>
          <w:lang w:eastAsia="ja-JP"/>
        </w:rPr>
        <w:t>6</w:t>
      </w:r>
      <w:r w:rsidR="009F55E1" w:rsidRPr="0081183B">
        <w:rPr>
          <w:iCs/>
          <w:lang w:eastAsia="ja-JP"/>
        </w:rPr>
        <w:t>.</w:t>
      </w:r>
      <w:r w:rsidR="009F55E1">
        <w:rPr>
          <w:rFonts w:hint="eastAsia"/>
          <w:iCs/>
          <w:lang w:eastAsia="ja-JP"/>
        </w:rPr>
        <w:t>3</w:t>
      </w:r>
      <w:r w:rsidR="009F55E1" w:rsidRPr="0081183B">
        <w:rPr>
          <w:iCs/>
          <w:lang w:eastAsia="ja-JP"/>
        </w:rPr>
        <w:t>.</w:t>
      </w:r>
      <w:r w:rsidR="009F55E1">
        <w:rPr>
          <w:rFonts w:hint="eastAsia"/>
          <w:iCs/>
          <w:lang w:eastAsia="ja-JP"/>
        </w:rPr>
        <w:t>8 of</w:t>
      </w:r>
      <w:r w:rsidR="009F55E1" w:rsidRPr="0081183B">
        <w:rPr>
          <w:iCs/>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iCs/>
          <w:lang w:eastAsia="ja-JP"/>
        </w:rPr>
        <w:t>[2]</w:t>
      </w:r>
      <w:r w:rsidRPr="0081183B">
        <w:t>.</w:t>
      </w:r>
    </w:p>
    <w:p w14:paraId="183C7B83" w14:textId="56A1E626" w:rsidR="00DE027F" w:rsidRDefault="00DE027F" w:rsidP="00DE027F">
      <w:pPr>
        <w:ind w:left="284"/>
        <w:rPr>
          <w:iCs/>
          <w:lang w:eastAsia="ja-JP"/>
        </w:rPr>
      </w:pPr>
      <w:r w:rsidRPr="0081183B">
        <w:rPr>
          <w:iCs/>
          <w:lang w:eastAsia="ja-JP"/>
        </w:rPr>
        <w:t xml:space="preserve">Requirements for supporting RNAA is given in subclause </w:t>
      </w:r>
      <w:r w:rsidRPr="0081183B">
        <w:t>4.17.2</w:t>
      </w:r>
      <w:r w:rsidRPr="0081183B">
        <w:rPr>
          <w:iCs/>
          <w:lang w:eastAsia="ja-JP"/>
        </w:rPr>
        <w:t xml:space="preserve"> </w:t>
      </w:r>
      <w:r w:rsidR="009F55E1">
        <w:rPr>
          <w:rFonts w:hint="eastAsia"/>
          <w:iCs/>
          <w:lang w:eastAsia="ja-JP"/>
        </w:rPr>
        <w:t xml:space="preserve">of </w:t>
      </w:r>
      <w:r w:rsidRPr="0081183B">
        <w:t>3GPP TS 23.222</w:t>
      </w:r>
      <w:r w:rsidR="00451981" w:rsidRPr="00E30AF7">
        <w:t> </w:t>
      </w:r>
      <w:r w:rsidRPr="0081183B">
        <w:rPr>
          <w:iCs/>
          <w:lang w:eastAsia="ja-JP"/>
        </w:rPr>
        <w:t>[2].</w:t>
      </w:r>
    </w:p>
    <w:p w14:paraId="635AFEAB" w14:textId="77777777" w:rsidR="00DE027F" w:rsidRPr="00A45C25" w:rsidRDefault="00DE027F" w:rsidP="00DE027F">
      <w:pPr>
        <w:pStyle w:val="Heading2"/>
      </w:pPr>
      <w:bookmarkStart w:id="177" w:name="_Toc183231282"/>
      <w:r>
        <w:t>5</w:t>
      </w:r>
      <w:r w:rsidRPr="00A45C25">
        <w:t>.</w:t>
      </w:r>
      <w:r>
        <w:t>3</w:t>
      </w:r>
      <w:r w:rsidRPr="00A45C25">
        <w:tab/>
      </w:r>
      <w:r>
        <w:t>Mapping of stakeholders to CAPIF roles</w:t>
      </w:r>
      <w:bookmarkEnd w:id="177"/>
    </w:p>
    <w:p w14:paraId="48B7409F" w14:textId="77777777" w:rsidR="00241072" w:rsidRPr="00241072" w:rsidRDefault="00241072" w:rsidP="00241072">
      <w:pPr>
        <w:rPr>
          <w:rFonts w:eastAsia="DengXian"/>
          <w:noProof/>
          <w:lang w:val="en-US" w:eastAsia="zh-CN"/>
        </w:rPr>
      </w:pPr>
      <w:r w:rsidRPr="00241072">
        <w:rPr>
          <w:rFonts w:eastAsia="DengXian"/>
          <w:noProof/>
          <w:lang w:val="en-US" w:eastAsia="zh-CN"/>
        </w:rPr>
        <w:t>The figure 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241072">
      <w:pPr>
        <w:ind w:left="568" w:hanging="284"/>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7777777" w:rsidR="00241072" w:rsidRPr="00241072" w:rsidRDefault="00241072" w:rsidP="00241072">
      <w:pPr>
        <w:ind w:left="568" w:hanging="284"/>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 </w:t>
      </w:r>
    </w:p>
    <w:p w14:paraId="6881DF67" w14:textId="77777777" w:rsidR="00241072" w:rsidRPr="00241072" w:rsidRDefault="00241072" w:rsidP="00241072">
      <w:pPr>
        <w:ind w:left="568" w:hanging="284"/>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 </w:t>
      </w:r>
    </w:p>
    <w:p w14:paraId="5964680E" w14:textId="77777777" w:rsidR="00241072" w:rsidRDefault="00241072" w:rsidP="00241072">
      <w:pPr>
        <w:ind w:left="568" w:hanging="284"/>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C13FC7" w:rsidP="00690AF4">
      <w:pPr>
        <w:pStyle w:val="TH"/>
        <w:rPr>
          <w:noProof/>
          <w:lang w:val="en-US" w:eastAsia="zh-CN"/>
        </w:rPr>
      </w:pPr>
      <w:r w:rsidRPr="00C13FC7">
        <w:rPr>
          <w:noProof/>
          <w:lang w:eastAsia="zh-CN"/>
        </w:rPr>
        <w:object w:dxaOrig="10464" w:dyaOrig="6636" w14:anchorId="5DEF7AAA">
          <v:shape id="_x0000_i1035" type="#_x0000_t75" style="width:523.2pt;height:331.8pt" o:ole="">
            <v:imagedata r:id="rId38" o:title=""/>
          </v:shape>
          <o:OLEObject Type="Embed" ProgID="Visio.Drawing.15" ShapeID="_x0000_i1035" DrawAspect="Content" ObjectID="_1794014232" r:id="rId39"/>
        </w:object>
      </w:r>
    </w:p>
    <w:p w14:paraId="54607249" w14:textId="3DDF2038" w:rsidR="00C13FC7" w:rsidRDefault="00C13FC7" w:rsidP="008668A1">
      <w:pPr>
        <w:pStyle w:val="TF"/>
        <w:rPr>
          <w:noProof/>
          <w:lang w:val="en-US" w:eastAsia="zh-CN"/>
        </w:rPr>
      </w:pPr>
      <w:r w:rsidRPr="00C13FC7">
        <w:rPr>
          <w:noProof/>
          <w:lang w:eastAsia="zh-CN"/>
        </w:rPr>
        <w:t>Figure 5.3-1: Mapping of the stakeholders to CAPIF roles</w:t>
      </w:r>
    </w:p>
    <w:p w14:paraId="610EBC62" w14:textId="77777777" w:rsidR="00736BAF" w:rsidRDefault="00736BAF" w:rsidP="00736BAF">
      <w:pPr>
        <w:pStyle w:val="XX"/>
        <w:rPr>
          <w:lang w:eastAsia="ja-JP"/>
        </w:rPr>
      </w:pPr>
      <w:bookmarkStart w:id="178" w:name="_Toc183231283"/>
      <w:r>
        <w:rPr>
          <w:lang w:val="en-US" w:eastAsia="ja-JP"/>
        </w:rPr>
        <w:t>5</w:t>
      </w:r>
      <w:r>
        <w:rPr>
          <w:lang w:eastAsia="ja-JP"/>
        </w:rPr>
        <w:t>.4</w:t>
      </w:r>
      <w:r>
        <w:rPr>
          <w:lang w:eastAsia="ja-JP"/>
        </w:rPr>
        <w:tab/>
        <w:t>Usage of CAPIF in different phases of an application business lifecycle</w:t>
      </w:r>
      <w:bookmarkEnd w:id="178"/>
    </w:p>
    <w:p w14:paraId="0D5DE9E6" w14:textId="434EB902"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 xml:space="preserve">[2]. </w:t>
      </w:r>
    </w:p>
    <w:p w14:paraId="66E2DE6A" w14:textId="19A0D271"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r w:rsidR="003747CA">
        <w:rPr>
          <w:rFonts w:hint="eastAsia"/>
          <w:lang w:val="en-US" w:eastAsia="ja-JP"/>
        </w:rPr>
        <w:t>e</w:t>
      </w:r>
      <w:r>
        <w:rPr>
          <w:lang w:val="en-US" w:eastAsia="ja-JP"/>
        </w:rPr>
        <w:t xml:space="preserve">cycle includes 3 phases: </w:t>
      </w:r>
    </w:p>
    <w:p w14:paraId="287B7BC0" w14:textId="77777777" w:rsidR="00736BAF" w:rsidRDefault="00736BAF" w:rsidP="00736BAF">
      <w:pPr>
        <w:pStyle w:val="B1"/>
        <w:rPr>
          <w:lang w:eastAsia="ja-JP"/>
        </w:rPr>
      </w:pPr>
      <w:r>
        <w:rPr>
          <w:lang w:eastAsia="ja-JP"/>
        </w:rPr>
        <w:t>Phase 1.</w:t>
      </w:r>
      <w:r>
        <w:rPr>
          <w:lang w:eastAsia="ja-JP"/>
        </w:rPr>
        <w:tab/>
        <w:t>A</w:t>
      </w:r>
      <w:r w:rsidRPr="0042365F">
        <w:rPr>
          <w:lang w:eastAsia="ja-JP"/>
        </w:rPr>
        <w:t>pplication development preparation phase</w:t>
      </w:r>
      <w:r>
        <w:rPr>
          <w:lang w:eastAsia="ja-JP"/>
        </w:rPr>
        <w:t>: Before the application developer develops the application, the developer determines the candidate service APIs to be used for the application. The developer selects the CAPIF provider and the service API provider. Then the developer searches the interested service API(s) information, e.g. available service API, service API name, and so on via the utilizes the application management client (act as API invoker), which invokes the CAPIF_Discover_Service</w:t>
      </w:r>
      <w:r>
        <w:rPr>
          <w:lang w:eastAsia="zh-CN"/>
        </w:rPr>
        <w:t>_API to obtain that service API information from the CCF</w:t>
      </w:r>
      <w:r>
        <w:rPr>
          <w:lang w:eastAsia="ja-JP"/>
        </w:rPr>
        <w:t>. Then, the developer creates an account and gets authorization to access CAPIF core function. This procedure follows onboarding of API invoker as specified in subclause</w:t>
      </w:r>
      <w:r>
        <w:rPr>
          <w:lang w:val="en-US" w:eastAsia="ja-JP"/>
        </w:rPr>
        <w:t> </w:t>
      </w:r>
      <w:r>
        <w:t>8.1 in 3GPP TS</w:t>
      </w:r>
      <w:r>
        <w:rPr>
          <w:rFonts w:ascii="Nirmala UI" w:hAnsi="Nirmala UI" w:cs="Nirmala UI"/>
        </w:rPr>
        <w:t> </w:t>
      </w:r>
      <w:r>
        <w:t>23.222 [2]. The developer may find the service API provider at any time later.</w:t>
      </w:r>
    </w:p>
    <w:p w14:paraId="2447362A" w14:textId="77777777" w:rsidR="00736BAF" w:rsidRDefault="00736BAF" w:rsidP="00736BAF">
      <w:pPr>
        <w:pStyle w:val="B1"/>
        <w:rPr>
          <w:lang w:eastAsia="ja-JP"/>
        </w:rPr>
      </w:pPr>
      <w:r>
        <w:rPr>
          <w:lang w:eastAsia="ja-JP"/>
        </w:rPr>
        <w:t>Phase 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xml:space="preserve">: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 </w:t>
      </w:r>
    </w:p>
    <w:p w14:paraId="5AF5B2B0" w14:textId="3CA1BD0F" w:rsidR="00736BAF" w:rsidRDefault="00736BAF" w:rsidP="00736BAF">
      <w:pPr>
        <w:pStyle w:val="B1"/>
        <w:rPr>
          <w:lang w:eastAsia="ja-JP"/>
        </w:rPr>
      </w:pPr>
      <w:r>
        <w:rPr>
          <w:lang w:eastAsia="ja-JP"/>
        </w:rPr>
        <w:t>Phase 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After the development, the application is commercial released. The host application (acting as API invoker) obtains the authorization from CAPIF core function to invoker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w:t>
      </w:r>
      <w:r>
        <w:rPr>
          <w:lang w:eastAsia="ja-JP"/>
        </w:rPr>
        <w:lastRenderedPageBreak/>
        <w:t xml:space="preserve">function, </w:t>
      </w:r>
      <w:r>
        <w:rPr>
          <w:lang w:val="en-US" w:eastAsia="ja-JP"/>
        </w:rPr>
        <w:t>the application initiates the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in 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 xml:space="preserve">the API invoker obtains authorization with the CAPIF core function as specified in clause 8.31 of 3GPP TS 23.222 [2], and then requests service API invocation. </w:t>
      </w:r>
    </w:p>
    <w:p w14:paraId="1ED4E414" w14:textId="637D0878" w:rsidR="00736BAF" w:rsidRPr="00204C01" w:rsidRDefault="00736BAF" w:rsidP="00736BAF">
      <w:pPr>
        <w:pStyle w:val="B1"/>
        <w:rPr>
          <w:rFonts w:eastAsia="Yu Mincho"/>
          <w:lang w:eastAsia="ja-JP"/>
        </w:rPr>
      </w:pPr>
      <w:r>
        <w:rPr>
          <w:lang w:eastAsia="ja-JP"/>
        </w:rPr>
        <w:t>NOTE:</w:t>
      </w:r>
      <w:r>
        <w:rPr>
          <w:lang w:eastAsia="ja-JP"/>
        </w:rPr>
        <w:tab/>
        <w:t xml:space="preserve">There are two options about obtaining the security credential of the service API invocation. Option #1 is fetching it during phase 1 or phase 2 and program it into the host application. In this option, the security can not be dynamically </w:t>
      </w:r>
      <w:r w:rsidR="003747CA">
        <w:rPr>
          <w:rFonts w:hint="eastAsia"/>
          <w:lang w:eastAsia="ja-JP"/>
        </w:rPr>
        <w:t>re</w:t>
      </w:r>
      <w:r>
        <w:rPr>
          <w:lang w:eastAsia="ja-JP"/>
        </w:rPr>
        <w:t>freshed at any time. Option #2 is fetching it during the host application is run</w:t>
      </w:r>
      <w:r>
        <w:rPr>
          <w:rFonts w:hint="eastAsia"/>
          <w:lang w:eastAsia="ja-JP"/>
        </w:rPr>
        <w:t>n</w:t>
      </w:r>
      <w:r>
        <w:rPr>
          <w:lang w:eastAsia="ja-JP"/>
        </w:rPr>
        <w:t xml:space="preserve">ing. In this option, the security can be dynamically </w:t>
      </w:r>
      <w:r w:rsidR="003747CA">
        <w:rPr>
          <w:rFonts w:hint="eastAsia"/>
          <w:lang w:eastAsia="ja-JP"/>
        </w:rPr>
        <w:t>re</w:t>
      </w:r>
      <w:r>
        <w:rPr>
          <w:lang w:eastAsia="ja-JP"/>
        </w:rPr>
        <w:t>freshed at any time.</w:t>
      </w:r>
    </w:p>
    <w:p w14:paraId="683E9A72" w14:textId="77777777" w:rsidR="00736BAF" w:rsidRPr="00DE6AFD" w:rsidRDefault="00736BAF" w:rsidP="00690AF4">
      <w:pPr>
        <w:pStyle w:val="TH"/>
        <w:rPr>
          <w:rFonts w:ascii="SimSun" w:eastAsia="SimSun" w:hAnsi="SimSun" w:cs="SimSun"/>
          <w:sz w:val="24"/>
          <w:szCs w:val="24"/>
          <w:lang w:val="en-US" w:eastAsia="zh-CN"/>
        </w:rPr>
      </w:pPr>
      <w:r>
        <w:object w:dxaOrig="23861" w:dyaOrig="17220" w14:anchorId="76C6DD2F">
          <v:shape id="_x0000_i1036" type="#_x0000_t75" style="width:480.6pt;height:346.8pt" o:ole="">
            <v:imagedata r:id="rId40" o:title=""/>
          </v:shape>
          <o:OLEObject Type="Embed" ProgID="Visio.Drawing.15" ShapeID="_x0000_i1036" DrawAspect="Content" ObjectID="_1794014233" r:id="rId41"/>
        </w:object>
      </w:r>
    </w:p>
    <w:p w14:paraId="15A86D78" w14:textId="77777777" w:rsidR="003747CA"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rsidP="00261063">
      <w:pPr>
        <w:pStyle w:val="Heading1"/>
      </w:pPr>
      <w:bookmarkStart w:id="179" w:name="_Toc183231284"/>
      <w:r>
        <w:t>6</w:t>
      </w:r>
      <w:r w:rsidRPr="004D3578">
        <w:tab/>
      </w:r>
      <w:r>
        <w:t>Exemplary Use Cases and Adoption</w:t>
      </w:r>
      <w:bookmarkEnd w:id="179"/>
    </w:p>
    <w:p w14:paraId="3BC01F56" w14:textId="77777777" w:rsidR="00DE027F" w:rsidRPr="00A45C25" w:rsidRDefault="00DE027F" w:rsidP="00DE027F">
      <w:pPr>
        <w:pStyle w:val="Heading2"/>
      </w:pPr>
      <w:bookmarkStart w:id="180" w:name="_Toc151631584"/>
      <w:bookmarkStart w:id="181" w:name="_Toc183231285"/>
      <w:r>
        <w:t>6</w:t>
      </w:r>
      <w:r w:rsidRPr="00A45C25">
        <w:t>.</w:t>
      </w:r>
      <w:r>
        <w:t>1</w:t>
      </w:r>
      <w:r w:rsidRPr="00A45C25">
        <w:tab/>
      </w:r>
      <w:bookmarkEnd w:id="180"/>
      <w:r w:rsidRPr="000F083A">
        <w:rPr>
          <w:szCs w:val="32"/>
        </w:rPr>
        <w:t xml:space="preserve">ETSI </w:t>
      </w:r>
      <w:r>
        <w:rPr>
          <w:rFonts w:cs="Arial"/>
          <w:szCs w:val="32"/>
          <w:lang w:val="en-US" w:eastAsia="ja-JP"/>
        </w:rPr>
        <w:t>MEC deployment based on CAPIF</w:t>
      </w:r>
      <w:bookmarkEnd w:id="181"/>
    </w:p>
    <w:p w14:paraId="120595DE" w14:textId="775AC408" w:rsidR="00B22BAC" w:rsidRDefault="00DE027F" w:rsidP="008B73FF">
      <w:pPr>
        <w:pStyle w:val="EX"/>
        <w:ind w:left="0" w:firstLine="0"/>
      </w:pPr>
      <w:r>
        <w:t xml:space="preserve">The ETSI MEC platform is the collection of essential functionalities required to run MEC applications on a particular Virtualisation infrastructure and enable them to provide and consume MEC services. In clause </w:t>
      </w:r>
      <w:r w:rsidR="00B22BAC">
        <w:rPr>
          <w:rFonts w:hint="eastAsia"/>
          <w:lang w:eastAsia="ja-JP"/>
        </w:rPr>
        <w:t>9</w:t>
      </w:r>
      <w:r w:rsidRPr="004B750D">
        <w:t xml:space="preserve"> </w:t>
      </w:r>
      <w:r>
        <w:t>of ETSI </w:t>
      </w:r>
      <w:r w:rsidRPr="00D4548E">
        <w:t>G</w:t>
      </w:r>
      <w:r>
        <w:t>S</w:t>
      </w:r>
      <w:r w:rsidR="00331AA2">
        <w:t> </w:t>
      </w:r>
      <w:r w:rsidRPr="00D4548E">
        <w:t>MEC</w:t>
      </w:r>
      <w:r w:rsidR="00331AA2">
        <w:t> </w:t>
      </w:r>
      <w:r w:rsidRPr="00D4548E">
        <w:t>0</w:t>
      </w:r>
      <w:r>
        <w:t>11</w:t>
      </w:r>
      <w:r w:rsidR="00331AA2">
        <w:t> </w:t>
      </w:r>
      <w:r w:rsidRPr="00D4548E">
        <w:t>V</w:t>
      </w:r>
      <w:r>
        <w:t>3</w:t>
      </w:r>
      <w:r w:rsidRPr="00D4548E">
        <w:t>.</w:t>
      </w:r>
      <w:r w:rsidR="00270012">
        <w:rPr>
          <w:rFonts w:hint="eastAsia"/>
          <w:lang w:eastAsia="ja-JP"/>
        </w:rPr>
        <w:t>3.</w:t>
      </w:r>
      <w:r w:rsidRPr="00D4548E">
        <w:t>1</w:t>
      </w:r>
      <w:r w:rsidR="0067091E">
        <w:t> </w:t>
      </w:r>
      <w:r>
        <w:t>[5]</w:t>
      </w:r>
      <w:r w:rsidR="00B22BAC" w:rsidRPr="00B22BAC">
        <w:t>, a description is provided on how</w:t>
      </w:r>
      <w:r>
        <w:t xml:space="preserve"> </w:t>
      </w:r>
      <w:r w:rsidR="00B22BAC" w:rsidRPr="00B22BAC">
        <w:t>the MEC</w:t>
      </w:r>
      <w:r w:rsidR="00B22BAC">
        <w:rPr>
          <w:rFonts w:hint="eastAsia"/>
          <w:lang w:eastAsia="ja-JP"/>
        </w:rPr>
        <w:t xml:space="preserve"> </w:t>
      </w:r>
      <w:r>
        <w:t xml:space="preserve">service management APIs </w:t>
      </w:r>
      <w:r w:rsidR="00B22BAC" w:rsidRPr="00B22BAC">
        <w:t>can be realized by</w:t>
      </w:r>
      <w:r>
        <w:t xml:space="preserve"> CAPIF APIs</w:t>
      </w:r>
      <w:r w:rsidRPr="00F9745D">
        <w:t>.</w:t>
      </w:r>
      <w:r w:rsidR="00B22BAC"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28A2E6C0" w14:textId="03C4D9B6" w:rsidR="00DE027F" w:rsidRDefault="00B22BAC" w:rsidP="008B73FF">
      <w:pPr>
        <w:pStyle w:val="EX"/>
        <w:ind w:left="0" w:firstLine="0"/>
      </w:pPr>
      <w:r>
        <w:rPr>
          <w:rFonts w:hint="eastAsia"/>
          <w:lang w:eastAsia="ja-JP"/>
        </w:rPr>
        <w:t>This</w:t>
      </w:r>
      <w:r w:rsidR="00DE027F">
        <w:t xml:space="preserve"> deployment option for ETSI MEC based on CAPIF</w:t>
      </w:r>
      <w:r w:rsidRPr="00B22BAC">
        <w:t xml:space="preserve"> is also depicted at a high-level in subclause 7.2 of 3GPP TR 23.958</w:t>
      </w:r>
      <w:r w:rsidR="0067091E">
        <w:t> </w:t>
      </w:r>
      <w:r w:rsidRPr="00B22BAC">
        <w:t>[6]</w:t>
      </w:r>
      <w:r w:rsidR="00DE027F">
        <w:t>.</w:t>
      </w:r>
    </w:p>
    <w:p w14:paraId="08F5E385" w14:textId="3A4A942A" w:rsidR="006009AC" w:rsidRPr="005F6BCF" w:rsidRDefault="006009AC" w:rsidP="006009AC">
      <w:pPr>
        <w:pStyle w:val="Heading2"/>
      </w:pPr>
      <w:bookmarkStart w:id="182" w:name="_Toc161219935"/>
      <w:bookmarkStart w:id="183" w:name="_Toc183231286"/>
      <w:r w:rsidRPr="005F6BCF">
        <w:lastRenderedPageBreak/>
        <w:t>6.</w:t>
      </w:r>
      <w:r>
        <w:t>2</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182"/>
      <w:bookmarkEnd w:id="183"/>
    </w:p>
    <w:p w14:paraId="5C262288" w14:textId="75BC2A31" w:rsidR="006009AC" w:rsidRDefault="006009AC" w:rsidP="006009AC">
      <w:r w:rsidRPr="005F6BCF">
        <w:t>The</w:t>
      </w:r>
      <w:r>
        <w:t> GSMA Operator P</w:t>
      </w:r>
      <w:r w:rsidRPr="005F6BCF">
        <w:t>latform</w:t>
      </w:r>
      <w:r>
        <w:t> </w:t>
      </w:r>
      <w:r>
        <w:rPr>
          <w:lang w:eastAsia="ja-JP"/>
        </w:rPr>
        <w:t>defines</w:t>
      </w:r>
      <w:r>
        <w:rPr>
          <w:lang w:val="en-US" w:eastAsia="ja-JP"/>
        </w:rPr>
        <w:t> </w:t>
      </w:r>
      <w:r>
        <w:rPr>
          <w:lang w:eastAsia="ja-JP"/>
        </w:rPr>
        <w:t>a</w:t>
      </w:r>
      <w:r>
        <w:rPr>
          <w:lang w:val="en-US" w:eastAsia="ja-JP"/>
        </w:rPr>
        <w:t> </w:t>
      </w:r>
      <w:r>
        <w:rPr>
          <w:lang w:eastAsia="ja-JP"/>
        </w:rPr>
        <w:t>common</w:t>
      </w:r>
      <w:r>
        <w:rPr>
          <w:lang w:val="en-US" w:eastAsia="ja-JP"/>
        </w:rPr>
        <w:t> platform exposing operator services/capabilities to customer</w:t>
      </w:r>
      <w:r w:rsidRPr="005F6BCF">
        <w:t>s</w:t>
      </w:r>
      <w:r>
        <w:t>/application providers in the 5G-era. </w:t>
      </w:r>
      <w:r w:rsidR="00270012">
        <w:rPr>
          <w:rFonts w:hint="eastAsia"/>
          <w:lang w:eastAsia="ja-JP"/>
        </w:rPr>
        <w:t>T</w:t>
      </w:r>
      <w:r w:rsidRPr="005F6BCF">
        <w:t xml:space="preserve">he </w:t>
      </w:r>
      <w:r>
        <w:t>requirement</w:t>
      </w:r>
      <w:r w:rsidRPr="005F6BCF">
        <w:t xml:space="preserve"> </w:t>
      </w:r>
      <w:r w:rsidR="00270012">
        <w:rPr>
          <w:rFonts w:hint="eastAsia"/>
          <w:lang w:eastAsia="ja-JP"/>
        </w:rPr>
        <w:t>that</w:t>
      </w:r>
      <w:r>
        <w:t xml:space="preserve"> an Operator Platform’s SBI-NR</w:t>
      </w:r>
      <w:r w:rsidRPr="005F6BCF">
        <w:t xml:space="preserve"> </w:t>
      </w:r>
      <w:r w:rsidR="00270012">
        <w:t>can work</w:t>
      </w:r>
      <w:r w:rsidR="00270012">
        <w:rPr>
          <w:rFonts w:hint="eastAsia"/>
          <w:lang w:eastAsia="ja-JP"/>
        </w:rPr>
        <w:t xml:space="preserve"> </w:t>
      </w:r>
      <w:r>
        <w:t>with CAPIF</w:t>
      </w:r>
      <w:r w:rsidR="00270012">
        <w:rPr>
          <w:rFonts w:hint="eastAsia"/>
          <w:lang w:val="en-US" w:eastAsia="ja-JP"/>
        </w:rPr>
        <w:t xml:space="preserve"> </w:t>
      </w:r>
      <w:r w:rsidR="00270012">
        <w:t>when available is specified</w:t>
      </w:r>
      <w:r w:rsidR="00CF1A8D">
        <w:rPr>
          <w:rFonts w:hint="eastAsia"/>
          <w:lang w:eastAsia="ja-JP"/>
        </w:rPr>
        <w:t xml:space="preserve"> </w:t>
      </w:r>
      <w:r>
        <w:rPr>
          <w:lang w:val="en-US"/>
        </w:rPr>
        <w:t>i</w:t>
      </w:r>
      <w:r w:rsidRPr="005F6BCF">
        <w:t>n</w:t>
      </w:r>
      <w:r w:rsidR="00CF1A8D">
        <w:rPr>
          <w:rFonts w:hint="eastAsia"/>
          <w:lang w:eastAsia="ja-JP"/>
        </w:rPr>
        <w:t xml:space="preserve"> </w:t>
      </w:r>
      <w:r w:rsidRPr="005F6BCF">
        <w:t>clause</w:t>
      </w:r>
      <w:r w:rsidR="00451981" w:rsidRPr="00E30AF7">
        <w:t> </w:t>
      </w:r>
      <w:r>
        <w:t>5.1.4.2.2</w:t>
      </w:r>
      <w:r w:rsidRPr="005F6BCF">
        <w:t xml:space="preserve"> of </w:t>
      </w:r>
      <w:r w:rsidRPr="00755C8B">
        <w:t>GSMA</w:t>
      </w:r>
      <w:r w:rsidR="00451981" w:rsidRPr="00E30AF7">
        <w:t> </w:t>
      </w:r>
      <w:r w:rsidRPr="00755C8B">
        <w:t>PRD OPG.02</w:t>
      </w:r>
      <w:r w:rsidR="00451981" w:rsidRPr="00E30AF7">
        <w:t> </w:t>
      </w:r>
      <w:r w:rsidRPr="005F6BCF">
        <w:t>[</w:t>
      </w:r>
      <w:r>
        <w:t>11</w:t>
      </w:r>
      <w:r w:rsidRPr="005F6BCF">
        <w:t xml:space="preserve">] </w:t>
      </w:r>
      <w:r>
        <w:t>and</w:t>
      </w:r>
      <w:r w:rsidRPr="005F6BCF">
        <w:t xml:space="preserve"> </w:t>
      </w:r>
      <w:r>
        <w:t>the application session continuity support for handovers between 4G and 5G</w:t>
      </w:r>
      <w:r>
        <w:rPr>
          <w:rFonts w:ascii="Yu Mincho" w:hAnsi="Yu Mincho" w:hint="eastAsia"/>
          <w:lang w:eastAsia="ja-JP"/>
        </w:rPr>
        <w:t xml:space="preserve"> </w:t>
      </w:r>
      <w:r>
        <w:t>based on combined SCEF+NEF via CAPIF</w:t>
      </w:r>
      <w:r w:rsidR="00270012">
        <w:rPr>
          <w:rFonts w:hint="eastAsia"/>
          <w:lang w:eastAsia="ja-JP"/>
        </w:rPr>
        <w:t xml:space="preserve"> </w:t>
      </w:r>
      <w:r w:rsidR="00270012">
        <w:t>is described</w:t>
      </w:r>
      <w:r w:rsidR="00270012">
        <w:rPr>
          <w:rFonts w:hint="eastAsia"/>
          <w:lang w:eastAsia="ja-JP"/>
        </w:rPr>
        <w:t xml:space="preserve"> </w:t>
      </w:r>
      <w:r w:rsidRPr="005F6BCF">
        <w:t>in clause</w:t>
      </w:r>
      <w:r w:rsidR="00451981" w:rsidRPr="00E30AF7">
        <w:t> </w:t>
      </w:r>
      <w:r>
        <w:t xml:space="preserve">5.2.2.6.7 of </w:t>
      </w:r>
      <w:r w:rsidRPr="00755C8B">
        <w:t>GSMA</w:t>
      </w:r>
      <w:r w:rsidR="00451981" w:rsidRPr="00E30AF7">
        <w:t> </w:t>
      </w:r>
      <w:r w:rsidRPr="00755C8B">
        <w:t>PRD</w:t>
      </w:r>
      <w:r w:rsidR="00451981" w:rsidRPr="00E30AF7">
        <w:t> </w:t>
      </w:r>
      <w:r w:rsidRPr="00755C8B">
        <w:t>OPG.02</w:t>
      </w:r>
      <w:r w:rsidR="00451981" w:rsidRPr="00E30AF7">
        <w:t> </w:t>
      </w:r>
      <w:r w:rsidRPr="005F6BCF">
        <w:t>[</w:t>
      </w:r>
      <w:r>
        <w:t>11</w:t>
      </w:r>
      <w:r w:rsidRPr="005F6BCF">
        <w:t>].</w:t>
      </w:r>
    </w:p>
    <w:p w14:paraId="3E07A49B" w14:textId="6DEF7EB5"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0E3701">
        <w:rPr>
          <w:lang w:eastAsia="ja-JP"/>
        </w:rPr>
        <w:t>2</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6009AC" w:rsidP="000E3701">
      <w:pPr>
        <w:pStyle w:val="TH"/>
        <w:rPr>
          <w:noProof/>
          <w:lang w:val="en-US"/>
        </w:rPr>
      </w:pPr>
      <w:r>
        <w:object w:dxaOrig="22249" w:dyaOrig="11653" w14:anchorId="49958AAD">
          <v:shape id="_x0000_i1037" type="#_x0000_t75" style="width:483pt;height:252pt" o:ole="">
            <v:imagedata r:id="rId42" o:title=""/>
          </v:shape>
          <o:OLEObject Type="Embed" ProgID="Visio.Drawing.15" ShapeID="_x0000_i1037" DrawAspect="Content" ObjectID="_1794014234" r:id="rId43"/>
        </w:object>
      </w:r>
    </w:p>
    <w:p w14:paraId="4FBDF6C6" w14:textId="4C28FEBB" w:rsidR="006009AC" w:rsidRPr="00024C90" w:rsidRDefault="006009AC" w:rsidP="006009AC">
      <w:pPr>
        <w:pStyle w:val="TF"/>
        <w:rPr>
          <w:lang w:val="en-US" w:eastAsia="zh-CN"/>
        </w:rPr>
      </w:pPr>
      <w:r w:rsidRPr="00A45C25">
        <w:t>Figure </w:t>
      </w:r>
      <w:r>
        <w:rPr>
          <w:lang w:eastAsia="zh-CN"/>
        </w:rPr>
        <w:t>6</w:t>
      </w:r>
      <w:r w:rsidRPr="00A45C25">
        <w:t>.</w:t>
      </w:r>
      <w:r>
        <w:t>2</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0C7B105F" w14:textId="702FC0E5" w:rsidR="00DE027F" w:rsidRPr="008B73FF" w:rsidRDefault="00DE027F" w:rsidP="008B73FF">
      <w:pPr>
        <w:pStyle w:val="Heading2"/>
        <w:rPr>
          <w:lang w:eastAsia="ja-JP"/>
        </w:rPr>
      </w:pPr>
      <w:bookmarkStart w:id="184" w:name="_Toc183231287"/>
      <w:r w:rsidRPr="008B73FF">
        <w:rPr>
          <w:lang w:eastAsia="ja-JP"/>
        </w:rPr>
        <w:t>6.</w:t>
      </w:r>
      <w:r w:rsidR="006009AC">
        <w:rPr>
          <w:lang w:eastAsia="ja-JP"/>
        </w:rPr>
        <w:t>3</w:t>
      </w:r>
      <w:r>
        <w:rPr>
          <w:lang w:eastAsia="ja-JP"/>
        </w:rPr>
        <w:tab/>
      </w:r>
      <w:r w:rsidRPr="008B73FF">
        <w:rPr>
          <w:lang w:eastAsia="ja-JP"/>
        </w:rPr>
        <w:t>Open-source implementation of CAPIF</w:t>
      </w:r>
      <w:bookmarkEnd w:id="184"/>
    </w:p>
    <w:p w14:paraId="682FBDF6" w14:textId="2A87EAE6" w:rsidR="00DE027F" w:rsidRDefault="00DE027F" w:rsidP="00DE027F">
      <w:pPr>
        <w:rPr>
          <w:noProof/>
          <w:lang w:val="en-US"/>
        </w:rPr>
      </w:pPr>
      <w:r>
        <w:t xml:space="preserve">As stated in </w:t>
      </w:r>
      <w:r w:rsidR="004D4129">
        <w:t>Annex </w:t>
      </w:r>
      <w:r w:rsidR="00451981" w:rsidRPr="00E30AF7">
        <w:t> </w:t>
      </w:r>
      <w:r w:rsidRPr="00A80389">
        <w:t xml:space="preserve">B.2.2.3 </w:t>
      </w:r>
      <w:r w:rsidR="00382851">
        <w:rPr>
          <w:rFonts w:hint="eastAsia"/>
          <w:lang w:eastAsia="ja-JP"/>
        </w:rPr>
        <w:t>of</w:t>
      </w:r>
      <w:r>
        <w:t xml:space="preserve"> 3GPP</w:t>
      </w:r>
      <w:r w:rsidR="00451981" w:rsidRPr="00E30AF7">
        <w:t> </w:t>
      </w:r>
      <w:r>
        <w:t>TS 23.222</w:t>
      </w:r>
      <w:r w:rsidR="00451981" w:rsidRPr="00E30AF7">
        <w:t> </w:t>
      </w:r>
      <w:r>
        <w:t>[2], t</w:t>
      </w:r>
      <w:r w:rsidRPr="00A80389">
        <w:t>he NEF can implement the functionalities of the API provider domain functions</w:t>
      </w:r>
      <w:r>
        <w:t>, as reproduced in Figure</w:t>
      </w:r>
      <w:r w:rsidR="00885FF8" w:rsidRPr="00E30AF7">
        <w:t> </w:t>
      </w:r>
      <w:r>
        <w:rPr>
          <w:noProof/>
          <w:lang w:val="en-US"/>
        </w:rPr>
        <w:t>6.</w:t>
      </w:r>
      <w:r w:rsidR="006009AC">
        <w:rPr>
          <w:noProof/>
          <w:lang w:val="en-US"/>
        </w:rPr>
        <w:t>3</w:t>
      </w:r>
      <w:r>
        <w:rPr>
          <w:noProof/>
          <w:lang w:val="en-US"/>
        </w:rPr>
        <w:t xml:space="preserve">-1. </w:t>
      </w:r>
    </w:p>
    <w:p w14:paraId="0A978214" w14:textId="77777777" w:rsidR="00DE027F" w:rsidRDefault="00DE027F" w:rsidP="00DE027F">
      <w:pPr>
        <w:pStyle w:val="TH"/>
      </w:pPr>
      <w:r>
        <w:object w:dxaOrig="12046" w:dyaOrig="7591" w14:anchorId="0D20C59E">
          <v:shape id="_x0000_i1038" type="#_x0000_t75" style="width:331.2pt;height:208.2pt" o:ole="">
            <v:imagedata r:id="rId44" o:title=""/>
          </v:shape>
          <o:OLEObject Type="Embed" ProgID="Visio.Drawing.15" ShapeID="_x0000_i1038" DrawAspect="Content" ObjectID="_1794014235" r:id="rId45"/>
        </w:object>
      </w:r>
    </w:p>
    <w:p w14:paraId="7165E878" w14:textId="722A9D35" w:rsidR="00DE027F" w:rsidRDefault="00DE027F" w:rsidP="00DE027F">
      <w:pPr>
        <w:pStyle w:val="TF"/>
        <w:rPr>
          <w:noProof/>
        </w:rPr>
      </w:pPr>
      <w:r>
        <w:rPr>
          <w:noProof/>
        </w:rPr>
        <w:t>Figure 6.</w:t>
      </w:r>
      <w:r w:rsidR="006009AC">
        <w:rPr>
          <w:noProof/>
        </w:rPr>
        <w:t>3</w:t>
      </w:r>
      <w:r>
        <w:rPr>
          <w:noProof/>
        </w:rPr>
        <w:t>-1: NEF implements the service specific aspect compliant with the CAPIF architecture</w:t>
      </w:r>
    </w:p>
    <w:p w14:paraId="6D942E10" w14:textId="140DE905" w:rsidR="00DE027F" w:rsidRDefault="00DE027F" w:rsidP="00DE027F">
      <w:r w:rsidRPr="002F2FA7">
        <w:t>Evolved-5G</w:t>
      </w:r>
      <w:r w:rsidR="00543C1C"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 17</w:t>
      </w:r>
      <w:r w:rsidRPr="002F2FA7">
        <w:t xml:space="preserve"> under the Apache-2.0 license. </w:t>
      </w:r>
      <w:r>
        <w:rPr>
          <w:noProof/>
          <w:lang w:val="en-US"/>
        </w:rPr>
        <w:t>EVOLVED-5G implementation of CAPIF works with an open-source implementation of a NEF emulator available in</w:t>
      </w:r>
      <w:r w:rsidR="00543C1C"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00543C1C" w:rsidRPr="00E30AF7">
        <w:t> </w:t>
      </w:r>
      <w:r>
        <w:rPr>
          <w:noProof/>
          <w:lang w:val="en-US"/>
        </w:rPr>
        <w:t>[8].</w:t>
      </w:r>
    </w:p>
    <w:p w14:paraId="68B8205C" w14:textId="48376FD7" w:rsidR="00DE027F" w:rsidRDefault="00DE027F" w:rsidP="00DE027F">
      <w:r w:rsidRPr="002F2FA7">
        <w:t>Evolved-5G</w:t>
      </w:r>
      <w:r>
        <w:t xml:space="preserve"> implementation has been used as the seed code for OpenCAPIF</w:t>
      </w:r>
      <w:r w:rsidR="00543C1C" w:rsidRPr="00E30AF7">
        <w:t> </w:t>
      </w:r>
      <w:r>
        <w:t>SDG</w:t>
      </w:r>
      <w:r w:rsidR="00543C1C" w:rsidRPr="00E30AF7">
        <w:t> </w:t>
      </w:r>
      <w:r>
        <w:t xml:space="preserve">[9] created by ETSI in January 2024. </w:t>
      </w:r>
    </w:p>
    <w:p w14:paraId="7ABE4FB2" w14:textId="77777777" w:rsidR="00DE027F" w:rsidRDefault="00DE027F" w:rsidP="00DE027F">
      <w:r>
        <w:t>OpenCAPIF has adopted the following APIs from CAPIF:</w:t>
      </w:r>
    </w:p>
    <w:p w14:paraId="2C857D55" w14:textId="7E85536E" w:rsidR="00DE027F" w:rsidRPr="00E86CC9" w:rsidRDefault="007C34BC" w:rsidP="007C34BC">
      <w:r>
        <w:t>-</w:t>
      </w:r>
      <w:r>
        <w:tab/>
      </w:r>
      <w:r w:rsidR="00DE027F" w:rsidRPr="00E86CC9">
        <w:t xml:space="preserve">CAPIF </w:t>
      </w:r>
      <w:r w:rsidR="007D040B">
        <w:rPr>
          <w:rFonts w:hint="eastAsia"/>
          <w:lang w:eastAsia="ja-JP"/>
        </w:rPr>
        <w:t xml:space="preserve">API </w:t>
      </w:r>
      <w:r w:rsidR="00DE027F" w:rsidRPr="00E86CC9">
        <w:t>Invoker Management API</w:t>
      </w:r>
    </w:p>
    <w:p w14:paraId="1825E5A5" w14:textId="64231A0D" w:rsidR="00DE027F" w:rsidRPr="00E86CC9" w:rsidRDefault="007C34BC" w:rsidP="007C34BC">
      <w:r>
        <w:t>-</w:t>
      </w:r>
      <w:r>
        <w:tab/>
      </w:r>
      <w:r w:rsidR="00DE027F" w:rsidRPr="00E86CC9">
        <w:t xml:space="preserve">CAPIF Publish </w:t>
      </w:r>
      <w:r w:rsidR="007D040B">
        <w:rPr>
          <w:rFonts w:hint="eastAsia"/>
          <w:lang w:eastAsia="ja-JP"/>
        </w:rPr>
        <w:t xml:space="preserve">Service </w:t>
      </w:r>
      <w:r w:rsidR="00DE027F" w:rsidRPr="00E86CC9">
        <w:t>API</w:t>
      </w:r>
    </w:p>
    <w:p w14:paraId="00E7B486" w14:textId="5417AFBB" w:rsidR="00DE027F" w:rsidRPr="00E86CC9" w:rsidRDefault="007C34BC" w:rsidP="007C34BC">
      <w:r>
        <w:t>-</w:t>
      </w:r>
      <w:r>
        <w:tab/>
      </w:r>
      <w:r w:rsidR="00DE027F" w:rsidRPr="00E86CC9">
        <w:t xml:space="preserve">CAPIF Discover </w:t>
      </w:r>
      <w:r w:rsidR="007D040B">
        <w:rPr>
          <w:rFonts w:hint="eastAsia"/>
          <w:lang w:eastAsia="ja-JP"/>
        </w:rPr>
        <w:t xml:space="preserve">Service </w:t>
      </w:r>
      <w:r w:rsidR="00DE027F" w:rsidRPr="00E86CC9">
        <w:t>API</w:t>
      </w:r>
    </w:p>
    <w:p w14:paraId="54053A64" w14:textId="48FF54AF" w:rsidR="00DE027F" w:rsidRPr="00E86CC9" w:rsidRDefault="007C34BC" w:rsidP="007C34BC">
      <w:r>
        <w:t>-</w:t>
      </w:r>
      <w:r>
        <w:tab/>
      </w:r>
      <w:r w:rsidR="00DE027F" w:rsidRPr="00E86CC9">
        <w:t>CAPIF Security API</w:t>
      </w:r>
      <w:r w:rsidR="007D040B">
        <w:t>, including obtaining the OAuth 2.0 authorization information with JWT access tokens</w:t>
      </w:r>
    </w:p>
    <w:p w14:paraId="679DF3A1" w14:textId="7864991A" w:rsidR="00DE027F" w:rsidRPr="00E86CC9" w:rsidRDefault="007C34BC" w:rsidP="007C34BC">
      <w:r>
        <w:t>-</w:t>
      </w:r>
      <w:r>
        <w:tab/>
      </w:r>
      <w:r w:rsidR="00DE027F" w:rsidRPr="00E86CC9">
        <w:t>CAPIF Events API</w:t>
      </w:r>
    </w:p>
    <w:p w14:paraId="319862F9" w14:textId="1F48E38B" w:rsidR="00DE027F" w:rsidRDefault="007C34BC" w:rsidP="007C34BC">
      <w:r>
        <w:t>-</w:t>
      </w:r>
      <w:r>
        <w:tab/>
      </w:r>
      <w:r w:rsidR="00DE027F" w:rsidRPr="00E86CC9">
        <w:t xml:space="preserve">CAPIF </w:t>
      </w:r>
      <w:r w:rsidR="007D040B">
        <w:rPr>
          <w:rFonts w:hint="eastAsia"/>
          <w:lang w:eastAsia="ja-JP"/>
        </w:rPr>
        <w:t xml:space="preserve">API </w:t>
      </w:r>
      <w:r w:rsidR="00DE027F" w:rsidRPr="00E86CC9">
        <w:t>Provider Management API</w:t>
      </w:r>
    </w:p>
    <w:p w14:paraId="0AA1EB6C"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00D156FE"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331CE2EE" w14:textId="1DCEC67A" w:rsidR="007D040B" w:rsidRPr="00136136" w:rsidRDefault="007D040B" w:rsidP="007C34BC">
      <w:pPr>
        <w:rPr>
          <w:color w:val="000000" w:themeColor="text1"/>
          <w:lang w:eastAsia="ja-JP"/>
        </w:rPr>
      </w:pPr>
      <w:r>
        <w:rPr>
          <w:color w:val="000000" w:themeColor="text1"/>
        </w:rPr>
        <w:t>-</w:t>
      </w:r>
      <w:r>
        <w:tab/>
      </w:r>
      <w:r>
        <w:rPr>
          <w:color w:val="000000" w:themeColor="text1"/>
        </w:rPr>
        <w:t>CAPIF Auditing API</w:t>
      </w:r>
    </w:p>
    <w:p w14:paraId="3E19AB1F" w14:textId="77777777" w:rsidR="00DE027F" w:rsidRDefault="00DE027F" w:rsidP="00DE027F">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79C694BB" w14:textId="017BAE5D" w:rsidR="00DE027F" w:rsidRDefault="00DE027F" w:rsidP="00DE027F">
      <w:r>
        <w:t>Every CAPIF API is implemented in a separate container for future scalability adaptation. All APIs are exposed and support mutual TLS authentication as specified in 3GPP TS 33.122</w:t>
      </w:r>
      <w:r w:rsidR="00543C1C" w:rsidRPr="00E30AF7">
        <w:t> </w:t>
      </w:r>
      <w:r>
        <w:rPr>
          <w:rFonts w:hint="eastAsia"/>
          <w:lang w:eastAsia="ja-JP"/>
        </w:rPr>
        <w:t>[</w:t>
      </w:r>
      <w:r>
        <w:rPr>
          <w:lang w:eastAsia="ja-JP"/>
        </w:rPr>
        <w:t>4</w:t>
      </w:r>
      <w:r>
        <w:rPr>
          <w:rFonts w:hint="eastAsia"/>
          <w:lang w:eastAsia="ja-JP"/>
        </w:rPr>
        <w:t>]</w:t>
      </w:r>
      <w:r>
        <w:t xml:space="preserve">. </w:t>
      </w:r>
    </w:p>
    <w:p w14:paraId="34842D08" w14:textId="00DCCE1A" w:rsidR="00DE027F" w:rsidRPr="006E0909" w:rsidRDefault="00DE027F" w:rsidP="00DE027F">
      <w:r>
        <w:t>The Source Code of OpenCAPIF and the instructions to deploy it are included in the ETSI GitLab repository</w:t>
      </w:r>
      <w:r w:rsidR="00543C1C" w:rsidRPr="00E30AF7">
        <w:t> </w:t>
      </w:r>
      <w:r>
        <w:t>[10].</w:t>
      </w:r>
    </w:p>
    <w:p w14:paraId="4DC058A2" w14:textId="67DDE879" w:rsidR="00DE027F" w:rsidRPr="00A45C25" w:rsidRDefault="00DE027F" w:rsidP="00DE027F">
      <w:pPr>
        <w:pStyle w:val="Heading2"/>
      </w:pPr>
      <w:bookmarkStart w:id="185" w:name="_Toc183231288"/>
      <w:r>
        <w:t>6</w:t>
      </w:r>
      <w:r w:rsidRPr="00A45C25">
        <w:t>.</w:t>
      </w:r>
      <w:r w:rsidR="006009AC">
        <w:t>4</w:t>
      </w:r>
      <w:r w:rsidRPr="00A45C25">
        <w:tab/>
      </w:r>
      <w:r>
        <w:t>NEF Publishes an API</w:t>
      </w:r>
      <w:bookmarkEnd w:id="185"/>
      <w:r>
        <w:t xml:space="preserve"> </w:t>
      </w:r>
    </w:p>
    <w:p w14:paraId="671518B0" w14:textId="31DB6449" w:rsidR="00DE027F" w:rsidRDefault="00DE027F" w:rsidP="00DE027F">
      <w:r>
        <w:t xml:space="preserve">The 5GS network exposure function (NEF) can use CAPIF capabilities to publish and manage its APIs, including managing charging. </w:t>
      </w:r>
      <w:r w:rsidR="00C462CF" w:rsidRPr="00C462CF">
        <w:t>One of several possible deployment arrangements is shown in Figure</w:t>
      </w:r>
      <w:r w:rsidR="00543C1C" w:rsidRPr="00E30AF7">
        <w:t> </w:t>
      </w:r>
      <w:r w:rsidR="00C462CF" w:rsidRPr="00C462CF">
        <w:t>6.</w:t>
      </w:r>
      <w:r w:rsidR="006009AC">
        <w:t>4</w:t>
      </w:r>
      <w:r w:rsidR="00C462CF" w:rsidRPr="00C462CF">
        <w:t>-1.</w:t>
      </w:r>
      <w:r>
        <w:t xml:space="preserve"> </w:t>
      </w:r>
    </w:p>
    <w:p w14:paraId="02E9839F" w14:textId="31E0BC63" w:rsidR="00C26ECB" w:rsidRDefault="00C26ECB" w:rsidP="00C26ECB">
      <w:pPr>
        <w:pStyle w:val="TH"/>
      </w:pPr>
    </w:p>
    <w:p w14:paraId="3018E236" w14:textId="58F38280" w:rsidR="00EA5BC7" w:rsidRPr="005F6BCF" w:rsidRDefault="00EA5BC7" w:rsidP="00C26ECB">
      <w:pPr>
        <w:pStyle w:val="TH"/>
      </w:pPr>
      <w:r>
        <w:rPr>
          <w:noProof/>
        </w:rPr>
        <w:drawing>
          <wp:inline distT="0" distB="0" distL="0" distR="0" wp14:anchorId="0381D7FA" wp14:editId="12E43C8C">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536B0A61" w14:textId="48A30345" w:rsidR="00C26ECB" w:rsidRPr="005F6BCF" w:rsidRDefault="00C26ECB" w:rsidP="00C26ECB">
      <w:pPr>
        <w:pStyle w:val="TF"/>
        <w:rPr>
          <w:noProof/>
        </w:rPr>
      </w:pPr>
      <w:r w:rsidRPr="005F6BCF">
        <w:rPr>
          <w:noProof/>
        </w:rPr>
        <w:t>Figure 6.</w:t>
      </w:r>
      <w:r w:rsidR="006009AC">
        <w:rPr>
          <w:noProof/>
        </w:rPr>
        <w:t>4</w:t>
      </w:r>
      <w:r w:rsidRPr="005F6BCF">
        <w:rPr>
          <w:noProof/>
        </w:rPr>
        <w:t xml:space="preserve">-1: NEF implements the CAPIF </w:t>
      </w:r>
      <w:r>
        <w:rPr>
          <w:noProof/>
        </w:rPr>
        <w:t>API provi</w:t>
      </w:r>
      <w:r w:rsidR="007211B9">
        <w:rPr>
          <w:rFonts w:hint="eastAsia"/>
          <w:noProof/>
          <w:lang w:eastAsia="ja-JP"/>
        </w:rPr>
        <w:t>d</w:t>
      </w:r>
      <w:r>
        <w:rPr>
          <w:noProof/>
        </w:rPr>
        <w:t xml:space="preserve">er domain functions </w:t>
      </w:r>
    </w:p>
    <w:p w14:paraId="2F610FF9" w14:textId="77777777" w:rsidR="00DE027F" w:rsidRDefault="00DE027F" w:rsidP="00DE027F"/>
    <w:p w14:paraId="74CE4C13" w14:textId="603305BA" w:rsidR="00C26ECB" w:rsidRPr="005F6BCF" w:rsidRDefault="00C26ECB" w:rsidP="00C26ECB">
      <w:r w:rsidRPr="005F6BCF">
        <w:t>Signalling for the NEF to publish</w:t>
      </w:r>
      <w:r>
        <w:t xml:space="preserve"> its</w:t>
      </w:r>
      <w:r w:rsidRPr="005F6BCF">
        <w:t xml:space="preserve"> APIs to the CAPIF core function is shown in Figure</w:t>
      </w:r>
      <w:r w:rsidR="00543C1C" w:rsidRPr="00E30AF7">
        <w:t> </w:t>
      </w:r>
      <w:r w:rsidRPr="005F6BCF">
        <w:t>6.</w:t>
      </w:r>
      <w:r w:rsidR="006009AC">
        <w:t>4</w:t>
      </w:r>
      <w:r w:rsidRPr="005F6BCF">
        <w:t>-</w:t>
      </w:r>
      <w:r>
        <w:t>2</w:t>
      </w:r>
      <w:r w:rsidRPr="005F6BCF">
        <w:t xml:space="preserve">, followed by </w:t>
      </w:r>
      <w:r w:rsidR="003B3BF0">
        <w:t>tables detailing the mandatory attributes of the associated</w:t>
      </w:r>
      <w:r w:rsidRPr="005F6BCF">
        <w:t xml:space="preserve"> request and response </w:t>
      </w:r>
      <w:r w:rsidR="003B3BF0">
        <w:t>schema and example</w:t>
      </w:r>
      <w:r w:rsidR="003B3BF0">
        <w:rPr>
          <w:rFonts w:hint="eastAsia"/>
          <w:lang w:eastAsia="ja-JP"/>
        </w:rPr>
        <w:t xml:space="preserve"> </w:t>
      </w:r>
      <w:r w:rsidRPr="005F6BCF">
        <w:t>content</w:t>
      </w:r>
      <w:r w:rsidR="003B3BF0">
        <w:rPr>
          <w:rFonts w:hint="eastAsia"/>
          <w:lang w:eastAsia="ja-JP"/>
        </w:rPr>
        <w:t xml:space="preserve"> </w:t>
      </w:r>
      <w:r w:rsidR="003B3BF0">
        <w:t>for those requests and responses, which is based on publicly available examples provided by the OpenCAPIF [9]</w:t>
      </w:r>
      <w:r w:rsidRPr="005F6BCF">
        <w:t>.</w:t>
      </w:r>
    </w:p>
    <w:p w14:paraId="5D21AB04" w14:textId="77777777" w:rsidR="005C0866" w:rsidRDefault="005C0866" w:rsidP="005C0866"/>
    <w:p w14:paraId="6FAA901E" w14:textId="67FA833E" w:rsidR="005C0866" w:rsidRPr="005F6BCF" w:rsidRDefault="005C0866" w:rsidP="005C0866">
      <w:r>
        <w:t xml:space="preserve">A pre-condition is that the NEF (API management function) has been made aware of the appropriate CAPIF core function endpoint </w:t>
      </w:r>
      <w:r w:rsidR="003B3BF0">
        <w:t>(</w:t>
      </w:r>
      <w:r w:rsidR="003B3BF0">
        <w:rPr>
          <w:rFonts w:ascii="Courier New" w:eastAsia="Yu Mincho" w:hAnsi="Courier New"/>
          <w:sz w:val="18"/>
        </w:rPr>
        <w:t>apiRoot</w:t>
      </w:r>
      <w:r w:rsidR="003B3BF0">
        <w:t xml:space="preserve">) </w:t>
      </w:r>
      <w:r>
        <w:t>with which to initiate the registration, as well as having been provided with a token to access the CAPIF core function.</w:t>
      </w:r>
    </w:p>
    <w:p w14:paraId="29495A48" w14:textId="77777777" w:rsidR="00C26ECB" w:rsidRPr="005C0866" w:rsidRDefault="00C26ECB" w:rsidP="00C26ECB"/>
    <w:p w14:paraId="7E194CDA" w14:textId="77777777" w:rsidR="00C26ECB" w:rsidRDefault="00C26ECB" w:rsidP="00C26ECB">
      <w:pPr>
        <w:pStyle w:val="TH"/>
      </w:pPr>
      <w:r w:rsidRPr="005F6BCF">
        <w:object w:dxaOrig="12046" w:dyaOrig="8596" w14:anchorId="6092A4EF">
          <v:shape id="_x0000_i1039" type="#_x0000_t75" style="width:381.6pt;height:273.6pt" o:ole="">
            <v:imagedata r:id="rId47" o:title=""/>
          </v:shape>
          <o:OLEObject Type="Embed" ProgID="Visio.Drawing.15" ShapeID="_x0000_i1039" DrawAspect="Content" ObjectID="_1794014236" r:id="rId48"/>
        </w:object>
      </w:r>
    </w:p>
    <w:p w14:paraId="68AB0C22" w14:textId="72A195A8" w:rsidR="00EA5BC7" w:rsidRPr="005F6BCF" w:rsidRDefault="00EA5BC7" w:rsidP="00C26ECB">
      <w:pPr>
        <w:pStyle w:val="TH"/>
      </w:pPr>
      <w:r>
        <w:rPr>
          <w:noProof/>
        </w:rPr>
        <w:drawing>
          <wp:inline distT="0" distB="0" distL="0" distR="0" wp14:anchorId="6E913953" wp14:editId="13DBCF04">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2BA63916" w14:textId="71A84C9E" w:rsidR="00C26ECB" w:rsidRPr="005F6BCF" w:rsidRDefault="00C26ECB" w:rsidP="00C26ECB">
      <w:pPr>
        <w:pStyle w:val="TF"/>
      </w:pPr>
      <w:r w:rsidRPr="005F6BCF">
        <w:t>Figure 6.</w:t>
      </w:r>
      <w:r w:rsidR="006009AC">
        <w:t>4</w:t>
      </w:r>
      <w:r w:rsidRPr="005F6BCF">
        <w:t>-</w:t>
      </w:r>
      <w:r>
        <w:t>2</w:t>
      </w:r>
      <w:r w:rsidRPr="005F6BCF">
        <w:t xml:space="preserve">: Publish a service API </w:t>
      </w:r>
    </w:p>
    <w:p w14:paraId="35C299C2" w14:textId="77777777" w:rsidR="00C26ECB" w:rsidRDefault="00C26ECB" w:rsidP="00DE027F"/>
    <w:p w14:paraId="4C1CAE34" w14:textId="544E2B73" w:rsidR="00DE027F" w:rsidRDefault="00DE027F" w:rsidP="00DE027F">
      <w:r>
        <w:t>Details of the signalling flow in Figure 6.</w:t>
      </w:r>
      <w:r w:rsidR="00C955A3">
        <w:t>4</w:t>
      </w:r>
      <w:r>
        <w:t>-</w:t>
      </w:r>
      <w:r w:rsidR="00911687">
        <w:t>2</w:t>
      </w:r>
      <w:r>
        <w:t xml:space="preserve"> are as follows: </w:t>
      </w:r>
    </w:p>
    <w:p w14:paraId="3527C8B4" w14:textId="06F4064C" w:rsidR="005C0866" w:rsidRPr="003B3BF0" w:rsidRDefault="005C0866" w:rsidP="00543C1C">
      <w:pPr>
        <w:pStyle w:val="NO"/>
        <w:rPr>
          <w:lang w:eastAsia="ja-JP"/>
        </w:rPr>
      </w:pPr>
      <w:r>
        <w:t>NOTE</w:t>
      </w:r>
      <w:r w:rsidR="003B3BF0">
        <w:t> 1</w:t>
      </w:r>
      <w:r>
        <w:t>:</w:t>
      </w:r>
      <w:r w:rsidR="009C05E5">
        <w:tab/>
      </w:r>
      <w:r>
        <w:t xml:space="preserve">The JSON </w:t>
      </w:r>
      <w:r w:rsidR="003B3BF0">
        <w:t>schema and example</w:t>
      </w:r>
      <w:r w:rsidR="003B3BF0">
        <w:rPr>
          <w:rFonts w:hint="eastAsia"/>
          <w:lang w:eastAsia="ja-JP"/>
        </w:rPr>
        <w:t xml:space="preserve"> </w:t>
      </w:r>
      <w:r>
        <w:t xml:space="preserve">snippets provided in the following clauses are aligned with </w:t>
      </w:r>
      <w:r>
        <w:rPr>
          <w:lang w:val="en-US"/>
        </w:rPr>
        <w:t>3GPP</w:t>
      </w:r>
      <w:r w:rsidR="00532DC5" w:rsidRPr="00E30AF7">
        <w:t> </w:t>
      </w:r>
      <w:r w:rsidRPr="00D54FF7">
        <w:rPr>
          <w:lang w:val="en-US"/>
        </w:rPr>
        <w:t xml:space="preserve">TS </w:t>
      </w:r>
      <w:r w:rsidRPr="00D37D61">
        <w:rPr>
          <w:lang w:val="en-US"/>
        </w:rPr>
        <w:t>29.222</w:t>
      </w:r>
      <w:r w:rsidR="00532DC5" w:rsidRPr="00E30AF7">
        <w:t> </w:t>
      </w:r>
      <w:r>
        <w:rPr>
          <w:lang w:val="en-US"/>
        </w:rPr>
        <w:t xml:space="preserve">[3], in which </w:t>
      </w:r>
      <w:r w:rsidRPr="002958A5">
        <w:rPr>
          <w:rFonts w:ascii="Courier New" w:eastAsia="Yu Mincho" w:hAnsi="Courier New"/>
          <w:sz w:val="18"/>
        </w:rPr>
        <w:t>apiVersion</w:t>
      </w:r>
      <w:r>
        <w:t xml:space="preserve"> is specified as "</w:t>
      </w:r>
      <w:r w:rsidRPr="002958A5">
        <w:rPr>
          <w:rFonts w:ascii="Courier New" w:eastAsia="Yu Mincho" w:hAnsi="Courier New"/>
          <w:sz w:val="18"/>
        </w:rPr>
        <w:t>v1</w:t>
      </w:r>
      <w:r>
        <w:t>"</w:t>
      </w:r>
      <w:r>
        <w:rPr>
          <w:lang w:val="en-US"/>
        </w:rPr>
        <w:t>.</w:t>
      </w:r>
      <w:r w:rsidR="003B3BF0">
        <w:rPr>
          <w:lang w:val="en-US"/>
        </w:rPr>
        <w:t xml:space="preserve"> </w:t>
      </w:r>
      <w:r w:rsidR="003B3BF0" w:rsidRPr="00681A5F">
        <w:rPr>
          <w:lang w:val="en-US"/>
        </w:rPr>
        <w:t>The example snippets themselves can be tested using the OpenCAPIF Postman collection presented in Annex A and also in the OpenCAPIF Postman documentation</w:t>
      </w:r>
      <w:r w:rsidR="0067091E">
        <w:t> </w:t>
      </w:r>
      <w:r w:rsidR="003B3BF0" w:rsidRPr="00681A5F">
        <w:rPr>
          <w:lang w:val="en-US"/>
        </w:rPr>
        <w:t>[</w:t>
      </w:r>
      <w:r w:rsidR="003B3BF0">
        <w:rPr>
          <w:rFonts w:hint="eastAsia"/>
          <w:lang w:val="en-US" w:eastAsia="ja-JP"/>
        </w:rPr>
        <w:t>1</w:t>
      </w:r>
      <w:r w:rsidR="00274045">
        <w:rPr>
          <w:rFonts w:hint="eastAsia"/>
          <w:lang w:val="en-US" w:eastAsia="ja-JP"/>
        </w:rPr>
        <w:t>2</w:t>
      </w:r>
      <w:r w:rsidR="003B3BF0" w:rsidRPr="00681A5F">
        <w:rPr>
          <w:lang w:val="en-US"/>
        </w:rPr>
        <w:t>].</w:t>
      </w:r>
    </w:p>
    <w:p w14:paraId="1570F595" w14:textId="77777777" w:rsidR="005C0866" w:rsidRPr="005C0866" w:rsidRDefault="005C0866" w:rsidP="00DE027F"/>
    <w:p w14:paraId="0353CCF2" w14:textId="41EA37BB" w:rsidR="00DE027F" w:rsidRPr="008B73FF" w:rsidRDefault="00DE027F" w:rsidP="00DE027F">
      <w:pPr>
        <w:rPr>
          <w:b/>
          <w:bCs/>
        </w:rPr>
      </w:pPr>
      <w:r w:rsidRPr="008B73FF">
        <w:rPr>
          <w:b/>
          <w:bCs/>
        </w:rPr>
        <w:lastRenderedPageBreak/>
        <w:t xml:space="preserve">1. </w:t>
      </w:r>
      <w:r w:rsidR="003B3BF0" w:rsidRPr="00F17A6D">
        <w:rPr>
          <w:b/>
          <w:bCs/>
        </w:rPr>
        <w:t>CAPIF_API_Provider_Managment_API</w:t>
      </w:r>
      <w:r w:rsidRPr="008B73FF">
        <w:rPr>
          <w:b/>
          <w:bCs/>
        </w:rPr>
        <w:t xml:space="preserve"> </w:t>
      </w:r>
    </w:p>
    <w:p w14:paraId="40EA2167" w14:textId="77777777" w:rsidR="00DE027F" w:rsidRDefault="00DE027F" w:rsidP="008B73FF">
      <w:pPr>
        <w:pStyle w:val="B1"/>
      </w:pPr>
      <w:r>
        <w:t xml:space="preserve">The API provider includes: </w:t>
      </w:r>
    </w:p>
    <w:p w14:paraId="53651646" w14:textId="77777777" w:rsidR="005C0866" w:rsidRDefault="005C0866" w:rsidP="005C0866">
      <w:pPr>
        <w:pStyle w:val="B1"/>
      </w:pPr>
      <w:r>
        <w:t>-</w:t>
      </w:r>
      <w:r>
        <w:tab/>
        <w:t xml:space="preserve">Authorization HTTP header (access token) </w:t>
      </w:r>
    </w:p>
    <w:p w14:paraId="68145EEF" w14:textId="77777777" w:rsidR="005C0866" w:rsidRDefault="005C0866" w:rsidP="005C0866">
      <w:pPr>
        <w:pStyle w:val="B1"/>
      </w:pPr>
      <w:r>
        <w:t>-</w:t>
      </w:r>
      <w:r>
        <w:tab/>
        <w:t>Security information enabling the CCF to validate the registration (</w:t>
      </w:r>
      <w:r w:rsidRPr="002958A5">
        <w:rPr>
          <w:rFonts w:ascii="Courier New" w:eastAsia="Yu Mincho" w:hAnsi="Courier New"/>
          <w:sz w:val="18"/>
        </w:rPr>
        <w:t>regSec</w:t>
      </w:r>
      <w:r>
        <w:t>)</w:t>
      </w:r>
    </w:p>
    <w:p w14:paraId="4105137D" w14:textId="77777777" w:rsidR="00EA5BC7" w:rsidRDefault="005C0866" w:rsidP="00F365B4">
      <w:pPr>
        <w:pStyle w:val="B1"/>
      </w:pPr>
      <w:r>
        <w:t>-</w:t>
      </w:r>
      <w:r>
        <w:tab/>
        <w:t>An array (</w:t>
      </w:r>
      <w:r w:rsidRPr="002958A5">
        <w:rPr>
          <w:rFonts w:ascii="Courier New" w:eastAsia="Yu Mincho" w:hAnsi="Courier New"/>
          <w:sz w:val="18"/>
        </w:rPr>
        <w:t>apiProvFuncs</w:t>
      </w:r>
      <w:r>
        <w:t>) of at least one API provider domain function profiles</w:t>
      </w:r>
    </w:p>
    <w:p w14:paraId="0C88F322" w14:textId="542F98C8" w:rsidR="005C0866" w:rsidRDefault="005C0866" w:rsidP="00F365B4">
      <w:pPr>
        <w:pStyle w:val="B1"/>
      </w:pPr>
      <w:r>
        <w:t>-</w:t>
      </w:r>
      <w:r>
        <w:tab/>
        <w:t>Optionally API provider domain information (</w:t>
      </w:r>
      <w:r w:rsidRPr="002958A5">
        <w:rPr>
          <w:rFonts w:ascii="Courier New" w:eastAsia="Yu Mincho" w:hAnsi="Courier New"/>
          <w:sz w:val="18"/>
        </w:rPr>
        <w:t>apiProvDomInfo</w:t>
      </w:r>
      <w:r>
        <w:t>) and the API provider name (</w:t>
      </w:r>
      <w:r w:rsidRPr="002958A5">
        <w:rPr>
          <w:rFonts w:ascii="Courier New" w:eastAsia="Yu Mincho" w:hAnsi="Courier New"/>
          <w:sz w:val="18"/>
        </w:rPr>
        <w:t>apiProvName</w:t>
      </w:r>
      <w:r>
        <w:t>)</w:t>
      </w:r>
    </w:p>
    <w:p w14:paraId="61AC8DA5" w14:textId="26257896" w:rsidR="00DE027F" w:rsidRDefault="00DE027F" w:rsidP="008B73FF">
      <w:pPr>
        <w:pStyle w:val="TH"/>
      </w:pPr>
      <w:r>
        <w:t>Table 6.</w:t>
      </w:r>
      <w:r w:rsidR="006009AC">
        <w:t>4</w:t>
      </w:r>
      <w:r>
        <w:t>-1: Register API_provider request</w:t>
      </w:r>
      <w:r w:rsidR="003B3BF0">
        <w:t xml:space="preserve"> (schema)</w:t>
      </w:r>
    </w:p>
    <w:tbl>
      <w:tblPr>
        <w:tblStyle w:val="TableGrid"/>
        <w:tblW w:w="0" w:type="auto"/>
        <w:tblLook w:val="04A0" w:firstRow="1" w:lastRow="0" w:firstColumn="1" w:lastColumn="0" w:noHBand="0" w:noVBand="1"/>
      </w:tblPr>
      <w:tblGrid>
        <w:gridCol w:w="6698"/>
      </w:tblGrid>
      <w:tr w:rsidR="00DE027F" w14:paraId="0EF56C0D" w14:textId="77777777" w:rsidTr="009E6692">
        <w:tc>
          <w:tcPr>
            <w:tcW w:w="0" w:type="auto"/>
          </w:tcPr>
          <w:p w14:paraId="33C2D03A" w14:textId="5168CAE3" w:rsidR="00DE027F" w:rsidRDefault="00DE027F" w:rsidP="009E6692">
            <w:pPr>
              <w:pStyle w:val="Code"/>
            </w:pPr>
            <w:r>
              <w:t>HTTP POST {apiRoot}/</w:t>
            </w:r>
            <w:r>
              <w:rPr>
                <w:lang w:eastAsia="en-GB"/>
              </w:rPr>
              <w:t>api-provider-management</w:t>
            </w:r>
            <w:r>
              <w:t xml:space="preserve">/v1/registrations </w:t>
            </w:r>
          </w:p>
          <w:p w14:paraId="4BDD9ABB" w14:textId="77777777" w:rsidR="005C0866" w:rsidRPr="00F9474C" w:rsidRDefault="005C0866" w:rsidP="005C0866">
            <w:pPr>
              <w:pStyle w:val="Code"/>
              <w:spacing w:before="120"/>
              <w:rPr>
                <w:b/>
                <w:bCs/>
              </w:rPr>
            </w:pPr>
            <w:r w:rsidRPr="00F9474C">
              <w:rPr>
                <w:b/>
                <w:bCs/>
              </w:rPr>
              <w:t>Request headers:</w:t>
            </w:r>
          </w:p>
          <w:p w14:paraId="0F85DC0B" w14:textId="77777777" w:rsidR="005C0866" w:rsidRDefault="005C0866" w:rsidP="005C0866">
            <w:pPr>
              <w:pStyle w:val="Code"/>
            </w:pPr>
            <w:r>
              <w:t>Authorization: "string"</w:t>
            </w:r>
          </w:p>
          <w:p w14:paraId="4CEB8A1C" w14:textId="430292AD" w:rsidR="005C0866" w:rsidRPr="00F365B4" w:rsidRDefault="005C0866" w:rsidP="00F365B4">
            <w:pPr>
              <w:pStyle w:val="Code"/>
              <w:spacing w:before="120"/>
              <w:rPr>
                <w:b/>
                <w:bCs/>
              </w:rPr>
            </w:pPr>
            <w:r w:rsidRPr="00F9474C">
              <w:rPr>
                <w:b/>
                <w:bCs/>
              </w:rPr>
              <w:t>Request body:</w:t>
            </w:r>
          </w:p>
          <w:p w14:paraId="53BB2061" w14:textId="1293D8A9" w:rsidR="00DE027F" w:rsidRDefault="00DE027F" w:rsidP="008B73FF">
            <w:pPr>
              <w:pStyle w:val="Code"/>
            </w:pPr>
            <w:r>
              <w:t>{</w:t>
            </w:r>
          </w:p>
          <w:p w14:paraId="4CD604E0" w14:textId="77777777" w:rsidR="00DE027F" w:rsidRDefault="00DE027F" w:rsidP="008B73FF">
            <w:pPr>
              <w:pStyle w:val="Code"/>
            </w:pPr>
            <w:r>
              <w:t xml:space="preserve">  "regSec": "string",</w:t>
            </w:r>
          </w:p>
          <w:p w14:paraId="4985E4D5" w14:textId="77777777" w:rsidR="00DE027F" w:rsidRDefault="00DE027F" w:rsidP="008B73FF">
            <w:pPr>
              <w:pStyle w:val="Code"/>
            </w:pPr>
            <w:r>
              <w:t xml:space="preserve">  "apiProvFuncs": [</w:t>
            </w:r>
          </w:p>
          <w:p w14:paraId="32307730" w14:textId="77777777" w:rsidR="00EA5BC7" w:rsidRDefault="00DE027F" w:rsidP="008B73FF">
            <w:pPr>
              <w:pStyle w:val="Code"/>
            </w:pPr>
            <w:r>
              <w:t xml:space="preserve">    {</w:t>
            </w:r>
          </w:p>
          <w:p w14:paraId="61DE0EE1" w14:textId="01EB127A" w:rsidR="00DE027F" w:rsidRDefault="00DE027F" w:rsidP="008B73FF">
            <w:pPr>
              <w:pStyle w:val="Code"/>
            </w:pPr>
            <w:r>
              <w:t xml:space="preserve">      "regInfo": {</w:t>
            </w:r>
          </w:p>
          <w:p w14:paraId="228F98E8" w14:textId="7A50E7BD" w:rsidR="00DE027F" w:rsidRDefault="00DE027F" w:rsidP="008B73FF">
            <w:pPr>
              <w:pStyle w:val="Code"/>
            </w:pPr>
            <w:r>
              <w:t xml:space="preserve">        "apiProvPubKey": "string",</w:t>
            </w:r>
          </w:p>
          <w:p w14:paraId="79E9D033" w14:textId="77777777" w:rsidR="00DE027F" w:rsidRDefault="00DE027F" w:rsidP="008B73FF">
            <w:pPr>
              <w:pStyle w:val="Code"/>
            </w:pPr>
            <w:r>
              <w:t xml:space="preserve">      },</w:t>
            </w:r>
          </w:p>
          <w:p w14:paraId="46E27AD5" w14:textId="3DB15D03" w:rsidR="005C0866" w:rsidRDefault="005C0866" w:rsidP="008B73FF">
            <w:pPr>
              <w:pStyle w:val="Code"/>
            </w:pPr>
            <w:r>
              <w:t xml:space="preserve">      "apiProvFuncRole": "string",</w:t>
            </w:r>
          </w:p>
          <w:p w14:paraId="19E51F27" w14:textId="112B582D" w:rsidR="00DE027F" w:rsidRDefault="00DE027F" w:rsidP="008B73FF">
            <w:pPr>
              <w:pStyle w:val="Code"/>
            </w:pPr>
            <w:r>
              <w:t xml:space="preserve">      "apiProvFuncInfo": "string"</w:t>
            </w:r>
          </w:p>
          <w:p w14:paraId="05E8E0EE" w14:textId="77777777" w:rsidR="00DE027F" w:rsidRDefault="00DE027F" w:rsidP="008B73FF">
            <w:pPr>
              <w:pStyle w:val="Code"/>
            </w:pPr>
            <w:r>
              <w:t xml:space="preserve">    }</w:t>
            </w:r>
          </w:p>
          <w:p w14:paraId="5209C20F" w14:textId="77777777" w:rsidR="00DE027F" w:rsidRDefault="00DE027F" w:rsidP="008B73FF">
            <w:pPr>
              <w:pStyle w:val="Code"/>
            </w:pPr>
            <w:r>
              <w:t xml:space="preserve">  ],</w:t>
            </w:r>
          </w:p>
          <w:p w14:paraId="5B668ABF" w14:textId="77777777" w:rsidR="00DE027F" w:rsidRDefault="00DE027F" w:rsidP="008B73FF">
            <w:pPr>
              <w:pStyle w:val="Code"/>
            </w:pPr>
            <w:r>
              <w:t xml:space="preserve">  "apiProvDomInfo": "string",</w:t>
            </w:r>
          </w:p>
          <w:p w14:paraId="07E59E4D" w14:textId="77777777" w:rsidR="00DE027F" w:rsidRDefault="00DE027F" w:rsidP="008B73FF">
            <w:pPr>
              <w:pStyle w:val="Code"/>
            </w:pPr>
            <w:r>
              <w:t xml:space="preserve">  "suppFeat": "string",</w:t>
            </w:r>
          </w:p>
          <w:p w14:paraId="0EF6AC71" w14:textId="0CD73B2B" w:rsidR="00DE027F" w:rsidRDefault="00DE027F" w:rsidP="008B73FF">
            <w:pPr>
              <w:pStyle w:val="Code"/>
            </w:pPr>
            <w:r>
              <w:t xml:space="preserve">  "</w:t>
            </w:r>
            <w:r w:rsidR="005C0866">
              <w:t>apiProvName": "string"</w:t>
            </w:r>
          </w:p>
          <w:p w14:paraId="284234EF" w14:textId="77777777" w:rsidR="00DE027F" w:rsidRDefault="00DE027F" w:rsidP="008B73FF">
            <w:pPr>
              <w:pStyle w:val="Code"/>
            </w:pPr>
            <w:r>
              <w:t>}</w:t>
            </w:r>
          </w:p>
        </w:tc>
      </w:tr>
    </w:tbl>
    <w:p w14:paraId="3F43CD20" w14:textId="77777777" w:rsidR="003B3BF0" w:rsidRPr="00A41B46" w:rsidRDefault="003B3BF0" w:rsidP="003B3BF0"/>
    <w:p w14:paraId="27212522" w14:textId="77777777" w:rsidR="003B3BF0" w:rsidRPr="00A41B46" w:rsidRDefault="003B3BF0" w:rsidP="003B3BF0">
      <w:pPr>
        <w:rPr>
          <w:lang w:val="en-US"/>
        </w:rPr>
      </w:pPr>
      <w:r w:rsidRPr="00BF5515">
        <w:rPr>
          <w:color w:val="000000"/>
          <w:lang w:val="en-US"/>
        </w:rPr>
        <w:t>Given the schema provided in Table 6.4-1, an example of the API Provider registration process using OpenCAPIF open-source implementation is now described and then provided in Table 6.4-1-OCF. The presented traces contain actual values to illustrate the usage of the information elements in the JSON schema.</w:t>
      </w:r>
      <w:r w:rsidRPr="00A41B46">
        <w:rPr>
          <w:lang w:val="en-US"/>
        </w:rPr>
        <w:t xml:space="preserve"> </w:t>
      </w:r>
    </w:p>
    <w:p w14:paraId="3D9A6165" w14:textId="77777777" w:rsidR="003B3BF0" w:rsidRPr="00A41B46" w:rsidRDefault="003B3BF0" w:rsidP="003B3BF0">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r w:rsidRPr="00F17A6D">
        <w:rPr>
          <w:rFonts w:ascii="Courier New" w:eastAsia="Yu Mincho" w:hAnsi="Courier New"/>
          <w:sz w:val="18"/>
          <w:szCs w:val="18"/>
        </w:rPr>
        <w:t>regSec</w:t>
      </w:r>
      <w:r w:rsidRPr="00A41B46">
        <w:t xml:space="preserve"> and </w:t>
      </w:r>
      <w:r w:rsidRPr="00F17A6D">
        <w:rPr>
          <w:rFonts w:ascii="Courier New" w:eastAsia="Yu Mincho" w:hAnsi="Courier New"/>
          <w:sz w:val="18"/>
          <w:szCs w:val="18"/>
        </w:rPr>
        <w:t>apiProvPubKey</w:t>
      </w:r>
      <w:r w:rsidRPr="00A41B46">
        <w:rPr>
          <w:lang w:val="en-US"/>
        </w:rPr>
        <w:t>.</w:t>
      </w:r>
    </w:p>
    <w:p w14:paraId="66972393" w14:textId="77777777" w:rsidR="003B3BF0" w:rsidRDefault="003B3BF0" w:rsidP="003B3BF0">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4F3CADF8" w14:textId="77777777" w:rsidR="003B3BF0" w:rsidRDefault="003B3BF0" w:rsidP="003B3BF0">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65EAEEB0" w14:textId="77777777" w:rsidR="003B3BF0" w:rsidRDefault="003B3BF0" w:rsidP="003B3BF0">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00D3CFDA" w14:textId="77777777" w:rsidR="003B3BF0" w:rsidRDefault="003B3BF0" w:rsidP="003B3BF0">
      <w:pPr>
        <w:pStyle w:val="B1"/>
        <w:rPr>
          <w:lang w:val="en-US"/>
        </w:rPr>
      </w:pPr>
      <w:r>
        <w:t>-</w:t>
      </w:r>
      <w:r>
        <w:tab/>
      </w:r>
      <w:r w:rsidRPr="00A41B46">
        <w:rPr>
          <w:lang w:val="en-US"/>
        </w:rPr>
        <w:t xml:space="preserve">URL to which to make the request, i.e., </w:t>
      </w:r>
      <w:r>
        <w:rPr>
          <w:lang w:val="en-US"/>
        </w:rPr>
        <w:t>&lt;</w:t>
      </w:r>
      <w:r w:rsidRPr="00A41B46">
        <w:t>{apiRoot}/api-provider-management/v1/registrations</w:t>
      </w:r>
      <w:r>
        <w:t>&gt;</w:t>
      </w:r>
      <w:r w:rsidRPr="00A41B46">
        <w:rPr>
          <w:lang w:val="en-US"/>
        </w:rPr>
        <w:t>.</w:t>
      </w:r>
    </w:p>
    <w:p w14:paraId="58D97F9D" w14:textId="5AA242B0" w:rsidR="003B3BF0" w:rsidRPr="001D5E84" w:rsidRDefault="003B3BF0" w:rsidP="003B3BF0">
      <w:pPr>
        <w:pStyle w:val="NO"/>
      </w:pPr>
      <w:r w:rsidRPr="00A41B46">
        <w:t>NOTE</w:t>
      </w:r>
      <w:r>
        <w:t> 3</w:t>
      </w:r>
      <w:r w:rsidRPr="00A41B46">
        <w:t>:</w:t>
      </w:r>
      <w:r w:rsidRPr="00A41B46">
        <w:tab/>
      </w:r>
      <w:r w:rsidRPr="001D5E84">
        <w:t>In OpenCAPIF, all this information is obtained in a dedicated user registration process</w:t>
      </w:r>
      <w:r w:rsidR="0067091E">
        <w:t> </w:t>
      </w:r>
      <w:r w:rsidRPr="001D5E84">
        <w:t>[</w:t>
      </w:r>
      <w:r w:rsidR="00D4313A">
        <w:rPr>
          <w:rFonts w:hint="eastAsia"/>
          <w:lang w:eastAsia="ja-JP"/>
        </w:rPr>
        <w:t>13</w:t>
      </w:r>
      <w:r w:rsidRPr="001D5E84">
        <w:t>].</w:t>
      </w:r>
    </w:p>
    <w:p w14:paraId="2B018454" w14:textId="77777777" w:rsidR="003B3BF0" w:rsidRPr="00A41B46" w:rsidRDefault="003B3BF0" w:rsidP="003B3BF0">
      <w:pPr>
        <w:rPr>
          <w:lang w:val="en-US"/>
        </w:rPr>
      </w:pPr>
      <w:r w:rsidRPr="00A41B46">
        <w:rPr>
          <w:lang w:val="en-US"/>
        </w:rPr>
        <w:t>In the presented example, the OpenCAPIF instance is deployed at capif.mobilesandbox.cloud:37211. This instance URL is assumed throughout the presented example traces.</w:t>
      </w:r>
    </w:p>
    <w:p w14:paraId="743E44BB" w14:textId="77777777" w:rsidR="003B3BF0" w:rsidRPr="00A41B46" w:rsidRDefault="003B3BF0" w:rsidP="003B3BF0">
      <w:pPr>
        <w:rPr>
          <w:lang w:val="en-US"/>
        </w:rPr>
      </w:pPr>
      <w:r w:rsidRPr="00A41B46">
        <w:rPr>
          <w:lang w:val="en-US"/>
        </w:rPr>
        <w:t>To carry out the onboarding of a provider, the API Provider is required to provide the following fields:</w:t>
      </w:r>
    </w:p>
    <w:p w14:paraId="13DFBF4F" w14:textId="77777777" w:rsidR="003B3BF0" w:rsidRPr="00A41B46" w:rsidRDefault="003B3BF0" w:rsidP="003B3BF0">
      <w:pPr>
        <w:pStyle w:val="B1"/>
        <w:rPr>
          <w:lang w:val="en-US"/>
        </w:rPr>
      </w:pPr>
      <w:r>
        <w:t>-</w:t>
      </w:r>
      <w:r>
        <w:tab/>
      </w:r>
      <w:r w:rsidRPr="00A41B46">
        <w:rPr>
          <w:rFonts w:ascii="Courier New" w:hAnsi="Courier New"/>
          <w:sz w:val="18"/>
          <w:szCs w:val="18"/>
        </w:rPr>
        <w:t>regSec:</w:t>
      </w:r>
      <w:r w:rsidRPr="00A41B46">
        <w:rPr>
          <w:lang w:val="en-US"/>
        </w:rPr>
        <w:t xml:space="preserve"> Contains the OpenCAPIF access token obtained during registration process for the creation of the provider. The Token is also provided in the Authorization HTTP Header. </w:t>
      </w:r>
    </w:p>
    <w:p w14:paraId="09BAF978" w14:textId="77777777" w:rsidR="003B3BF0" w:rsidRPr="00A41B46" w:rsidRDefault="003B3BF0" w:rsidP="003B3BF0">
      <w:pPr>
        <w:pStyle w:val="B1"/>
      </w:pPr>
      <w:r>
        <w:t>-</w:t>
      </w:r>
      <w:r>
        <w:tab/>
      </w:r>
      <w:r w:rsidRPr="00A41B46">
        <w:rPr>
          <w:rFonts w:ascii="Courier New" w:hAnsi="Courier New"/>
          <w:sz w:val="18"/>
          <w:szCs w:val="18"/>
        </w:rPr>
        <w:t>apiProvFuncRole:</w:t>
      </w:r>
      <w:r w:rsidRPr="00A41B46">
        <w:t xml:space="preserve"> Type of provider function to be created. It can be AMF, APF or AEF.</w:t>
      </w:r>
    </w:p>
    <w:p w14:paraId="650113CF" w14:textId="77777777" w:rsidR="003B3BF0" w:rsidRPr="00A41B46" w:rsidRDefault="003B3BF0" w:rsidP="003B3BF0">
      <w:pPr>
        <w:pStyle w:val="B1"/>
        <w:rPr>
          <w:lang w:val="en-US"/>
        </w:rPr>
      </w:pPr>
      <w:r>
        <w:t>-</w:t>
      </w:r>
      <w:r>
        <w:tab/>
      </w:r>
      <w:r w:rsidRPr="00A41B46">
        <w:rPr>
          <w:rFonts w:ascii="Courier New" w:hAnsi="Courier New"/>
          <w:sz w:val="18"/>
          <w:szCs w:val="18"/>
        </w:rPr>
        <w:t>apiProvPubKey:</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561D446" w14:textId="77777777" w:rsidR="003B3BF0" w:rsidRPr="00A41B46" w:rsidRDefault="003B3BF0" w:rsidP="003B3BF0">
      <w:pPr>
        <w:pStyle w:val="B1"/>
        <w:rPr>
          <w:lang w:val="en-US"/>
        </w:rPr>
      </w:pPr>
      <w:r>
        <w:lastRenderedPageBreak/>
        <w:t>-</w:t>
      </w:r>
      <w:r>
        <w:tab/>
      </w:r>
      <w:r w:rsidRPr="00A41B46">
        <w:rPr>
          <w:rFonts w:ascii="Courier New" w:hAnsi="Courier New"/>
          <w:sz w:val="18"/>
          <w:szCs w:val="18"/>
        </w:rPr>
        <w:t>apiProvFuncInfo:</w:t>
      </w:r>
      <w:r w:rsidRPr="00A41B46">
        <w:rPr>
          <w:lang w:val="en-US"/>
        </w:rPr>
        <w:t xml:space="preserve"> Information about the provider function that is being created.</w:t>
      </w:r>
    </w:p>
    <w:p w14:paraId="451966BC" w14:textId="77777777" w:rsidR="003B3BF0" w:rsidRPr="00A41B46" w:rsidRDefault="003B3BF0" w:rsidP="003B3BF0">
      <w:pPr>
        <w:pStyle w:val="B1"/>
      </w:pPr>
      <w:r>
        <w:t>-</w:t>
      </w:r>
      <w:r>
        <w:tab/>
      </w:r>
      <w:r w:rsidRPr="00A41B46">
        <w:rPr>
          <w:rFonts w:ascii="Courier New" w:hAnsi="Courier New"/>
          <w:sz w:val="18"/>
          <w:szCs w:val="18"/>
        </w:rPr>
        <w:t>apiProvDomInfo:</w:t>
      </w:r>
      <w:r w:rsidRPr="00A41B46">
        <w:t xml:space="preserve"> Information about the provider domain that is being created.</w:t>
      </w:r>
    </w:p>
    <w:p w14:paraId="7A8703F3" w14:textId="77777777" w:rsidR="003B3BF0" w:rsidRPr="00A41B46" w:rsidRDefault="003B3BF0" w:rsidP="003B3BF0">
      <w:r w:rsidRPr="00A41B46">
        <w:t>The API Provider onboarding request example is shown in Table 6.4-1-OCF. The example request is to onboards an API Provider with three functions: AEF, APF and AMF. Therefore, 3 CSRs are provided to obtain 3 Certificates.</w:t>
      </w:r>
    </w:p>
    <w:p w14:paraId="28AF7053" w14:textId="77777777" w:rsidR="003B3BF0" w:rsidRDefault="003B3BF0" w:rsidP="003B3BF0">
      <w:pPr>
        <w:pStyle w:val="TH"/>
      </w:pPr>
      <w:r>
        <w:t>Table 6.4-1-OCF: Register API provider request (OCF example)</w:t>
      </w:r>
    </w:p>
    <w:tbl>
      <w:tblPr>
        <w:tblStyle w:val="TableGrid"/>
        <w:tblW w:w="0" w:type="auto"/>
        <w:tblLook w:val="04A0" w:firstRow="1" w:lastRow="0" w:firstColumn="1" w:lastColumn="0" w:noHBand="0" w:noVBand="1"/>
      </w:tblPr>
      <w:tblGrid>
        <w:gridCol w:w="9631"/>
      </w:tblGrid>
      <w:tr w:rsidR="003B3BF0" w14:paraId="2B99D85C" w14:textId="77777777" w:rsidTr="00ED6579">
        <w:trPr>
          <w:trHeight w:val="300"/>
        </w:trPr>
        <w:tc>
          <w:tcPr>
            <w:tcW w:w="0" w:type="auto"/>
          </w:tcPr>
          <w:p w14:paraId="6D74DB1E" w14:textId="3C3C4B05" w:rsidR="003B3BF0" w:rsidRDefault="003B3BF0" w:rsidP="00ED6579">
            <w:pPr>
              <w:pStyle w:val="Code"/>
            </w:pPr>
            <w:r>
              <w:t xml:space="preserve">HTTP POST </w:t>
            </w:r>
            <w:r w:rsidRPr="00B823A6">
              <w:t>https://capif.mobilesandbox.cloud:37211</w:t>
            </w:r>
            <w:r>
              <w:t>/</w:t>
            </w:r>
            <w:r>
              <w:rPr>
                <w:lang w:eastAsia="en-GB"/>
              </w:rPr>
              <w:t>api-provider-management</w:t>
            </w:r>
            <w:r>
              <w:t>/v1/registrations</w:t>
            </w:r>
          </w:p>
          <w:p w14:paraId="37070C3A" w14:textId="77777777" w:rsidR="003B3BF0" w:rsidRPr="00F9474C" w:rsidRDefault="003B3BF0" w:rsidP="00ED6579">
            <w:pPr>
              <w:pStyle w:val="Code"/>
              <w:spacing w:before="120"/>
              <w:rPr>
                <w:b/>
                <w:bCs/>
              </w:rPr>
            </w:pPr>
            <w:r w:rsidRPr="00F9474C">
              <w:rPr>
                <w:b/>
                <w:bCs/>
              </w:rPr>
              <w:t>Request headers:</w:t>
            </w:r>
          </w:p>
          <w:p w14:paraId="246CF081" w14:textId="77777777" w:rsidR="003B3BF0" w:rsidRDefault="003B3BF0" w:rsidP="00ED6579">
            <w:pPr>
              <w:pStyle w:val="Code"/>
            </w:pPr>
            <w:r>
              <w:t xml:space="preserve">Authorization: Bearer </w:t>
            </w:r>
            <w:r w:rsidRPr="0081710F">
              <w:t>eyJhbGci0iJSUzIlNiIsInR5cCI6IkpXVCJ9</w:t>
            </w:r>
          </w:p>
          <w:p w14:paraId="025339C4" w14:textId="77777777" w:rsidR="003B3BF0" w:rsidRDefault="003B3BF0" w:rsidP="00ED6579">
            <w:pPr>
              <w:pStyle w:val="Code"/>
            </w:pPr>
            <w:r>
              <w:t>Content-Type: application/json</w:t>
            </w:r>
          </w:p>
          <w:p w14:paraId="4DDBD0D2" w14:textId="77777777" w:rsidR="003B3BF0" w:rsidRPr="00F365B4" w:rsidRDefault="003B3BF0" w:rsidP="00ED6579">
            <w:pPr>
              <w:pStyle w:val="Code"/>
              <w:spacing w:before="120"/>
              <w:rPr>
                <w:b/>
                <w:bCs/>
              </w:rPr>
            </w:pPr>
            <w:r w:rsidRPr="00F9474C">
              <w:rPr>
                <w:b/>
                <w:bCs/>
              </w:rPr>
              <w:t>Request body:</w:t>
            </w:r>
          </w:p>
          <w:p w14:paraId="04E6E01C" w14:textId="77777777" w:rsidR="003B3BF0" w:rsidRDefault="003B3BF0" w:rsidP="00ED6579">
            <w:pPr>
              <w:pStyle w:val="Code"/>
            </w:pPr>
            <w:r>
              <w:t>{</w:t>
            </w:r>
          </w:p>
          <w:p w14:paraId="28305828" w14:textId="77777777" w:rsidR="003B3BF0" w:rsidRPr="002C5DCA" w:rsidRDefault="003B3BF0" w:rsidP="00ED6579">
            <w:pPr>
              <w:pStyle w:val="Code"/>
            </w:pPr>
            <w:r>
              <w:t xml:space="preserve">  </w:t>
            </w:r>
            <w:r w:rsidRPr="002C5DCA">
              <w:t>"regSec": "eyJhbGci0iJSUzIlNiIsInR5cCI6IkpXVCJ9",</w:t>
            </w:r>
          </w:p>
          <w:p w14:paraId="61B2C308" w14:textId="77777777" w:rsidR="003B3BF0" w:rsidRPr="0081710F" w:rsidRDefault="003B3BF0" w:rsidP="00ED6579">
            <w:pPr>
              <w:pStyle w:val="Code"/>
            </w:pPr>
            <w:r w:rsidRPr="0081710F">
              <w:t xml:space="preserve">  "apiProvFuncs": [</w:t>
            </w:r>
          </w:p>
          <w:p w14:paraId="21F0F535" w14:textId="77777777" w:rsidR="003B3BF0" w:rsidRDefault="003B3BF0" w:rsidP="00ED6579">
            <w:pPr>
              <w:pStyle w:val="Code"/>
            </w:pPr>
            <w:r w:rsidRPr="0081710F">
              <w:t xml:space="preserve">    {</w:t>
            </w:r>
          </w:p>
          <w:p w14:paraId="33FBA9ED" w14:textId="77777777" w:rsidR="003B3BF0" w:rsidRPr="0081710F" w:rsidRDefault="003B3BF0" w:rsidP="00ED6579">
            <w:pPr>
              <w:pStyle w:val="Code"/>
            </w:pPr>
            <w:r w:rsidRPr="0081710F">
              <w:t xml:space="preserve">    </w:t>
            </w:r>
            <w:r>
              <w:t xml:space="preserve">  </w:t>
            </w:r>
            <w:r w:rsidRPr="0081710F">
              <w:t>"regInfo": {</w:t>
            </w:r>
          </w:p>
          <w:p w14:paraId="58B2C15D"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5CB0E593" w14:textId="77777777" w:rsidR="003B3BF0" w:rsidRPr="0081710F" w:rsidRDefault="003B3BF0" w:rsidP="00ED6579">
            <w:pPr>
              <w:pStyle w:val="Code"/>
            </w:pPr>
            <w:r w:rsidRPr="0081710F">
              <w:t xml:space="preserve">      },</w:t>
            </w:r>
          </w:p>
          <w:p w14:paraId="09641B9C" w14:textId="77777777" w:rsidR="003B3BF0" w:rsidRPr="0081710F" w:rsidRDefault="003B3BF0" w:rsidP="00ED6579">
            <w:pPr>
              <w:pStyle w:val="Code"/>
            </w:pPr>
            <w:r w:rsidRPr="0081710F">
              <w:t xml:space="preserve">      "apiProvFuncRole": "</w:t>
            </w:r>
            <w:r>
              <w:t>AEF</w:t>
            </w:r>
            <w:r w:rsidRPr="0081710F">
              <w:t>",</w:t>
            </w:r>
          </w:p>
          <w:p w14:paraId="6083F607" w14:textId="77777777" w:rsidR="003B3BF0" w:rsidRPr="0081710F" w:rsidRDefault="003B3BF0" w:rsidP="00ED6579">
            <w:pPr>
              <w:pStyle w:val="Code"/>
            </w:pPr>
            <w:r>
              <w:t xml:space="preserve">      "apiProvFuncInfo": "AEF for NEF example"</w:t>
            </w:r>
          </w:p>
          <w:p w14:paraId="418259E3" w14:textId="77777777" w:rsidR="003B3BF0" w:rsidRPr="0081710F" w:rsidRDefault="003B3BF0" w:rsidP="00ED6579">
            <w:pPr>
              <w:pStyle w:val="Code"/>
            </w:pPr>
            <w:r w:rsidRPr="0081710F">
              <w:t xml:space="preserve">    }</w:t>
            </w:r>
            <w:r>
              <w:t>,</w:t>
            </w:r>
          </w:p>
          <w:p w14:paraId="40BF3028" w14:textId="77777777" w:rsidR="003B3BF0" w:rsidRDefault="003B3BF0" w:rsidP="00ED6579">
            <w:pPr>
              <w:pStyle w:val="Code"/>
            </w:pPr>
            <w:r w:rsidRPr="0081710F">
              <w:t xml:space="preserve">    {</w:t>
            </w:r>
          </w:p>
          <w:p w14:paraId="01A74E72" w14:textId="77777777" w:rsidR="003B3BF0" w:rsidRPr="0081710F" w:rsidRDefault="003B3BF0" w:rsidP="00ED6579">
            <w:pPr>
              <w:pStyle w:val="Code"/>
            </w:pPr>
            <w:r w:rsidRPr="0081710F">
              <w:t xml:space="preserve">    </w:t>
            </w:r>
            <w:r>
              <w:t xml:space="preserve">  </w:t>
            </w:r>
            <w:r w:rsidRPr="0081710F">
              <w:t>"regInfo": {</w:t>
            </w:r>
          </w:p>
          <w:p w14:paraId="0A790BB6"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60C3039B" w14:textId="77777777" w:rsidR="003B3BF0" w:rsidRPr="0081710F" w:rsidRDefault="003B3BF0" w:rsidP="00ED6579">
            <w:pPr>
              <w:pStyle w:val="Code"/>
            </w:pPr>
            <w:r w:rsidRPr="0081710F">
              <w:t xml:space="preserve">      },</w:t>
            </w:r>
          </w:p>
          <w:p w14:paraId="346E4962" w14:textId="77777777" w:rsidR="003B3BF0" w:rsidRPr="0081710F" w:rsidRDefault="003B3BF0" w:rsidP="00ED6579">
            <w:pPr>
              <w:pStyle w:val="Code"/>
            </w:pPr>
            <w:r w:rsidRPr="0081710F">
              <w:t xml:space="preserve">      "apiProvFuncRole": "</w:t>
            </w:r>
            <w:r>
              <w:t>APF</w:t>
            </w:r>
            <w:r w:rsidRPr="0081710F">
              <w:t>",</w:t>
            </w:r>
          </w:p>
          <w:p w14:paraId="0601FE56" w14:textId="77777777" w:rsidR="003B3BF0" w:rsidRDefault="003B3BF0" w:rsidP="00ED6579">
            <w:pPr>
              <w:pStyle w:val="Code"/>
            </w:pPr>
            <w:r>
              <w:t xml:space="preserve">      "apiProvFuncInfo": "APF for NEF example"</w:t>
            </w:r>
          </w:p>
          <w:p w14:paraId="7047621A" w14:textId="77777777" w:rsidR="003B3BF0" w:rsidRPr="0081710F" w:rsidRDefault="003B3BF0" w:rsidP="00ED6579">
            <w:pPr>
              <w:pStyle w:val="Code"/>
            </w:pPr>
            <w:r w:rsidRPr="0081710F">
              <w:t xml:space="preserve">    }</w:t>
            </w:r>
            <w:r>
              <w:t>,</w:t>
            </w:r>
          </w:p>
          <w:p w14:paraId="7D8B7035" w14:textId="77777777" w:rsidR="003B3BF0" w:rsidRDefault="003B3BF0" w:rsidP="00ED6579">
            <w:pPr>
              <w:pStyle w:val="Code"/>
            </w:pPr>
            <w:r w:rsidRPr="0081710F">
              <w:t xml:space="preserve">    {</w:t>
            </w:r>
          </w:p>
          <w:p w14:paraId="695CAFB1" w14:textId="77777777" w:rsidR="003B3BF0" w:rsidRPr="0081710F" w:rsidRDefault="003B3BF0" w:rsidP="00ED6579">
            <w:pPr>
              <w:pStyle w:val="Code"/>
            </w:pPr>
            <w:r w:rsidRPr="0081710F">
              <w:t xml:space="preserve">    </w:t>
            </w:r>
            <w:r>
              <w:t xml:space="preserve">  </w:t>
            </w:r>
            <w:r w:rsidRPr="0081710F">
              <w:t>"regInfo": {</w:t>
            </w:r>
          </w:p>
          <w:p w14:paraId="23CCFEAE"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0A5329D6" w14:textId="77777777" w:rsidR="003B3BF0" w:rsidRPr="0081710F" w:rsidRDefault="003B3BF0" w:rsidP="00ED6579">
            <w:pPr>
              <w:pStyle w:val="Code"/>
            </w:pPr>
            <w:r w:rsidRPr="0081710F">
              <w:t xml:space="preserve">      },</w:t>
            </w:r>
          </w:p>
          <w:p w14:paraId="3378BB4D" w14:textId="77777777" w:rsidR="003B3BF0" w:rsidRPr="0081710F" w:rsidRDefault="003B3BF0" w:rsidP="00ED6579">
            <w:pPr>
              <w:pStyle w:val="Code"/>
            </w:pPr>
            <w:r w:rsidRPr="0081710F">
              <w:t xml:space="preserve">      "apiProvFuncRole": "</w:t>
            </w:r>
            <w:r>
              <w:t>AMF</w:t>
            </w:r>
            <w:r w:rsidRPr="0081710F">
              <w:t>",</w:t>
            </w:r>
          </w:p>
          <w:p w14:paraId="39B65A88" w14:textId="77777777" w:rsidR="003B3BF0" w:rsidRPr="0081710F" w:rsidRDefault="003B3BF0" w:rsidP="00ED6579">
            <w:pPr>
              <w:pStyle w:val="Code"/>
            </w:pPr>
            <w:r>
              <w:t xml:space="preserve">      "apiProvFuncInfo": "AMF for NEF example"</w:t>
            </w:r>
          </w:p>
          <w:p w14:paraId="23BBD9EA" w14:textId="77777777" w:rsidR="003B3BF0" w:rsidRPr="0081710F" w:rsidRDefault="003B3BF0" w:rsidP="00ED6579">
            <w:pPr>
              <w:pStyle w:val="Code"/>
            </w:pPr>
            <w:r w:rsidRPr="0081710F">
              <w:t xml:space="preserve">    }</w:t>
            </w:r>
          </w:p>
          <w:p w14:paraId="78A3BCEC" w14:textId="77777777" w:rsidR="003B3BF0" w:rsidRPr="0081710F" w:rsidRDefault="003B3BF0" w:rsidP="00ED6579">
            <w:pPr>
              <w:pStyle w:val="Code"/>
            </w:pPr>
            <w:r w:rsidRPr="0081710F">
              <w:t xml:space="preserve">  ],</w:t>
            </w:r>
          </w:p>
          <w:p w14:paraId="3C939E8C" w14:textId="77777777" w:rsidR="003B3BF0" w:rsidRPr="009C4D96" w:rsidRDefault="003B3BF0" w:rsidP="00ED6579">
            <w:pPr>
              <w:pStyle w:val="Code"/>
            </w:pPr>
            <w:r>
              <w:t xml:space="preserve">  "apiProvDomInfo": "NEF example",</w:t>
            </w:r>
          </w:p>
          <w:p w14:paraId="06364198" w14:textId="77777777" w:rsidR="003B3BF0" w:rsidRDefault="003B3BF0" w:rsidP="00ED6579">
            <w:pPr>
              <w:pStyle w:val="Code"/>
            </w:pPr>
            <w:r w:rsidRPr="009C4D96">
              <w:t xml:space="preserve">  "apiProvName": "</w:t>
            </w:r>
            <w:r w:rsidRPr="00A41B46">
              <w:t>OCF</w:t>
            </w:r>
            <w:r>
              <w:t>_NEF</w:t>
            </w:r>
            <w:r w:rsidRPr="009C4D96">
              <w:t>"</w:t>
            </w:r>
          </w:p>
          <w:p w14:paraId="6A7F2ACD" w14:textId="77777777" w:rsidR="003B3BF0" w:rsidRDefault="003B3BF0" w:rsidP="00ED6579">
            <w:pPr>
              <w:pStyle w:val="Code"/>
            </w:pPr>
            <w:r>
              <w:t>}</w:t>
            </w:r>
          </w:p>
        </w:tc>
      </w:tr>
    </w:tbl>
    <w:p w14:paraId="783EDD2D" w14:textId="77777777" w:rsidR="00DE027F" w:rsidRDefault="00DE027F" w:rsidP="00DE027F"/>
    <w:p w14:paraId="1EB7F8DE" w14:textId="7CDACCA5" w:rsidR="00DE027F" w:rsidRDefault="006553AB" w:rsidP="005C0866">
      <w:pPr>
        <w:pStyle w:val="B1"/>
        <w:ind w:left="284" w:firstLine="0"/>
      </w:pPr>
      <w:r>
        <w:t>Upon getting this Request, Open CAPIF core</w:t>
      </w:r>
      <w:r w:rsidR="00DE027F">
        <w:t xml:space="preserve"> function assigns identit</w:t>
      </w:r>
      <w:r w:rsidR="003B3BF0">
        <w:rPr>
          <w:rFonts w:hint="eastAsia"/>
          <w:lang w:eastAsia="ja-JP"/>
        </w:rPr>
        <w:t>y IDs</w:t>
      </w:r>
      <w:r w:rsidR="00DE027F">
        <w:t xml:space="preserve"> for the API provider </w:t>
      </w:r>
      <w:r w:rsidR="005C0866">
        <w:t>(</w:t>
      </w:r>
      <w:r w:rsidR="005C0866" w:rsidRPr="002958A5">
        <w:rPr>
          <w:rFonts w:ascii="Courier New" w:eastAsia="Yu Mincho" w:hAnsi="Courier New"/>
          <w:sz w:val="18"/>
        </w:rPr>
        <w:t>apiProvDomId</w:t>
      </w:r>
      <w:r w:rsidR="005C0866">
        <w:t xml:space="preserve">) and each of its </w:t>
      </w:r>
      <w:r w:rsidR="00DE027F">
        <w:t xml:space="preserve">functions </w:t>
      </w:r>
      <w:r w:rsidR="005C0866">
        <w:t>(</w:t>
      </w:r>
      <w:r w:rsidR="005C0866" w:rsidRPr="002958A5">
        <w:rPr>
          <w:rFonts w:ascii="Courier New" w:eastAsia="Yu Mincho" w:hAnsi="Courier New"/>
          <w:sz w:val="18"/>
        </w:rPr>
        <w:t>apiProvFuncId</w:t>
      </w:r>
      <w:r w:rsidR="005C0866">
        <w:t xml:space="preserve">) </w:t>
      </w:r>
      <w:r w:rsidR="00DE027F">
        <w:t>and returns them in the response</w:t>
      </w:r>
      <w:r>
        <w:t xml:space="preserve"> (see next section)</w:t>
      </w:r>
      <w:r w:rsidR="00DE027F">
        <w:t xml:space="preserve">. </w:t>
      </w:r>
      <w:r w:rsidR="005C0866">
        <w:t>Furthermore, it provides certificates (</w:t>
      </w:r>
      <w:r w:rsidR="005C0866" w:rsidRPr="002958A5">
        <w:rPr>
          <w:rFonts w:ascii="Courier New" w:eastAsia="Yu Mincho" w:hAnsi="Courier New"/>
          <w:sz w:val="18"/>
        </w:rPr>
        <w:t>apiProvCert</w:t>
      </w:r>
      <w:r w:rsidR="005C0866">
        <w:t xml:space="preserve">) for each of the API provider functions based on each function’s </w:t>
      </w:r>
      <w:r w:rsidR="003B3BF0">
        <w:rPr>
          <w:rFonts w:hint="eastAsia"/>
          <w:lang w:eastAsia="ja-JP"/>
        </w:rPr>
        <w:t xml:space="preserve">CSR </w:t>
      </w:r>
      <w:r w:rsidR="005C0866">
        <w:t>(</w:t>
      </w:r>
      <w:r w:rsidR="005C0866" w:rsidRPr="002958A5">
        <w:rPr>
          <w:rFonts w:ascii="Courier New" w:eastAsia="Yu Mincho" w:hAnsi="Courier New"/>
          <w:sz w:val="18"/>
        </w:rPr>
        <w:t>apiProvPubKey</w:t>
      </w:r>
      <w:r w:rsidR="005C0866">
        <w:t>).</w:t>
      </w:r>
    </w:p>
    <w:p w14:paraId="12D31752" w14:textId="77777777" w:rsidR="00DE027F" w:rsidRDefault="00DE027F" w:rsidP="00DE027F">
      <w:pPr>
        <w:rPr>
          <w:lang w:eastAsia="ja-JP"/>
        </w:rPr>
      </w:pPr>
    </w:p>
    <w:p w14:paraId="473260E2" w14:textId="77777777" w:rsidR="00DE027F" w:rsidRPr="008B73FF" w:rsidRDefault="00DE027F" w:rsidP="00DE027F">
      <w:pPr>
        <w:rPr>
          <w:b/>
          <w:bCs/>
        </w:rPr>
      </w:pPr>
      <w:r w:rsidRPr="008B73FF">
        <w:rPr>
          <w:b/>
          <w:bCs/>
        </w:rPr>
        <w:t xml:space="preserve">2. 201 Created </w:t>
      </w:r>
    </w:p>
    <w:p w14:paraId="72BB8B80" w14:textId="354E95AD" w:rsidR="00DE027F" w:rsidRDefault="00DE027F" w:rsidP="004428C5">
      <w:pPr>
        <w:pStyle w:val="B1"/>
        <w:ind w:left="284" w:firstLine="0"/>
      </w:pPr>
      <w:r>
        <w:t xml:space="preserve">The </w:t>
      </w:r>
      <w:r w:rsidRPr="00ED1A92">
        <w:t xml:space="preserve">API provider domain </w:t>
      </w:r>
      <w:r>
        <w:t xml:space="preserve">has been </w:t>
      </w:r>
      <w:r w:rsidRPr="00ED1A92">
        <w:t>registered successfully</w:t>
      </w:r>
      <w:r>
        <w:t xml:space="preserve">. </w:t>
      </w:r>
      <w:r w:rsidR="004428C5" w:rsidRPr="009B1517">
        <w:t xml:space="preserve">The URI of the created resource </w:t>
      </w:r>
      <w:r w:rsidR="004428C5">
        <w:t>is</w:t>
      </w:r>
      <w:r w:rsidR="004428C5" w:rsidRPr="009B1517">
        <w:t xml:space="preserve"> returned in the "Location" HTTP header</w:t>
      </w:r>
      <w:r w:rsidR="004428C5">
        <w:t>, including the assigned registration identifier (</w:t>
      </w:r>
      <w:r w:rsidR="004428C5" w:rsidRPr="002958A5">
        <w:rPr>
          <w:rFonts w:ascii="Courier New" w:eastAsia="Yu Mincho" w:hAnsi="Courier New"/>
          <w:sz w:val="18"/>
        </w:rPr>
        <w:t>registrationId</w:t>
      </w:r>
      <w:r w:rsidR="004428C5">
        <w:t xml:space="preserve">). </w:t>
      </w:r>
    </w:p>
    <w:p w14:paraId="1FE39FB1" w14:textId="344C479D" w:rsidR="00DE027F" w:rsidRDefault="00DE027F" w:rsidP="008B73FF">
      <w:pPr>
        <w:pStyle w:val="TH"/>
      </w:pPr>
      <w:r>
        <w:t>Table 6.</w:t>
      </w:r>
      <w:r w:rsidR="006009AC">
        <w:t>4</w:t>
      </w:r>
      <w:r>
        <w:t>-2: Register API provider response</w:t>
      </w:r>
      <w:r w:rsidR="003B3BF0">
        <w:t xml:space="preserve"> (schema)</w:t>
      </w:r>
    </w:p>
    <w:tbl>
      <w:tblPr>
        <w:tblStyle w:val="TableGrid"/>
        <w:tblW w:w="0" w:type="auto"/>
        <w:tblLook w:val="04A0" w:firstRow="1" w:lastRow="0" w:firstColumn="1" w:lastColumn="0" w:noHBand="0" w:noVBand="1"/>
      </w:tblPr>
      <w:tblGrid>
        <w:gridCol w:w="8534"/>
      </w:tblGrid>
      <w:tr w:rsidR="00DE027F" w14:paraId="0C93A1C1" w14:textId="77777777" w:rsidTr="009E6692">
        <w:tc>
          <w:tcPr>
            <w:tcW w:w="0" w:type="auto"/>
          </w:tcPr>
          <w:p w14:paraId="7A721C3E" w14:textId="77777777" w:rsidR="00DE027F" w:rsidRDefault="00DE027F" w:rsidP="009E6692">
            <w:pPr>
              <w:pStyle w:val="Code"/>
            </w:pPr>
            <w:r>
              <w:t xml:space="preserve">201 </w:t>
            </w:r>
          </w:p>
          <w:p w14:paraId="05AC8E57" w14:textId="2471CA01" w:rsidR="004428C5" w:rsidRDefault="004428C5" w:rsidP="008B73FF">
            <w:pPr>
              <w:pStyle w:val="Code"/>
            </w:pPr>
            <w:r w:rsidRPr="00F9474C">
              <w:rPr>
                <w:b/>
                <w:bCs/>
              </w:rPr>
              <w:t>Response headers:</w:t>
            </w:r>
          </w:p>
          <w:p w14:paraId="06B279A7" w14:textId="3763AB3A" w:rsidR="00DE027F" w:rsidRDefault="00DE027F" w:rsidP="008B73FF">
            <w:pPr>
              <w:pStyle w:val="Code"/>
            </w:pPr>
            <w:r>
              <w:t xml:space="preserve">Location: </w:t>
            </w:r>
            <w:r w:rsidRPr="00440C2F">
              <w:t>{apiRoot}/api-provider-management/v1/registrations/{registrationId}</w:t>
            </w:r>
            <w:r>
              <w:t xml:space="preserve"> </w:t>
            </w:r>
          </w:p>
          <w:p w14:paraId="0B9C6BEF" w14:textId="683C43AB" w:rsidR="004428C5" w:rsidRDefault="004428C5" w:rsidP="008B73FF">
            <w:pPr>
              <w:pStyle w:val="Code"/>
            </w:pPr>
            <w:r w:rsidRPr="00F9474C">
              <w:rPr>
                <w:b/>
                <w:bCs/>
              </w:rPr>
              <w:t>Response body:</w:t>
            </w:r>
          </w:p>
          <w:p w14:paraId="07F1AA5A" w14:textId="668B5DDA" w:rsidR="00DE027F" w:rsidRDefault="00DE027F" w:rsidP="008B73FF">
            <w:pPr>
              <w:pStyle w:val="Code"/>
            </w:pPr>
            <w:r>
              <w:t>{</w:t>
            </w:r>
          </w:p>
          <w:p w14:paraId="5D20F863" w14:textId="77777777" w:rsidR="00DE027F" w:rsidRDefault="00DE027F" w:rsidP="008B73FF">
            <w:pPr>
              <w:pStyle w:val="Code"/>
            </w:pPr>
            <w:r>
              <w:lastRenderedPageBreak/>
              <w:t xml:space="preserve">  "apiProvDomId": "string",</w:t>
            </w:r>
          </w:p>
          <w:p w14:paraId="54E5E8EC" w14:textId="77777777" w:rsidR="00DE027F" w:rsidRDefault="00DE027F" w:rsidP="008B73FF">
            <w:pPr>
              <w:pStyle w:val="Code"/>
            </w:pPr>
            <w:r>
              <w:t xml:space="preserve">  "regSec": "string",</w:t>
            </w:r>
          </w:p>
          <w:p w14:paraId="13258259" w14:textId="77777777" w:rsidR="00DE027F" w:rsidRDefault="00DE027F" w:rsidP="008B73FF">
            <w:pPr>
              <w:pStyle w:val="Code"/>
            </w:pPr>
            <w:r>
              <w:t xml:space="preserve">  "apiProvFuncs": [</w:t>
            </w:r>
          </w:p>
          <w:p w14:paraId="2106574B" w14:textId="77777777" w:rsidR="00DE027F" w:rsidRDefault="00DE027F" w:rsidP="008B73FF">
            <w:pPr>
              <w:pStyle w:val="Code"/>
            </w:pPr>
            <w:r>
              <w:t xml:space="preserve">    {</w:t>
            </w:r>
          </w:p>
          <w:p w14:paraId="0B4F8C40" w14:textId="77777777" w:rsidR="00DE027F" w:rsidRDefault="00DE027F" w:rsidP="008B73FF">
            <w:pPr>
              <w:pStyle w:val="Code"/>
            </w:pPr>
            <w:r>
              <w:t xml:space="preserve">      "apiProvFuncId": "string",</w:t>
            </w:r>
          </w:p>
          <w:p w14:paraId="05C428FA" w14:textId="77777777" w:rsidR="00DE027F" w:rsidRDefault="00DE027F" w:rsidP="008B73FF">
            <w:pPr>
              <w:pStyle w:val="Code"/>
            </w:pPr>
            <w:r>
              <w:t xml:space="preserve">      "regInfo": {</w:t>
            </w:r>
          </w:p>
          <w:p w14:paraId="5164BB5D" w14:textId="77777777" w:rsidR="00DE027F" w:rsidRDefault="00DE027F" w:rsidP="008B73FF">
            <w:pPr>
              <w:pStyle w:val="Code"/>
            </w:pPr>
            <w:r>
              <w:t xml:space="preserve">        "apiProvPubKey": "string",</w:t>
            </w:r>
          </w:p>
          <w:p w14:paraId="2074AFA3" w14:textId="77777777" w:rsidR="00DE027F" w:rsidRDefault="00DE027F" w:rsidP="008B73FF">
            <w:pPr>
              <w:pStyle w:val="Code"/>
            </w:pPr>
            <w:r>
              <w:t xml:space="preserve">        "apiProvCert": "string"</w:t>
            </w:r>
          </w:p>
          <w:p w14:paraId="3782B351" w14:textId="77777777" w:rsidR="00DE027F" w:rsidRDefault="00DE027F" w:rsidP="008B73FF">
            <w:pPr>
              <w:pStyle w:val="Code"/>
            </w:pPr>
            <w:r>
              <w:t xml:space="preserve">      },</w:t>
            </w:r>
          </w:p>
          <w:p w14:paraId="4894E9AF" w14:textId="5DF53B09" w:rsidR="004428C5" w:rsidRDefault="004428C5" w:rsidP="008B73FF">
            <w:pPr>
              <w:pStyle w:val="Code"/>
            </w:pPr>
            <w:r>
              <w:t xml:space="preserve">      "apiProvFuncRole": "string",</w:t>
            </w:r>
          </w:p>
          <w:p w14:paraId="2C25FF9F" w14:textId="619FBFFB" w:rsidR="00DE027F" w:rsidRDefault="00DE027F" w:rsidP="008B73FF">
            <w:pPr>
              <w:pStyle w:val="Code"/>
            </w:pPr>
            <w:r>
              <w:t xml:space="preserve">      "apiProvFuncInfo": "string"</w:t>
            </w:r>
          </w:p>
          <w:p w14:paraId="48CC3E65" w14:textId="77777777" w:rsidR="00DE027F" w:rsidRDefault="00DE027F" w:rsidP="008B73FF">
            <w:pPr>
              <w:pStyle w:val="Code"/>
            </w:pPr>
            <w:r>
              <w:t xml:space="preserve">    }</w:t>
            </w:r>
          </w:p>
          <w:p w14:paraId="5E82750B" w14:textId="77777777" w:rsidR="00DE027F" w:rsidRDefault="00DE027F" w:rsidP="008B73FF">
            <w:pPr>
              <w:pStyle w:val="Code"/>
            </w:pPr>
            <w:r>
              <w:t xml:space="preserve">  ],</w:t>
            </w:r>
          </w:p>
          <w:p w14:paraId="4DD1045B" w14:textId="77777777" w:rsidR="00DE027F" w:rsidRDefault="00DE027F" w:rsidP="008B73FF">
            <w:pPr>
              <w:pStyle w:val="Code"/>
            </w:pPr>
            <w:r>
              <w:t xml:space="preserve">  "apiProvDomInfo": "string",</w:t>
            </w:r>
          </w:p>
          <w:p w14:paraId="66A0FD55" w14:textId="77777777" w:rsidR="00DE027F" w:rsidRDefault="00DE027F" w:rsidP="008B73FF">
            <w:pPr>
              <w:pStyle w:val="Code"/>
            </w:pPr>
            <w:r>
              <w:t xml:space="preserve">  "suppFeat": "string",</w:t>
            </w:r>
          </w:p>
          <w:p w14:paraId="4923A3C2" w14:textId="38059DB0" w:rsidR="00DE027F" w:rsidRDefault="00DE027F" w:rsidP="008B73FF">
            <w:pPr>
              <w:pStyle w:val="Code"/>
            </w:pPr>
            <w:r>
              <w:t xml:space="preserve">  </w:t>
            </w:r>
            <w:r w:rsidR="004428C5">
              <w:t>"apiProvName": "string"</w:t>
            </w:r>
          </w:p>
          <w:p w14:paraId="774E294F" w14:textId="77777777" w:rsidR="00DE027F" w:rsidRDefault="00DE027F" w:rsidP="008B73FF">
            <w:pPr>
              <w:pStyle w:val="Code"/>
            </w:pPr>
            <w:r>
              <w:t>}</w:t>
            </w:r>
          </w:p>
        </w:tc>
      </w:tr>
    </w:tbl>
    <w:p w14:paraId="7EEC5F8C" w14:textId="77777777" w:rsidR="00DC0FEB" w:rsidRDefault="00DC0FEB" w:rsidP="00DC0FEB">
      <w:pPr>
        <w:rPr>
          <w:lang w:eastAsia="ja-JP"/>
        </w:rPr>
      </w:pPr>
    </w:p>
    <w:p w14:paraId="4D1A6D34" w14:textId="77777777" w:rsidR="00DC0FEB" w:rsidRPr="00A41B46" w:rsidRDefault="00DC0FEB" w:rsidP="00DC0FEB">
      <w:pPr>
        <w:rPr>
          <w:lang w:val="es-E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A41B46">
        <w:rPr>
          <w:lang w:val="es-ES"/>
        </w:rPr>
        <w:t>:</w:t>
      </w:r>
    </w:p>
    <w:p w14:paraId="09DC3ABC" w14:textId="77777777" w:rsidR="00DC0FEB" w:rsidRDefault="00DC0FEB" w:rsidP="00DC0FEB">
      <w:pPr>
        <w:pStyle w:val="B1"/>
        <w:rPr>
          <w:lang w:val="en-US"/>
        </w:rPr>
      </w:pPr>
      <w:r>
        <w:t>-</w:t>
      </w:r>
      <w:r>
        <w:tab/>
      </w:r>
      <w:r w:rsidRPr="00A41B46">
        <w:rPr>
          <w:rFonts w:ascii="Courier New" w:hAnsi="Courier New"/>
          <w:sz w:val="18"/>
        </w:rPr>
        <w:t>apiProvDomId:</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0C605C7" w14:textId="77777777" w:rsidR="00DC0FEB" w:rsidRDefault="00DC0FEB" w:rsidP="00DC0FEB">
      <w:pPr>
        <w:pStyle w:val="B1"/>
        <w:rPr>
          <w:lang w:val="en-US"/>
        </w:rPr>
      </w:pPr>
      <w:r>
        <w:t>-</w:t>
      </w:r>
      <w:r>
        <w:tab/>
      </w:r>
      <w:r w:rsidRPr="00A41B46">
        <w:rPr>
          <w:rFonts w:ascii="Courier New" w:hAnsi="Courier New"/>
          <w:sz w:val="18"/>
        </w:rPr>
        <w:t>apiProvCert: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27D88813" w14:textId="77777777" w:rsidR="00DC0FEB" w:rsidRDefault="00DC0FEB" w:rsidP="00DC0FEB">
      <w:pPr>
        <w:pStyle w:val="B1"/>
        <w:rPr>
          <w:lang w:val="en-US"/>
        </w:rPr>
      </w:pPr>
      <w:r>
        <w:t>-</w:t>
      </w:r>
      <w:r>
        <w:tab/>
      </w:r>
      <w:r w:rsidRPr="00A41B46">
        <w:rPr>
          <w:rFonts w:ascii="Courier New" w:hAnsi="Courier New"/>
          <w:sz w:val="18"/>
        </w:rPr>
        <w:t>apiProvFuncId:</w:t>
      </w:r>
      <w:r w:rsidRPr="7745AA34">
        <w:rPr>
          <w:lang w:val="en-US"/>
        </w:rPr>
        <w:t xml:space="preserve"> Identifier of the provider function created.</w:t>
      </w:r>
    </w:p>
    <w:p w14:paraId="38E90025" w14:textId="77777777" w:rsidR="00DC0FEB" w:rsidRPr="00B069E7" w:rsidRDefault="00DC0FEB" w:rsidP="00DC0FEB">
      <w:pPr>
        <w:rPr>
          <w:lang w:val="en-US"/>
        </w:rPr>
      </w:pPr>
      <w:r>
        <w:t>The example Register API provider response is shown in Table 6.4-2-OCF.</w:t>
      </w:r>
    </w:p>
    <w:p w14:paraId="5DB74A9B" w14:textId="77777777" w:rsidR="00DC0FEB" w:rsidRPr="0015025E" w:rsidRDefault="00DC0FEB" w:rsidP="00DC0FEB">
      <w:pPr>
        <w:pStyle w:val="TH"/>
        <w:ind w:left="720"/>
      </w:pPr>
      <w:r>
        <w:t>Table 6.4-2-OCF: Register API provider response (OCF example)</w:t>
      </w:r>
    </w:p>
    <w:tbl>
      <w:tblPr>
        <w:tblStyle w:val="TableGrid"/>
        <w:tblW w:w="0" w:type="auto"/>
        <w:tblLook w:val="04A0" w:firstRow="1" w:lastRow="0" w:firstColumn="1" w:lastColumn="0" w:noHBand="0" w:noVBand="1"/>
      </w:tblPr>
      <w:tblGrid>
        <w:gridCol w:w="9631"/>
      </w:tblGrid>
      <w:tr w:rsidR="00DC0FEB" w14:paraId="553A5F66" w14:textId="77777777" w:rsidTr="00ED6579">
        <w:tc>
          <w:tcPr>
            <w:tcW w:w="0" w:type="auto"/>
          </w:tcPr>
          <w:p w14:paraId="5BB5FADE" w14:textId="77777777" w:rsidR="00DC0FEB" w:rsidRDefault="00DC0FEB" w:rsidP="00ED6579">
            <w:pPr>
              <w:pStyle w:val="Code"/>
            </w:pPr>
            <w:r w:rsidRPr="00F9474C">
              <w:rPr>
                <w:b/>
                <w:bCs/>
              </w:rPr>
              <w:t>Response headers:</w:t>
            </w:r>
          </w:p>
          <w:p w14:paraId="6F65F954" w14:textId="77777777" w:rsidR="00DC0FEB" w:rsidRDefault="00DC0FEB" w:rsidP="00ED6579">
            <w:pPr>
              <w:pStyle w:val="Code"/>
            </w:pPr>
            <w:r>
              <w:t xml:space="preserve">Location: </w:t>
            </w:r>
            <w:r w:rsidRPr="00B823A6">
              <w:t>https://capif.mobilesandbox.cloud:37211</w:t>
            </w:r>
            <w:r w:rsidRPr="00440C2F">
              <w:t>/api-provider-management/v1/registrations/</w:t>
            </w:r>
            <w:r w:rsidRPr="001E7357">
              <w:t>3a4df5f6e30a5ee34de346004ee6bb</w:t>
            </w:r>
          </w:p>
          <w:p w14:paraId="361AEDD3" w14:textId="77777777" w:rsidR="00DC0FEB" w:rsidRDefault="00DC0FEB" w:rsidP="00ED6579">
            <w:pPr>
              <w:pStyle w:val="Code"/>
            </w:pPr>
            <w:r>
              <w:t xml:space="preserve"> </w:t>
            </w:r>
          </w:p>
          <w:p w14:paraId="4222771E" w14:textId="77777777" w:rsidR="00DC0FEB" w:rsidRPr="00F96834" w:rsidRDefault="00DC0FEB" w:rsidP="00ED6579">
            <w:pPr>
              <w:pStyle w:val="Code"/>
              <w:rPr>
                <w:lang w:val="es-ES"/>
              </w:rPr>
            </w:pPr>
            <w:r w:rsidRPr="00F96834">
              <w:rPr>
                <w:b/>
                <w:bCs/>
                <w:lang w:val="es-ES"/>
              </w:rPr>
              <w:t>Response body:</w:t>
            </w:r>
          </w:p>
          <w:p w14:paraId="3F408DF8" w14:textId="77777777" w:rsidR="00DC0FEB" w:rsidRPr="00F96834" w:rsidRDefault="00DC0FEB" w:rsidP="00ED6579">
            <w:pPr>
              <w:pStyle w:val="Code"/>
              <w:rPr>
                <w:lang w:val="es-ES"/>
              </w:rPr>
            </w:pPr>
            <w:r w:rsidRPr="00F96834">
              <w:rPr>
                <w:lang w:val="es-ES"/>
              </w:rPr>
              <w:t>{</w:t>
            </w:r>
          </w:p>
          <w:p w14:paraId="2A93354B" w14:textId="77777777" w:rsidR="00DC0FEB" w:rsidRPr="00F96834" w:rsidRDefault="00DC0FEB" w:rsidP="00ED6579">
            <w:pPr>
              <w:pStyle w:val="Code"/>
              <w:rPr>
                <w:lang w:val="es-ES"/>
              </w:rPr>
            </w:pPr>
            <w:r w:rsidRPr="00F96834">
              <w:rPr>
                <w:lang w:val="es-ES"/>
              </w:rPr>
              <w:t xml:space="preserve">  "apiProvDomId": "3a4df5f6e30a5ee34de346004ee6bb",</w:t>
            </w:r>
          </w:p>
          <w:p w14:paraId="6C703BAF" w14:textId="77777777" w:rsidR="00DC0FEB" w:rsidRPr="00F96834" w:rsidRDefault="00DC0FEB" w:rsidP="00ED6579">
            <w:pPr>
              <w:pStyle w:val="Code"/>
              <w:rPr>
                <w:lang w:val="es-ES"/>
              </w:rPr>
            </w:pPr>
            <w:r w:rsidRPr="00F96834">
              <w:rPr>
                <w:lang w:val="es-ES"/>
              </w:rPr>
              <w:t xml:space="preserve">  "regSec": "eyJhbGci0iJSUzIlNiIsInR5cCI6IkpXVCJ9",</w:t>
            </w:r>
          </w:p>
          <w:p w14:paraId="28AEA6AE" w14:textId="77777777" w:rsidR="00DC0FEB" w:rsidRPr="00F96834" w:rsidRDefault="00DC0FEB" w:rsidP="00ED6579">
            <w:pPr>
              <w:pStyle w:val="Code"/>
              <w:rPr>
                <w:lang w:val="es-ES"/>
              </w:rPr>
            </w:pPr>
            <w:r w:rsidRPr="00F96834">
              <w:rPr>
                <w:lang w:val="es-ES"/>
              </w:rPr>
              <w:t xml:space="preserve">  "apiProvFuncs": [</w:t>
            </w:r>
          </w:p>
          <w:p w14:paraId="4F3D2FA9" w14:textId="77777777" w:rsidR="00DC0FEB" w:rsidRPr="00F96834" w:rsidRDefault="00DC0FEB" w:rsidP="00ED6579">
            <w:pPr>
              <w:pStyle w:val="Code"/>
              <w:rPr>
                <w:lang w:val="es-ES"/>
              </w:rPr>
            </w:pPr>
            <w:r w:rsidRPr="00F96834">
              <w:rPr>
                <w:lang w:val="es-ES"/>
              </w:rPr>
              <w:t xml:space="preserve">    {</w:t>
            </w:r>
          </w:p>
          <w:p w14:paraId="795A470D" w14:textId="77777777" w:rsidR="00DC0FEB" w:rsidRPr="00F96834" w:rsidRDefault="00DC0FEB" w:rsidP="00ED6579">
            <w:pPr>
              <w:pStyle w:val="Code"/>
              <w:rPr>
                <w:lang w:val="es-ES"/>
              </w:rPr>
            </w:pPr>
            <w:r w:rsidRPr="00F96834">
              <w:rPr>
                <w:lang w:val="es-ES"/>
              </w:rPr>
              <w:t xml:space="preserve">      "apiProvFuncId": "AEFb1a522967511fd6d6def0cbb3b5f05",</w:t>
            </w:r>
          </w:p>
          <w:p w14:paraId="1764A3B4" w14:textId="77777777" w:rsidR="00DC0FEB" w:rsidRPr="00F96834" w:rsidRDefault="00DC0FEB" w:rsidP="00ED6579">
            <w:pPr>
              <w:pStyle w:val="Code"/>
              <w:rPr>
                <w:lang w:val="es-ES"/>
              </w:rPr>
            </w:pPr>
            <w:r w:rsidRPr="00F96834">
              <w:rPr>
                <w:lang w:val="es-ES"/>
              </w:rPr>
              <w:t xml:space="preserve">      "regInfo": {</w:t>
            </w:r>
          </w:p>
          <w:p w14:paraId="0AE8EC1D" w14:textId="77777777" w:rsidR="00DC0FEB" w:rsidRPr="00F96834" w:rsidRDefault="00DC0FEB" w:rsidP="00ED6579">
            <w:pPr>
              <w:pStyle w:val="Code"/>
              <w:rPr>
                <w:lang w:val="es-ES"/>
              </w:rPr>
            </w:pPr>
            <w:r w:rsidRPr="00F96834">
              <w:rPr>
                <w:lang w:val="es-ES"/>
              </w:rPr>
              <w:t xml:space="preserve">        "apiProvPubKey": "-----BEGIN CERTIFICATE REQUEST-----\nMIICeTCCAWECAQAWNDEMMAoGA1UEAwwDQUGMRcwFQYDVQQ\n-----END CERTIFICATE REQUEST-----\n",</w:t>
            </w:r>
          </w:p>
          <w:p w14:paraId="24B6BF19" w14:textId="77777777" w:rsidR="00DC0FEB" w:rsidRPr="00F96834" w:rsidRDefault="00DC0FEB" w:rsidP="00ED6579">
            <w:pPr>
              <w:pStyle w:val="Code"/>
              <w:rPr>
                <w:lang w:val="es-ES"/>
              </w:rPr>
            </w:pPr>
            <w:r w:rsidRPr="00F96834">
              <w:rPr>
                <w:lang w:val="es-ES"/>
              </w:rPr>
              <w:t xml:space="preserve">        "apiProvCert": "-----BEGIN CERTIFICATE -----\nMIIDRTCCA12gAwIBAgIUC2D11wSISz1CjKiFXJ3vwKxVhREwDQYJKoZ\n-----END CERTIFICATE-----\n"</w:t>
            </w:r>
          </w:p>
          <w:p w14:paraId="11CDDC28" w14:textId="77777777" w:rsidR="00DC0FEB" w:rsidRPr="00A41B46" w:rsidRDefault="00DC0FEB" w:rsidP="00ED6579">
            <w:pPr>
              <w:pStyle w:val="Code"/>
              <w:rPr>
                <w:lang w:val="es-ES"/>
              </w:rPr>
            </w:pPr>
            <w:r w:rsidRPr="00F96834">
              <w:rPr>
                <w:lang w:val="es-ES"/>
              </w:rPr>
              <w:t xml:space="preserve">      </w:t>
            </w:r>
            <w:r w:rsidRPr="00A41B46">
              <w:rPr>
                <w:lang w:val="es-ES"/>
              </w:rPr>
              <w:t>},</w:t>
            </w:r>
          </w:p>
          <w:p w14:paraId="2183953E" w14:textId="77777777" w:rsidR="00DC0FEB" w:rsidRPr="00A41B46" w:rsidRDefault="00DC0FEB" w:rsidP="00ED6579">
            <w:pPr>
              <w:pStyle w:val="Code"/>
              <w:rPr>
                <w:lang w:val="es-ES"/>
              </w:rPr>
            </w:pPr>
            <w:r w:rsidRPr="00A41B46">
              <w:rPr>
                <w:lang w:val="es-ES"/>
              </w:rPr>
              <w:t xml:space="preserve">      "apiProvFuncRole": "AEF",</w:t>
            </w:r>
          </w:p>
          <w:p w14:paraId="50013387" w14:textId="77777777" w:rsidR="00DC0FEB" w:rsidRPr="00A41B46" w:rsidRDefault="00DC0FEB" w:rsidP="00ED6579">
            <w:pPr>
              <w:pStyle w:val="Code"/>
              <w:rPr>
                <w:lang w:val="es-ES"/>
              </w:rPr>
            </w:pPr>
            <w:r w:rsidRPr="00A41B46">
              <w:rPr>
                <w:lang w:val="es-ES"/>
              </w:rPr>
              <w:t xml:space="preserve">      "apiProvFuncInfo": "</w:t>
            </w:r>
            <w:r>
              <w:t>AEF for NEF example</w:t>
            </w:r>
            <w:r w:rsidRPr="00A41B46">
              <w:rPr>
                <w:lang w:val="es-ES"/>
              </w:rPr>
              <w:t>"</w:t>
            </w:r>
          </w:p>
          <w:p w14:paraId="5922B13C" w14:textId="77777777" w:rsidR="00DC0FEB" w:rsidRPr="00A41B46" w:rsidRDefault="00DC0FEB" w:rsidP="00ED6579">
            <w:pPr>
              <w:pStyle w:val="Code"/>
              <w:rPr>
                <w:lang w:val="es-ES"/>
              </w:rPr>
            </w:pPr>
            <w:r w:rsidRPr="00A41B46">
              <w:rPr>
                <w:lang w:val="es-ES"/>
              </w:rPr>
              <w:t xml:space="preserve">    },</w:t>
            </w:r>
          </w:p>
          <w:p w14:paraId="22F639EB" w14:textId="77777777" w:rsidR="00DC0FEB" w:rsidRPr="00A41B46" w:rsidRDefault="00DC0FEB" w:rsidP="00ED6579">
            <w:pPr>
              <w:pStyle w:val="Code"/>
              <w:rPr>
                <w:lang w:val="es-ES"/>
              </w:rPr>
            </w:pPr>
            <w:r w:rsidRPr="00A41B46">
              <w:rPr>
                <w:lang w:val="es-ES"/>
              </w:rPr>
              <w:t xml:space="preserve">    {</w:t>
            </w:r>
          </w:p>
          <w:p w14:paraId="5B18AE28" w14:textId="77777777" w:rsidR="00DC0FEB" w:rsidRPr="00A41B46" w:rsidRDefault="00DC0FEB" w:rsidP="00ED6579">
            <w:pPr>
              <w:pStyle w:val="Code"/>
              <w:rPr>
                <w:lang w:val="es-ES"/>
              </w:rPr>
            </w:pPr>
            <w:r w:rsidRPr="00A41B46">
              <w:rPr>
                <w:lang w:val="es-ES"/>
              </w:rPr>
              <w:t xml:space="preserve">      "apiProvFuncId": "APF54f49ee44f67c81fc7d7f321195531",</w:t>
            </w:r>
          </w:p>
          <w:p w14:paraId="5CDE20CD" w14:textId="77777777" w:rsidR="00DC0FEB" w:rsidRPr="00A41B46" w:rsidRDefault="00DC0FEB" w:rsidP="00ED6579">
            <w:pPr>
              <w:pStyle w:val="Code"/>
              <w:rPr>
                <w:lang w:val="es-ES"/>
              </w:rPr>
            </w:pPr>
            <w:r w:rsidRPr="00A41B46">
              <w:rPr>
                <w:lang w:val="es-ES"/>
              </w:rPr>
              <w:t xml:space="preserve">      "regInfo": {</w:t>
            </w:r>
          </w:p>
          <w:p w14:paraId="509D445E" w14:textId="77777777" w:rsidR="00DC0FEB" w:rsidRPr="00A41B46" w:rsidRDefault="00DC0FEB" w:rsidP="00ED6579">
            <w:pPr>
              <w:pStyle w:val="Code"/>
              <w:rPr>
                <w:lang w:val="es-ES"/>
              </w:rPr>
            </w:pPr>
            <w:r w:rsidRPr="00A41B46">
              <w:rPr>
                <w:lang w:val="es-ES"/>
              </w:rPr>
              <w:t xml:space="preserve">        "apiProvPubKey": "-----BEGIN CERTIFICATE REQUEST-----\nMIICeTCCAWECAQAWNDEMMAoGA1UEAwwDQUGMRcwFQYDVQQ\n-----END CERTIFICATE REQUEST-----\n",</w:t>
            </w:r>
          </w:p>
          <w:p w14:paraId="3C54B991" w14:textId="77777777" w:rsidR="00DC0FEB" w:rsidRPr="00A41B46" w:rsidRDefault="00DC0FEB" w:rsidP="00ED6579">
            <w:pPr>
              <w:pStyle w:val="Code"/>
              <w:rPr>
                <w:lang w:val="es-ES"/>
              </w:rPr>
            </w:pPr>
            <w:r w:rsidRPr="00A41B46">
              <w:rPr>
                <w:lang w:val="es-ES"/>
              </w:rPr>
              <w:t xml:space="preserve">        "apiProvCert": "-----BEGIN CERTIFICATE -----\nMIIDRTCCA12gAwIBAgIUC2D11wSISz1CjKiFXJ3vwKxVhREwDQYJKoZ\n-----END CERTIFICATE-----\n"</w:t>
            </w:r>
          </w:p>
          <w:p w14:paraId="195FCD57" w14:textId="77777777" w:rsidR="00DC0FEB" w:rsidRPr="00A41B46" w:rsidRDefault="00DC0FEB" w:rsidP="00ED6579">
            <w:pPr>
              <w:pStyle w:val="Code"/>
              <w:rPr>
                <w:lang w:val="es-ES"/>
              </w:rPr>
            </w:pPr>
            <w:r w:rsidRPr="00A41B46">
              <w:rPr>
                <w:lang w:val="es-ES"/>
              </w:rPr>
              <w:t xml:space="preserve">      },</w:t>
            </w:r>
          </w:p>
          <w:p w14:paraId="0B553808" w14:textId="77777777" w:rsidR="00DC0FEB" w:rsidRPr="00A41B46" w:rsidRDefault="00DC0FEB" w:rsidP="00ED6579">
            <w:pPr>
              <w:pStyle w:val="Code"/>
              <w:rPr>
                <w:lang w:val="es-ES"/>
              </w:rPr>
            </w:pPr>
            <w:r w:rsidRPr="00A41B46">
              <w:rPr>
                <w:lang w:val="es-ES"/>
              </w:rPr>
              <w:t xml:space="preserve">      "apiProvFuncRole": "APF",</w:t>
            </w:r>
          </w:p>
          <w:p w14:paraId="5F5351F0" w14:textId="77777777" w:rsidR="00DC0FEB" w:rsidRPr="00A41B46" w:rsidRDefault="00DC0FEB" w:rsidP="00ED6579">
            <w:pPr>
              <w:pStyle w:val="Code"/>
              <w:rPr>
                <w:lang w:val="es-ES"/>
              </w:rPr>
            </w:pPr>
            <w:r w:rsidRPr="00A41B46">
              <w:rPr>
                <w:lang w:val="es-ES"/>
              </w:rPr>
              <w:t xml:space="preserve">      "apiProvFuncInfo": "</w:t>
            </w:r>
            <w:r>
              <w:t>APF for NEF example</w:t>
            </w:r>
            <w:r w:rsidRPr="00A41B46">
              <w:rPr>
                <w:lang w:val="es-ES"/>
              </w:rPr>
              <w:t>"</w:t>
            </w:r>
          </w:p>
          <w:p w14:paraId="1A7B4586" w14:textId="77777777" w:rsidR="00DC0FEB" w:rsidRPr="00A41B46" w:rsidRDefault="00DC0FEB" w:rsidP="00ED6579">
            <w:pPr>
              <w:pStyle w:val="Code"/>
              <w:rPr>
                <w:lang w:val="es-ES"/>
              </w:rPr>
            </w:pPr>
            <w:r w:rsidRPr="00A41B46">
              <w:rPr>
                <w:lang w:val="es-ES"/>
              </w:rPr>
              <w:t xml:space="preserve">    },</w:t>
            </w:r>
          </w:p>
          <w:p w14:paraId="0626D749" w14:textId="77777777" w:rsidR="00DC0FEB" w:rsidRPr="00A41B46" w:rsidRDefault="00DC0FEB" w:rsidP="00ED6579">
            <w:pPr>
              <w:pStyle w:val="Code"/>
              <w:rPr>
                <w:lang w:val="es-ES"/>
              </w:rPr>
            </w:pPr>
            <w:r w:rsidRPr="00A41B46">
              <w:rPr>
                <w:lang w:val="es-ES"/>
              </w:rPr>
              <w:t xml:space="preserve">    {</w:t>
            </w:r>
          </w:p>
          <w:p w14:paraId="1B1DC870" w14:textId="77777777" w:rsidR="00DC0FEB" w:rsidRPr="00A41B46" w:rsidRDefault="00DC0FEB" w:rsidP="00ED6579">
            <w:pPr>
              <w:pStyle w:val="Code"/>
              <w:rPr>
                <w:lang w:val="es-ES"/>
              </w:rPr>
            </w:pPr>
            <w:r w:rsidRPr="00A41B46">
              <w:rPr>
                <w:lang w:val="es-ES"/>
              </w:rPr>
              <w:t xml:space="preserve">      "apiProvFuncId": "AMFOdbe115f6759f0fec943321dc2184d",</w:t>
            </w:r>
          </w:p>
          <w:p w14:paraId="609F3E03" w14:textId="77777777" w:rsidR="00DC0FEB" w:rsidRPr="006C6E93" w:rsidRDefault="00DC0FEB" w:rsidP="00ED6579">
            <w:pPr>
              <w:pStyle w:val="Code"/>
              <w:rPr>
                <w:lang w:val="es-ES"/>
              </w:rPr>
            </w:pPr>
            <w:r w:rsidRPr="00A41B46">
              <w:rPr>
                <w:lang w:val="es-ES"/>
              </w:rPr>
              <w:lastRenderedPageBreak/>
              <w:t xml:space="preserve">      </w:t>
            </w:r>
            <w:r w:rsidRPr="006C6E93">
              <w:rPr>
                <w:lang w:val="es-ES"/>
              </w:rPr>
              <w:t>"regInfo": {</w:t>
            </w:r>
          </w:p>
          <w:p w14:paraId="581AE450" w14:textId="77777777" w:rsidR="00DC0FEB" w:rsidRPr="006C6E93" w:rsidRDefault="00DC0FEB" w:rsidP="00ED6579">
            <w:pPr>
              <w:pStyle w:val="Code"/>
              <w:rPr>
                <w:lang w:val="es-ES"/>
              </w:rPr>
            </w:pPr>
            <w:r w:rsidRPr="006C6E93">
              <w:rPr>
                <w:lang w:val="es-ES"/>
              </w:rPr>
              <w:t xml:space="preserve">        "apiProvPubKey": "-----BEGIN CERTIFICATE REQUEST-----\nMIICeTCCAWECAQAWNDEMMAoGA1UEAwwDQUGMRcwFQYDVQQ\n-----END CERTIFICATE REQUEST-----\n",</w:t>
            </w:r>
          </w:p>
          <w:p w14:paraId="1AB5A822" w14:textId="77777777" w:rsidR="00DC0FEB" w:rsidRPr="006C6E93" w:rsidRDefault="00DC0FEB" w:rsidP="00ED6579">
            <w:pPr>
              <w:pStyle w:val="Code"/>
              <w:rPr>
                <w:lang w:val="es-ES"/>
              </w:rPr>
            </w:pPr>
            <w:r w:rsidRPr="006C6E93">
              <w:rPr>
                <w:lang w:val="es-ES"/>
              </w:rPr>
              <w:t xml:space="preserve">        "apiProvCert": "-----BEGIN CERTIFICATE -----\nMIIDRTCCA12gAwIBAgIUC2D11wSISz1CjKiFXJ3vwKxVhREwDQYJKoZ\n-----END CERTIFICATE-----\n"</w:t>
            </w:r>
          </w:p>
          <w:p w14:paraId="45FFD660" w14:textId="77777777" w:rsidR="00DC0FEB" w:rsidRDefault="00DC0FEB" w:rsidP="00ED6579">
            <w:pPr>
              <w:pStyle w:val="Code"/>
            </w:pPr>
            <w:r w:rsidRPr="006C6E93">
              <w:rPr>
                <w:lang w:val="es-ES"/>
              </w:rPr>
              <w:t xml:space="preserve">      </w:t>
            </w:r>
            <w:r>
              <w:t>},</w:t>
            </w:r>
          </w:p>
          <w:p w14:paraId="02CFF94B" w14:textId="77777777" w:rsidR="00DC0FEB" w:rsidRDefault="00DC0FEB" w:rsidP="00ED6579">
            <w:pPr>
              <w:pStyle w:val="Code"/>
            </w:pPr>
            <w:r>
              <w:t xml:space="preserve">      "apiProvFuncRole": "AMF",</w:t>
            </w:r>
          </w:p>
          <w:p w14:paraId="7F9B729B" w14:textId="77777777" w:rsidR="00DC0FEB" w:rsidRDefault="00DC0FEB" w:rsidP="00ED6579">
            <w:pPr>
              <w:pStyle w:val="Code"/>
            </w:pPr>
            <w:r>
              <w:t xml:space="preserve">      "apiProvFuncInfo": "AMF for NEF example"</w:t>
            </w:r>
          </w:p>
          <w:p w14:paraId="0988A5A4" w14:textId="77777777" w:rsidR="00DC0FEB" w:rsidRDefault="00DC0FEB" w:rsidP="00ED6579">
            <w:pPr>
              <w:pStyle w:val="Code"/>
            </w:pPr>
            <w:r>
              <w:t xml:space="preserve">    }</w:t>
            </w:r>
          </w:p>
          <w:p w14:paraId="5A473C66" w14:textId="77777777" w:rsidR="00DC0FEB" w:rsidRDefault="00DC0FEB" w:rsidP="00ED6579">
            <w:pPr>
              <w:pStyle w:val="Code"/>
            </w:pPr>
            <w:r>
              <w:t xml:space="preserve">  ],</w:t>
            </w:r>
          </w:p>
          <w:p w14:paraId="79E4FB41" w14:textId="77777777" w:rsidR="00DC0FEB" w:rsidRDefault="00DC0FEB" w:rsidP="00ED6579">
            <w:pPr>
              <w:pStyle w:val="Code"/>
            </w:pPr>
            <w:r>
              <w:t xml:space="preserve">  "apiProvDomInfo": "NEF example",</w:t>
            </w:r>
          </w:p>
          <w:p w14:paraId="6087E386" w14:textId="77777777" w:rsidR="00DC0FEB" w:rsidRDefault="00DC0FEB" w:rsidP="00ED6579">
            <w:pPr>
              <w:pStyle w:val="Code"/>
            </w:pPr>
            <w:r>
              <w:t xml:space="preserve">  "apiProvName": "OCF_NEF"</w:t>
            </w:r>
          </w:p>
          <w:p w14:paraId="58306FB5" w14:textId="77777777" w:rsidR="00DC0FEB" w:rsidRDefault="00DC0FEB" w:rsidP="00ED6579">
            <w:pPr>
              <w:pStyle w:val="Code"/>
            </w:pPr>
            <w:r>
              <w:t>}</w:t>
            </w:r>
          </w:p>
        </w:tc>
      </w:tr>
    </w:tbl>
    <w:p w14:paraId="16B12BE1" w14:textId="77777777" w:rsidR="00DE027F" w:rsidRDefault="00DE027F" w:rsidP="00DE027F"/>
    <w:p w14:paraId="25ED0426" w14:textId="77777777" w:rsidR="00DE027F" w:rsidRPr="008B73FF" w:rsidRDefault="00DE027F" w:rsidP="00DE027F">
      <w:pPr>
        <w:rPr>
          <w:b/>
          <w:bCs/>
        </w:rPr>
      </w:pPr>
      <w:r w:rsidRPr="008B73FF">
        <w:rPr>
          <w:b/>
          <w:bCs/>
        </w:rPr>
        <w:t>3. CAPIF_Publish_Service_API</w:t>
      </w:r>
    </w:p>
    <w:p w14:paraId="6B3DABE9" w14:textId="548024D6" w:rsidR="00DE027F" w:rsidRDefault="00DE027F" w:rsidP="00DE027F">
      <w:pPr>
        <w:rPr>
          <w:lang w:eastAsia="ja-JP"/>
        </w:rPr>
      </w:pPr>
      <w:r w:rsidRPr="00214A07">
        <w:t xml:space="preserve">The </w:t>
      </w:r>
      <w:r>
        <w:t>API publishing function sends information on</w:t>
      </w:r>
      <w:r w:rsidR="004428C5">
        <w:t xml:space="preserve"> the offered</w:t>
      </w:r>
      <w:r>
        <w:t xml:space="preserve"> APIs</w:t>
      </w:r>
      <w:r w:rsidR="004428C5">
        <w:t xml:space="preserve"> by providing the API exposing function profiles array (</w:t>
      </w:r>
      <w:r w:rsidR="004428C5" w:rsidRPr="002958A5">
        <w:rPr>
          <w:rFonts w:ascii="Courier New" w:eastAsia="Yu Mincho" w:hAnsi="Courier New"/>
          <w:sz w:val="18"/>
        </w:rPr>
        <w:t>aefProfiles</w:t>
      </w:r>
      <w:r w:rsidR="004428C5">
        <w:t>)</w:t>
      </w:r>
      <w:r>
        <w:t>. The</w:t>
      </w:r>
      <w:r w:rsidRPr="00214A07">
        <w:t xml:space="preserve"> published APIs resource</w:t>
      </w:r>
      <w:r w:rsidR="00434ACE" w:rsidRPr="00214A07">
        <w:t xml:space="preserve"> </w:t>
      </w:r>
      <w:r w:rsidR="00434ACE">
        <w:t>created in response to the request</w:t>
      </w:r>
      <w:r w:rsidRPr="00214A07">
        <w:t xml:space="preserve"> represents all </w:t>
      </w:r>
      <w:r>
        <w:t xml:space="preserve">published </w:t>
      </w:r>
      <w:r w:rsidRPr="00214A07">
        <w:t xml:space="preserve">service APIs of </w:t>
      </w:r>
      <w:r>
        <w:t>the NEF</w:t>
      </w:r>
      <w:r w:rsidRPr="00214A07">
        <w:t>.</w:t>
      </w:r>
    </w:p>
    <w:p w14:paraId="4CF405CF" w14:textId="3E14F0CB" w:rsidR="00DC0FEB" w:rsidRPr="00DC0FEB" w:rsidRDefault="00DC0FEB" w:rsidP="00136136">
      <w:pPr>
        <w:pStyle w:val="NO"/>
      </w:pPr>
      <w:r w:rsidRPr="00A41B46">
        <w:t>NOTE</w:t>
      </w:r>
      <w:r>
        <w:t> </w:t>
      </w:r>
      <w:r>
        <w:rPr>
          <w:iCs/>
          <w:lang w:eastAsia="ja-JP"/>
        </w:rPr>
        <w:t>4</w:t>
      </w:r>
      <w:r w:rsidRPr="00A41B46">
        <w:t>:</w:t>
      </w:r>
      <w:r>
        <w:tab/>
      </w:r>
      <w:r w:rsidRPr="00A41B46">
        <w:t>The example content in Table 6.4.3</w:t>
      </w:r>
      <w:r w:rsidRPr="00A41B46">
        <w:rPr>
          <w:iCs/>
          <w:lang w:eastAsia="ja-JP"/>
        </w:rPr>
        <w:t xml:space="preserve">, the attribute </w:t>
      </w:r>
      <w:r w:rsidRPr="00F17A6D">
        <w:rPr>
          <w:rFonts w:ascii="Courier New" w:eastAsia="Yu Mincho" w:hAnsi="Courier New"/>
          <w:sz w:val="18"/>
          <w:szCs w:val="18"/>
        </w:rPr>
        <w:t>apiStatus</w:t>
      </w:r>
      <w:r w:rsidRPr="00A41B46">
        <w:rPr>
          <w:iCs/>
          <w:lang w:eastAsia="ja-JP"/>
        </w:rPr>
        <w:t xml:space="preserve"> is omitted, implying the Service API is active at all AEF(s) present in the </w:t>
      </w:r>
      <w:r w:rsidRPr="00A41B46">
        <w:rPr>
          <w:rFonts w:ascii="Courier New" w:eastAsia="Yu Mincho" w:hAnsi="Courier New"/>
          <w:sz w:val="18"/>
          <w:szCs w:val="18"/>
        </w:rPr>
        <w:t>aefProfiles</w:t>
      </w:r>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r w:rsidRPr="00A41B46">
        <w:rPr>
          <w:rFonts w:ascii="Courier New" w:eastAsia="Yu Mincho" w:hAnsi="Courier New"/>
          <w:sz w:val="18"/>
          <w:szCs w:val="18"/>
        </w:rPr>
        <w:t>pubApiPath</w:t>
      </w:r>
      <w:r w:rsidRPr="00A41B46">
        <w:rPr>
          <w:iCs/>
          <w:sz w:val="18"/>
          <w:szCs w:val="18"/>
          <w:lang w:eastAsia="ja-JP"/>
        </w:rPr>
        <w:t xml:space="preserve"> </w:t>
      </w:r>
      <w:r w:rsidRPr="00A41B46">
        <w:rPr>
          <w:iCs/>
          <w:lang w:eastAsia="ja-JP"/>
        </w:rPr>
        <w:t xml:space="preserve">and </w:t>
      </w:r>
      <w:r w:rsidRPr="00A41B46">
        <w:rPr>
          <w:rFonts w:ascii="Courier New" w:eastAsia="Yu Mincho" w:hAnsi="Courier New"/>
          <w:sz w:val="18"/>
          <w:szCs w:val="18"/>
        </w:rPr>
        <w:t>ccfId</w:t>
      </w:r>
      <w:r w:rsidRPr="00A41B46">
        <w:rPr>
          <w:iCs/>
          <w:sz w:val="18"/>
          <w:szCs w:val="18"/>
          <w:lang w:eastAsia="ja-JP"/>
        </w:rPr>
        <w:t xml:space="preserve"> </w:t>
      </w:r>
      <w:r w:rsidRPr="00A41B46">
        <w:rPr>
          <w:iCs/>
          <w:lang w:eastAsia="ja-JP"/>
        </w:rPr>
        <w:t>attributes are omitted.</w:t>
      </w:r>
    </w:p>
    <w:p w14:paraId="37F90640" w14:textId="679C0CAB" w:rsidR="00DE027F" w:rsidRDefault="00DE027F" w:rsidP="008B73FF">
      <w:pPr>
        <w:pStyle w:val="TH"/>
      </w:pPr>
      <w:r>
        <w:t>Table 6.</w:t>
      </w:r>
      <w:r w:rsidR="006009AC">
        <w:t>4</w:t>
      </w:r>
      <w:r>
        <w:t xml:space="preserve">-3: Publish API request </w:t>
      </w:r>
      <w:r w:rsidR="00DC0FEB">
        <w:t>(schema)</w:t>
      </w:r>
    </w:p>
    <w:tbl>
      <w:tblPr>
        <w:tblStyle w:val="TableGrid"/>
        <w:tblW w:w="0" w:type="auto"/>
        <w:tblLook w:val="04A0" w:firstRow="1" w:lastRow="0" w:firstColumn="1" w:lastColumn="0" w:noHBand="0" w:noVBand="1"/>
      </w:tblPr>
      <w:tblGrid>
        <w:gridCol w:w="6482"/>
      </w:tblGrid>
      <w:tr w:rsidR="00DE027F" w14:paraId="6BF60545" w14:textId="77777777" w:rsidTr="009E6692">
        <w:tc>
          <w:tcPr>
            <w:tcW w:w="0" w:type="auto"/>
          </w:tcPr>
          <w:p w14:paraId="6771A1C9" w14:textId="531205F3" w:rsidR="00DE027F" w:rsidRDefault="00DE027F" w:rsidP="008B73FF">
            <w:pPr>
              <w:pStyle w:val="Code"/>
            </w:pPr>
            <w:r>
              <w:t xml:space="preserve">HTTP POST </w:t>
            </w:r>
            <w:r w:rsidRPr="00E57CEA">
              <w:t>{apiRoot}/published-apis/</w:t>
            </w:r>
            <w:r w:rsidR="004428C5">
              <w:t>v1</w:t>
            </w:r>
            <w:r>
              <w:t>/</w:t>
            </w:r>
            <w:r w:rsidR="004428C5">
              <w:t>{</w:t>
            </w:r>
            <w:r>
              <w:t>apfId</w:t>
            </w:r>
            <w:r w:rsidR="004428C5">
              <w:t>}</w:t>
            </w:r>
            <w:r>
              <w:t>/service-apis</w:t>
            </w:r>
          </w:p>
          <w:p w14:paraId="6212EB62" w14:textId="78EADA47" w:rsidR="004428C5" w:rsidRPr="00F365B4" w:rsidRDefault="004428C5" w:rsidP="00F365B4">
            <w:pPr>
              <w:pStyle w:val="Code"/>
              <w:spacing w:before="120"/>
              <w:rPr>
                <w:b/>
                <w:bCs/>
              </w:rPr>
            </w:pPr>
            <w:r w:rsidRPr="00F9474C">
              <w:rPr>
                <w:b/>
                <w:bCs/>
              </w:rPr>
              <w:t>Request body:</w:t>
            </w:r>
          </w:p>
          <w:p w14:paraId="0D588260" w14:textId="617BB671" w:rsidR="00DE027F" w:rsidRDefault="00DE027F" w:rsidP="008B73FF">
            <w:pPr>
              <w:pStyle w:val="Code"/>
            </w:pPr>
            <w:r>
              <w:t>{</w:t>
            </w:r>
          </w:p>
          <w:p w14:paraId="178E5500" w14:textId="77777777" w:rsidR="00DE027F" w:rsidRDefault="00DE027F" w:rsidP="008B73FF">
            <w:pPr>
              <w:pStyle w:val="Code"/>
            </w:pPr>
            <w:r>
              <w:t xml:space="preserve">  "apiName": "string",</w:t>
            </w:r>
          </w:p>
          <w:p w14:paraId="5017BAC2" w14:textId="77777777" w:rsidR="00DE027F" w:rsidRDefault="00DE027F" w:rsidP="008B73FF">
            <w:pPr>
              <w:pStyle w:val="Code"/>
            </w:pPr>
            <w:r>
              <w:t xml:space="preserve">  "apiStatus": {</w:t>
            </w:r>
          </w:p>
          <w:p w14:paraId="396489EE" w14:textId="77777777" w:rsidR="00DE027F" w:rsidRDefault="00DE027F" w:rsidP="008B73FF">
            <w:pPr>
              <w:pStyle w:val="Code"/>
            </w:pPr>
            <w:r>
              <w:t xml:space="preserve">    "aefIds": [</w:t>
            </w:r>
          </w:p>
          <w:p w14:paraId="610C470D" w14:textId="77777777" w:rsidR="00DE027F" w:rsidRDefault="00DE027F" w:rsidP="008B73FF">
            <w:pPr>
              <w:pStyle w:val="Code"/>
            </w:pPr>
            <w:r>
              <w:t xml:space="preserve">      "string"</w:t>
            </w:r>
          </w:p>
          <w:p w14:paraId="2F0EA487" w14:textId="77777777" w:rsidR="00DE027F" w:rsidRDefault="00DE027F" w:rsidP="008B73FF">
            <w:pPr>
              <w:pStyle w:val="Code"/>
            </w:pPr>
            <w:r>
              <w:t xml:space="preserve">    ]</w:t>
            </w:r>
          </w:p>
          <w:p w14:paraId="5FCA8A9C" w14:textId="77777777" w:rsidR="00DE027F" w:rsidRDefault="00DE027F" w:rsidP="008B73FF">
            <w:pPr>
              <w:pStyle w:val="Code"/>
            </w:pPr>
            <w:r>
              <w:t xml:space="preserve">  },</w:t>
            </w:r>
          </w:p>
          <w:p w14:paraId="78346C05" w14:textId="77777777" w:rsidR="00DE027F" w:rsidRDefault="00DE027F" w:rsidP="008B73FF">
            <w:pPr>
              <w:pStyle w:val="Code"/>
            </w:pPr>
            <w:r>
              <w:t xml:space="preserve">  "aefProfiles": [</w:t>
            </w:r>
          </w:p>
          <w:p w14:paraId="1E231F57" w14:textId="77777777" w:rsidR="00DC0FEB" w:rsidRDefault="00DC0FEB" w:rsidP="00DC0FEB">
            <w:pPr>
              <w:pStyle w:val="Code"/>
            </w:pPr>
            <w:r>
              <w:t xml:space="preserve">    {</w:t>
            </w:r>
          </w:p>
          <w:p w14:paraId="4476168F" w14:textId="77777777" w:rsidR="00DC0FEB" w:rsidRDefault="00DC0FEB" w:rsidP="00DC0FEB">
            <w:pPr>
              <w:pStyle w:val="Code"/>
            </w:pPr>
            <w:r>
              <w:t xml:space="preserve">      "aefId": "string",</w:t>
            </w:r>
          </w:p>
          <w:p w14:paraId="014C5082" w14:textId="77777777" w:rsidR="00DC0FEB" w:rsidRDefault="00DC0FEB" w:rsidP="00DC0FEB">
            <w:pPr>
              <w:pStyle w:val="Code"/>
            </w:pPr>
            <w:r>
              <w:t xml:space="preserve">      "versions": [</w:t>
            </w:r>
          </w:p>
          <w:p w14:paraId="67B9358F" w14:textId="77777777" w:rsidR="00DC0FEB" w:rsidRDefault="00DC0FEB" w:rsidP="00DC0FEB">
            <w:pPr>
              <w:pStyle w:val="Code"/>
            </w:pPr>
            <w:r>
              <w:t xml:space="preserve">        {</w:t>
            </w:r>
          </w:p>
          <w:p w14:paraId="4748A0D7" w14:textId="77777777" w:rsidR="00DC0FEB" w:rsidRDefault="00DC0FEB" w:rsidP="00DC0FEB">
            <w:pPr>
              <w:pStyle w:val="Code"/>
            </w:pPr>
            <w:r>
              <w:t xml:space="preserve">          "apiVersion": "string",</w:t>
            </w:r>
          </w:p>
          <w:p w14:paraId="484F4101" w14:textId="77777777" w:rsidR="00DC0FEB" w:rsidRDefault="00DC0FEB" w:rsidP="00DC0FEB">
            <w:pPr>
              <w:pStyle w:val="Code"/>
            </w:pPr>
            <w:r>
              <w:t xml:space="preserve">          "expiry": "string",</w:t>
            </w:r>
          </w:p>
          <w:p w14:paraId="237DA898" w14:textId="77777777" w:rsidR="00DC0FEB" w:rsidRDefault="00DC0FEB" w:rsidP="00DC0FEB">
            <w:pPr>
              <w:pStyle w:val="Code"/>
            </w:pPr>
            <w:r>
              <w:t xml:space="preserve">          "resources": [</w:t>
            </w:r>
          </w:p>
          <w:p w14:paraId="26B991E8" w14:textId="77777777" w:rsidR="00DC0FEB" w:rsidRDefault="00DC0FEB" w:rsidP="00DC0FEB">
            <w:pPr>
              <w:pStyle w:val="Code"/>
            </w:pPr>
            <w:r>
              <w:t xml:space="preserve">            {</w:t>
            </w:r>
          </w:p>
          <w:p w14:paraId="381F3E15" w14:textId="77777777" w:rsidR="00DC0FEB" w:rsidRDefault="00DC0FEB" w:rsidP="00DC0FEB">
            <w:pPr>
              <w:pStyle w:val="Code"/>
            </w:pPr>
            <w:r>
              <w:t xml:space="preserve">              "resourceName": "string",</w:t>
            </w:r>
          </w:p>
          <w:p w14:paraId="219D8C70" w14:textId="77777777" w:rsidR="00DC0FEB" w:rsidRDefault="00DC0FEB" w:rsidP="00DC0FEB">
            <w:pPr>
              <w:pStyle w:val="Code"/>
            </w:pPr>
            <w:r>
              <w:t xml:space="preserve">              "commType": "string",</w:t>
            </w:r>
          </w:p>
          <w:p w14:paraId="3421723D" w14:textId="77777777" w:rsidR="00DC0FEB" w:rsidRDefault="00DC0FEB" w:rsidP="00DC0FEB">
            <w:pPr>
              <w:pStyle w:val="Code"/>
            </w:pPr>
            <w:r>
              <w:t xml:space="preserve">              "uri": "string",</w:t>
            </w:r>
          </w:p>
          <w:p w14:paraId="022867EE" w14:textId="77777777" w:rsidR="00DC0FEB" w:rsidRDefault="00DC0FEB" w:rsidP="00DC0FEB">
            <w:pPr>
              <w:pStyle w:val="Code"/>
            </w:pPr>
            <w:r>
              <w:t xml:space="preserve">              "custOpName": "string",</w:t>
            </w:r>
          </w:p>
          <w:p w14:paraId="6327B9CD" w14:textId="77777777" w:rsidR="00DC0FEB" w:rsidRDefault="00DC0FEB" w:rsidP="00DC0FEB">
            <w:pPr>
              <w:pStyle w:val="Code"/>
            </w:pPr>
            <w:r>
              <w:t xml:space="preserve">              "operations": ["string"],</w:t>
            </w:r>
          </w:p>
          <w:p w14:paraId="060FCAFD" w14:textId="77777777" w:rsidR="00DC0FEB" w:rsidRDefault="00DC0FEB" w:rsidP="00DC0FEB">
            <w:pPr>
              <w:pStyle w:val="Code"/>
            </w:pPr>
            <w:r>
              <w:t xml:space="preserve">              "description": "string"</w:t>
            </w:r>
          </w:p>
          <w:p w14:paraId="26EB0A67" w14:textId="77777777" w:rsidR="00DC0FEB" w:rsidRDefault="00DC0FEB" w:rsidP="00DC0FEB">
            <w:pPr>
              <w:pStyle w:val="Code"/>
            </w:pPr>
            <w:r>
              <w:t xml:space="preserve">            },</w:t>
            </w:r>
          </w:p>
          <w:p w14:paraId="21FAD7A1" w14:textId="77777777" w:rsidR="00DC0FEB" w:rsidRDefault="00DC0FEB" w:rsidP="00DC0FEB">
            <w:pPr>
              <w:pStyle w:val="Code"/>
            </w:pPr>
            <w:r>
              <w:t xml:space="preserve">            {</w:t>
            </w:r>
          </w:p>
          <w:p w14:paraId="2F2EF688" w14:textId="77777777" w:rsidR="00DC0FEB" w:rsidRDefault="00DC0FEB" w:rsidP="00DC0FEB">
            <w:pPr>
              <w:pStyle w:val="Code"/>
            </w:pPr>
            <w:r>
              <w:t xml:space="preserve">              "resourceName": "string",</w:t>
            </w:r>
          </w:p>
          <w:p w14:paraId="37B49E57" w14:textId="77777777" w:rsidR="00DC0FEB" w:rsidRDefault="00DC0FEB" w:rsidP="00DC0FEB">
            <w:pPr>
              <w:pStyle w:val="Code"/>
            </w:pPr>
            <w:r>
              <w:t xml:space="preserve">              "commType": "string",</w:t>
            </w:r>
          </w:p>
          <w:p w14:paraId="272B4EC4" w14:textId="77777777" w:rsidR="00DC0FEB" w:rsidRDefault="00DC0FEB" w:rsidP="00DC0FEB">
            <w:pPr>
              <w:pStyle w:val="Code"/>
            </w:pPr>
            <w:r>
              <w:t xml:space="preserve">              "uri": "string",</w:t>
            </w:r>
          </w:p>
          <w:p w14:paraId="437982E7" w14:textId="77777777" w:rsidR="00DC0FEB" w:rsidRDefault="00DC0FEB" w:rsidP="00DC0FEB">
            <w:pPr>
              <w:pStyle w:val="Code"/>
            </w:pPr>
            <w:r>
              <w:t xml:space="preserve">              "custOpName": "string",</w:t>
            </w:r>
          </w:p>
          <w:p w14:paraId="279FBF9F" w14:textId="77777777" w:rsidR="00DC0FEB" w:rsidRDefault="00DC0FEB" w:rsidP="00DC0FEB">
            <w:pPr>
              <w:pStyle w:val="Code"/>
            </w:pPr>
            <w:r>
              <w:t xml:space="preserve">              "operations": ["string"],</w:t>
            </w:r>
          </w:p>
          <w:p w14:paraId="3686F939" w14:textId="77777777" w:rsidR="00DC0FEB" w:rsidRDefault="00DC0FEB" w:rsidP="00DC0FEB">
            <w:pPr>
              <w:pStyle w:val="Code"/>
            </w:pPr>
            <w:r>
              <w:t xml:space="preserve">              "description": "string"</w:t>
            </w:r>
          </w:p>
          <w:p w14:paraId="7313DDF7" w14:textId="77777777" w:rsidR="00DC0FEB" w:rsidRDefault="00DC0FEB" w:rsidP="00DC0FEB">
            <w:pPr>
              <w:pStyle w:val="Code"/>
            </w:pPr>
            <w:r>
              <w:t xml:space="preserve">            }</w:t>
            </w:r>
          </w:p>
          <w:p w14:paraId="5C3739E6" w14:textId="77777777" w:rsidR="00DC0FEB" w:rsidRDefault="00DC0FEB" w:rsidP="00DC0FEB">
            <w:pPr>
              <w:pStyle w:val="Code"/>
            </w:pPr>
            <w:r>
              <w:t xml:space="preserve">          ],</w:t>
            </w:r>
          </w:p>
          <w:p w14:paraId="4DB51F6B" w14:textId="77777777" w:rsidR="00DC0FEB" w:rsidRDefault="00DC0FEB" w:rsidP="00DC0FEB">
            <w:pPr>
              <w:pStyle w:val="Code"/>
            </w:pPr>
            <w:r>
              <w:t xml:space="preserve">          "custOperations": [</w:t>
            </w:r>
          </w:p>
          <w:p w14:paraId="3883372B" w14:textId="77777777" w:rsidR="00DC0FEB" w:rsidRDefault="00DC0FEB" w:rsidP="00DC0FEB">
            <w:pPr>
              <w:pStyle w:val="Code"/>
            </w:pPr>
            <w:r>
              <w:t xml:space="preserve">            {</w:t>
            </w:r>
          </w:p>
          <w:p w14:paraId="1CE84AA9" w14:textId="77777777" w:rsidR="00DC0FEB" w:rsidRDefault="00DC0FEB" w:rsidP="00DC0FEB">
            <w:pPr>
              <w:pStyle w:val="Code"/>
            </w:pPr>
            <w:r>
              <w:t xml:space="preserve">              "commType": "string",</w:t>
            </w:r>
          </w:p>
          <w:p w14:paraId="1684E74D" w14:textId="77777777" w:rsidR="00DC0FEB" w:rsidRDefault="00DC0FEB" w:rsidP="00DC0FEB">
            <w:pPr>
              <w:pStyle w:val="Code"/>
            </w:pPr>
            <w:r>
              <w:t xml:space="preserve">              "custOpName": "string",</w:t>
            </w:r>
          </w:p>
          <w:p w14:paraId="03AA2767" w14:textId="77777777" w:rsidR="00DC0FEB" w:rsidRDefault="00DC0FEB" w:rsidP="00DC0FEB">
            <w:pPr>
              <w:pStyle w:val="Code"/>
            </w:pPr>
            <w:r>
              <w:t xml:space="preserve">              "operations": [</w:t>
            </w:r>
          </w:p>
          <w:p w14:paraId="31B65743" w14:textId="77777777" w:rsidR="00DC0FEB" w:rsidRDefault="00DC0FEB" w:rsidP="00DC0FEB">
            <w:pPr>
              <w:pStyle w:val="Code"/>
            </w:pPr>
            <w:r>
              <w:t xml:space="preserve">                "string"</w:t>
            </w:r>
          </w:p>
          <w:p w14:paraId="3B3E6BB3" w14:textId="77777777" w:rsidR="00DC0FEB" w:rsidRDefault="00DC0FEB" w:rsidP="00DC0FEB">
            <w:pPr>
              <w:pStyle w:val="Code"/>
            </w:pPr>
            <w:r>
              <w:lastRenderedPageBreak/>
              <w:t xml:space="preserve">              ],</w:t>
            </w:r>
          </w:p>
          <w:p w14:paraId="64B67B01" w14:textId="77777777" w:rsidR="00DC0FEB" w:rsidRDefault="00DC0FEB" w:rsidP="00DC0FEB">
            <w:pPr>
              <w:pStyle w:val="Code"/>
            </w:pPr>
            <w:r>
              <w:t xml:space="preserve">              "description": "string"</w:t>
            </w:r>
          </w:p>
          <w:p w14:paraId="4799D26B" w14:textId="77777777" w:rsidR="00DC0FEB" w:rsidRDefault="00DC0FEB" w:rsidP="00DC0FEB">
            <w:pPr>
              <w:pStyle w:val="Code"/>
            </w:pPr>
            <w:r>
              <w:t xml:space="preserve">            }</w:t>
            </w:r>
          </w:p>
          <w:p w14:paraId="732A32C7" w14:textId="77777777" w:rsidR="00DC0FEB" w:rsidRDefault="00DC0FEB" w:rsidP="00DC0FEB">
            <w:pPr>
              <w:pStyle w:val="Code"/>
            </w:pPr>
            <w:r>
              <w:t xml:space="preserve">          ]</w:t>
            </w:r>
          </w:p>
          <w:p w14:paraId="34EAE951" w14:textId="77777777" w:rsidR="00DC0FEB" w:rsidRDefault="00DC0FEB" w:rsidP="00DC0FEB">
            <w:pPr>
              <w:pStyle w:val="Code"/>
            </w:pPr>
            <w:r>
              <w:t xml:space="preserve">        }</w:t>
            </w:r>
          </w:p>
          <w:p w14:paraId="330586FE" w14:textId="77777777" w:rsidR="00DC0FEB" w:rsidRDefault="00DC0FEB" w:rsidP="00DC0FEB">
            <w:pPr>
              <w:pStyle w:val="Code"/>
            </w:pPr>
            <w:r>
              <w:t xml:space="preserve">      ],</w:t>
            </w:r>
          </w:p>
          <w:p w14:paraId="76188B72" w14:textId="77777777" w:rsidR="00DC0FEB" w:rsidRDefault="00DC0FEB" w:rsidP="00DC0FEB">
            <w:pPr>
              <w:pStyle w:val="Code"/>
            </w:pPr>
            <w:r>
              <w:t xml:space="preserve">      "protocol": "string",</w:t>
            </w:r>
          </w:p>
          <w:p w14:paraId="26AA9811" w14:textId="77777777" w:rsidR="00DC0FEB" w:rsidRDefault="00DC0FEB" w:rsidP="00DC0FEB">
            <w:pPr>
              <w:pStyle w:val="Code"/>
            </w:pPr>
            <w:r>
              <w:t xml:space="preserve">      "dataFormat": "string",</w:t>
            </w:r>
          </w:p>
          <w:p w14:paraId="79987D31" w14:textId="77777777" w:rsidR="00DC0FEB" w:rsidRDefault="00DC0FEB" w:rsidP="00DC0FEB">
            <w:pPr>
              <w:pStyle w:val="Code"/>
            </w:pPr>
            <w:r>
              <w:t xml:space="preserve">      "securityMethods": [</w:t>
            </w:r>
          </w:p>
          <w:p w14:paraId="6A07C9C4" w14:textId="77777777" w:rsidR="00DC0FEB" w:rsidRDefault="00DC0FEB" w:rsidP="00DC0FEB">
            <w:pPr>
              <w:pStyle w:val="Code"/>
            </w:pPr>
            <w:r>
              <w:t xml:space="preserve">        "string",</w:t>
            </w:r>
          </w:p>
          <w:p w14:paraId="47D465E7" w14:textId="77777777" w:rsidR="00DC0FEB" w:rsidRDefault="00DC0FEB" w:rsidP="00DC0FEB">
            <w:pPr>
              <w:pStyle w:val="Code"/>
            </w:pPr>
            <w:r>
              <w:t xml:space="preserve">      ],</w:t>
            </w:r>
          </w:p>
          <w:p w14:paraId="3A5638DE" w14:textId="77777777" w:rsidR="00DC0FEB" w:rsidRDefault="00DC0FEB" w:rsidP="00DC0FEB">
            <w:pPr>
              <w:pStyle w:val="Code"/>
            </w:pPr>
            <w:r>
              <w:t xml:space="preserve">      "interfaceDescriptions": [</w:t>
            </w:r>
          </w:p>
          <w:p w14:paraId="18D07059" w14:textId="77777777" w:rsidR="00DC0FEB" w:rsidRDefault="00DC0FEB" w:rsidP="00DC0FEB">
            <w:pPr>
              <w:pStyle w:val="Code"/>
            </w:pPr>
            <w:r>
              <w:t xml:space="preserve">        {</w:t>
            </w:r>
          </w:p>
          <w:p w14:paraId="0F72B5B1" w14:textId="77777777" w:rsidR="00DC0FEB" w:rsidRDefault="00DC0FEB" w:rsidP="00DC0FEB">
            <w:pPr>
              <w:pStyle w:val="Code"/>
            </w:pPr>
            <w:r>
              <w:t xml:space="preserve">          "ipv4Addr": "string",</w:t>
            </w:r>
          </w:p>
          <w:p w14:paraId="3EB0F2FC" w14:textId="77777777" w:rsidR="00DC0FEB" w:rsidRDefault="00DC0FEB" w:rsidP="00DC0FEB">
            <w:pPr>
              <w:pStyle w:val="Code"/>
            </w:pPr>
            <w:r>
              <w:t xml:space="preserve">          "port": "int",</w:t>
            </w:r>
          </w:p>
          <w:p w14:paraId="2566836B" w14:textId="77777777" w:rsidR="00DC0FEB" w:rsidRDefault="00DC0FEB" w:rsidP="00DC0FEB">
            <w:pPr>
              <w:pStyle w:val="Code"/>
            </w:pPr>
            <w:r>
              <w:t xml:space="preserve">          "securityMethods": [</w:t>
            </w:r>
          </w:p>
          <w:p w14:paraId="68CC597D" w14:textId="77777777" w:rsidR="00DC0FEB" w:rsidRDefault="00DC0FEB" w:rsidP="00DC0FEB">
            <w:pPr>
              <w:pStyle w:val="Code"/>
            </w:pPr>
            <w:r>
              <w:t xml:space="preserve">            "string"</w:t>
            </w:r>
          </w:p>
          <w:p w14:paraId="02920467" w14:textId="77777777" w:rsidR="00DC0FEB" w:rsidRDefault="00DC0FEB" w:rsidP="00DC0FEB">
            <w:pPr>
              <w:pStyle w:val="Code"/>
            </w:pPr>
            <w:r>
              <w:t xml:space="preserve">          ]</w:t>
            </w:r>
          </w:p>
          <w:p w14:paraId="36BF9DCA" w14:textId="77777777" w:rsidR="00DC0FEB" w:rsidRDefault="00DC0FEB" w:rsidP="00DC0FEB">
            <w:pPr>
              <w:pStyle w:val="Code"/>
            </w:pPr>
            <w:r>
              <w:t xml:space="preserve">        }</w:t>
            </w:r>
          </w:p>
          <w:p w14:paraId="701514F7" w14:textId="77777777" w:rsidR="00DC0FEB" w:rsidRDefault="00DC0FEB" w:rsidP="00DC0FEB">
            <w:pPr>
              <w:pStyle w:val="Code"/>
            </w:pPr>
            <w:r>
              <w:t xml:space="preserve">      ]</w:t>
            </w:r>
          </w:p>
          <w:p w14:paraId="73D23C9E" w14:textId="757B1DCE" w:rsidR="00DC0FEB" w:rsidRDefault="00DC0FEB" w:rsidP="00DC0FEB">
            <w:pPr>
              <w:pStyle w:val="Code"/>
            </w:pPr>
            <w:r>
              <w:t xml:space="preserve">    }    </w:t>
            </w:r>
          </w:p>
          <w:p w14:paraId="0E20E47F" w14:textId="415942E5" w:rsidR="00DE027F" w:rsidRDefault="00DE027F" w:rsidP="008B73FF">
            <w:pPr>
              <w:pStyle w:val="Code"/>
            </w:pPr>
          </w:p>
          <w:p w14:paraId="262A1C01" w14:textId="77777777" w:rsidR="00DE027F" w:rsidRDefault="00DE027F" w:rsidP="008B73FF">
            <w:pPr>
              <w:pStyle w:val="Code"/>
            </w:pPr>
            <w:r>
              <w:t xml:space="preserve">  ],</w:t>
            </w:r>
          </w:p>
          <w:p w14:paraId="388119EC" w14:textId="77777777" w:rsidR="00DE027F" w:rsidRDefault="00DE027F" w:rsidP="008B73FF">
            <w:pPr>
              <w:pStyle w:val="Code"/>
            </w:pPr>
            <w:r>
              <w:t xml:space="preserve">  "description": "string",</w:t>
            </w:r>
          </w:p>
          <w:p w14:paraId="4BCC381E" w14:textId="77777777" w:rsidR="00DE027F" w:rsidRDefault="00DE027F" w:rsidP="008B73FF">
            <w:pPr>
              <w:pStyle w:val="Code"/>
            </w:pPr>
            <w:r>
              <w:t xml:space="preserve">  "supportedFeatures": "string",</w:t>
            </w:r>
          </w:p>
          <w:p w14:paraId="7491B861" w14:textId="77777777" w:rsidR="00DE027F" w:rsidRDefault="00DE027F" w:rsidP="008B73FF">
            <w:pPr>
              <w:pStyle w:val="Code"/>
            </w:pPr>
            <w:r>
              <w:t xml:space="preserve">  "shareableInfo": {</w:t>
            </w:r>
          </w:p>
          <w:p w14:paraId="155B4725" w14:textId="77777777" w:rsidR="00DE027F" w:rsidRDefault="00DE027F" w:rsidP="008B73FF">
            <w:pPr>
              <w:pStyle w:val="Code"/>
            </w:pPr>
            <w:r>
              <w:t xml:space="preserve">    "isShareable": "boolean",</w:t>
            </w:r>
          </w:p>
          <w:p w14:paraId="69C50B1D" w14:textId="77777777" w:rsidR="00DE027F" w:rsidRDefault="00DE027F" w:rsidP="008B73FF">
            <w:pPr>
              <w:pStyle w:val="Code"/>
            </w:pPr>
            <w:r>
              <w:t xml:space="preserve">    "capifProvDoms": [</w:t>
            </w:r>
          </w:p>
          <w:p w14:paraId="47484BF9" w14:textId="77777777" w:rsidR="00DE027F" w:rsidRDefault="00DE027F" w:rsidP="008B73FF">
            <w:pPr>
              <w:pStyle w:val="Code"/>
            </w:pPr>
            <w:r>
              <w:t xml:space="preserve">      "string"</w:t>
            </w:r>
          </w:p>
          <w:p w14:paraId="3B9773A3" w14:textId="77777777" w:rsidR="00DE027F" w:rsidRDefault="00DE027F" w:rsidP="008B73FF">
            <w:pPr>
              <w:pStyle w:val="Code"/>
            </w:pPr>
            <w:r>
              <w:t xml:space="preserve">    ]</w:t>
            </w:r>
          </w:p>
          <w:p w14:paraId="3C3C086F" w14:textId="77777777" w:rsidR="00DE027F" w:rsidRDefault="00DE027F" w:rsidP="008B73FF">
            <w:pPr>
              <w:pStyle w:val="Code"/>
            </w:pPr>
            <w:r>
              <w:t xml:space="preserve">  },</w:t>
            </w:r>
          </w:p>
          <w:p w14:paraId="661C6A75" w14:textId="77777777" w:rsidR="00DE027F" w:rsidRDefault="00DE027F" w:rsidP="008B73FF">
            <w:pPr>
              <w:pStyle w:val="Code"/>
            </w:pPr>
            <w:r>
              <w:t xml:space="preserve">  "serviceAPICategory": "string",</w:t>
            </w:r>
          </w:p>
          <w:p w14:paraId="6B2CE610" w14:textId="77777777" w:rsidR="00DE027F" w:rsidRDefault="00DE027F" w:rsidP="008B73FF">
            <w:pPr>
              <w:pStyle w:val="Code"/>
            </w:pPr>
            <w:r>
              <w:t xml:space="preserve">  "apiSuppFeats": "string",</w:t>
            </w:r>
          </w:p>
          <w:p w14:paraId="3482F2AB" w14:textId="77777777" w:rsidR="00DE027F" w:rsidRDefault="00DE027F" w:rsidP="008B73FF">
            <w:pPr>
              <w:pStyle w:val="Code"/>
            </w:pPr>
            <w:r>
              <w:t xml:space="preserve">  "pubApiPath": {</w:t>
            </w:r>
          </w:p>
          <w:p w14:paraId="1EA45188" w14:textId="77777777" w:rsidR="00DE027F" w:rsidRDefault="00DE027F" w:rsidP="008B73FF">
            <w:pPr>
              <w:pStyle w:val="Code"/>
            </w:pPr>
            <w:r>
              <w:t xml:space="preserve">    "ccfIds": [</w:t>
            </w:r>
          </w:p>
          <w:p w14:paraId="20D885DB" w14:textId="77777777" w:rsidR="00DE027F" w:rsidRDefault="00DE027F" w:rsidP="008B73FF">
            <w:pPr>
              <w:pStyle w:val="Code"/>
            </w:pPr>
            <w:r>
              <w:t xml:space="preserve">      "string"</w:t>
            </w:r>
          </w:p>
          <w:p w14:paraId="2D93E5EC" w14:textId="77777777" w:rsidR="00DE027F" w:rsidRDefault="00DE027F" w:rsidP="008B73FF">
            <w:pPr>
              <w:pStyle w:val="Code"/>
            </w:pPr>
            <w:r>
              <w:t xml:space="preserve">    ]</w:t>
            </w:r>
          </w:p>
          <w:p w14:paraId="1DE84D87" w14:textId="77777777" w:rsidR="00DE027F" w:rsidRDefault="00DE027F" w:rsidP="008B73FF">
            <w:pPr>
              <w:pStyle w:val="Code"/>
            </w:pPr>
            <w:r>
              <w:t xml:space="preserve">  },</w:t>
            </w:r>
          </w:p>
          <w:p w14:paraId="21C46E16" w14:textId="77777777" w:rsidR="004428C5" w:rsidRDefault="00DE027F" w:rsidP="004428C5">
            <w:pPr>
              <w:pStyle w:val="Code"/>
            </w:pPr>
            <w:r>
              <w:t xml:space="preserve">  "ccfId": "string"</w:t>
            </w:r>
            <w:r w:rsidR="004428C5">
              <w:t>,</w:t>
            </w:r>
          </w:p>
          <w:p w14:paraId="07C01025" w14:textId="77777777" w:rsidR="004428C5" w:rsidRDefault="004428C5" w:rsidP="004428C5">
            <w:pPr>
              <w:pStyle w:val="Code"/>
            </w:pPr>
            <w:r>
              <w:t xml:space="preserve">  "apiProvName": "string"</w:t>
            </w:r>
          </w:p>
          <w:p w14:paraId="49E4DCC3" w14:textId="77777777" w:rsidR="00DE027F" w:rsidRDefault="00DE027F" w:rsidP="008B73FF">
            <w:pPr>
              <w:pStyle w:val="Code"/>
            </w:pPr>
            <w:r>
              <w:t>}</w:t>
            </w:r>
          </w:p>
        </w:tc>
      </w:tr>
    </w:tbl>
    <w:p w14:paraId="09066006" w14:textId="77777777" w:rsidR="00DE027F" w:rsidRDefault="00DE027F" w:rsidP="00DE027F">
      <w:pPr>
        <w:rPr>
          <w:lang w:eastAsia="ja-JP"/>
        </w:rPr>
      </w:pPr>
    </w:p>
    <w:p w14:paraId="2559F1E7" w14:textId="77777777" w:rsidR="00DC0FEB" w:rsidRPr="00A41B46" w:rsidRDefault="00DC0FEB" w:rsidP="00DC0FEB">
      <w:r w:rsidRPr="00A41B46">
        <w:t>To publish a service using OpenCAPIF, it is necessary to specify the following fields:</w:t>
      </w:r>
    </w:p>
    <w:p w14:paraId="06A1E1EB" w14:textId="77777777" w:rsidR="00DC0FEB" w:rsidRPr="00B069E7" w:rsidRDefault="00DC0FEB" w:rsidP="00DC0FEB">
      <w:pPr>
        <w:pStyle w:val="B1"/>
        <w:rPr>
          <w:lang w:val="en-US"/>
        </w:rPr>
      </w:pPr>
      <w:r>
        <w:t>-</w:t>
      </w:r>
      <w:r>
        <w:tab/>
      </w:r>
      <w:r w:rsidRPr="00A41B46">
        <w:rPr>
          <w:rFonts w:ascii="Courier New" w:hAnsi="Courier New"/>
          <w:sz w:val="18"/>
          <w:szCs w:val="18"/>
        </w:rPr>
        <w:t>apiName:</w:t>
      </w:r>
      <w:r w:rsidRPr="00B069E7">
        <w:rPr>
          <w:lang w:val="en-US"/>
        </w:rPr>
        <w:t xml:space="preserve"> Name of the API to be published, which must be unique in CAPIF.</w:t>
      </w:r>
    </w:p>
    <w:p w14:paraId="0B64B44A" w14:textId="77777777" w:rsidR="00DC0FEB" w:rsidRPr="00B069E7" w:rsidRDefault="00DC0FEB" w:rsidP="00DC0FEB">
      <w:pPr>
        <w:pStyle w:val="B1"/>
        <w:rPr>
          <w:lang w:val="en-US"/>
        </w:rPr>
      </w:pPr>
      <w:r>
        <w:t>-</w:t>
      </w:r>
      <w:r>
        <w:tab/>
      </w:r>
      <w:r w:rsidRPr="00A41B46">
        <w:rPr>
          <w:rFonts w:ascii="Courier New" w:hAnsi="Courier New"/>
          <w:sz w:val="18"/>
          <w:szCs w:val="18"/>
        </w:rPr>
        <w:t>apiStatus</w:t>
      </w:r>
      <w:r w:rsidRPr="00B069E7">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00B069E7">
        <w:rPr>
          <w:lang w:val="en-US"/>
        </w:rPr>
        <w:t xml:space="preserve">. It contains the </w:t>
      </w:r>
      <w:r w:rsidRPr="00A41B46">
        <w:rPr>
          <w:rFonts w:ascii="Courier New" w:eastAsia="Courier New" w:hAnsi="Courier New" w:cs="Courier New"/>
          <w:sz w:val="18"/>
          <w:szCs w:val="18"/>
          <w:lang w:val="en-US"/>
        </w:rPr>
        <w:t xml:space="preserve">aefIds </w:t>
      </w:r>
      <w:r w:rsidRPr="00B069E7">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31652C09" w14:textId="77777777" w:rsidR="00DC0FEB" w:rsidRPr="00B069E7" w:rsidRDefault="00DC0FEB" w:rsidP="00DC0FEB">
      <w:pPr>
        <w:pStyle w:val="B1"/>
        <w:rPr>
          <w:lang w:val="en-US"/>
        </w:rPr>
      </w:pPr>
      <w:r>
        <w:t>-</w:t>
      </w:r>
      <w:r>
        <w:tab/>
      </w:r>
      <w:r w:rsidRPr="00A41B46">
        <w:rPr>
          <w:rFonts w:ascii="Courier New" w:hAnsi="Courier New"/>
          <w:sz w:val="18"/>
          <w:szCs w:val="18"/>
        </w:rPr>
        <w:t>aefProfiles:</w:t>
      </w:r>
      <w:r w:rsidRPr="00B069E7">
        <w:rPr>
          <w:lang w:val="en-US"/>
        </w:rPr>
        <w:t xml:space="preserve"> List of Information about AEFs that expose the API. This information contains the following fields:</w:t>
      </w:r>
    </w:p>
    <w:p w14:paraId="1157351B"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aefId:</w:t>
      </w:r>
      <w:r w:rsidRPr="00B069E7">
        <w:rPr>
          <w:lang w:val="en-US"/>
        </w:rPr>
        <w:t xml:space="preserve"> AEF identifier of the provider that exposes the service.</w:t>
      </w:r>
    </w:p>
    <w:p w14:paraId="599D0C7F"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78F54D1C" w14:textId="77777777" w:rsidR="00DC0FEB" w:rsidRPr="00B069E7" w:rsidRDefault="00DC0FEB" w:rsidP="003579F9">
      <w:pPr>
        <w:pStyle w:val="ListParagraph"/>
        <w:numPr>
          <w:ilvl w:val="2"/>
          <w:numId w:val="12"/>
        </w:numPr>
      </w:pPr>
      <w:r w:rsidRPr="00A41B46">
        <w:rPr>
          <w:rFonts w:ascii="Courier New" w:eastAsia="Courier New" w:hAnsi="Courier New" w:cs="Courier New"/>
          <w:sz w:val="18"/>
          <w:szCs w:val="18"/>
        </w:rPr>
        <w:t>apiVersion</w:t>
      </w:r>
      <w:r w:rsidRPr="00B069E7">
        <w:t>: usable version of the API.</w:t>
      </w:r>
    </w:p>
    <w:p w14:paraId="759C175E"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0395615"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t>resources</w:t>
      </w:r>
      <w:r w:rsidRPr="00B069E7">
        <w:rPr>
          <w:lang w:val="en-US"/>
        </w:rPr>
        <w:t>: A list of resources that contain the API version. Each resource contains the following information:</w:t>
      </w:r>
    </w:p>
    <w:p w14:paraId="32A80A85"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resourceName</w:t>
      </w:r>
      <w:r w:rsidRPr="00B069E7">
        <w:rPr>
          <w:lang w:val="en-US"/>
        </w:rPr>
        <w:t>: Name of the resource for which its information is specified.</w:t>
      </w:r>
    </w:p>
    <w:p w14:paraId="73A84E35"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commType</w:t>
      </w:r>
      <w:r w:rsidRPr="00B069E7">
        <w:rPr>
          <w:lang w:val="en-US"/>
        </w:rPr>
        <w:t>: Type of use of the resource, which can be receiving a response when making a request (REQUEST_RESPONSE) or a subscription to receive notifications (SUBSCRIBE_NOTIFY)</w:t>
      </w:r>
    </w:p>
    <w:p w14:paraId="1ACD30D5"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uri</w:t>
      </w:r>
      <w:r w:rsidRPr="00B069E7">
        <w:rPr>
          <w:lang w:val="en-US"/>
        </w:rPr>
        <w:t>: U</w:t>
      </w:r>
      <w:r>
        <w:rPr>
          <w:lang w:val="en-US"/>
        </w:rPr>
        <w:t>RI</w:t>
      </w:r>
      <w:r w:rsidRPr="00B069E7">
        <w:rPr>
          <w:lang w:val="en-US"/>
        </w:rPr>
        <w:t xml:space="preserve"> to make the request to use the described API resource.</w:t>
      </w:r>
    </w:p>
    <w:p w14:paraId="4CD70C4E"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lastRenderedPageBreak/>
        <w:t>custOpName</w:t>
      </w:r>
      <w:r w:rsidRPr="00B069E7">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70FFFDA0"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custOperations</w:t>
      </w:r>
      <w:r w:rsidRPr="00B069E7">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27B1D58B"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6C59F70E"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5267D1D1"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t>custOperations</w:t>
      </w:r>
      <w:r w:rsidRPr="00B069E7">
        <w:rPr>
          <w:lang w:val="en-US"/>
        </w:rPr>
        <w:t>: List of custom operations without resource association.</w:t>
      </w:r>
    </w:p>
    <w:p w14:paraId="73E910F8"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4F3CF653"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 xml:space="preserve">dataFormat: </w:t>
      </w:r>
      <w:r w:rsidRPr="00B069E7">
        <w:rPr>
          <w:lang w:val="en-US"/>
        </w:rPr>
        <w:t>Indicates the data sending format which can be JSON, XML or PROTOBUF3.</w:t>
      </w:r>
    </w:p>
    <w:p w14:paraId="70C2AE48"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securityMethods:</w:t>
      </w:r>
      <w:r w:rsidRPr="00B069E7">
        <w:rPr>
          <w:lang w:val="en-US"/>
        </w:rPr>
        <w:t xml:space="preserve"> Indicates the possible security methods of the API.</w:t>
      </w:r>
    </w:p>
    <w:p w14:paraId="77A50214"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domainName:</w:t>
      </w:r>
      <w:r w:rsidRPr="00B069E7">
        <w:rPr>
          <w:lang w:val="en-US"/>
        </w:rPr>
        <w:t xml:space="preserve"> Domain name to wh</w:t>
      </w:r>
      <w:r>
        <w:rPr>
          <w:lang w:val="en-US"/>
        </w:rPr>
        <w:t>ich</w:t>
      </w:r>
      <w:r w:rsidRPr="00B069E7">
        <w:rPr>
          <w:lang w:val="en-US"/>
        </w:rPr>
        <w:t xml:space="preserve"> the API belongs. </w:t>
      </w:r>
    </w:p>
    <w:p w14:paraId="104DB846" w14:textId="77777777" w:rsidR="00DC0FEB" w:rsidRDefault="00DC0FEB" w:rsidP="003579F9">
      <w:pPr>
        <w:pStyle w:val="ListParagraph"/>
        <w:numPr>
          <w:ilvl w:val="1"/>
          <w:numId w:val="12"/>
        </w:numPr>
        <w:rPr>
          <w:lang w:val="en-US"/>
        </w:rPr>
      </w:pPr>
      <w:r w:rsidRPr="00A41B46">
        <w:rPr>
          <w:rFonts w:ascii="Courier New" w:hAnsi="Courier New"/>
          <w:sz w:val="18"/>
          <w:szCs w:val="18"/>
        </w:rPr>
        <w:t>interfaceDescriptions:</w:t>
      </w:r>
      <w:r w:rsidRPr="00B069E7">
        <w:rPr>
          <w:lang w:val="en-US"/>
        </w:rPr>
        <w:t xml:space="preserve"> List of interfaces to which API requests can be made. </w:t>
      </w:r>
    </w:p>
    <w:p w14:paraId="10A3046A" w14:textId="77777777" w:rsidR="00DC0FEB" w:rsidRPr="00B069E7" w:rsidRDefault="00DC0FEB" w:rsidP="00DC0FEB">
      <w:pPr>
        <w:pStyle w:val="ListParagraph"/>
        <w:ind w:left="1440"/>
        <w:rPr>
          <w:lang w:val="en-US"/>
        </w:rPr>
      </w:pPr>
      <w:r w:rsidRPr="00B069E7">
        <w:rPr>
          <w:lang w:val="en-US"/>
        </w:rPr>
        <w:t xml:space="preserve">Only </w:t>
      </w:r>
      <w:r w:rsidRPr="00A41B46">
        <w:rPr>
          <w:rFonts w:ascii="Courier New" w:hAnsi="Courier New"/>
          <w:sz w:val="18"/>
          <w:szCs w:val="18"/>
        </w:rPr>
        <w:t>domainName</w:t>
      </w:r>
      <w:r w:rsidRPr="00B069E7">
        <w:rPr>
          <w:lang w:val="en-US"/>
        </w:rPr>
        <w:t xml:space="preserve"> or </w:t>
      </w:r>
      <w:r w:rsidRPr="00A41B46">
        <w:rPr>
          <w:rFonts w:ascii="Courier New" w:hAnsi="Courier New"/>
          <w:sz w:val="18"/>
          <w:szCs w:val="18"/>
        </w:rPr>
        <w:t>interfaceDescription</w:t>
      </w:r>
      <w:r w:rsidRPr="00B069E7">
        <w:rPr>
          <w:lang w:val="en-US"/>
        </w:rPr>
        <w:t xml:space="preserve"> can be specified.</w:t>
      </w:r>
    </w:p>
    <w:p w14:paraId="683BAE86" w14:textId="77777777" w:rsidR="00B11C38" w:rsidRPr="000C5341" w:rsidRDefault="00B11C38" w:rsidP="00B11C38">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p>
    <w:p w14:paraId="58ED05B6" w14:textId="77777777" w:rsidR="00DC0FEB" w:rsidRPr="00B069E7" w:rsidRDefault="00DC0FEB" w:rsidP="00DC0FEB">
      <w:pPr>
        <w:pStyle w:val="B1"/>
        <w:rPr>
          <w:lang w:val="en-US"/>
        </w:rPr>
      </w:pPr>
      <w:r>
        <w:t>-</w:t>
      </w:r>
      <w:r>
        <w:tab/>
      </w:r>
      <w:r w:rsidRPr="00A41B46">
        <w:rPr>
          <w:rFonts w:ascii="Courier New" w:hAnsi="Courier New"/>
          <w:sz w:val="18"/>
          <w:szCs w:val="18"/>
        </w:rPr>
        <w:t>shareableinfo:</w:t>
      </w:r>
      <w:r w:rsidRPr="00B069E7">
        <w:rPr>
          <w:lang w:val="en-US"/>
        </w:rPr>
        <w:t xml:space="preserve"> Indicates whether the service API and/or the service API category can be shared to the list of CAPIF provider domains.</w:t>
      </w:r>
    </w:p>
    <w:p w14:paraId="18010198" w14:textId="77777777" w:rsidR="00DC0FEB" w:rsidRDefault="00DC0FEB" w:rsidP="00DC0FEB">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26DAAF0F" w14:textId="14D97F18" w:rsidR="00B11C38" w:rsidRPr="00B069E7" w:rsidRDefault="00B11C38" w:rsidP="008668A1">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79A6DBF6" w14:textId="77777777" w:rsidR="00DC0FEB" w:rsidRPr="00B069E7" w:rsidRDefault="00DC0FEB" w:rsidP="00DC0FEB">
      <w:pPr>
        <w:pStyle w:val="B1"/>
        <w:rPr>
          <w:lang w:val="en-US"/>
        </w:rPr>
      </w:pPr>
      <w:r>
        <w:t>-</w:t>
      </w:r>
      <w:r>
        <w:tab/>
      </w:r>
      <w:r w:rsidRPr="00A41B46">
        <w:rPr>
          <w:rFonts w:ascii="Courier New" w:hAnsi="Courier New"/>
          <w:sz w:val="18"/>
          <w:szCs w:val="18"/>
        </w:rPr>
        <w:t>apiProvName:</w:t>
      </w:r>
      <w:r w:rsidRPr="00B069E7">
        <w:rPr>
          <w:lang w:val="en-US"/>
        </w:rPr>
        <w:t xml:space="preserve"> API provider Name that publishes the API.</w:t>
      </w:r>
    </w:p>
    <w:p w14:paraId="115171F8" w14:textId="1F349ADA" w:rsidR="00DC0FEB" w:rsidRPr="00B069E7" w:rsidRDefault="00DC0FEB" w:rsidP="00DC0FEB">
      <w:pPr>
        <w:ind w:left="284"/>
      </w:pPr>
      <w:r w:rsidRPr="00B069E7">
        <w:rPr>
          <w:lang w:val="en-US"/>
        </w:rPr>
        <w:t>The example API Publish request to publish “</w:t>
      </w:r>
      <w:r w:rsidRPr="00B069E7">
        <w:t>3gpp-as-session-with-qos” API from NEF is shown in Table 6.4-3-OCF</w:t>
      </w:r>
      <w:r w:rsidR="00B11C38" w:rsidRPr="000C5341">
        <w:t>, for which there are twenty-nine optional service specific features (</w:t>
      </w:r>
      <w:r w:rsidR="00B11C38" w:rsidRPr="000C5341">
        <w:rPr>
          <w:rFonts w:ascii="Courier New" w:hAnsi="Courier New"/>
          <w:sz w:val="18"/>
          <w:szCs w:val="18"/>
        </w:rPr>
        <w:t>apiSuppFeats</w:t>
      </w:r>
      <w:r w:rsidR="00B11C38" w:rsidRPr="000C5341">
        <w:t>)</w:t>
      </w:r>
      <w:r w:rsidR="00B11C38" w:rsidRPr="0076457C">
        <w:rPr>
          <w:lang w:val="en-US"/>
        </w:rPr>
        <w:t xml:space="preserve"> </w:t>
      </w:r>
      <w:r w:rsidR="00B11C38">
        <w:rPr>
          <w:lang w:val="en-US"/>
        </w:rPr>
        <w:t xml:space="preserve">specified in </w:t>
      </w:r>
      <w:r w:rsidR="00B11C38" w:rsidRPr="000C5341">
        <w:rPr>
          <w:lang w:val="en-US"/>
        </w:rPr>
        <w:t>3GPP</w:t>
      </w:r>
      <w:r w:rsidR="00B11C38" w:rsidRPr="000C5341">
        <w:t> </w:t>
      </w:r>
      <w:r w:rsidR="00B11C38" w:rsidRPr="000C5341">
        <w:rPr>
          <w:lang w:val="en-US"/>
        </w:rPr>
        <w:t>TS 29.</w:t>
      </w:r>
      <w:r w:rsidR="00B11C38">
        <w:rPr>
          <w:lang w:val="en-US"/>
        </w:rPr>
        <w:t>1</w:t>
      </w:r>
      <w:r w:rsidR="00B11C38" w:rsidRPr="000C5341">
        <w:rPr>
          <w:lang w:val="en-US"/>
        </w:rPr>
        <w:t>22</w:t>
      </w:r>
      <w:r w:rsidR="00B11C38" w:rsidRPr="000C5341">
        <w:t> </w:t>
      </w:r>
      <w:r w:rsidR="00B11C38" w:rsidRPr="000C5341">
        <w:rPr>
          <w:lang w:val="en-US"/>
        </w:rPr>
        <w:t>[</w:t>
      </w:r>
      <w:r w:rsidR="00B11C38">
        <w:rPr>
          <w:rFonts w:hint="eastAsia"/>
          <w:lang w:val="en-US" w:eastAsia="ja-JP"/>
        </w:rPr>
        <w:t>14</w:t>
      </w:r>
      <w:r w:rsidR="00B11C38" w:rsidRPr="000C5341">
        <w:rPr>
          <w:lang w:val="en-US"/>
        </w:rPr>
        <w:t>]</w:t>
      </w:r>
      <w:r w:rsidRPr="00B069E7">
        <w:t>.</w:t>
      </w:r>
    </w:p>
    <w:p w14:paraId="7C8DE579" w14:textId="77777777" w:rsidR="00DC0FEB" w:rsidRPr="00A41B46" w:rsidRDefault="00DC0FEB" w:rsidP="00DC0FEB">
      <w:pPr>
        <w:pStyle w:val="TH"/>
      </w:pPr>
      <w:r>
        <w:t>Table 6.4-3-OCF: Publish API request (OCF example)</w:t>
      </w:r>
    </w:p>
    <w:tbl>
      <w:tblPr>
        <w:tblStyle w:val="TableGrid"/>
        <w:tblW w:w="0" w:type="auto"/>
        <w:tblLook w:val="04A0" w:firstRow="1" w:lastRow="0" w:firstColumn="1" w:lastColumn="0" w:noHBand="0" w:noVBand="1"/>
      </w:tblPr>
      <w:tblGrid>
        <w:gridCol w:w="9631"/>
      </w:tblGrid>
      <w:tr w:rsidR="00DC0FEB" w14:paraId="116E996B" w14:textId="77777777" w:rsidTr="00ED6579">
        <w:tc>
          <w:tcPr>
            <w:tcW w:w="0" w:type="auto"/>
          </w:tcPr>
          <w:p w14:paraId="6AA93D81" w14:textId="77777777" w:rsidR="00DC0FEB" w:rsidRDefault="00DC0FEB" w:rsidP="00ED6579">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9A96317" w14:textId="77777777" w:rsidR="00DC0FEB" w:rsidRPr="00F365B4" w:rsidRDefault="00DC0FEB" w:rsidP="00ED6579">
            <w:pPr>
              <w:pStyle w:val="Code"/>
              <w:spacing w:before="120"/>
              <w:rPr>
                <w:b/>
                <w:bCs/>
              </w:rPr>
            </w:pPr>
            <w:r w:rsidRPr="00F9474C">
              <w:rPr>
                <w:b/>
                <w:bCs/>
              </w:rPr>
              <w:t>Request body:</w:t>
            </w:r>
          </w:p>
          <w:p w14:paraId="724B5267" w14:textId="77777777" w:rsidR="00DC0FEB" w:rsidRDefault="00DC0FEB" w:rsidP="00ED6579">
            <w:pPr>
              <w:pStyle w:val="Code"/>
            </w:pPr>
            <w:r>
              <w:t>{</w:t>
            </w:r>
          </w:p>
          <w:p w14:paraId="4EA52CBB" w14:textId="4466712A" w:rsidR="00DC0FEB" w:rsidRDefault="00DC0FEB" w:rsidP="00ED6579">
            <w:pPr>
              <w:pStyle w:val="Code"/>
            </w:pPr>
            <w:r>
              <w:t xml:space="preserve">  </w:t>
            </w:r>
            <w:r w:rsidRPr="00A41B46">
              <w:t>"apiName": "3gpp-as-session-with-qos",</w:t>
            </w:r>
          </w:p>
          <w:p w14:paraId="31B1F0C1" w14:textId="77777777" w:rsidR="00DC0FEB" w:rsidRDefault="00DC0FEB" w:rsidP="00ED6579">
            <w:pPr>
              <w:pStyle w:val="Code"/>
            </w:pPr>
            <w:r>
              <w:t xml:space="preserve">  "apiStatus": {</w:t>
            </w:r>
          </w:p>
          <w:p w14:paraId="126DE865" w14:textId="77777777" w:rsidR="00DC0FEB" w:rsidRDefault="00DC0FEB" w:rsidP="00ED6579">
            <w:pPr>
              <w:pStyle w:val="Code"/>
            </w:pPr>
            <w:r>
              <w:t xml:space="preserve">    "aefIds": ["AEFb1a522967511fd6d6def0cbb3b5f05"</w:t>
            </w:r>
          </w:p>
          <w:p w14:paraId="1D791AB9" w14:textId="18682C73" w:rsidR="00DC0FEB" w:rsidRDefault="00DC0FEB" w:rsidP="00ED6579">
            <w:pPr>
              <w:pStyle w:val="Code"/>
            </w:pPr>
            <w:r>
              <w:t xml:space="preserve">    ]</w:t>
            </w:r>
          </w:p>
          <w:p w14:paraId="4A02EF3E" w14:textId="77777777" w:rsidR="00DC0FEB" w:rsidRDefault="00DC0FEB" w:rsidP="00ED6579">
            <w:pPr>
              <w:pStyle w:val="Code"/>
            </w:pPr>
            <w:r>
              <w:t xml:space="preserve">  },</w:t>
            </w:r>
          </w:p>
          <w:p w14:paraId="6DA0F4AA" w14:textId="77777777" w:rsidR="00DC0FEB" w:rsidRDefault="00DC0FEB" w:rsidP="00ED6579">
            <w:pPr>
              <w:pStyle w:val="Code"/>
            </w:pPr>
            <w:r>
              <w:t xml:space="preserve">  "aefProfiles": [</w:t>
            </w:r>
          </w:p>
          <w:p w14:paraId="52D7011D" w14:textId="77777777" w:rsidR="00DC0FEB" w:rsidRDefault="00DC0FEB" w:rsidP="00ED6579">
            <w:pPr>
              <w:pStyle w:val="Code"/>
            </w:pPr>
            <w:r>
              <w:t xml:space="preserve">    {</w:t>
            </w:r>
          </w:p>
          <w:p w14:paraId="1D5289FB" w14:textId="77777777" w:rsidR="00DC0FEB" w:rsidRDefault="00DC0FEB" w:rsidP="00ED6579">
            <w:pPr>
              <w:pStyle w:val="Code"/>
            </w:pPr>
            <w:r>
              <w:t xml:space="preserve">      "aefId": "AEFb1a522967511fd6d6def0cbb3b5f05",</w:t>
            </w:r>
          </w:p>
          <w:p w14:paraId="028430DD" w14:textId="77777777" w:rsidR="00DC0FEB" w:rsidRPr="006C6E93" w:rsidRDefault="00DC0FEB" w:rsidP="00ED6579">
            <w:pPr>
              <w:pStyle w:val="Code"/>
              <w:rPr>
                <w:lang w:val="fr-FR"/>
              </w:rPr>
            </w:pPr>
            <w:r>
              <w:t xml:space="preserve">      </w:t>
            </w:r>
            <w:r w:rsidRPr="006C6E93">
              <w:rPr>
                <w:lang w:val="fr-FR"/>
              </w:rPr>
              <w:t>"versions": [</w:t>
            </w:r>
          </w:p>
          <w:p w14:paraId="24533720" w14:textId="77777777" w:rsidR="00DC0FEB" w:rsidRPr="006C6E93" w:rsidRDefault="00DC0FEB" w:rsidP="00ED6579">
            <w:pPr>
              <w:pStyle w:val="Code"/>
              <w:rPr>
                <w:lang w:val="fr-FR"/>
              </w:rPr>
            </w:pPr>
            <w:r w:rsidRPr="006C6E93">
              <w:rPr>
                <w:lang w:val="fr-FR"/>
              </w:rPr>
              <w:t xml:space="preserve">        {</w:t>
            </w:r>
          </w:p>
          <w:p w14:paraId="277679E1" w14:textId="77777777" w:rsidR="00DC0FEB" w:rsidRPr="006C6E93" w:rsidRDefault="00DC0FEB" w:rsidP="00ED6579">
            <w:pPr>
              <w:pStyle w:val="Code"/>
              <w:rPr>
                <w:lang w:val="fr-FR"/>
              </w:rPr>
            </w:pPr>
            <w:r w:rsidRPr="006C6E93">
              <w:rPr>
                <w:lang w:val="fr-FR"/>
              </w:rPr>
              <w:t xml:space="preserve">          "apiVersion": "v1",</w:t>
            </w:r>
          </w:p>
          <w:p w14:paraId="072E8083" w14:textId="77777777" w:rsidR="00DC0FEB" w:rsidRPr="006C6E93" w:rsidRDefault="00DC0FEB" w:rsidP="00ED6579">
            <w:pPr>
              <w:pStyle w:val="Code"/>
              <w:rPr>
                <w:lang w:val="fr-FR"/>
              </w:rPr>
            </w:pPr>
            <w:r w:rsidRPr="006C6E93">
              <w:rPr>
                <w:lang w:val="fr-FR"/>
              </w:rPr>
              <w:t xml:space="preserve">          "expiry": "2100-11-30T10:32:02.004Z",</w:t>
            </w:r>
          </w:p>
          <w:p w14:paraId="1E04D7EA" w14:textId="77777777" w:rsidR="00DC0FEB" w:rsidRDefault="00DC0FEB" w:rsidP="00ED6579">
            <w:pPr>
              <w:pStyle w:val="Code"/>
            </w:pPr>
            <w:r w:rsidRPr="006C6E93">
              <w:rPr>
                <w:lang w:val="fr-FR"/>
              </w:rPr>
              <w:t xml:space="preserve">          </w:t>
            </w:r>
            <w:r>
              <w:t>"resources": [</w:t>
            </w:r>
          </w:p>
          <w:p w14:paraId="3ADBF9EF" w14:textId="77777777" w:rsidR="00DC0FEB" w:rsidRDefault="00DC0FEB" w:rsidP="00ED6579">
            <w:pPr>
              <w:pStyle w:val="Code"/>
            </w:pPr>
            <w:r>
              <w:t xml:space="preserve">            {</w:t>
            </w:r>
          </w:p>
          <w:p w14:paraId="24101C12" w14:textId="77777777" w:rsidR="00DC0FEB" w:rsidRDefault="00DC0FEB" w:rsidP="00ED6579">
            <w:pPr>
              <w:pStyle w:val="Code"/>
            </w:pPr>
            <w:r>
              <w:t xml:space="preserve">              "resourceName": "QOS_SUBSCRIPTIONS",</w:t>
            </w:r>
          </w:p>
          <w:p w14:paraId="191194A4" w14:textId="77777777" w:rsidR="00DC0FEB" w:rsidRDefault="00DC0FEB" w:rsidP="00ED6579">
            <w:pPr>
              <w:pStyle w:val="Code"/>
            </w:pPr>
            <w:r>
              <w:t xml:space="preserve">              "commType": "SUBSCRIBE_NOTIFY",</w:t>
            </w:r>
          </w:p>
          <w:p w14:paraId="52801099" w14:textId="77777777" w:rsidR="00DC0FEB" w:rsidRDefault="00DC0FEB" w:rsidP="00ED6579">
            <w:pPr>
              <w:pStyle w:val="Code"/>
            </w:pPr>
            <w:r>
              <w:t xml:space="preserve">              "uri": "/{scsAsId}/subscriptions",</w:t>
            </w:r>
          </w:p>
          <w:p w14:paraId="1609A031" w14:textId="77777777" w:rsidR="00DC0FEB" w:rsidRDefault="00DC0FEB" w:rsidP="00ED6579">
            <w:pPr>
              <w:pStyle w:val="Code"/>
            </w:pPr>
            <w:r>
              <w:t xml:space="preserve">              "custOpName": "http_post",</w:t>
            </w:r>
          </w:p>
          <w:p w14:paraId="0A532CC7" w14:textId="77777777" w:rsidR="00DC0FEB" w:rsidRDefault="00DC0FEB" w:rsidP="00ED6579">
            <w:pPr>
              <w:pStyle w:val="Code"/>
            </w:pPr>
            <w:r>
              <w:t xml:space="preserve">              "operations": [</w:t>
            </w:r>
          </w:p>
          <w:p w14:paraId="33E991E1" w14:textId="77777777" w:rsidR="00DC0FEB" w:rsidRDefault="00DC0FEB" w:rsidP="00ED6579">
            <w:pPr>
              <w:pStyle w:val="Code"/>
            </w:pPr>
            <w:r>
              <w:t xml:space="preserve">                "GET",</w:t>
            </w:r>
          </w:p>
          <w:p w14:paraId="228E386F" w14:textId="77777777" w:rsidR="00DC0FEB" w:rsidRDefault="00DC0FEB" w:rsidP="00ED6579">
            <w:pPr>
              <w:pStyle w:val="Code"/>
            </w:pPr>
            <w:r>
              <w:t xml:space="preserve">                "POST"</w:t>
            </w:r>
          </w:p>
          <w:p w14:paraId="4517D00B" w14:textId="77777777" w:rsidR="00DC0FEB" w:rsidRDefault="00DC0FEB" w:rsidP="00ED6579">
            <w:pPr>
              <w:pStyle w:val="Code"/>
            </w:pPr>
            <w:r>
              <w:t xml:space="preserve">              ],</w:t>
            </w:r>
          </w:p>
          <w:p w14:paraId="3D95080B" w14:textId="77777777" w:rsidR="00DC0FEB" w:rsidRDefault="00DC0FEB" w:rsidP="00ED6579">
            <w:pPr>
              <w:pStyle w:val="Code"/>
            </w:pPr>
            <w:r>
              <w:t xml:space="preserve">              "description": "Endpoint to manage monitoring subscriptions"</w:t>
            </w:r>
          </w:p>
          <w:p w14:paraId="196263DE" w14:textId="77777777" w:rsidR="00DC0FEB" w:rsidRDefault="00DC0FEB" w:rsidP="00ED6579">
            <w:pPr>
              <w:pStyle w:val="Code"/>
            </w:pPr>
            <w:r>
              <w:t xml:space="preserve">            },</w:t>
            </w:r>
          </w:p>
          <w:p w14:paraId="6E9DF544" w14:textId="77777777" w:rsidR="00DC0FEB" w:rsidRDefault="00DC0FEB" w:rsidP="00ED6579">
            <w:pPr>
              <w:pStyle w:val="Code"/>
            </w:pPr>
            <w:r>
              <w:t xml:space="preserve">            {</w:t>
            </w:r>
          </w:p>
          <w:p w14:paraId="3CD725B1" w14:textId="77777777" w:rsidR="00DC0FEB" w:rsidRDefault="00DC0FEB" w:rsidP="00ED6579">
            <w:pPr>
              <w:pStyle w:val="Code"/>
            </w:pPr>
            <w:r>
              <w:lastRenderedPageBreak/>
              <w:t xml:space="preserve">              "resourceName": "QOS_SUBSCRIPTION_SINGLE",</w:t>
            </w:r>
          </w:p>
          <w:p w14:paraId="24CDD809" w14:textId="77777777" w:rsidR="00DC0FEB" w:rsidRDefault="00DC0FEB" w:rsidP="00ED6579">
            <w:pPr>
              <w:pStyle w:val="Code"/>
            </w:pPr>
            <w:r>
              <w:t xml:space="preserve">              "commType": "SUBSCRIBE_NOTIFY",</w:t>
            </w:r>
          </w:p>
          <w:p w14:paraId="07E597DB" w14:textId="77777777" w:rsidR="00DC0FEB" w:rsidRDefault="00DC0FEB" w:rsidP="00ED6579">
            <w:pPr>
              <w:pStyle w:val="Code"/>
            </w:pPr>
            <w:r>
              <w:t xml:space="preserve">              "uri": "/{scsAsId}/subscriptions/{subscriptionId}",</w:t>
            </w:r>
          </w:p>
          <w:p w14:paraId="0DFF6415" w14:textId="77777777" w:rsidR="00DC0FEB" w:rsidRDefault="00DC0FEB" w:rsidP="00ED6579">
            <w:pPr>
              <w:pStyle w:val="Code"/>
            </w:pPr>
            <w:r>
              <w:t xml:space="preserve">              "custOpName": "http_get",</w:t>
            </w:r>
          </w:p>
          <w:p w14:paraId="19AF43F6" w14:textId="77777777" w:rsidR="00DC0FEB" w:rsidRDefault="00DC0FEB" w:rsidP="00ED6579">
            <w:pPr>
              <w:pStyle w:val="Code"/>
            </w:pPr>
            <w:r>
              <w:t xml:space="preserve">              "operations": [</w:t>
            </w:r>
          </w:p>
          <w:p w14:paraId="73CEEF09" w14:textId="77777777" w:rsidR="00DC0FEB" w:rsidRDefault="00DC0FEB" w:rsidP="00ED6579">
            <w:pPr>
              <w:pStyle w:val="Code"/>
            </w:pPr>
            <w:r>
              <w:t xml:space="preserve">                "GET",</w:t>
            </w:r>
          </w:p>
          <w:p w14:paraId="64B50EB9" w14:textId="77777777" w:rsidR="00DC0FEB" w:rsidRDefault="00DC0FEB" w:rsidP="00ED6579">
            <w:pPr>
              <w:pStyle w:val="Code"/>
            </w:pPr>
            <w:r>
              <w:t xml:space="preserve">                "PUT",</w:t>
            </w:r>
          </w:p>
          <w:p w14:paraId="1102C320" w14:textId="77777777" w:rsidR="00DC0FEB" w:rsidRDefault="00DC0FEB" w:rsidP="00ED6579">
            <w:pPr>
              <w:pStyle w:val="Code"/>
            </w:pPr>
            <w:r>
              <w:t xml:space="preserve">                "DELETE"</w:t>
            </w:r>
          </w:p>
          <w:p w14:paraId="32045607" w14:textId="77777777" w:rsidR="00DC0FEB" w:rsidRDefault="00DC0FEB" w:rsidP="00ED6579">
            <w:pPr>
              <w:pStyle w:val="Code"/>
            </w:pPr>
            <w:r>
              <w:t xml:space="preserve">              ],</w:t>
            </w:r>
          </w:p>
          <w:p w14:paraId="6B65153F" w14:textId="77777777" w:rsidR="00DC0FEB" w:rsidRDefault="00DC0FEB" w:rsidP="00ED6579">
            <w:pPr>
              <w:pStyle w:val="Code"/>
            </w:pPr>
            <w:r>
              <w:t xml:space="preserve">              "description": "Endpoint to manage single subscription"</w:t>
            </w:r>
          </w:p>
          <w:p w14:paraId="1FECEF66" w14:textId="77777777" w:rsidR="00DC0FEB" w:rsidRDefault="00DC0FEB" w:rsidP="00ED6579">
            <w:pPr>
              <w:pStyle w:val="Code"/>
            </w:pPr>
            <w:r>
              <w:t xml:space="preserve">            }</w:t>
            </w:r>
          </w:p>
          <w:p w14:paraId="5FA8E9E7" w14:textId="77777777" w:rsidR="00DC0FEB" w:rsidRDefault="00DC0FEB" w:rsidP="00ED6579">
            <w:pPr>
              <w:pStyle w:val="Code"/>
            </w:pPr>
            <w:r>
              <w:t xml:space="preserve">          ],</w:t>
            </w:r>
          </w:p>
          <w:p w14:paraId="6E22388E" w14:textId="77777777" w:rsidR="00DC0FEB" w:rsidRDefault="00DC0FEB" w:rsidP="00ED6579">
            <w:pPr>
              <w:pStyle w:val="Code"/>
            </w:pPr>
            <w:r>
              <w:t xml:space="preserve">          "custOperations": [</w:t>
            </w:r>
          </w:p>
          <w:p w14:paraId="31E0802B" w14:textId="77777777" w:rsidR="00DC0FEB" w:rsidRDefault="00DC0FEB" w:rsidP="00ED6579">
            <w:pPr>
              <w:pStyle w:val="Code"/>
            </w:pPr>
            <w:r>
              <w:t xml:space="preserve">            {</w:t>
            </w:r>
          </w:p>
          <w:p w14:paraId="0CA1D0B5" w14:textId="77777777" w:rsidR="00DC0FEB" w:rsidRDefault="00DC0FEB" w:rsidP="00ED6579">
            <w:pPr>
              <w:pStyle w:val="Code"/>
            </w:pPr>
            <w:r>
              <w:t xml:space="preserve">              "commType": "REQUEST_RESPONSE",</w:t>
            </w:r>
          </w:p>
          <w:p w14:paraId="36D0767D" w14:textId="77777777" w:rsidR="00DC0FEB" w:rsidRDefault="00DC0FEB" w:rsidP="00ED6579">
            <w:pPr>
              <w:pStyle w:val="Code"/>
            </w:pPr>
            <w:r>
              <w:t xml:space="preserve">              "custOpName": "string",</w:t>
            </w:r>
          </w:p>
          <w:p w14:paraId="765E5EDE" w14:textId="77777777" w:rsidR="00DC0FEB" w:rsidRDefault="00DC0FEB" w:rsidP="00ED6579">
            <w:pPr>
              <w:pStyle w:val="Code"/>
            </w:pPr>
            <w:r>
              <w:t xml:space="preserve">              "operations": [</w:t>
            </w:r>
          </w:p>
          <w:p w14:paraId="1D6A531A" w14:textId="77777777" w:rsidR="00DC0FEB" w:rsidRDefault="00DC0FEB" w:rsidP="00ED6579">
            <w:pPr>
              <w:pStyle w:val="Code"/>
            </w:pPr>
            <w:r>
              <w:t xml:space="preserve">                "POST"</w:t>
            </w:r>
          </w:p>
          <w:p w14:paraId="1302C804" w14:textId="77777777" w:rsidR="00DC0FEB" w:rsidRDefault="00DC0FEB" w:rsidP="00ED6579">
            <w:pPr>
              <w:pStyle w:val="Code"/>
            </w:pPr>
            <w:r>
              <w:t xml:space="preserve">              ],</w:t>
            </w:r>
          </w:p>
          <w:p w14:paraId="6CC00470" w14:textId="77777777" w:rsidR="00DC0FEB" w:rsidRDefault="00DC0FEB" w:rsidP="00ED6579">
            <w:pPr>
              <w:pStyle w:val="Code"/>
            </w:pPr>
            <w:r>
              <w:t xml:space="preserve">              "description": "string"</w:t>
            </w:r>
          </w:p>
          <w:p w14:paraId="1D77255D" w14:textId="77777777" w:rsidR="00DC0FEB" w:rsidRDefault="00DC0FEB" w:rsidP="00ED6579">
            <w:pPr>
              <w:pStyle w:val="Code"/>
            </w:pPr>
            <w:r>
              <w:t xml:space="preserve">            }</w:t>
            </w:r>
          </w:p>
          <w:p w14:paraId="7EE1312E" w14:textId="77777777" w:rsidR="00DC0FEB" w:rsidRDefault="00DC0FEB" w:rsidP="00ED6579">
            <w:pPr>
              <w:pStyle w:val="Code"/>
            </w:pPr>
            <w:r>
              <w:t xml:space="preserve">          ]</w:t>
            </w:r>
          </w:p>
          <w:p w14:paraId="2028AE18" w14:textId="77777777" w:rsidR="00DC0FEB" w:rsidRDefault="00DC0FEB" w:rsidP="00ED6579">
            <w:pPr>
              <w:pStyle w:val="Code"/>
            </w:pPr>
            <w:r>
              <w:t xml:space="preserve">        }</w:t>
            </w:r>
          </w:p>
          <w:p w14:paraId="53AB9646" w14:textId="77777777" w:rsidR="00DC0FEB" w:rsidRDefault="00DC0FEB" w:rsidP="00ED6579">
            <w:pPr>
              <w:pStyle w:val="Code"/>
            </w:pPr>
            <w:r>
              <w:t xml:space="preserve">      ],</w:t>
            </w:r>
          </w:p>
          <w:p w14:paraId="78B0E72C" w14:textId="77777777" w:rsidR="00DC0FEB" w:rsidRDefault="00DC0FEB" w:rsidP="00ED6579">
            <w:pPr>
              <w:pStyle w:val="Code"/>
            </w:pPr>
            <w:r>
              <w:t xml:space="preserve">      "protocol": "HTTP_1_1",</w:t>
            </w:r>
          </w:p>
          <w:p w14:paraId="35A18AD5" w14:textId="77777777" w:rsidR="00DC0FEB" w:rsidRDefault="00DC0FEB" w:rsidP="00ED6579">
            <w:pPr>
              <w:pStyle w:val="Code"/>
            </w:pPr>
            <w:r>
              <w:t xml:space="preserve">      "dataFormat": "JSON",</w:t>
            </w:r>
          </w:p>
          <w:p w14:paraId="1157CCFF" w14:textId="77777777" w:rsidR="00DC0FEB" w:rsidRDefault="00DC0FEB" w:rsidP="00ED6579">
            <w:pPr>
              <w:pStyle w:val="Code"/>
            </w:pPr>
            <w:r>
              <w:t xml:space="preserve">      "securityMethods": [</w:t>
            </w:r>
          </w:p>
          <w:p w14:paraId="70600E47" w14:textId="77777777" w:rsidR="00DC0FEB" w:rsidRDefault="00DC0FEB" w:rsidP="00ED6579">
            <w:pPr>
              <w:pStyle w:val="Code"/>
            </w:pPr>
            <w:r>
              <w:t xml:space="preserve">        "OAUTH",</w:t>
            </w:r>
          </w:p>
          <w:p w14:paraId="3010AA1D" w14:textId="77777777" w:rsidR="00DC0FEB" w:rsidRDefault="00DC0FEB" w:rsidP="00ED6579">
            <w:pPr>
              <w:pStyle w:val="Code"/>
            </w:pPr>
            <w:r>
              <w:t xml:space="preserve">        "PSK"</w:t>
            </w:r>
          </w:p>
          <w:p w14:paraId="0A5AD8CE" w14:textId="77777777" w:rsidR="00DC0FEB" w:rsidRDefault="00DC0FEB" w:rsidP="00ED6579">
            <w:pPr>
              <w:pStyle w:val="Code"/>
            </w:pPr>
            <w:r>
              <w:t xml:space="preserve">      ],</w:t>
            </w:r>
          </w:p>
          <w:p w14:paraId="5A3C0823" w14:textId="77777777" w:rsidR="00DC0FEB" w:rsidRDefault="00DC0FEB" w:rsidP="00ED6579">
            <w:pPr>
              <w:pStyle w:val="Code"/>
            </w:pPr>
            <w:r>
              <w:t xml:space="preserve">      "interfaceDescriptions": [</w:t>
            </w:r>
          </w:p>
          <w:p w14:paraId="4C11147C" w14:textId="77777777" w:rsidR="00DC0FEB" w:rsidRDefault="00DC0FEB" w:rsidP="00ED6579">
            <w:pPr>
              <w:pStyle w:val="Code"/>
            </w:pPr>
            <w:r>
              <w:t xml:space="preserve">        {</w:t>
            </w:r>
          </w:p>
          <w:p w14:paraId="464BB6DB" w14:textId="77777777" w:rsidR="00DC0FEB" w:rsidRDefault="00DC0FEB" w:rsidP="00ED6579">
            <w:pPr>
              <w:pStyle w:val="Code"/>
            </w:pPr>
            <w:r>
              <w:t xml:space="preserve">          "ipv4Addr": "127.0.0.1",</w:t>
            </w:r>
          </w:p>
          <w:p w14:paraId="61B2D948" w14:textId="77777777" w:rsidR="00DC0FEB" w:rsidRDefault="00DC0FEB" w:rsidP="00ED6579">
            <w:pPr>
              <w:pStyle w:val="Code"/>
            </w:pPr>
            <w:r>
              <w:t xml:space="preserve">          "port": 4443,</w:t>
            </w:r>
          </w:p>
          <w:p w14:paraId="25468450" w14:textId="77777777" w:rsidR="00DC0FEB" w:rsidRDefault="00DC0FEB" w:rsidP="00ED6579">
            <w:pPr>
              <w:pStyle w:val="Code"/>
            </w:pPr>
            <w:r>
              <w:t xml:space="preserve">          "securityMethods": [</w:t>
            </w:r>
          </w:p>
          <w:p w14:paraId="1D4EACC8" w14:textId="77777777" w:rsidR="00DC0FEB" w:rsidRDefault="00DC0FEB" w:rsidP="00ED6579">
            <w:pPr>
              <w:pStyle w:val="Code"/>
            </w:pPr>
            <w:r>
              <w:t xml:space="preserve">            "OAUTH"</w:t>
            </w:r>
          </w:p>
          <w:p w14:paraId="6E474594" w14:textId="77777777" w:rsidR="00DC0FEB" w:rsidRDefault="00DC0FEB" w:rsidP="00ED6579">
            <w:pPr>
              <w:pStyle w:val="Code"/>
            </w:pPr>
            <w:r>
              <w:t xml:space="preserve">          ]</w:t>
            </w:r>
          </w:p>
          <w:p w14:paraId="3F451F33" w14:textId="77777777" w:rsidR="00DC0FEB" w:rsidRDefault="00DC0FEB" w:rsidP="00ED6579">
            <w:pPr>
              <w:pStyle w:val="Code"/>
            </w:pPr>
            <w:r>
              <w:t xml:space="preserve">        }</w:t>
            </w:r>
          </w:p>
          <w:p w14:paraId="59CAB8AC" w14:textId="77777777" w:rsidR="00DC0FEB" w:rsidRDefault="00DC0FEB" w:rsidP="00ED6579">
            <w:pPr>
              <w:pStyle w:val="Code"/>
            </w:pPr>
            <w:r>
              <w:t xml:space="preserve">      ]</w:t>
            </w:r>
          </w:p>
          <w:p w14:paraId="511B93D2" w14:textId="77777777" w:rsidR="00DC0FEB" w:rsidRDefault="00DC0FEB" w:rsidP="00ED6579">
            <w:pPr>
              <w:pStyle w:val="Code"/>
            </w:pPr>
            <w:r>
              <w:t xml:space="preserve">    }</w:t>
            </w:r>
          </w:p>
          <w:p w14:paraId="2A02CA5D" w14:textId="77777777" w:rsidR="00DC0FEB" w:rsidRDefault="00DC0FEB" w:rsidP="00ED6579">
            <w:pPr>
              <w:pStyle w:val="Code"/>
            </w:pPr>
            <w:r>
              <w:t xml:space="preserve">  ],</w:t>
            </w:r>
          </w:p>
          <w:p w14:paraId="481A1AEA" w14:textId="77777777" w:rsidR="00DC0FEB" w:rsidRDefault="00DC0FEB" w:rsidP="00ED6579">
            <w:pPr>
              <w:pStyle w:val="Code"/>
            </w:pPr>
            <w:r>
              <w:t xml:space="preserve">  "description": "3gpp-as-session-with-qos NEF API",</w:t>
            </w:r>
          </w:p>
          <w:p w14:paraId="2C8767A3" w14:textId="291034CC" w:rsidR="00DC0FEB" w:rsidRDefault="00DC0FEB" w:rsidP="00ED6579">
            <w:pPr>
              <w:pStyle w:val="Code"/>
            </w:pPr>
            <w:r>
              <w:t xml:space="preserve">  "supportedFeatures": "</w:t>
            </w:r>
            <w:r w:rsidR="00B431C9" w:rsidRPr="000C5341">
              <w:t>1ff</w:t>
            </w:r>
            <w:r>
              <w:t>",</w:t>
            </w:r>
          </w:p>
          <w:p w14:paraId="619FAFE1" w14:textId="77777777" w:rsidR="00DC0FEB" w:rsidRPr="0019681A" w:rsidRDefault="00DC0FEB" w:rsidP="00ED6579">
            <w:pPr>
              <w:pStyle w:val="Code"/>
            </w:pPr>
            <w:r>
              <w:t xml:space="preserve">  "</w:t>
            </w:r>
            <w:r w:rsidRPr="0019681A">
              <w:t>shareableInfo": {</w:t>
            </w:r>
          </w:p>
          <w:p w14:paraId="462B3882" w14:textId="77777777" w:rsidR="00DC0FEB" w:rsidRPr="0019681A" w:rsidRDefault="00DC0FEB" w:rsidP="00ED6579">
            <w:pPr>
              <w:pStyle w:val="Code"/>
            </w:pPr>
            <w:r w:rsidRPr="0019681A">
              <w:t xml:space="preserve">    "isShareable": true,</w:t>
            </w:r>
          </w:p>
          <w:p w14:paraId="0323B10A" w14:textId="77777777" w:rsidR="00DC0FEB" w:rsidRPr="0019681A" w:rsidRDefault="00DC0FEB" w:rsidP="00ED6579">
            <w:pPr>
              <w:pStyle w:val="Code"/>
            </w:pPr>
            <w:r w:rsidRPr="0019681A">
              <w:t xml:space="preserve">    "capifProvDoms": [</w:t>
            </w:r>
          </w:p>
          <w:p w14:paraId="0B4B8FFF" w14:textId="77777777" w:rsidR="00DC0FEB" w:rsidRPr="0019681A" w:rsidRDefault="00DC0FEB" w:rsidP="00ED6579">
            <w:pPr>
              <w:pStyle w:val="Code"/>
            </w:pPr>
            <w:r w:rsidRPr="0019681A">
              <w:t xml:space="preserve">      "mobilesandbox.cloud"</w:t>
            </w:r>
          </w:p>
          <w:p w14:paraId="6CDFE86D" w14:textId="77777777" w:rsidR="00DC0FEB" w:rsidRPr="0019681A" w:rsidRDefault="00DC0FEB" w:rsidP="00ED6579">
            <w:pPr>
              <w:pStyle w:val="Code"/>
            </w:pPr>
            <w:r w:rsidRPr="0019681A">
              <w:t xml:space="preserve">    ]</w:t>
            </w:r>
          </w:p>
          <w:p w14:paraId="64E496AC" w14:textId="77777777" w:rsidR="00DC0FEB" w:rsidRPr="0019681A" w:rsidRDefault="00DC0FEB" w:rsidP="00ED6579">
            <w:pPr>
              <w:pStyle w:val="Code"/>
            </w:pPr>
            <w:r w:rsidRPr="0019681A">
              <w:t xml:space="preserve">  },</w:t>
            </w:r>
          </w:p>
          <w:p w14:paraId="30752392" w14:textId="77777777" w:rsidR="00DC0FEB" w:rsidRDefault="00DC0FEB" w:rsidP="00ED6579">
            <w:pPr>
              <w:pStyle w:val="Code"/>
            </w:pPr>
            <w:r w:rsidRPr="0019681A">
              <w:t xml:space="preserve">  "serviceAPICategory": "NEF",</w:t>
            </w:r>
          </w:p>
          <w:p w14:paraId="0EB39E00" w14:textId="237E79DB" w:rsidR="00B431C9" w:rsidRPr="008668A1" w:rsidRDefault="00B431C9" w:rsidP="008668A1">
            <w:pPr>
              <w:spacing w:after="0"/>
            </w:pPr>
            <w:r w:rsidRPr="000C5341">
              <w:rPr>
                <w:rFonts w:ascii="Courier New" w:eastAsia="Yu Mincho" w:hAnsi="Courier New"/>
                <w:sz w:val="18"/>
              </w:rPr>
              <w:t xml:space="preserve">  "apiSuppFeats": "1fffffff",</w:t>
            </w:r>
          </w:p>
          <w:p w14:paraId="18E25EC6" w14:textId="77777777" w:rsidR="00DC0FEB" w:rsidRDefault="00DC0FEB" w:rsidP="00ED6579">
            <w:pPr>
              <w:pStyle w:val="Code"/>
            </w:pPr>
            <w:r w:rsidRPr="0019681A">
              <w:t xml:space="preserve">  "apiProvName": "OCF_NEF"</w:t>
            </w:r>
          </w:p>
          <w:p w14:paraId="3F5A9763" w14:textId="77777777" w:rsidR="00DC0FEB" w:rsidRDefault="00DC0FEB" w:rsidP="00ED6579">
            <w:pPr>
              <w:pStyle w:val="Code"/>
            </w:pPr>
            <w:r>
              <w:t>}</w:t>
            </w:r>
          </w:p>
        </w:tc>
      </w:tr>
    </w:tbl>
    <w:p w14:paraId="60804663" w14:textId="77777777" w:rsidR="00DC0FEB" w:rsidRDefault="00DC0FEB" w:rsidP="00DE027F">
      <w:pPr>
        <w:rPr>
          <w:lang w:eastAsia="ja-JP"/>
        </w:rPr>
      </w:pPr>
    </w:p>
    <w:p w14:paraId="549E7695" w14:textId="77777777" w:rsidR="00DE027F" w:rsidRPr="008B73FF" w:rsidRDefault="00DE027F" w:rsidP="00DE027F">
      <w:pPr>
        <w:rPr>
          <w:b/>
          <w:bCs/>
        </w:rPr>
      </w:pPr>
      <w:r w:rsidRPr="008B73FF">
        <w:rPr>
          <w:b/>
          <w:bCs/>
        </w:rPr>
        <w:t>4. 201 Created</w:t>
      </w:r>
    </w:p>
    <w:p w14:paraId="5E381901" w14:textId="0867E02D" w:rsidR="00DE027F" w:rsidRDefault="00DE027F" w:rsidP="00DE027F">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rsidR="004428C5">
        <w:t>,</w:t>
      </w:r>
      <w:r>
        <w:t xml:space="preserve"> </w:t>
      </w:r>
      <w:r w:rsidR="004428C5">
        <w:t>including the assigned service API identifier (</w:t>
      </w:r>
      <w:r w:rsidR="004428C5" w:rsidRPr="002958A5">
        <w:rPr>
          <w:rFonts w:ascii="Courier New" w:eastAsia="Yu Mincho" w:hAnsi="Courier New"/>
          <w:sz w:val="18"/>
        </w:rPr>
        <w:t>serviceApiId</w:t>
      </w:r>
      <w:r w:rsidR="004428C5">
        <w:t>) that is also equal to the API identifier (</w:t>
      </w:r>
      <w:r w:rsidR="004428C5" w:rsidRPr="002C3385">
        <w:rPr>
          <w:rFonts w:ascii="Courier New" w:eastAsia="Yu Mincho" w:hAnsi="Courier New"/>
          <w:sz w:val="18"/>
        </w:rPr>
        <w:t>apiId</w:t>
      </w:r>
      <w:r w:rsidR="004428C5">
        <w:t>) in the response body</w:t>
      </w:r>
      <w:r w:rsidR="004428C5" w:rsidRPr="009B1517">
        <w:t>.</w:t>
      </w:r>
      <w:r w:rsidR="004428C5">
        <w:t xml:space="preserve"> </w:t>
      </w:r>
    </w:p>
    <w:p w14:paraId="29242444" w14:textId="6DD268F5" w:rsidR="00DE027F" w:rsidRDefault="00DE027F" w:rsidP="008B73FF">
      <w:pPr>
        <w:pStyle w:val="TH"/>
      </w:pPr>
      <w:r>
        <w:t>Table 6.</w:t>
      </w:r>
      <w:r w:rsidR="006009AC">
        <w:t>4</w:t>
      </w:r>
      <w:r>
        <w:t>-4: Publish API response</w:t>
      </w:r>
      <w:r w:rsidR="00DC0FEB">
        <w:t xml:space="preserve"> (schema)</w:t>
      </w:r>
    </w:p>
    <w:tbl>
      <w:tblPr>
        <w:tblStyle w:val="TableGrid"/>
        <w:tblW w:w="0" w:type="auto"/>
        <w:tblLook w:val="04A0" w:firstRow="1" w:lastRow="0" w:firstColumn="1" w:lastColumn="0" w:noHBand="0" w:noVBand="1"/>
      </w:tblPr>
      <w:tblGrid>
        <w:gridCol w:w="8102"/>
      </w:tblGrid>
      <w:tr w:rsidR="00DE027F" w14:paraId="4F38F3AA" w14:textId="77777777" w:rsidTr="009E6692">
        <w:tc>
          <w:tcPr>
            <w:tcW w:w="0" w:type="auto"/>
          </w:tcPr>
          <w:p w14:paraId="6A900391" w14:textId="77777777" w:rsidR="00DE027F" w:rsidRDefault="00DE027F" w:rsidP="008B73FF">
            <w:pPr>
              <w:pStyle w:val="Code"/>
            </w:pPr>
            <w:r>
              <w:t>{</w:t>
            </w:r>
          </w:p>
          <w:p w14:paraId="0277ABDE" w14:textId="77777777" w:rsidR="004428C5" w:rsidRDefault="00DE027F" w:rsidP="009E6692">
            <w:pPr>
              <w:pStyle w:val="Code"/>
            </w:pPr>
            <w:r>
              <w:t xml:space="preserve">201 </w:t>
            </w:r>
          </w:p>
          <w:p w14:paraId="1763BBEA" w14:textId="77777777" w:rsidR="004428C5" w:rsidRDefault="004428C5" w:rsidP="009E6692">
            <w:pPr>
              <w:pStyle w:val="Code"/>
              <w:rPr>
                <w:b/>
                <w:bCs/>
              </w:rPr>
            </w:pPr>
            <w:r w:rsidRPr="00F9474C">
              <w:rPr>
                <w:b/>
                <w:bCs/>
              </w:rPr>
              <w:t>Response headers:</w:t>
            </w:r>
          </w:p>
          <w:p w14:paraId="31E5BABA" w14:textId="140FE276" w:rsidR="00DE027F" w:rsidRDefault="004428C5" w:rsidP="009E6692">
            <w:pPr>
              <w:pStyle w:val="Code"/>
            </w:pPr>
            <w:r>
              <w:t xml:space="preserve">Location: </w:t>
            </w:r>
            <w:r w:rsidR="00DE027F" w:rsidRPr="00136C89">
              <w:t>{apiRoot}/published-apis/</w:t>
            </w:r>
            <w:r>
              <w:t>v1</w:t>
            </w:r>
            <w:r w:rsidR="00DE027F" w:rsidRPr="00136C89">
              <w:t>/{apfId}/service-apis/{serviceApiId}</w:t>
            </w:r>
          </w:p>
          <w:p w14:paraId="006B6199" w14:textId="77777777" w:rsidR="004428C5" w:rsidRPr="00F9474C" w:rsidRDefault="004428C5" w:rsidP="004428C5">
            <w:pPr>
              <w:pStyle w:val="Code"/>
              <w:spacing w:before="120"/>
              <w:rPr>
                <w:b/>
                <w:bCs/>
              </w:rPr>
            </w:pPr>
            <w:r w:rsidRPr="00F9474C">
              <w:rPr>
                <w:b/>
                <w:bCs/>
              </w:rPr>
              <w:t>Response body:</w:t>
            </w:r>
          </w:p>
          <w:p w14:paraId="1CDD9808" w14:textId="09D14C0A" w:rsidR="004428C5" w:rsidRDefault="004428C5" w:rsidP="009E6692">
            <w:pPr>
              <w:pStyle w:val="Code"/>
            </w:pPr>
            <w:r>
              <w:lastRenderedPageBreak/>
              <w:t>{</w:t>
            </w:r>
          </w:p>
          <w:p w14:paraId="101AA353" w14:textId="77777777" w:rsidR="00DE027F" w:rsidRDefault="00DE027F" w:rsidP="008B73FF">
            <w:pPr>
              <w:pStyle w:val="Code"/>
            </w:pPr>
            <w:r>
              <w:t xml:space="preserve">  "apiName": "string",</w:t>
            </w:r>
          </w:p>
          <w:p w14:paraId="68F84E56" w14:textId="77777777" w:rsidR="00DE027F" w:rsidRDefault="00DE027F" w:rsidP="008B73FF">
            <w:pPr>
              <w:pStyle w:val="Code"/>
            </w:pPr>
            <w:r>
              <w:t xml:space="preserve">  "apiId": "string",</w:t>
            </w:r>
          </w:p>
          <w:p w14:paraId="18E2395F" w14:textId="77777777" w:rsidR="00DE027F" w:rsidRDefault="00DE027F" w:rsidP="008B73FF">
            <w:pPr>
              <w:pStyle w:val="Code"/>
            </w:pPr>
            <w:r>
              <w:t xml:space="preserve">  "apiStatus": {</w:t>
            </w:r>
          </w:p>
          <w:p w14:paraId="39BFBC37" w14:textId="77777777" w:rsidR="00DE027F" w:rsidRDefault="00DE027F" w:rsidP="008B73FF">
            <w:pPr>
              <w:pStyle w:val="Code"/>
            </w:pPr>
            <w:r>
              <w:t xml:space="preserve">    "aefIds": [</w:t>
            </w:r>
          </w:p>
          <w:p w14:paraId="0BA4677F" w14:textId="77777777" w:rsidR="00DE027F" w:rsidRDefault="00DE027F" w:rsidP="008B73FF">
            <w:pPr>
              <w:pStyle w:val="Code"/>
            </w:pPr>
            <w:r>
              <w:t xml:space="preserve">      "string"</w:t>
            </w:r>
          </w:p>
          <w:p w14:paraId="3D231AA0" w14:textId="77777777" w:rsidR="00DE027F" w:rsidRDefault="00DE027F" w:rsidP="008B73FF">
            <w:pPr>
              <w:pStyle w:val="Code"/>
            </w:pPr>
            <w:r>
              <w:t xml:space="preserve">    ]</w:t>
            </w:r>
          </w:p>
          <w:p w14:paraId="06C13B67" w14:textId="77777777" w:rsidR="00DE027F" w:rsidRDefault="00DE027F" w:rsidP="008B73FF">
            <w:pPr>
              <w:pStyle w:val="Code"/>
            </w:pPr>
            <w:r>
              <w:t xml:space="preserve">  },</w:t>
            </w:r>
          </w:p>
          <w:p w14:paraId="3E1098A3" w14:textId="77777777" w:rsidR="00DE027F" w:rsidRDefault="00DE027F" w:rsidP="008B73FF">
            <w:pPr>
              <w:pStyle w:val="Code"/>
            </w:pPr>
            <w:r>
              <w:t xml:space="preserve">  "aefProfiles": [</w:t>
            </w:r>
          </w:p>
          <w:p w14:paraId="1DBC843A" w14:textId="10A5E646" w:rsidR="00DE027F" w:rsidRDefault="00DE027F" w:rsidP="008B73FF">
            <w:pPr>
              <w:pStyle w:val="Code"/>
            </w:pPr>
            <w:r>
              <w:t xml:space="preserve">    </w:t>
            </w:r>
            <w:r w:rsidR="004428C5">
              <w:t>"object"</w:t>
            </w:r>
          </w:p>
          <w:p w14:paraId="230E2F53" w14:textId="77777777" w:rsidR="00DE027F" w:rsidRDefault="00DE027F" w:rsidP="008B73FF">
            <w:pPr>
              <w:pStyle w:val="Code"/>
            </w:pPr>
            <w:r>
              <w:t xml:space="preserve">  ],</w:t>
            </w:r>
          </w:p>
          <w:p w14:paraId="723A44DD" w14:textId="77777777" w:rsidR="00DE027F" w:rsidRDefault="00DE027F" w:rsidP="008B73FF">
            <w:pPr>
              <w:pStyle w:val="Code"/>
            </w:pPr>
            <w:r>
              <w:t xml:space="preserve">  "description": "string",</w:t>
            </w:r>
          </w:p>
          <w:p w14:paraId="4070B797" w14:textId="77777777" w:rsidR="00DE027F" w:rsidRDefault="00DE027F" w:rsidP="008B73FF">
            <w:pPr>
              <w:pStyle w:val="Code"/>
            </w:pPr>
            <w:r>
              <w:t xml:space="preserve">  "supportedFeatures": "string",</w:t>
            </w:r>
          </w:p>
          <w:p w14:paraId="3F3FE583" w14:textId="77777777" w:rsidR="00DE027F" w:rsidRDefault="00DE027F" w:rsidP="008B73FF">
            <w:pPr>
              <w:pStyle w:val="Code"/>
            </w:pPr>
            <w:r>
              <w:t xml:space="preserve">  "shareableInfo": {</w:t>
            </w:r>
          </w:p>
          <w:p w14:paraId="11549B46" w14:textId="77777777" w:rsidR="00DE027F" w:rsidRDefault="00DE027F" w:rsidP="008B73FF">
            <w:pPr>
              <w:pStyle w:val="Code"/>
            </w:pPr>
            <w:r>
              <w:t xml:space="preserve">    "isShareable": "boolean",</w:t>
            </w:r>
          </w:p>
          <w:p w14:paraId="75D5873F" w14:textId="77777777" w:rsidR="00DE027F" w:rsidRDefault="00DE027F" w:rsidP="008B73FF">
            <w:pPr>
              <w:pStyle w:val="Code"/>
            </w:pPr>
            <w:r>
              <w:t xml:space="preserve">    "capifProvDoms": [</w:t>
            </w:r>
          </w:p>
          <w:p w14:paraId="1BB26C48" w14:textId="77777777" w:rsidR="00DE027F" w:rsidRDefault="00DE027F" w:rsidP="008B73FF">
            <w:pPr>
              <w:pStyle w:val="Code"/>
            </w:pPr>
            <w:r>
              <w:t xml:space="preserve">      "string"</w:t>
            </w:r>
          </w:p>
          <w:p w14:paraId="26F0CB51" w14:textId="77777777" w:rsidR="00DE027F" w:rsidRDefault="00DE027F" w:rsidP="008B73FF">
            <w:pPr>
              <w:pStyle w:val="Code"/>
            </w:pPr>
            <w:r>
              <w:t xml:space="preserve">    ]</w:t>
            </w:r>
          </w:p>
          <w:p w14:paraId="7EB4AF00" w14:textId="77777777" w:rsidR="00DE027F" w:rsidRDefault="00DE027F" w:rsidP="008B73FF">
            <w:pPr>
              <w:pStyle w:val="Code"/>
            </w:pPr>
            <w:r>
              <w:t xml:space="preserve">  },</w:t>
            </w:r>
          </w:p>
          <w:p w14:paraId="74AA8543" w14:textId="77777777" w:rsidR="00DE027F" w:rsidRDefault="00DE027F" w:rsidP="008B73FF">
            <w:pPr>
              <w:pStyle w:val="Code"/>
            </w:pPr>
            <w:r>
              <w:t xml:space="preserve">  "serviceAPICategory": "string",</w:t>
            </w:r>
          </w:p>
          <w:p w14:paraId="4CC75BB1" w14:textId="77777777" w:rsidR="00DE027F" w:rsidRDefault="00DE027F" w:rsidP="008B73FF">
            <w:pPr>
              <w:pStyle w:val="Code"/>
            </w:pPr>
            <w:r>
              <w:t xml:space="preserve">  "apiSuppFeats": "string",</w:t>
            </w:r>
          </w:p>
          <w:p w14:paraId="171574FD" w14:textId="77777777" w:rsidR="00DE027F" w:rsidRDefault="00DE027F" w:rsidP="008B73FF">
            <w:pPr>
              <w:pStyle w:val="Code"/>
            </w:pPr>
            <w:r>
              <w:t xml:space="preserve">  "pubApiPath": {</w:t>
            </w:r>
          </w:p>
          <w:p w14:paraId="2D35BFAA" w14:textId="77777777" w:rsidR="00DE027F" w:rsidRDefault="00DE027F" w:rsidP="008B73FF">
            <w:pPr>
              <w:pStyle w:val="Code"/>
            </w:pPr>
            <w:r>
              <w:t xml:space="preserve">    "ccfIds": [</w:t>
            </w:r>
          </w:p>
          <w:p w14:paraId="0206A79E" w14:textId="77777777" w:rsidR="00DE027F" w:rsidRDefault="00DE027F" w:rsidP="008B73FF">
            <w:pPr>
              <w:pStyle w:val="Code"/>
            </w:pPr>
            <w:r>
              <w:t xml:space="preserve">      "string"</w:t>
            </w:r>
          </w:p>
          <w:p w14:paraId="5458F71E" w14:textId="77777777" w:rsidR="00DE027F" w:rsidRDefault="00DE027F" w:rsidP="008B73FF">
            <w:pPr>
              <w:pStyle w:val="Code"/>
            </w:pPr>
            <w:r>
              <w:t xml:space="preserve">    ]</w:t>
            </w:r>
          </w:p>
          <w:p w14:paraId="740D25DF" w14:textId="77777777" w:rsidR="00DE027F" w:rsidRDefault="00DE027F" w:rsidP="008B73FF">
            <w:pPr>
              <w:pStyle w:val="Code"/>
            </w:pPr>
            <w:r>
              <w:t xml:space="preserve">  },</w:t>
            </w:r>
          </w:p>
          <w:p w14:paraId="3772C30A" w14:textId="77777777" w:rsidR="00DE027F" w:rsidRDefault="00DE027F" w:rsidP="008B73FF">
            <w:pPr>
              <w:pStyle w:val="Code"/>
            </w:pPr>
            <w:r>
              <w:t xml:space="preserve">  "ccfId": "string"</w:t>
            </w:r>
          </w:p>
          <w:p w14:paraId="2A6EDE0C" w14:textId="4932C610" w:rsidR="004428C5" w:rsidRDefault="004428C5" w:rsidP="008B73FF">
            <w:pPr>
              <w:pStyle w:val="Code"/>
            </w:pPr>
            <w:r>
              <w:t xml:space="preserve">  "apiProvName": "string"</w:t>
            </w:r>
          </w:p>
          <w:p w14:paraId="48B1272E" w14:textId="77777777" w:rsidR="00DE027F" w:rsidRDefault="00DE027F" w:rsidP="008B73FF">
            <w:pPr>
              <w:pStyle w:val="Code"/>
            </w:pPr>
            <w:r>
              <w:t>}</w:t>
            </w:r>
          </w:p>
        </w:tc>
      </w:tr>
    </w:tbl>
    <w:p w14:paraId="56E8A66F" w14:textId="77777777" w:rsidR="00DE027F" w:rsidRDefault="00DE027F" w:rsidP="00DE027F">
      <w:pPr>
        <w:rPr>
          <w:lang w:eastAsia="ja-JP"/>
        </w:rPr>
      </w:pPr>
    </w:p>
    <w:p w14:paraId="2FE21395" w14:textId="77777777" w:rsidR="00821A0E" w:rsidRPr="00B069E7" w:rsidRDefault="00821A0E" w:rsidP="00821A0E">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0F15F4E7" w14:textId="77777777" w:rsidR="00821A0E" w:rsidRPr="00B069E7" w:rsidRDefault="00821A0E" w:rsidP="00821A0E">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5860F71E" w14:textId="77777777" w:rsidR="00821A0E" w:rsidRPr="00A41B46" w:rsidRDefault="00821A0E" w:rsidP="00821A0E">
      <w:pPr>
        <w:pStyle w:val="B1"/>
        <w:rPr>
          <w:lang w:val="en-US"/>
        </w:rPr>
      </w:pPr>
      <w:r>
        <w:t>-</w:t>
      </w:r>
      <w:r>
        <w:tab/>
      </w:r>
      <w:r w:rsidRPr="00A41B46">
        <w:rPr>
          <w:rFonts w:ascii="Courier New" w:hAnsi="Courier New"/>
          <w:sz w:val="18"/>
          <w:szCs w:val="18"/>
        </w:rPr>
        <w:t>apiId:</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1AF51264" w14:textId="77777777" w:rsidR="00821A0E" w:rsidRPr="00B069E7" w:rsidRDefault="00821A0E" w:rsidP="00821A0E">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r w:rsidRPr="00F17A6D">
        <w:rPr>
          <w:rFonts w:ascii="Courier New" w:eastAsia="Courier New" w:hAnsi="Courier New" w:cs="Courier New"/>
          <w:sz w:val="18"/>
          <w:szCs w:val="18"/>
          <w:lang w:val="en-US"/>
        </w:rPr>
        <w:t>apiId</w:t>
      </w:r>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46CF4DA9" w14:textId="77777777" w:rsidR="00821A0E" w:rsidRPr="00A41B46" w:rsidRDefault="00821A0E" w:rsidP="00821A0E">
      <w:pPr>
        <w:pStyle w:val="TH"/>
      </w:pPr>
      <w:r>
        <w:t>Table 6.4-4-OCF: Publish API response (OCF example)</w:t>
      </w:r>
    </w:p>
    <w:tbl>
      <w:tblPr>
        <w:tblStyle w:val="TableGrid"/>
        <w:tblW w:w="0" w:type="auto"/>
        <w:tblLook w:val="04A0" w:firstRow="1" w:lastRow="0" w:firstColumn="1" w:lastColumn="0" w:noHBand="0" w:noVBand="1"/>
      </w:tblPr>
      <w:tblGrid>
        <w:gridCol w:w="9631"/>
      </w:tblGrid>
      <w:tr w:rsidR="00821A0E" w14:paraId="0DA5D2E9" w14:textId="77777777" w:rsidTr="00ED6579">
        <w:tc>
          <w:tcPr>
            <w:tcW w:w="0" w:type="auto"/>
          </w:tcPr>
          <w:p w14:paraId="19E3233D" w14:textId="77777777" w:rsidR="00821A0E" w:rsidRDefault="00821A0E" w:rsidP="00ED6579">
            <w:pPr>
              <w:pStyle w:val="Code"/>
              <w:rPr>
                <w:b/>
                <w:bCs/>
              </w:rPr>
            </w:pPr>
            <w:r w:rsidRPr="00F9474C">
              <w:rPr>
                <w:b/>
                <w:bCs/>
              </w:rPr>
              <w:t>Response headers:</w:t>
            </w:r>
          </w:p>
          <w:p w14:paraId="39CBA2A4" w14:textId="77777777" w:rsidR="00821A0E" w:rsidRDefault="00821A0E" w:rsidP="00ED6579">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542B525B" w14:textId="77777777" w:rsidR="00821A0E" w:rsidRPr="00F9474C" w:rsidRDefault="00821A0E" w:rsidP="00ED6579">
            <w:pPr>
              <w:pStyle w:val="Code"/>
              <w:spacing w:before="120"/>
              <w:rPr>
                <w:b/>
                <w:bCs/>
              </w:rPr>
            </w:pPr>
            <w:r w:rsidRPr="00F9474C">
              <w:rPr>
                <w:b/>
                <w:bCs/>
              </w:rPr>
              <w:t>Response body:</w:t>
            </w:r>
          </w:p>
          <w:p w14:paraId="1D0352AA" w14:textId="77777777" w:rsidR="00821A0E" w:rsidRDefault="00821A0E" w:rsidP="00ED6579">
            <w:pPr>
              <w:pStyle w:val="Code"/>
            </w:pPr>
            <w:r>
              <w:t>{</w:t>
            </w:r>
          </w:p>
          <w:p w14:paraId="238702ED" w14:textId="77777777" w:rsidR="00821A0E" w:rsidRDefault="00821A0E" w:rsidP="00ED6579">
            <w:pPr>
              <w:pStyle w:val="Code"/>
            </w:pPr>
            <w:r>
              <w:t xml:space="preserve">  "apiName": "3gpp-as-session-with-qos",</w:t>
            </w:r>
          </w:p>
          <w:p w14:paraId="0D87F64C" w14:textId="77777777" w:rsidR="00821A0E" w:rsidRDefault="00821A0E" w:rsidP="00ED6579">
            <w:pPr>
              <w:pStyle w:val="Code"/>
            </w:pPr>
            <w:r>
              <w:t xml:space="preserve">  "apiId": "</w:t>
            </w:r>
            <w:r w:rsidRPr="00DF6F46">
              <w:t>f55731ec5f8ce703ac1f69605ad095</w:t>
            </w:r>
            <w:r>
              <w:t>",</w:t>
            </w:r>
          </w:p>
          <w:p w14:paraId="34007DED" w14:textId="77777777" w:rsidR="00821A0E" w:rsidRPr="008A3713" w:rsidRDefault="00821A0E" w:rsidP="00ED6579">
            <w:pPr>
              <w:pStyle w:val="Code"/>
            </w:pPr>
            <w:r>
              <w:t xml:space="preserve">  </w:t>
            </w:r>
            <w:r w:rsidRPr="008A3713">
              <w:t>"aefProfiles": [</w:t>
            </w:r>
          </w:p>
          <w:p w14:paraId="11EBCF68" w14:textId="77777777" w:rsidR="00821A0E" w:rsidRPr="008A3713" w:rsidRDefault="00821A0E" w:rsidP="00ED6579">
            <w:pPr>
              <w:pStyle w:val="Code"/>
            </w:pPr>
            <w:r>
              <w:t xml:space="preserve">    {</w:t>
            </w:r>
          </w:p>
          <w:p w14:paraId="1E80883F" w14:textId="77777777" w:rsidR="00821A0E" w:rsidRPr="008A3713" w:rsidRDefault="00821A0E" w:rsidP="00ED6579">
            <w:pPr>
              <w:pStyle w:val="Code"/>
            </w:pPr>
            <w:r>
              <w:t xml:space="preserve">      "aefId": "AEFb1a522967511fd6d6def0cbb3b5f05",</w:t>
            </w:r>
          </w:p>
          <w:p w14:paraId="43F7ACF5" w14:textId="77777777" w:rsidR="00821A0E" w:rsidRPr="006C6E93" w:rsidRDefault="00821A0E" w:rsidP="00ED6579">
            <w:pPr>
              <w:pStyle w:val="Code"/>
              <w:rPr>
                <w:lang w:val="fr-FR"/>
              </w:rPr>
            </w:pPr>
            <w:r>
              <w:t xml:space="preserve">      </w:t>
            </w:r>
            <w:r w:rsidRPr="006C6E93">
              <w:rPr>
                <w:lang w:val="fr-FR"/>
              </w:rPr>
              <w:t>"versions": [</w:t>
            </w:r>
          </w:p>
          <w:p w14:paraId="0FB30534" w14:textId="77777777" w:rsidR="00821A0E" w:rsidRPr="006C6E93" w:rsidRDefault="00821A0E" w:rsidP="00ED6579">
            <w:pPr>
              <w:pStyle w:val="Code"/>
              <w:rPr>
                <w:lang w:val="fr-FR"/>
              </w:rPr>
            </w:pPr>
            <w:r w:rsidRPr="006C6E93">
              <w:rPr>
                <w:lang w:val="fr-FR"/>
              </w:rPr>
              <w:t xml:space="preserve">        {</w:t>
            </w:r>
          </w:p>
          <w:p w14:paraId="61DB5955" w14:textId="77777777" w:rsidR="00821A0E" w:rsidRPr="006C6E93" w:rsidRDefault="00821A0E" w:rsidP="00ED6579">
            <w:pPr>
              <w:pStyle w:val="Code"/>
              <w:rPr>
                <w:lang w:val="fr-FR"/>
              </w:rPr>
            </w:pPr>
            <w:r w:rsidRPr="006C6E93">
              <w:rPr>
                <w:lang w:val="fr-FR"/>
              </w:rPr>
              <w:t xml:space="preserve">          "apiVersion": "v1",</w:t>
            </w:r>
          </w:p>
          <w:p w14:paraId="36FEE99F" w14:textId="77777777" w:rsidR="00821A0E" w:rsidRPr="006C6E93" w:rsidRDefault="00821A0E" w:rsidP="00ED6579">
            <w:pPr>
              <w:pStyle w:val="Code"/>
              <w:rPr>
                <w:lang w:val="fr-FR"/>
              </w:rPr>
            </w:pPr>
            <w:r w:rsidRPr="006C6E93">
              <w:rPr>
                <w:lang w:val="fr-FR"/>
              </w:rPr>
              <w:t xml:space="preserve">          "expiry": "2100-11-30T10:32:02.004Z",</w:t>
            </w:r>
          </w:p>
          <w:p w14:paraId="6C554722" w14:textId="77777777" w:rsidR="00821A0E" w:rsidRPr="008A3713" w:rsidRDefault="00821A0E" w:rsidP="00ED6579">
            <w:pPr>
              <w:pStyle w:val="Code"/>
            </w:pPr>
            <w:r w:rsidRPr="006C6E93">
              <w:rPr>
                <w:lang w:val="fr-FR"/>
              </w:rPr>
              <w:t xml:space="preserve">          </w:t>
            </w:r>
            <w:r>
              <w:t>"resources": [</w:t>
            </w:r>
          </w:p>
          <w:p w14:paraId="1E96E368" w14:textId="77777777" w:rsidR="00821A0E" w:rsidRPr="008A3713" w:rsidRDefault="00821A0E" w:rsidP="00ED6579">
            <w:pPr>
              <w:pStyle w:val="Code"/>
            </w:pPr>
            <w:r>
              <w:t xml:space="preserve">            {</w:t>
            </w:r>
          </w:p>
          <w:p w14:paraId="1D9ED098" w14:textId="77777777" w:rsidR="00821A0E" w:rsidRPr="008A3713" w:rsidRDefault="00821A0E" w:rsidP="00ED6579">
            <w:pPr>
              <w:pStyle w:val="Code"/>
            </w:pPr>
            <w:r>
              <w:t xml:space="preserve">              "resourceName": "QOS_SUBSCRIPTIONS",</w:t>
            </w:r>
          </w:p>
          <w:p w14:paraId="70B51974" w14:textId="77777777" w:rsidR="00821A0E" w:rsidRPr="008A3713" w:rsidRDefault="00821A0E" w:rsidP="00ED6579">
            <w:pPr>
              <w:pStyle w:val="Code"/>
            </w:pPr>
            <w:r>
              <w:t xml:space="preserve">              "commType": "SUBSCRIBE_NOTIFY",</w:t>
            </w:r>
          </w:p>
          <w:p w14:paraId="6E9E66DB" w14:textId="77777777" w:rsidR="00821A0E" w:rsidRPr="008A3713" w:rsidRDefault="00821A0E" w:rsidP="00ED6579">
            <w:pPr>
              <w:pStyle w:val="Code"/>
            </w:pPr>
            <w:r>
              <w:t xml:space="preserve">              "uri": "/{scsAsId}/subscriptions",</w:t>
            </w:r>
          </w:p>
          <w:p w14:paraId="4DDCD92B" w14:textId="77777777" w:rsidR="00821A0E" w:rsidRPr="008A3713" w:rsidRDefault="00821A0E" w:rsidP="00ED6579">
            <w:pPr>
              <w:pStyle w:val="Code"/>
            </w:pPr>
            <w:r>
              <w:t xml:space="preserve">              "custOpName": "http_post",</w:t>
            </w:r>
          </w:p>
          <w:p w14:paraId="2C8418F8" w14:textId="77777777" w:rsidR="00821A0E" w:rsidRPr="008A3713" w:rsidRDefault="00821A0E" w:rsidP="00ED6579">
            <w:pPr>
              <w:pStyle w:val="Code"/>
            </w:pPr>
            <w:r>
              <w:t xml:space="preserve">              "operations": [</w:t>
            </w:r>
          </w:p>
          <w:p w14:paraId="62BEAD78" w14:textId="77777777" w:rsidR="00821A0E" w:rsidRPr="008A3713" w:rsidRDefault="00821A0E" w:rsidP="00ED6579">
            <w:pPr>
              <w:pStyle w:val="Code"/>
            </w:pPr>
            <w:r>
              <w:t xml:space="preserve">                "GET",</w:t>
            </w:r>
          </w:p>
          <w:p w14:paraId="4811CA75" w14:textId="77777777" w:rsidR="00821A0E" w:rsidRPr="008A3713" w:rsidRDefault="00821A0E" w:rsidP="00ED6579">
            <w:pPr>
              <w:pStyle w:val="Code"/>
            </w:pPr>
            <w:r>
              <w:t xml:space="preserve">                "POST"</w:t>
            </w:r>
          </w:p>
          <w:p w14:paraId="6D90B9A0" w14:textId="77777777" w:rsidR="00821A0E" w:rsidRPr="008A3713" w:rsidRDefault="00821A0E" w:rsidP="00ED6579">
            <w:pPr>
              <w:pStyle w:val="Code"/>
            </w:pPr>
            <w:r>
              <w:t xml:space="preserve">              ],</w:t>
            </w:r>
          </w:p>
          <w:p w14:paraId="642E2822" w14:textId="77777777" w:rsidR="00821A0E" w:rsidRPr="008A3713" w:rsidRDefault="00821A0E" w:rsidP="00ED6579">
            <w:pPr>
              <w:pStyle w:val="Code"/>
            </w:pPr>
            <w:r>
              <w:t xml:space="preserve">              "description": "Endpoint to manage monitoring subscriptions"</w:t>
            </w:r>
          </w:p>
          <w:p w14:paraId="59C687AD" w14:textId="77777777" w:rsidR="00821A0E" w:rsidRPr="008A3713" w:rsidRDefault="00821A0E" w:rsidP="00ED6579">
            <w:pPr>
              <w:pStyle w:val="Code"/>
            </w:pPr>
            <w:r>
              <w:lastRenderedPageBreak/>
              <w:t xml:space="preserve">            },</w:t>
            </w:r>
          </w:p>
          <w:p w14:paraId="304FE432" w14:textId="77777777" w:rsidR="00821A0E" w:rsidRPr="008A3713" w:rsidRDefault="00821A0E" w:rsidP="00ED6579">
            <w:pPr>
              <w:pStyle w:val="Code"/>
            </w:pPr>
            <w:r>
              <w:t xml:space="preserve">            {</w:t>
            </w:r>
          </w:p>
          <w:p w14:paraId="03F21EAB" w14:textId="77777777" w:rsidR="00821A0E" w:rsidRPr="008A3713" w:rsidRDefault="00821A0E" w:rsidP="00ED6579">
            <w:pPr>
              <w:pStyle w:val="Code"/>
            </w:pPr>
            <w:r>
              <w:t xml:space="preserve">              "resourceName": "QOS_SUBSCRIPTION_SINGLE",</w:t>
            </w:r>
          </w:p>
          <w:p w14:paraId="7A8F4B0D" w14:textId="77777777" w:rsidR="00821A0E" w:rsidRPr="008A3713" w:rsidRDefault="00821A0E" w:rsidP="00ED6579">
            <w:pPr>
              <w:pStyle w:val="Code"/>
            </w:pPr>
            <w:r>
              <w:t xml:space="preserve">              "commType": "SUBSCRIBE_NOTIFY",</w:t>
            </w:r>
          </w:p>
          <w:p w14:paraId="663F361E" w14:textId="77777777" w:rsidR="00821A0E" w:rsidRPr="008A3713" w:rsidRDefault="00821A0E" w:rsidP="00ED6579">
            <w:pPr>
              <w:pStyle w:val="Code"/>
            </w:pPr>
            <w:r>
              <w:t xml:space="preserve">              "uri": "/{scsAsId}/subscriptions/{subscriptionId}",</w:t>
            </w:r>
          </w:p>
          <w:p w14:paraId="220C1B9B" w14:textId="77777777" w:rsidR="00821A0E" w:rsidRPr="008A3713" w:rsidRDefault="00821A0E" w:rsidP="00ED6579">
            <w:pPr>
              <w:pStyle w:val="Code"/>
            </w:pPr>
            <w:r>
              <w:t xml:space="preserve">              "custOpName": "http_get",</w:t>
            </w:r>
          </w:p>
          <w:p w14:paraId="458BC2B4" w14:textId="77777777" w:rsidR="00821A0E" w:rsidRPr="008A3713" w:rsidRDefault="00821A0E" w:rsidP="00ED6579">
            <w:pPr>
              <w:pStyle w:val="Code"/>
            </w:pPr>
            <w:r>
              <w:t xml:space="preserve">              "operations": [</w:t>
            </w:r>
          </w:p>
          <w:p w14:paraId="1DB9527A" w14:textId="77777777" w:rsidR="00821A0E" w:rsidRPr="008A3713" w:rsidRDefault="00821A0E" w:rsidP="00ED6579">
            <w:pPr>
              <w:pStyle w:val="Code"/>
            </w:pPr>
            <w:r>
              <w:t xml:space="preserve">                "GET",</w:t>
            </w:r>
          </w:p>
          <w:p w14:paraId="699DD90D" w14:textId="77777777" w:rsidR="00821A0E" w:rsidRPr="008A3713" w:rsidRDefault="00821A0E" w:rsidP="00ED6579">
            <w:pPr>
              <w:pStyle w:val="Code"/>
            </w:pPr>
            <w:r>
              <w:t xml:space="preserve">                "PUT",</w:t>
            </w:r>
          </w:p>
          <w:p w14:paraId="679CB38B" w14:textId="77777777" w:rsidR="00821A0E" w:rsidRPr="008A3713" w:rsidRDefault="00821A0E" w:rsidP="00ED6579">
            <w:pPr>
              <w:pStyle w:val="Code"/>
            </w:pPr>
            <w:r>
              <w:t xml:space="preserve">                "DELETE"</w:t>
            </w:r>
          </w:p>
          <w:p w14:paraId="01A0C3F3" w14:textId="77777777" w:rsidR="00821A0E" w:rsidRPr="008A3713" w:rsidRDefault="00821A0E" w:rsidP="00ED6579">
            <w:pPr>
              <w:pStyle w:val="Code"/>
            </w:pPr>
            <w:r>
              <w:t xml:space="preserve">              ],</w:t>
            </w:r>
          </w:p>
          <w:p w14:paraId="0F89FCB3" w14:textId="77777777" w:rsidR="00821A0E" w:rsidRPr="008A3713" w:rsidRDefault="00821A0E" w:rsidP="00ED6579">
            <w:pPr>
              <w:pStyle w:val="Code"/>
            </w:pPr>
            <w:r>
              <w:t xml:space="preserve">              "description": "Endpoint to manage single subscription"</w:t>
            </w:r>
          </w:p>
          <w:p w14:paraId="3BB01414" w14:textId="77777777" w:rsidR="00821A0E" w:rsidRPr="008A3713" w:rsidRDefault="00821A0E" w:rsidP="00ED6579">
            <w:pPr>
              <w:pStyle w:val="Code"/>
            </w:pPr>
            <w:r>
              <w:t xml:space="preserve">            }</w:t>
            </w:r>
          </w:p>
          <w:p w14:paraId="6CFF1951" w14:textId="77777777" w:rsidR="00821A0E" w:rsidRPr="008A3713" w:rsidRDefault="00821A0E" w:rsidP="00ED6579">
            <w:pPr>
              <w:pStyle w:val="Code"/>
            </w:pPr>
            <w:r>
              <w:t xml:space="preserve">          ],</w:t>
            </w:r>
          </w:p>
          <w:p w14:paraId="117B3D0D" w14:textId="77777777" w:rsidR="00821A0E" w:rsidRPr="008A3713" w:rsidRDefault="00821A0E" w:rsidP="00ED6579">
            <w:pPr>
              <w:pStyle w:val="Code"/>
            </w:pPr>
            <w:r>
              <w:t xml:space="preserve">          "custOperations": [</w:t>
            </w:r>
          </w:p>
          <w:p w14:paraId="3FE1E2AE" w14:textId="77777777" w:rsidR="00821A0E" w:rsidRPr="008A3713" w:rsidRDefault="00821A0E" w:rsidP="00ED6579">
            <w:pPr>
              <w:pStyle w:val="Code"/>
            </w:pPr>
            <w:r>
              <w:t xml:space="preserve">            {</w:t>
            </w:r>
          </w:p>
          <w:p w14:paraId="57C20793" w14:textId="77777777" w:rsidR="00821A0E" w:rsidRPr="008A3713" w:rsidRDefault="00821A0E" w:rsidP="00ED6579">
            <w:pPr>
              <w:pStyle w:val="Code"/>
            </w:pPr>
            <w:r>
              <w:t xml:space="preserve">              "commType": "REQUEST_RESPONSE",</w:t>
            </w:r>
          </w:p>
          <w:p w14:paraId="49A96E7D" w14:textId="77777777" w:rsidR="00821A0E" w:rsidRPr="008A3713" w:rsidRDefault="00821A0E" w:rsidP="00ED6579">
            <w:pPr>
              <w:pStyle w:val="Code"/>
            </w:pPr>
            <w:r>
              <w:t xml:space="preserve">              "custOpName": "string",</w:t>
            </w:r>
          </w:p>
          <w:p w14:paraId="04009452" w14:textId="77777777" w:rsidR="00821A0E" w:rsidRPr="008A3713" w:rsidRDefault="00821A0E" w:rsidP="00ED6579">
            <w:pPr>
              <w:pStyle w:val="Code"/>
            </w:pPr>
            <w:r>
              <w:t xml:space="preserve">              "operations": [</w:t>
            </w:r>
          </w:p>
          <w:p w14:paraId="2546B846" w14:textId="77777777" w:rsidR="00821A0E" w:rsidRPr="008A3713" w:rsidRDefault="00821A0E" w:rsidP="00ED6579">
            <w:pPr>
              <w:pStyle w:val="Code"/>
            </w:pPr>
            <w:r>
              <w:t xml:space="preserve">                "POST"</w:t>
            </w:r>
          </w:p>
          <w:p w14:paraId="25182EE5" w14:textId="77777777" w:rsidR="00821A0E" w:rsidRPr="008A3713" w:rsidRDefault="00821A0E" w:rsidP="00ED6579">
            <w:pPr>
              <w:pStyle w:val="Code"/>
            </w:pPr>
            <w:r>
              <w:t xml:space="preserve">              ],</w:t>
            </w:r>
          </w:p>
          <w:p w14:paraId="2BCBDC63" w14:textId="77777777" w:rsidR="00821A0E" w:rsidRPr="008A3713" w:rsidRDefault="00821A0E" w:rsidP="00ED6579">
            <w:pPr>
              <w:pStyle w:val="Code"/>
            </w:pPr>
            <w:r>
              <w:t xml:space="preserve">              "description": "string"</w:t>
            </w:r>
          </w:p>
          <w:p w14:paraId="46D28999" w14:textId="77777777" w:rsidR="00821A0E" w:rsidRPr="008A3713" w:rsidRDefault="00821A0E" w:rsidP="00ED6579">
            <w:pPr>
              <w:pStyle w:val="Code"/>
            </w:pPr>
            <w:r>
              <w:t xml:space="preserve">            }</w:t>
            </w:r>
          </w:p>
          <w:p w14:paraId="15F57EF0" w14:textId="77777777" w:rsidR="00821A0E" w:rsidRPr="008A3713" w:rsidRDefault="00821A0E" w:rsidP="00ED6579">
            <w:pPr>
              <w:pStyle w:val="Code"/>
            </w:pPr>
            <w:r>
              <w:t xml:space="preserve">          ]</w:t>
            </w:r>
          </w:p>
          <w:p w14:paraId="06137430" w14:textId="77777777" w:rsidR="00821A0E" w:rsidRPr="008A3713" w:rsidRDefault="00821A0E" w:rsidP="00ED6579">
            <w:pPr>
              <w:pStyle w:val="Code"/>
            </w:pPr>
            <w:r>
              <w:t xml:space="preserve">        }</w:t>
            </w:r>
          </w:p>
          <w:p w14:paraId="335D155A" w14:textId="77777777" w:rsidR="00821A0E" w:rsidRPr="008A3713" w:rsidRDefault="00821A0E" w:rsidP="00ED6579">
            <w:pPr>
              <w:pStyle w:val="Code"/>
            </w:pPr>
            <w:r>
              <w:t xml:space="preserve">      ],</w:t>
            </w:r>
          </w:p>
          <w:p w14:paraId="1508F537" w14:textId="77777777" w:rsidR="00821A0E" w:rsidRPr="008A3713" w:rsidRDefault="00821A0E" w:rsidP="00ED6579">
            <w:pPr>
              <w:pStyle w:val="Code"/>
            </w:pPr>
            <w:r>
              <w:t xml:space="preserve">      "protocol": "HTTP_1_1",</w:t>
            </w:r>
          </w:p>
          <w:p w14:paraId="13B3F874" w14:textId="77777777" w:rsidR="00821A0E" w:rsidRPr="008A3713" w:rsidRDefault="00821A0E" w:rsidP="00ED6579">
            <w:pPr>
              <w:pStyle w:val="Code"/>
            </w:pPr>
            <w:r>
              <w:t xml:space="preserve">      "dataFormat": "JSON",</w:t>
            </w:r>
          </w:p>
          <w:p w14:paraId="7A4F39D4" w14:textId="77777777" w:rsidR="00821A0E" w:rsidRPr="008A3713" w:rsidRDefault="00821A0E" w:rsidP="00ED6579">
            <w:pPr>
              <w:pStyle w:val="Code"/>
            </w:pPr>
            <w:r>
              <w:t xml:space="preserve">      "securityMethods": [</w:t>
            </w:r>
          </w:p>
          <w:p w14:paraId="4C6A62FD" w14:textId="77777777" w:rsidR="00821A0E" w:rsidRPr="008A3713" w:rsidRDefault="00821A0E" w:rsidP="00ED6579">
            <w:pPr>
              <w:pStyle w:val="Code"/>
            </w:pPr>
            <w:r>
              <w:t xml:space="preserve">        "OAUTH",</w:t>
            </w:r>
          </w:p>
          <w:p w14:paraId="2864702F" w14:textId="77777777" w:rsidR="00821A0E" w:rsidRPr="008A3713" w:rsidRDefault="00821A0E" w:rsidP="00ED6579">
            <w:pPr>
              <w:pStyle w:val="Code"/>
            </w:pPr>
            <w:r>
              <w:t xml:space="preserve">        "PSK"</w:t>
            </w:r>
          </w:p>
          <w:p w14:paraId="3030809C" w14:textId="77777777" w:rsidR="00821A0E" w:rsidRPr="008A3713" w:rsidRDefault="00821A0E" w:rsidP="00ED6579">
            <w:pPr>
              <w:pStyle w:val="Code"/>
            </w:pPr>
            <w:r>
              <w:t xml:space="preserve">      ],</w:t>
            </w:r>
          </w:p>
          <w:p w14:paraId="4FC2A9BA" w14:textId="77777777" w:rsidR="00821A0E" w:rsidRPr="008A3713" w:rsidRDefault="00821A0E" w:rsidP="00ED6579">
            <w:pPr>
              <w:pStyle w:val="Code"/>
            </w:pPr>
            <w:r>
              <w:t xml:space="preserve">      "interfaceDescriptions": [</w:t>
            </w:r>
          </w:p>
          <w:p w14:paraId="79F6223A" w14:textId="77777777" w:rsidR="00821A0E" w:rsidRPr="008A3713" w:rsidRDefault="00821A0E" w:rsidP="00ED6579">
            <w:pPr>
              <w:pStyle w:val="Code"/>
            </w:pPr>
            <w:r>
              <w:t xml:space="preserve">        {</w:t>
            </w:r>
          </w:p>
          <w:p w14:paraId="728C0D38" w14:textId="77777777" w:rsidR="00821A0E" w:rsidRPr="008A3713" w:rsidRDefault="00821A0E" w:rsidP="00ED6579">
            <w:pPr>
              <w:pStyle w:val="Code"/>
            </w:pPr>
            <w:r>
              <w:t xml:space="preserve">          "ipv4Addr": "127.0.0.1",</w:t>
            </w:r>
          </w:p>
          <w:p w14:paraId="01E40AD1" w14:textId="77777777" w:rsidR="00821A0E" w:rsidRPr="008A3713" w:rsidRDefault="00821A0E" w:rsidP="00ED6579">
            <w:pPr>
              <w:pStyle w:val="Code"/>
            </w:pPr>
            <w:r>
              <w:t xml:space="preserve">          "port": 4443,</w:t>
            </w:r>
          </w:p>
          <w:p w14:paraId="247FB5F1" w14:textId="77777777" w:rsidR="00821A0E" w:rsidRPr="008A3713" w:rsidRDefault="00821A0E" w:rsidP="00ED6579">
            <w:pPr>
              <w:pStyle w:val="Code"/>
            </w:pPr>
            <w:r>
              <w:t xml:space="preserve">          "securityMethods": [</w:t>
            </w:r>
          </w:p>
          <w:p w14:paraId="52739301" w14:textId="77777777" w:rsidR="00821A0E" w:rsidRPr="008A3713" w:rsidRDefault="00821A0E" w:rsidP="00ED6579">
            <w:pPr>
              <w:pStyle w:val="Code"/>
            </w:pPr>
            <w:r>
              <w:t xml:space="preserve">            "OAUTH"</w:t>
            </w:r>
          </w:p>
          <w:p w14:paraId="36DB5D8A" w14:textId="77777777" w:rsidR="00821A0E" w:rsidRPr="008A3713" w:rsidRDefault="00821A0E" w:rsidP="00ED6579">
            <w:pPr>
              <w:pStyle w:val="Code"/>
            </w:pPr>
            <w:r>
              <w:t xml:space="preserve">          ]</w:t>
            </w:r>
          </w:p>
          <w:p w14:paraId="18A03840" w14:textId="77777777" w:rsidR="00821A0E" w:rsidRPr="008A3713" w:rsidRDefault="00821A0E" w:rsidP="00ED6579">
            <w:pPr>
              <w:pStyle w:val="Code"/>
            </w:pPr>
            <w:r>
              <w:t xml:space="preserve">        }</w:t>
            </w:r>
          </w:p>
          <w:p w14:paraId="559A9CCE" w14:textId="77777777" w:rsidR="00821A0E" w:rsidRPr="008A3713" w:rsidRDefault="00821A0E" w:rsidP="00ED6579">
            <w:pPr>
              <w:pStyle w:val="Code"/>
            </w:pPr>
            <w:r>
              <w:t xml:space="preserve">      ]</w:t>
            </w:r>
          </w:p>
          <w:p w14:paraId="277E7576" w14:textId="77777777" w:rsidR="00821A0E" w:rsidRPr="008A3713" w:rsidRDefault="00821A0E" w:rsidP="00ED6579">
            <w:pPr>
              <w:pStyle w:val="Code"/>
            </w:pPr>
            <w:r>
              <w:t xml:space="preserve">    }</w:t>
            </w:r>
          </w:p>
          <w:p w14:paraId="396CF58D" w14:textId="77777777" w:rsidR="00821A0E" w:rsidRDefault="00821A0E" w:rsidP="00ED6579">
            <w:pPr>
              <w:pStyle w:val="Code"/>
            </w:pPr>
            <w:r w:rsidRPr="008A3713">
              <w:t xml:space="preserve">  ],</w:t>
            </w:r>
          </w:p>
          <w:p w14:paraId="2414F937" w14:textId="77777777" w:rsidR="00821A0E" w:rsidRDefault="00821A0E" w:rsidP="00ED6579">
            <w:pPr>
              <w:pStyle w:val="Code"/>
            </w:pPr>
            <w:r>
              <w:t xml:space="preserve">  "description": "3gpp-as-session-with-qos NEF API",</w:t>
            </w:r>
          </w:p>
          <w:p w14:paraId="53A98866" w14:textId="6DC63618" w:rsidR="00821A0E" w:rsidRDefault="00821A0E" w:rsidP="00ED6579">
            <w:pPr>
              <w:pStyle w:val="Code"/>
            </w:pPr>
            <w:r>
              <w:t xml:space="preserve">  "supportedFeatures": "</w:t>
            </w:r>
            <w:r w:rsidR="00B431C9" w:rsidRPr="000C5341">
              <w:t>1ff</w:t>
            </w:r>
            <w:r>
              <w:t>",</w:t>
            </w:r>
          </w:p>
          <w:p w14:paraId="29E28D98" w14:textId="77777777" w:rsidR="00821A0E" w:rsidRDefault="00821A0E" w:rsidP="00ED6579">
            <w:pPr>
              <w:pStyle w:val="Code"/>
            </w:pPr>
            <w:r>
              <w:t xml:space="preserve">  "shareableInfo": {</w:t>
            </w:r>
          </w:p>
          <w:p w14:paraId="735EC034" w14:textId="77777777" w:rsidR="00821A0E" w:rsidRPr="0019681A" w:rsidRDefault="00821A0E" w:rsidP="00ED6579">
            <w:pPr>
              <w:pStyle w:val="Code"/>
            </w:pPr>
            <w:r>
              <w:t xml:space="preserve">    "</w:t>
            </w:r>
            <w:r w:rsidRPr="0019681A">
              <w:t>isShareable": true,</w:t>
            </w:r>
          </w:p>
          <w:p w14:paraId="15008FBE" w14:textId="77777777" w:rsidR="00821A0E" w:rsidRPr="0019681A" w:rsidRDefault="00821A0E" w:rsidP="00ED6579">
            <w:pPr>
              <w:pStyle w:val="Code"/>
            </w:pPr>
            <w:r w:rsidRPr="0019681A">
              <w:t xml:space="preserve">    "capifProvDoms": [</w:t>
            </w:r>
          </w:p>
          <w:p w14:paraId="51972172" w14:textId="77777777" w:rsidR="00821A0E" w:rsidRPr="0019681A" w:rsidRDefault="00821A0E" w:rsidP="00ED6579">
            <w:pPr>
              <w:pStyle w:val="Code"/>
            </w:pPr>
            <w:r w:rsidRPr="0019681A">
              <w:t xml:space="preserve">      "mobilesandbox.cloud"</w:t>
            </w:r>
          </w:p>
          <w:p w14:paraId="2DEAFFD0" w14:textId="77777777" w:rsidR="00821A0E" w:rsidRPr="0019681A" w:rsidRDefault="00821A0E" w:rsidP="00ED6579">
            <w:pPr>
              <w:pStyle w:val="Code"/>
            </w:pPr>
            <w:r w:rsidRPr="0019681A">
              <w:t xml:space="preserve">    ]</w:t>
            </w:r>
          </w:p>
          <w:p w14:paraId="2B648988" w14:textId="77777777" w:rsidR="00821A0E" w:rsidRPr="0019681A" w:rsidRDefault="00821A0E" w:rsidP="00ED6579">
            <w:pPr>
              <w:pStyle w:val="Code"/>
            </w:pPr>
            <w:r w:rsidRPr="0019681A">
              <w:t xml:space="preserve">  },</w:t>
            </w:r>
          </w:p>
          <w:p w14:paraId="4AFCFE5F" w14:textId="77777777" w:rsidR="00821A0E" w:rsidRDefault="00821A0E" w:rsidP="00ED6579">
            <w:pPr>
              <w:pStyle w:val="Code"/>
            </w:pPr>
            <w:r w:rsidRPr="0019681A">
              <w:t xml:space="preserve">  "serviceAPICategory": "NEF",</w:t>
            </w:r>
          </w:p>
          <w:p w14:paraId="36BA9B02" w14:textId="2140D235" w:rsidR="00B431C9" w:rsidRPr="008668A1" w:rsidRDefault="00B431C9" w:rsidP="008668A1">
            <w:pPr>
              <w:spacing w:after="0"/>
            </w:pPr>
            <w:r w:rsidRPr="000C5341">
              <w:rPr>
                <w:rFonts w:ascii="Courier New" w:eastAsia="Yu Mincho" w:hAnsi="Courier New"/>
                <w:sz w:val="18"/>
              </w:rPr>
              <w:t xml:space="preserve">  "apiSuppFeats": "1fffffff"</w:t>
            </w:r>
          </w:p>
          <w:p w14:paraId="66B765CA" w14:textId="77777777" w:rsidR="00821A0E" w:rsidRDefault="00821A0E" w:rsidP="00ED6579">
            <w:pPr>
              <w:pStyle w:val="Code"/>
            </w:pPr>
            <w:r w:rsidRPr="0019681A">
              <w:t xml:space="preserve">  "apiProvName": "OCF_NEF</w:t>
            </w:r>
            <w:r>
              <w:t>"</w:t>
            </w:r>
          </w:p>
          <w:p w14:paraId="4AC89FC3" w14:textId="6F7E08C6" w:rsidR="00821A0E" w:rsidRDefault="00821A0E" w:rsidP="00ED6579">
            <w:pPr>
              <w:pStyle w:val="Code"/>
            </w:pPr>
            <w:r>
              <w:t>}</w:t>
            </w:r>
          </w:p>
        </w:tc>
      </w:tr>
    </w:tbl>
    <w:p w14:paraId="3645DCD2" w14:textId="77777777" w:rsidR="00DE027F" w:rsidRDefault="00DE027F" w:rsidP="00DE027F">
      <w:pPr>
        <w:rPr>
          <w:lang w:eastAsia="ja-JP"/>
        </w:rPr>
      </w:pPr>
    </w:p>
    <w:p w14:paraId="1D793045" w14:textId="77777777" w:rsidR="00C26ECB" w:rsidRPr="00E56579" w:rsidRDefault="00C26ECB" w:rsidP="00C26ECB">
      <w:pPr>
        <w:rPr>
          <w:b/>
          <w:bCs/>
        </w:rPr>
      </w:pPr>
      <w:r w:rsidRPr="00E56579">
        <w:rPr>
          <w:b/>
          <w:bCs/>
        </w:rPr>
        <w:t xml:space="preserve">5. CAPIF administrator creates policy </w:t>
      </w:r>
    </w:p>
    <w:p w14:paraId="4D3D9298" w14:textId="593F38D4" w:rsidR="00C26ECB" w:rsidRPr="007E2000" w:rsidRDefault="007E2000" w:rsidP="00C26ECB">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001D5D36"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r w:rsidRPr="00AB1E2D">
        <w:rPr>
          <w:rFonts w:ascii="Courier New" w:eastAsia="Yu Mincho" w:hAnsi="Courier New"/>
          <w:sz w:val="18"/>
        </w:rPr>
        <w:t>apiInvokerId</w:t>
      </w:r>
      <w:r>
        <w:t>) and can include allowed total invocations (</w:t>
      </w:r>
      <w:r w:rsidRPr="00AB1E2D">
        <w:rPr>
          <w:rFonts w:ascii="Courier New" w:eastAsia="Yu Mincho" w:hAnsi="Courier New"/>
          <w:sz w:val="18"/>
        </w:rPr>
        <w:t>allowedTotalInvocations</w:t>
      </w:r>
      <w:r>
        <w:t>), invocations per second (</w:t>
      </w:r>
      <w:r w:rsidRPr="00AB1E2D">
        <w:rPr>
          <w:rFonts w:ascii="Courier New" w:eastAsia="Yu Mincho" w:hAnsi="Courier New"/>
          <w:sz w:val="18"/>
        </w:rPr>
        <w:t>allowedInvocationsPerSecond</w:t>
      </w:r>
      <w:r>
        <w:t>), invocation time range list (</w:t>
      </w:r>
      <w:r w:rsidRPr="00AB1E2D">
        <w:rPr>
          <w:rFonts w:ascii="Courier New" w:eastAsia="Yu Mincho" w:hAnsi="Courier New"/>
          <w:sz w:val="18"/>
        </w:rPr>
        <w:t>allowedInvocationTimeRangeList</w:t>
      </w:r>
      <w:r>
        <w:t>).</w:t>
      </w:r>
      <w:r w:rsidR="00821A0E">
        <w:t xml:space="preserve"> Since an API invoker identifier is mandatory, it is a prerequisite that API invoker has been onboarded prior to invoking the highlighted access control policy procedures.</w:t>
      </w:r>
    </w:p>
    <w:p w14:paraId="4FF3F420" w14:textId="77777777" w:rsidR="00C26ECB" w:rsidRPr="005F6BCF" w:rsidRDefault="00C26ECB" w:rsidP="00C26ECB"/>
    <w:p w14:paraId="5CE94305" w14:textId="77777777" w:rsidR="00C26ECB" w:rsidRDefault="00C26ECB" w:rsidP="00C26ECB">
      <w:pPr>
        <w:rPr>
          <w:b/>
          <w:bCs/>
        </w:rPr>
      </w:pPr>
      <w:r w:rsidRPr="00E56579">
        <w:rPr>
          <w:b/>
          <w:bCs/>
        </w:rPr>
        <w:t xml:space="preserve">6. CAPIF_Access_Control_Policy_API </w:t>
      </w:r>
    </w:p>
    <w:p w14:paraId="495163B5" w14:textId="69740BC2" w:rsidR="00821A0E" w:rsidRDefault="00821A0E" w:rsidP="00821A0E">
      <w:pPr>
        <w:rPr>
          <w:b/>
          <w:bCs/>
        </w:rPr>
      </w:pPr>
      <w:r w:rsidRPr="00AF5553">
        <w:rPr>
          <w:b/>
        </w:rPr>
        <w:t xml:space="preserve">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 </w:t>
      </w:r>
      <w:r w:rsidRPr="00AF5553">
        <w:t>Table 6.4-6: GET access control policy request (schema, then example content).</w:t>
      </w:r>
    </w:p>
    <w:p w14:paraId="7BBCF705" w14:textId="3E937966" w:rsidR="00C26ECB" w:rsidRPr="005F6BCF" w:rsidRDefault="00C26ECB" w:rsidP="00C26ECB">
      <w:pPr>
        <w:pStyle w:val="TH"/>
      </w:pPr>
      <w:r w:rsidRPr="005F6BCF">
        <w:t>Table 6.</w:t>
      </w:r>
      <w:r w:rsidR="006009AC">
        <w:t>4</w:t>
      </w:r>
      <w:r w:rsidRPr="005F6BCF">
        <w:t>-</w:t>
      </w:r>
      <w:r>
        <w:t>6</w:t>
      </w:r>
      <w:r w:rsidRPr="005F6BCF">
        <w:t xml:space="preserve">: </w:t>
      </w:r>
      <w:r>
        <w:t xml:space="preserve">GET access control policy request </w:t>
      </w:r>
      <w:r w:rsidR="00821A0E">
        <w:t>(schema)</w:t>
      </w:r>
    </w:p>
    <w:tbl>
      <w:tblPr>
        <w:tblStyle w:val="TableGrid"/>
        <w:tblW w:w="0" w:type="auto"/>
        <w:tblLook w:val="04A0" w:firstRow="1" w:lastRow="0" w:firstColumn="1" w:lastColumn="0" w:noHBand="0" w:noVBand="1"/>
      </w:tblPr>
      <w:tblGrid>
        <w:gridCol w:w="9631"/>
      </w:tblGrid>
      <w:tr w:rsidR="00C26ECB" w:rsidRPr="005F6BCF" w14:paraId="2FB2AFFD" w14:textId="77777777" w:rsidTr="00796F85">
        <w:tc>
          <w:tcPr>
            <w:tcW w:w="0" w:type="auto"/>
          </w:tcPr>
          <w:p w14:paraId="1B5D83B7" w14:textId="23F3FD27" w:rsidR="00C26ECB" w:rsidRDefault="00C26ECB" w:rsidP="00796F85">
            <w:pPr>
              <w:pStyle w:val="Code"/>
            </w:pPr>
            <w:r w:rsidRPr="004A0997">
              <w:t xml:space="preserve">HTTP </w:t>
            </w:r>
            <w:r>
              <w:t>GE</w:t>
            </w:r>
            <w:r w:rsidRPr="004A0997">
              <w:t xml:space="preserve">T </w:t>
            </w:r>
            <w:r w:rsidRPr="0021601F">
              <w:t>{apiRoot}/access-control-policy/</w:t>
            </w:r>
            <w:r w:rsidR="007E2000">
              <w:t>v1</w:t>
            </w:r>
            <w:r w:rsidRPr="0021601F">
              <w:t>/accessControlPolicyList/{serviceApiId}</w:t>
            </w:r>
            <w:r w:rsidR="007E2000">
              <w:t>?</w:t>
            </w:r>
            <w:r w:rsidR="007E2000">
              <w:rPr>
                <w:lang w:eastAsia="zh-CN"/>
              </w:rPr>
              <w:t>aef-id="string"</w:t>
            </w:r>
          </w:p>
          <w:p w14:paraId="6D92B18F" w14:textId="77777777" w:rsidR="00C26ECB" w:rsidRPr="005F6BCF" w:rsidRDefault="00C26ECB" w:rsidP="00796F85">
            <w:pPr>
              <w:pStyle w:val="Code"/>
            </w:pPr>
          </w:p>
        </w:tc>
      </w:tr>
    </w:tbl>
    <w:p w14:paraId="1650E7D9" w14:textId="77777777" w:rsidR="00821A0E" w:rsidRPr="00A41B46" w:rsidRDefault="00821A0E" w:rsidP="00821A0E"/>
    <w:p w14:paraId="38DB3F2F" w14:textId="77777777" w:rsidR="00821A0E" w:rsidRPr="00A41B46" w:rsidRDefault="00821A0E" w:rsidP="00821A0E">
      <w:r w:rsidRPr="00A41B46">
        <w:t xml:space="preserve">The AEF may make a request to OpenCAPIF to obtain all the ACLs of a service that it is exposing, for this it must specify in the </w:t>
      </w:r>
      <w:r>
        <w:t>URL</w:t>
      </w:r>
      <w:r w:rsidRPr="00A41B46">
        <w:t xml:space="preserve"> of the request the identifier of the service (</w:t>
      </w:r>
      <w:r w:rsidRPr="00A41B46">
        <w:rPr>
          <w:rFonts w:ascii="Courier New" w:eastAsia="Yu Mincho" w:hAnsi="Courier New"/>
          <w:sz w:val="18"/>
        </w:rPr>
        <w:t>apiId</w:t>
      </w:r>
      <w:r w:rsidRPr="00A41B46">
        <w:rPr>
          <w:rFonts w:eastAsia="Yu Mincho"/>
        </w:rPr>
        <w:t xml:space="preserve"> </w:t>
      </w:r>
      <w:r w:rsidRPr="00A41B46">
        <w:t>received in the API Publish response) for which it wants the list of ACLs, in addition to the AEF’s own identifier to check that it has access to that list.</w:t>
      </w:r>
    </w:p>
    <w:p w14:paraId="4E13AF43" w14:textId="77777777" w:rsidR="00821A0E" w:rsidRDefault="00821A0E" w:rsidP="00821A0E"/>
    <w:p w14:paraId="6437783A" w14:textId="77777777" w:rsidR="00821A0E" w:rsidRPr="005F6BCF" w:rsidRDefault="00821A0E" w:rsidP="00821A0E">
      <w:pPr>
        <w:pStyle w:val="TH"/>
      </w:pPr>
      <w:r>
        <w:t>Table 6.4-6-OCF: ACL Request (OCF example)</w:t>
      </w:r>
    </w:p>
    <w:tbl>
      <w:tblPr>
        <w:tblStyle w:val="TableGrid"/>
        <w:tblW w:w="0" w:type="auto"/>
        <w:tblLook w:val="04A0" w:firstRow="1" w:lastRow="0" w:firstColumn="1" w:lastColumn="0" w:noHBand="0" w:noVBand="1"/>
      </w:tblPr>
      <w:tblGrid>
        <w:gridCol w:w="9631"/>
      </w:tblGrid>
      <w:tr w:rsidR="00821A0E" w:rsidRPr="005F6BCF" w14:paraId="3174E257" w14:textId="77777777" w:rsidTr="00ED6579">
        <w:tc>
          <w:tcPr>
            <w:tcW w:w="0" w:type="auto"/>
          </w:tcPr>
          <w:p w14:paraId="3F0C2F93" w14:textId="77777777" w:rsidR="00821A0E" w:rsidRDefault="00821A0E" w:rsidP="00ED6579">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5189E076" w14:textId="77777777" w:rsidR="00821A0E" w:rsidRPr="005F6BCF" w:rsidRDefault="00821A0E" w:rsidP="00ED6579">
            <w:pPr>
              <w:pStyle w:val="Code"/>
            </w:pPr>
          </w:p>
        </w:tc>
      </w:tr>
    </w:tbl>
    <w:p w14:paraId="73786786" w14:textId="77777777" w:rsidR="00C26ECB" w:rsidRDefault="00C26ECB" w:rsidP="00C26ECB"/>
    <w:p w14:paraId="6D288114" w14:textId="77777777" w:rsidR="00C26ECB" w:rsidRDefault="00C26ECB" w:rsidP="00C26ECB">
      <w:pPr>
        <w:rPr>
          <w:b/>
          <w:bCs/>
        </w:rPr>
      </w:pPr>
      <w:r w:rsidRPr="00E56579">
        <w:rPr>
          <w:b/>
          <w:bCs/>
        </w:rPr>
        <w:t>7. 200 OK</w:t>
      </w:r>
    </w:p>
    <w:p w14:paraId="366CA97A" w14:textId="5DD02798" w:rsidR="00821A0E" w:rsidRPr="00E56579" w:rsidRDefault="00821A0E" w:rsidP="00C26ECB">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5ECD0C7" w14:textId="6B8BDB22" w:rsidR="00C26ECB" w:rsidRPr="005F6BCF" w:rsidRDefault="00C26ECB" w:rsidP="00C26ECB">
      <w:pPr>
        <w:pStyle w:val="TH"/>
      </w:pPr>
      <w:r w:rsidRPr="005F6BCF">
        <w:t>Table 6.</w:t>
      </w:r>
      <w:r w:rsidR="006009AC">
        <w:t>4</w:t>
      </w:r>
      <w:r w:rsidRPr="005F6BCF">
        <w:t>-</w:t>
      </w:r>
      <w:r>
        <w:t>7</w:t>
      </w:r>
      <w:r w:rsidRPr="005F6BCF">
        <w:t xml:space="preserve">: </w:t>
      </w:r>
      <w:r>
        <w:t>GET access control policy</w:t>
      </w:r>
      <w:r w:rsidRPr="005F6BCF">
        <w:t xml:space="preserve"> response</w:t>
      </w:r>
      <w:r w:rsidR="00821A0E">
        <w:t xml:space="preserve"> (schema)</w:t>
      </w:r>
    </w:p>
    <w:tbl>
      <w:tblPr>
        <w:tblStyle w:val="TableGrid"/>
        <w:tblW w:w="0" w:type="auto"/>
        <w:tblLook w:val="04A0" w:firstRow="1" w:lastRow="0" w:firstColumn="1" w:lastColumn="0" w:noHBand="0" w:noVBand="1"/>
      </w:tblPr>
      <w:tblGrid>
        <w:gridCol w:w="5185"/>
      </w:tblGrid>
      <w:tr w:rsidR="00C26ECB" w:rsidRPr="005F6BCF" w14:paraId="18139284" w14:textId="77777777" w:rsidTr="00796F85">
        <w:tc>
          <w:tcPr>
            <w:tcW w:w="0" w:type="auto"/>
          </w:tcPr>
          <w:p w14:paraId="29124D84" w14:textId="77777777" w:rsidR="00C26ECB" w:rsidRDefault="00C26ECB" w:rsidP="00796F85">
            <w:pPr>
              <w:pStyle w:val="Code"/>
            </w:pPr>
            <w:r>
              <w:t>200</w:t>
            </w:r>
          </w:p>
          <w:p w14:paraId="31E20828" w14:textId="5B582093" w:rsidR="007E2000" w:rsidRPr="00F365B4" w:rsidRDefault="007E2000" w:rsidP="00F365B4">
            <w:pPr>
              <w:pStyle w:val="Code"/>
              <w:spacing w:before="120"/>
              <w:rPr>
                <w:b/>
                <w:bCs/>
              </w:rPr>
            </w:pPr>
            <w:r w:rsidRPr="00F9474C">
              <w:rPr>
                <w:b/>
                <w:bCs/>
              </w:rPr>
              <w:t>Re</w:t>
            </w:r>
            <w:r>
              <w:rPr>
                <w:b/>
                <w:bCs/>
              </w:rPr>
              <w:t>sponse</w:t>
            </w:r>
            <w:r w:rsidRPr="00F9474C">
              <w:rPr>
                <w:b/>
                <w:bCs/>
              </w:rPr>
              <w:t xml:space="preserve"> body:</w:t>
            </w:r>
          </w:p>
          <w:p w14:paraId="3E349805" w14:textId="0DE8AA82" w:rsidR="00C26ECB" w:rsidRDefault="00C26ECB" w:rsidP="00796F85">
            <w:pPr>
              <w:pStyle w:val="Code"/>
            </w:pPr>
            <w:r>
              <w:t>{</w:t>
            </w:r>
          </w:p>
          <w:p w14:paraId="02B8D435" w14:textId="77777777" w:rsidR="00C26ECB" w:rsidRDefault="00C26ECB" w:rsidP="00796F85">
            <w:pPr>
              <w:pStyle w:val="Code"/>
            </w:pPr>
            <w:r>
              <w:t xml:space="preserve">  "apiInvokerPolicies": [</w:t>
            </w:r>
          </w:p>
          <w:p w14:paraId="07B1A74F" w14:textId="77777777" w:rsidR="00C26ECB" w:rsidRDefault="00C26ECB" w:rsidP="00796F85">
            <w:pPr>
              <w:pStyle w:val="Code"/>
            </w:pPr>
            <w:r>
              <w:t xml:space="preserve">    {</w:t>
            </w:r>
          </w:p>
          <w:p w14:paraId="456C4211" w14:textId="77777777" w:rsidR="00C26ECB" w:rsidRDefault="00C26ECB" w:rsidP="00796F85">
            <w:pPr>
              <w:pStyle w:val="Code"/>
            </w:pPr>
            <w:r>
              <w:t xml:space="preserve">      "apiInvokerId": "string",</w:t>
            </w:r>
          </w:p>
          <w:p w14:paraId="652F51C4" w14:textId="50922F27" w:rsidR="00C26ECB" w:rsidRDefault="00C26ECB" w:rsidP="00796F85">
            <w:pPr>
              <w:pStyle w:val="Code"/>
            </w:pPr>
            <w:r>
              <w:t xml:space="preserve">      "allowedTotalInvocations": </w:t>
            </w:r>
            <w:r w:rsidR="007E2000">
              <w:t>"integer"</w:t>
            </w:r>
            <w:r>
              <w:t>,</w:t>
            </w:r>
          </w:p>
          <w:p w14:paraId="6360C7AF" w14:textId="1327D292" w:rsidR="00C26ECB" w:rsidRDefault="00C26ECB" w:rsidP="00796F85">
            <w:pPr>
              <w:pStyle w:val="Code"/>
            </w:pPr>
            <w:r>
              <w:t xml:space="preserve">      "allowedInvocationsPerSecond": </w:t>
            </w:r>
            <w:r w:rsidR="007E2000">
              <w:t>"integer"</w:t>
            </w:r>
            <w:r>
              <w:t>,</w:t>
            </w:r>
          </w:p>
          <w:p w14:paraId="12D96B9B" w14:textId="77777777" w:rsidR="00C26ECB" w:rsidRDefault="00C26ECB" w:rsidP="00796F85">
            <w:pPr>
              <w:pStyle w:val="Code"/>
            </w:pPr>
            <w:r>
              <w:t xml:space="preserve">      "allowedInvocationTimeRangeList": [</w:t>
            </w:r>
          </w:p>
          <w:p w14:paraId="3A01C36B" w14:textId="77777777" w:rsidR="00C26ECB" w:rsidRDefault="00C26ECB" w:rsidP="00796F85">
            <w:pPr>
              <w:pStyle w:val="Code"/>
            </w:pPr>
            <w:r>
              <w:t xml:space="preserve">        {</w:t>
            </w:r>
          </w:p>
          <w:p w14:paraId="70B2BCDB" w14:textId="79C5F7FD" w:rsidR="00C26ECB" w:rsidRDefault="00C26ECB" w:rsidP="00796F85">
            <w:pPr>
              <w:pStyle w:val="Code"/>
            </w:pPr>
            <w:r>
              <w:t xml:space="preserve">          "startTime": "</w:t>
            </w:r>
            <w:r w:rsidR="007E2000">
              <w:t>string</w:t>
            </w:r>
            <w:r>
              <w:t>",</w:t>
            </w:r>
          </w:p>
          <w:p w14:paraId="1404075C" w14:textId="3AC793A8" w:rsidR="00C26ECB" w:rsidRDefault="00C26ECB" w:rsidP="00796F85">
            <w:pPr>
              <w:pStyle w:val="Code"/>
            </w:pPr>
            <w:r>
              <w:t xml:space="preserve">          "stopTime": "</w:t>
            </w:r>
            <w:r w:rsidR="007E2000">
              <w:t>string</w:t>
            </w:r>
            <w:r>
              <w:t>"</w:t>
            </w:r>
          </w:p>
          <w:p w14:paraId="799B1A2D" w14:textId="77777777" w:rsidR="00C26ECB" w:rsidRDefault="00C26ECB" w:rsidP="00796F85">
            <w:pPr>
              <w:pStyle w:val="Code"/>
            </w:pPr>
            <w:r>
              <w:t xml:space="preserve">        }</w:t>
            </w:r>
          </w:p>
          <w:p w14:paraId="4E4834AC" w14:textId="77777777" w:rsidR="00C26ECB" w:rsidRDefault="00C26ECB" w:rsidP="00796F85">
            <w:pPr>
              <w:pStyle w:val="Code"/>
            </w:pPr>
            <w:r>
              <w:t xml:space="preserve">      ]</w:t>
            </w:r>
          </w:p>
          <w:p w14:paraId="43197BEE" w14:textId="77777777" w:rsidR="00C26ECB" w:rsidRDefault="00C26ECB" w:rsidP="00796F85">
            <w:pPr>
              <w:pStyle w:val="Code"/>
            </w:pPr>
            <w:r>
              <w:t xml:space="preserve">    }</w:t>
            </w:r>
          </w:p>
          <w:p w14:paraId="43B4444F" w14:textId="77777777" w:rsidR="00C26ECB" w:rsidRDefault="00C26ECB" w:rsidP="00796F85">
            <w:pPr>
              <w:pStyle w:val="Code"/>
            </w:pPr>
            <w:r>
              <w:t xml:space="preserve">  ]</w:t>
            </w:r>
          </w:p>
          <w:p w14:paraId="75AD6549" w14:textId="77777777" w:rsidR="00C26ECB" w:rsidRPr="005F6BCF" w:rsidRDefault="00C26ECB" w:rsidP="00796F85">
            <w:pPr>
              <w:pStyle w:val="Code"/>
            </w:pPr>
            <w:r>
              <w:t>}</w:t>
            </w:r>
          </w:p>
        </w:tc>
      </w:tr>
    </w:tbl>
    <w:p w14:paraId="41E88222" w14:textId="77777777" w:rsidR="00C26ECB" w:rsidRDefault="00C26ECB" w:rsidP="00C26ECB">
      <w:pPr>
        <w:rPr>
          <w:lang w:eastAsia="ja-JP"/>
        </w:rPr>
      </w:pPr>
    </w:p>
    <w:p w14:paraId="58A693AF" w14:textId="77777777" w:rsidR="00821A0E" w:rsidRPr="008E2B5A" w:rsidRDefault="00821A0E" w:rsidP="00821A0E">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097C886E" w14:textId="77777777" w:rsidR="00821A0E" w:rsidRDefault="00821A0E" w:rsidP="00821A0E">
      <w:pPr>
        <w:pStyle w:val="B1"/>
        <w:rPr>
          <w:lang w:val="en-US"/>
        </w:rPr>
      </w:pPr>
      <w:r>
        <w:t>-</w:t>
      </w:r>
      <w:r>
        <w:tab/>
      </w:r>
      <w:r w:rsidRPr="00A41B46">
        <w:rPr>
          <w:rFonts w:ascii="Courier New" w:hAnsi="Courier New"/>
          <w:sz w:val="18"/>
        </w:rPr>
        <w:t>apiInvokerId:</w:t>
      </w:r>
      <w:r w:rsidRPr="7745AA34">
        <w:rPr>
          <w:lang w:val="en-US"/>
        </w:rPr>
        <w:t xml:space="preserve"> identifier of the invoker to which the access policy belongs.</w:t>
      </w:r>
    </w:p>
    <w:p w14:paraId="098A8E00" w14:textId="77777777" w:rsidR="00821A0E" w:rsidRDefault="00821A0E" w:rsidP="00821A0E">
      <w:pPr>
        <w:pStyle w:val="B1"/>
        <w:rPr>
          <w:lang w:val="en-US"/>
        </w:rPr>
      </w:pPr>
      <w:r>
        <w:t>-</w:t>
      </w:r>
      <w:r>
        <w:tab/>
      </w:r>
      <w:r w:rsidRPr="00A41B46">
        <w:rPr>
          <w:rFonts w:ascii="Courier New" w:hAnsi="Courier New"/>
          <w:sz w:val="18"/>
        </w:rPr>
        <w:t xml:space="preserve">allowedTotalInvocations: </w:t>
      </w:r>
      <w:r w:rsidRPr="7745AA34">
        <w:rPr>
          <w:lang w:val="en-US"/>
        </w:rPr>
        <w:t>Total number of invocations allowed on the service API by the API invoker.</w:t>
      </w:r>
    </w:p>
    <w:p w14:paraId="237645A8" w14:textId="77777777" w:rsidR="00821A0E" w:rsidRDefault="00821A0E" w:rsidP="00821A0E">
      <w:pPr>
        <w:pStyle w:val="B1"/>
        <w:rPr>
          <w:lang w:val="en-US"/>
        </w:rPr>
      </w:pPr>
      <w:r>
        <w:t>-</w:t>
      </w:r>
      <w:r>
        <w:tab/>
      </w:r>
      <w:r w:rsidRPr="00A41B46">
        <w:rPr>
          <w:rFonts w:ascii="Courier New" w:hAnsi="Courier New"/>
          <w:sz w:val="18"/>
        </w:rPr>
        <w:t xml:space="preserve">allowedInvocationsPerSecond: </w:t>
      </w:r>
      <w:r w:rsidRPr="7745AA34">
        <w:rPr>
          <w:lang w:val="en-US"/>
        </w:rPr>
        <w:t>invocations per second allowed on the service API by the API invoker.</w:t>
      </w:r>
    </w:p>
    <w:p w14:paraId="0B5B0597" w14:textId="77777777" w:rsidR="00821A0E" w:rsidRDefault="00821A0E" w:rsidP="00821A0E">
      <w:pPr>
        <w:pStyle w:val="B1"/>
        <w:rPr>
          <w:lang w:val="en-US"/>
        </w:rPr>
      </w:pPr>
      <w:r>
        <w:lastRenderedPageBreak/>
        <w:t>-</w:t>
      </w:r>
      <w:r>
        <w:tab/>
      </w:r>
      <w:r w:rsidRPr="00A41B46">
        <w:rPr>
          <w:rFonts w:ascii="Courier New" w:hAnsi="Courier New"/>
          <w:sz w:val="18"/>
        </w:rPr>
        <w:t>allowedInvocationTimeRangeList:</w:t>
      </w:r>
      <w:r w:rsidRPr="7745AA34">
        <w:rPr>
          <w:lang w:val="en-US"/>
        </w:rPr>
        <w:t xml:space="preserve"> the time ranges during which the invocations are allowed on the service API by the API invoker.</w:t>
      </w:r>
    </w:p>
    <w:p w14:paraId="3DF2373D" w14:textId="77777777" w:rsidR="00821A0E" w:rsidRPr="00B30526" w:rsidRDefault="00821A0E" w:rsidP="00821A0E">
      <w:pPr>
        <w:pStyle w:val="TH"/>
        <w:ind w:left="720"/>
      </w:pPr>
      <w:r w:rsidRPr="005F6BCF">
        <w:t>Table 6.</w:t>
      </w:r>
      <w:r>
        <w:t>4</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821A0E" w:rsidRPr="005F6BCF" w14:paraId="0FC4718C" w14:textId="77777777" w:rsidTr="00ED6579">
        <w:tc>
          <w:tcPr>
            <w:tcW w:w="0" w:type="auto"/>
          </w:tcPr>
          <w:p w14:paraId="103E00A5" w14:textId="77777777" w:rsidR="00821A0E" w:rsidRDefault="00821A0E" w:rsidP="00ED6579">
            <w:pPr>
              <w:pStyle w:val="Code"/>
              <w:spacing w:before="120"/>
              <w:rPr>
                <w:b/>
                <w:bCs/>
              </w:rPr>
            </w:pPr>
            <w:r>
              <w:rPr>
                <w:b/>
                <w:bCs/>
              </w:rPr>
              <w:t xml:space="preserve">200 </w:t>
            </w:r>
          </w:p>
          <w:p w14:paraId="35AB797B" w14:textId="77777777" w:rsidR="00821A0E" w:rsidRPr="00F365B4" w:rsidRDefault="00821A0E" w:rsidP="00ED6579">
            <w:pPr>
              <w:pStyle w:val="Code"/>
              <w:spacing w:before="120"/>
              <w:rPr>
                <w:b/>
                <w:bCs/>
              </w:rPr>
            </w:pPr>
            <w:r w:rsidRPr="00F9474C">
              <w:rPr>
                <w:b/>
                <w:bCs/>
              </w:rPr>
              <w:t>Re</w:t>
            </w:r>
            <w:r>
              <w:rPr>
                <w:b/>
                <w:bCs/>
              </w:rPr>
              <w:t>sponse</w:t>
            </w:r>
            <w:r w:rsidRPr="00F9474C">
              <w:rPr>
                <w:b/>
                <w:bCs/>
              </w:rPr>
              <w:t xml:space="preserve"> body:</w:t>
            </w:r>
          </w:p>
          <w:p w14:paraId="0E603EBA" w14:textId="77777777" w:rsidR="00821A0E" w:rsidRDefault="00821A0E" w:rsidP="00ED6579">
            <w:pPr>
              <w:pStyle w:val="Code"/>
            </w:pPr>
            <w:r>
              <w:t>{</w:t>
            </w:r>
          </w:p>
          <w:p w14:paraId="1D530D49" w14:textId="77777777" w:rsidR="00821A0E" w:rsidRDefault="00821A0E" w:rsidP="00ED6579">
            <w:pPr>
              <w:pStyle w:val="Code"/>
            </w:pPr>
            <w:r>
              <w:t xml:space="preserve">  "apiInvokerPolicies": [</w:t>
            </w:r>
          </w:p>
          <w:p w14:paraId="16316757" w14:textId="77777777" w:rsidR="00821A0E" w:rsidRDefault="00821A0E" w:rsidP="00ED6579">
            <w:pPr>
              <w:pStyle w:val="Code"/>
            </w:pPr>
            <w:r>
              <w:t xml:space="preserve">    {</w:t>
            </w:r>
          </w:p>
          <w:p w14:paraId="00562277" w14:textId="77777777" w:rsidR="00821A0E" w:rsidRDefault="00821A0E" w:rsidP="00ED6579">
            <w:pPr>
              <w:pStyle w:val="Code"/>
            </w:pPr>
            <w:r>
              <w:t xml:space="preserve">      "apiInvokerId”: "</w:t>
            </w:r>
            <w:r w:rsidRPr="007075EE">
              <w:t>INVd4d70e16c52bace2b8f40ed6f6badS</w:t>
            </w:r>
            <w:r>
              <w:t>",</w:t>
            </w:r>
          </w:p>
          <w:p w14:paraId="0374E901" w14:textId="77777777" w:rsidR="00821A0E" w:rsidRDefault="00821A0E" w:rsidP="00ED6579">
            <w:pPr>
              <w:pStyle w:val="Code"/>
            </w:pPr>
            <w:r>
              <w:t xml:space="preserve">      "allowedTotalInvocations": 1200,</w:t>
            </w:r>
          </w:p>
          <w:p w14:paraId="371B8091" w14:textId="77777777" w:rsidR="00821A0E" w:rsidRDefault="00821A0E" w:rsidP="00ED6579">
            <w:pPr>
              <w:pStyle w:val="Code"/>
            </w:pPr>
            <w:r>
              <w:t xml:space="preserve">      "allowedInvocationsPerSecond": 2,</w:t>
            </w:r>
          </w:p>
          <w:p w14:paraId="351FFB2D" w14:textId="77777777" w:rsidR="00821A0E" w:rsidRDefault="00821A0E" w:rsidP="00ED6579">
            <w:pPr>
              <w:pStyle w:val="Code"/>
            </w:pPr>
            <w:r>
              <w:t xml:space="preserve">      "allowedInvocationTimeRangeList": [</w:t>
            </w:r>
          </w:p>
          <w:p w14:paraId="26F3BF65" w14:textId="77777777" w:rsidR="00821A0E" w:rsidRDefault="00821A0E" w:rsidP="00ED6579">
            <w:pPr>
              <w:pStyle w:val="Code"/>
            </w:pPr>
            <w:r>
              <w:t xml:space="preserve">        {</w:t>
            </w:r>
          </w:p>
          <w:p w14:paraId="70025B8E" w14:textId="77777777" w:rsidR="00821A0E" w:rsidRDefault="00821A0E" w:rsidP="00ED6579">
            <w:pPr>
              <w:pStyle w:val="Code"/>
            </w:pPr>
            <w:r>
              <w:t xml:space="preserve">          "startTime":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257F5CEF" w14:textId="77777777" w:rsidR="00821A0E" w:rsidRDefault="00821A0E" w:rsidP="00ED6579">
            <w:pPr>
              <w:pStyle w:val="Code"/>
            </w:pPr>
            <w:r>
              <w:t xml:space="preserve">          "stopTime":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221D0A87" w14:textId="77777777" w:rsidR="00821A0E" w:rsidRDefault="00821A0E" w:rsidP="00ED6579">
            <w:pPr>
              <w:pStyle w:val="Code"/>
            </w:pPr>
            <w:r>
              <w:t xml:space="preserve">        }</w:t>
            </w:r>
          </w:p>
          <w:p w14:paraId="4F299E61" w14:textId="77777777" w:rsidR="00821A0E" w:rsidRDefault="00821A0E" w:rsidP="00ED6579">
            <w:pPr>
              <w:pStyle w:val="Code"/>
            </w:pPr>
            <w:r>
              <w:t xml:space="preserve">      ]</w:t>
            </w:r>
          </w:p>
          <w:p w14:paraId="0AADD811" w14:textId="77777777" w:rsidR="00821A0E" w:rsidRDefault="00821A0E" w:rsidP="00ED6579">
            <w:pPr>
              <w:pStyle w:val="Code"/>
            </w:pPr>
            <w:r>
              <w:t xml:space="preserve">    }</w:t>
            </w:r>
          </w:p>
          <w:p w14:paraId="4A46BC12" w14:textId="77777777" w:rsidR="00821A0E" w:rsidRDefault="00821A0E" w:rsidP="00ED6579">
            <w:pPr>
              <w:pStyle w:val="Code"/>
            </w:pPr>
            <w:r>
              <w:t xml:space="preserve">  ]</w:t>
            </w:r>
          </w:p>
          <w:p w14:paraId="16A9EBB6" w14:textId="77777777" w:rsidR="00821A0E" w:rsidRPr="005F6BCF" w:rsidRDefault="00821A0E" w:rsidP="00ED6579">
            <w:pPr>
              <w:pStyle w:val="Code"/>
            </w:pPr>
            <w:r>
              <w:t>}</w:t>
            </w:r>
          </w:p>
        </w:tc>
      </w:tr>
    </w:tbl>
    <w:p w14:paraId="7E44C5D2" w14:textId="77777777" w:rsidR="00821A0E" w:rsidRDefault="00821A0E" w:rsidP="00821A0E"/>
    <w:p w14:paraId="2F6611CF" w14:textId="77777777" w:rsidR="00821A0E" w:rsidRPr="00A41B46" w:rsidRDefault="00821A0E" w:rsidP="00821A0E">
      <w:pPr>
        <w:rPr>
          <w:b/>
          <w:bCs/>
        </w:rPr>
      </w:pPr>
      <w:r w:rsidRPr="00A41B46">
        <w:rPr>
          <w:b/>
          <w:bCs/>
        </w:rPr>
        <w:t>8. Offboarding API Provider</w:t>
      </w:r>
    </w:p>
    <w:p w14:paraId="79C60A3D" w14:textId="77777777" w:rsidR="00821A0E" w:rsidRPr="00A41B46" w:rsidRDefault="00821A0E" w:rsidP="00821A0E">
      <w:pPr>
        <w:rPr>
          <w:color w:val="FF0000"/>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3D83B069" w14:textId="77777777" w:rsidR="00821A0E" w:rsidRDefault="00821A0E" w:rsidP="00821A0E">
      <w:pPr>
        <w:pStyle w:val="TH"/>
      </w:pPr>
      <w:r w:rsidRPr="005F6BCF">
        <w:t>Table 6.</w:t>
      </w:r>
      <w:r>
        <w:t>4</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821A0E" w14:paraId="058F82AD" w14:textId="77777777" w:rsidTr="00ED6579">
        <w:trPr>
          <w:trHeight w:val="300"/>
        </w:trPr>
        <w:tc>
          <w:tcPr>
            <w:tcW w:w="9630" w:type="dxa"/>
          </w:tcPr>
          <w:p w14:paraId="00137581" w14:textId="77777777" w:rsidR="00821A0E" w:rsidRDefault="00821A0E" w:rsidP="00ED6579">
            <w:pPr>
              <w:pStyle w:val="Code"/>
            </w:pPr>
            <w:r>
              <w:t>HTTP DELETE {apiRoot}/api-provider-management/v1/registrations/{</w:t>
            </w:r>
            <w:r w:rsidRPr="00DC4130">
              <w:t>registrationId</w:t>
            </w:r>
            <w:r>
              <w:t>}</w:t>
            </w:r>
          </w:p>
        </w:tc>
      </w:tr>
    </w:tbl>
    <w:p w14:paraId="6D94CBC9" w14:textId="77777777" w:rsidR="00821A0E" w:rsidRDefault="00821A0E" w:rsidP="00821A0E">
      <w:pPr>
        <w:pStyle w:val="Code"/>
      </w:pPr>
    </w:p>
    <w:p w14:paraId="005ADA93" w14:textId="77777777" w:rsidR="00821A0E" w:rsidRDefault="00821A0E" w:rsidP="00821A0E">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387FE0BE" w14:textId="77777777" w:rsidR="00821A0E" w:rsidRPr="00B30526" w:rsidRDefault="00821A0E" w:rsidP="00821A0E">
      <w:pPr>
        <w:pStyle w:val="TH"/>
      </w:pPr>
      <w:r w:rsidRPr="005F6BCF">
        <w:t>Table 6.</w:t>
      </w:r>
      <w:r>
        <w:t>4</w:t>
      </w:r>
      <w:r w:rsidRPr="005F6BCF">
        <w:t>-</w:t>
      </w:r>
      <w:r>
        <w:t>8-OCF</w:t>
      </w:r>
      <w:r w:rsidRPr="005F6BCF">
        <w:t xml:space="preserve">: </w:t>
      </w:r>
      <w:r w:rsidRPr="00B30526">
        <w:t xml:space="preserve">DELETE </w:t>
      </w:r>
      <w:r>
        <w:t xml:space="preserve">API </w:t>
      </w:r>
      <w:r w:rsidRPr="00B30526">
        <w:t xml:space="preserve">provider request </w:t>
      </w:r>
      <w:r>
        <w:t>(OCF example)</w:t>
      </w:r>
    </w:p>
    <w:p w14:paraId="1CDD9A5D" w14:textId="77777777" w:rsidR="00821A0E" w:rsidRDefault="00821A0E" w:rsidP="00821A0E">
      <w:pPr>
        <w:pStyle w:val="Code"/>
      </w:pPr>
    </w:p>
    <w:tbl>
      <w:tblPr>
        <w:tblStyle w:val="TableGrid"/>
        <w:tblW w:w="0" w:type="auto"/>
        <w:tblLayout w:type="fixed"/>
        <w:tblLook w:val="06A0" w:firstRow="1" w:lastRow="0" w:firstColumn="1" w:lastColumn="0" w:noHBand="1" w:noVBand="1"/>
      </w:tblPr>
      <w:tblGrid>
        <w:gridCol w:w="9630"/>
      </w:tblGrid>
      <w:tr w:rsidR="00821A0E" w:rsidRPr="005C1562" w14:paraId="170CCA52" w14:textId="77777777" w:rsidTr="00ED6579">
        <w:trPr>
          <w:trHeight w:val="300"/>
        </w:trPr>
        <w:tc>
          <w:tcPr>
            <w:tcW w:w="9630" w:type="dxa"/>
          </w:tcPr>
          <w:p w14:paraId="7C77B2A1" w14:textId="77777777" w:rsidR="00821A0E" w:rsidRPr="00EA66F5" w:rsidRDefault="00821A0E" w:rsidP="00ED6579">
            <w:pPr>
              <w:pStyle w:val="Code"/>
              <w:rPr>
                <w:lang w:val="nb-NO"/>
              </w:rPr>
            </w:pPr>
            <w:r w:rsidRPr="00EA66F5">
              <w:rPr>
                <w:lang w:val="nb-NO"/>
              </w:rPr>
              <w:t>HTTP DELETE https://capif.mobilesandbox.cloud:37211/api-provider-management/v1/registrations/3a4df5f6e30a5ee34de346004ee6bb</w:t>
            </w:r>
          </w:p>
        </w:tc>
      </w:tr>
    </w:tbl>
    <w:p w14:paraId="60BA5AC4" w14:textId="77777777" w:rsidR="00821A0E" w:rsidRPr="00EA66F5" w:rsidRDefault="00821A0E" w:rsidP="00821A0E">
      <w:pPr>
        <w:rPr>
          <w:lang w:val="nb-NO"/>
        </w:rPr>
      </w:pPr>
    </w:p>
    <w:p w14:paraId="68390D22" w14:textId="77777777" w:rsidR="00821A0E" w:rsidRPr="00A41B46" w:rsidRDefault="00821A0E" w:rsidP="00821A0E">
      <w:pPr>
        <w:rPr>
          <w:b/>
          <w:bCs/>
        </w:rPr>
      </w:pPr>
      <w:r w:rsidRPr="00A41B46">
        <w:rPr>
          <w:b/>
          <w:bCs/>
        </w:rPr>
        <w:t>9. 204 No Content</w:t>
      </w:r>
    </w:p>
    <w:p w14:paraId="76884D90" w14:textId="134D2AB9" w:rsidR="00821A0E" w:rsidRPr="00821A0E" w:rsidRDefault="00821A0E" w:rsidP="00C26ECB">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61DF561C" w14:textId="0AA4EDE4" w:rsidR="00751857" w:rsidRPr="005F6BCF" w:rsidRDefault="00751857" w:rsidP="00751857">
      <w:pPr>
        <w:pStyle w:val="Heading2"/>
      </w:pPr>
      <w:bookmarkStart w:id="186" w:name="_Toc183231289"/>
      <w:r w:rsidRPr="005F6BCF">
        <w:t>6.</w:t>
      </w:r>
      <w:r w:rsidR="00736BAF">
        <w:rPr>
          <w:rFonts w:hint="eastAsia"/>
          <w:lang w:eastAsia="ja-JP"/>
        </w:rPr>
        <w:t>5</w:t>
      </w:r>
      <w:r w:rsidRPr="005F6BCF">
        <w:tab/>
      </w:r>
      <w:r w:rsidRPr="00CF2E4C">
        <w:rPr>
          <w:szCs w:val="32"/>
        </w:rPr>
        <w:t>The deployment of the API Invoker as AF on the UE for RNAA</w:t>
      </w:r>
      <w:bookmarkEnd w:id="186"/>
    </w:p>
    <w:p w14:paraId="4FF75B78" w14:textId="61AB9A99" w:rsidR="00751857" w:rsidRDefault="00751857" w:rsidP="00751857">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 xml:space="preserve">in </w:t>
      </w:r>
      <w:r w:rsidR="00290499">
        <w:rPr>
          <w:rFonts w:hint="eastAsia"/>
          <w:lang w:eastAsia="ja-JP"/>
        </w:rPr>
        <w:t>sub</w:t>
      </w:r>
      <w:r w:rsidRPr="005F6BCF">
        <w:t>clause</w:t>
      </w:r>
      <w:r w:rsidR="00543C1C" w:rsidRPr="00E30AF7">
        <w:t> </w:t>
      </w:r>
      <w:r>
        <w:t xml:space="preserve">7.5 of </w:t>
      </w:r>
      <w:r w:rsidRPr="00A45EF1">
        <w:t>3GPP</w:t>
      </w:r>
      <w:r w:rsidR="00543C1C" w:rsidRPr="00E30AF7">
        <w:t> </w:t>
      </w:r>
      <w:r w:rsidRPr="00A45EF1">
        <w:t>TS</w:t>
      </w:r>
      <w:r w:rsidR="00543C1C" w:rsidRPr="00E30AF7">
        <w:t> </w:t>
      </w:r>
      <w:r w:rsidRPr="00A45EF1">
        <w:t>23.222</w:t>
      </w:r>
      <w:r w:rsidR="00543C1C"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5F7CE8A1" w14:textId="45BCA693" w:rsidR="00751857" w:rsidRDefault="00751857" w:rsidP="00751857">
      <w:r w:rsidRPr="00897B81">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sidR="008C1580">
        <w:rPr>
          <w:rFonts w:hint="eastAsia"/>
          <w:lang w:eastAsia="ja-JP"/>
        </w:rPr>
        <w:t>n</w:t>
      </w:r>
      <w:r>
        <w:rPr>
          <w:lang w:eastAsia="ja-JP"/>
        </w:rPr>
        <w:t>ction through CAPIF core function to obtain the resource (e.g., QoS)</w:t>
      </w:r>
      <w:r w:rsidRPr="00897B81">
        <w:t>.</w:t>
      </w:r>
      <w:r w:rsidRPr="00C630F0">
        <w:t xml:space="preserve"> </w:t>
      </w:r>
    </w:p>
    <w:p w14:paraId="55F540C1" w14:textId="02ADCF06" w:rsidR="00751857" w:rsidRPr="005C3132" w:rsidRDefault="00751857" w:rsidP="00751857">
      <w:pPr>
        <w:rPr>
          <w:lang w:val="en-US" w:eastAsia="ja-JP"/>
        </w:rPr>
      </w:pPr>
      <w:r w:rsidRPr="00015738">
        <w:rPr>
          <w:lang w:eastAsia="ja-JP"/>
        </w:rPr>
        <w:t>Figure</w:t>
      </w:r>
      <w:r w:rsidR="00885FF8" w:rsidRPr="00E30AF7">
        <w:t> </w:t>
      </w:r>
      <w:r>
        <w:rPr>
          <w:lang w:eastAsia="ja-JP"/>
        </w:rPr>
        <w:t>6.</w:t>
      </w:r>
      <w:r w:rsidR="00736BAF">
        <w:rPr>
          <w:rFonts w:hint="eastAsia"/>
          <w:lang w:eastAsia="ja-JP"/>
        </w:rPr>
        <w:t>5</w:t>
      </w:r>
      <w:r>
        <w:rPr>
          <w:lang w:eastAsia="ja-JP"/>
        </w:rPr>
        <w:t>-1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3CC204E7" w14:textId="77777777" w:rsidR="00751857" w:rsidRDefault="00751857" w:rsidP="009C05E5">
      <w:pPr>
        <w:pStyle w:val="TH"/>
        <w:rPr>
          <w:noProof/>
          <w:lang w:val="en-US"/>
        </w:rPr>
      </w:pPr>
      <w:r>
        <w:object w:dxaOrig="15876" w:dyaOrig="9396" w14:anchorId="2D96D490">
          <v:shape id="_x0000_i1040" type="#_x0000_t75" style="width:560.4pt;height:330pt" o:ole="">
            <v:imagedata r:id="rId50" o:title=""/>
          </v:shape>
          <o:OLEObject Type="Embed" ProgID="Visio.Drawing.15" ShapeID="_x0000_i1040" DrawAspect="Content" ObjectID="_1794014237" r:id="rId51"/>
        </w:object>
      </w:r>
    </w:p>
    <w:p w14:paraId="75C292FB" w14:textId="60EBB8DF" w:rsidR="00751857" w:rsidRDefault="00751857" w:rsidP="00136136">
      <w:pPr>
        <w:pStyle w:val="TF"/>
        <w:rPr>
          <w:lang w:eastAsia="ja-JP"/>
        </w:rPr>
      </w:pPr>
      <w:r w:rsidRPr="00A45C25">
        <w:t>Figure </w:t>
      </w:r>
      <w:r>
        <w:rPr>
          <w:lang w:eastAsia="zh-CN"/>
        </w:rPr>
        <w:t>6</w:t>
      </w:r>
      <w:r w:rsidRPr="00A45C25">
        <w:t>.</w:t>
      </w:r>
      <w:r w:rsidR="00736BAF">
        <w:rPr>
          <w:rFonts w:hint="eastAsia"/>
          <w:lang w:eastAsia="ja-JP"/>
        </w:rPr>
        <w:t>5</w:t>
      </w:r>
      <w:r w:rsidRPr="00A45C25">
        <w:t xml:space="preserve">-1: </w:t>
      </w:r>
      <w:r w:rsidRPr="00CF2E4C">
        <w:rPr>
          <w:szCs w:val="32"/>
        </w:rPr>
        <w:t>The deployment of the API Invoker as AF on the UE for RNAA</w:t>
      </w:r>
    </w:p>
    <w:p w14:paraId="06D76FAF" w14:textId="4E203CD9" w:rsidR="00751857" w:rsidRDefault="00751857" w:rsidP="00136136">
      <w:pPr>
        <w:rPr>
          <w:lang w:eastAsia="ja-JP"/>
        </w:rPr>
      </w:pPr>
      <w:r w:rsidRPr="00A45C25">
        <w:t>Figure </w:t>
      </w:r>
      <w:r>
        <w:rPr>
          <w:lang w:eastAsia="zh-CN"/>
        </w:rPr>
        <w:t>6</w:t>
      </w:r>
      <w:r w:rsidRPr="00A45C25">
        <w:t>.</w:t>
      </w:r>
      <w:r w:rsidR="00736BAF">
        <w:rPr>
          <w:rFonts w:hint="eastAsia"/>
          <w:lang w:eastAsia="ja-JP"/>
        </w:rPr>
        <w:t>5</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11E448F8" w14:textId="77777777" w:rsidR="00751857" w:rsidRDefault="00751857" w:rsidP="00751857">
      <w:pPr>
        <w:pStyle w:val="TH"/>
      </w:pPr>
    </w:p>
    <w:p w14:paraId="7DD01500" w14:textId="6EB2C53B" w:rsidR="00751857" w:rsidRDefault="009D626B" w:rsidP="009C05E5">
      <w:pPr>
        <w:pStyle w:val="TH"/>
        <w:rPr>
          <w:rFonts w:cs="Arial"/>
        </w:rPr>
      </w:pPr>
      <w:r>
        <w:object w:dxaOrig="13009" w:dyaOrig="8316" w14:anchorId="27EE4385">
          <v:shape id="_x0000_i1041" type="#_x0000_t75" style="width:432.6pt;height:276.6pt" o:ole="">
            <v:imagedata r:id="rId52" o:title=""/>
          </v:shape>
          <o:OLEObject Type="Embed" ProgID="Visio.Drawing.15" ShapeID="_x0000_i1041" DrawAspect="Content" ObjectID="_1794014238" r:id="rId53"/>
        </w:object>
      </w:r>
    </w:p>
    <w:p w14:paraId="70DCEBFB" w14:textId="45CB28A6" w:rsidR="00751857" w:rsidRDefault="00751857" w:rsidP="009C05E5">
      <w:pPr>
        <w:pStyle w:val="TF"/>
        <w:rPr>
          <w:szCs w:val="32"/>
        </w:rPr>
      </w:pPr>
      <w:r w:rsidRPr="00130C28">
        <w:rPr>
          <w:rFonts w:cs="Arial"/>
        </w:rPr>
        <w:t>Figure </w:t>
      </w:r>
      <w:r w:rsidRPr="00130C28">
        <w:rPr>
          <w:rFonts w:cs="Arial"/>
          <w:lang w:eastAsia="zh-CN"/>
        </w:rPr>
        <w:t>6</w:t>
      </w:r>
      <w:r w:rsidRPr="00130C28">
        <w:rPr>
          <w:rFonts w:cs="Arial"/>
        </w:rPr>
        <w:t>.</w:t>
      </w:r>
      <w:r w:rsidR="00736BAF">
        <w:rPr>
          <w:rFonts w:cs="Arial" w:hint="eastAsia"/>
          <w:lang w:eastAsia="ja-JP"/>
        </w:rPr>
        <w:t>5</w:t>
      </w:r>
      <w:r w:rsidRPr="00130C28">
        <w:rPr>
          <w:rFonts w:cs="Arial"/>
        </w:rPr>
        <w:t xml:space="preserve">-2: </w:t>
      </w:r>
      <w:r w:rsidRPr="00CF2E4C">
        <w:rPr>
          <w:szCs w:val="32"/>
        </w:rPr>
        <w:t>The deployment of the API Invoker as AF on the UE for RNAA</w:t>
      </w:r>
    </w:p>
    <w:p w14:paraId="1DC3A71B" w14:textId="77777777" w:rsidR="00751857" w:rsidRPr="003A2AD6" w:rsidRDefault="00751857" w:rsidP="00751857">
      <w:r w:rsidRPr="00897B81">
        <w:lastRenderedPageBreak/>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75EE76F2" w14:textId="77777777"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8560E56" w14:textId="77777777" w:rsidR="00751857" w:rsidRPr="00D65341" w:rsidRDefault="00751857" w:rsidP="00751857">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7870CCC9" w14:textId="77777777" w:rsidR="00751857" w:rsidRPr="00D65341" w:rsidRDefault="00751857" w:rsidP="00751857">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A6D292B" w14:textId="77777777" w:rsidR="00751857" w:rsidRPr="00D65341" w:rsidRDefault="00751857" w:rsidP="00751857">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 xml:space="preserve">The CAPIF core function checks whether the AEF is authorized to receive the access control policy corresponding to the service APIs requested. The AEF is provided the access control policy for the service API via an obtain access control policy response. </w:t>
      </w:r>
    </w:p>
    <w:p w14:paraId="68D10AB2" w14:textId="77777777" w:rsidR="00751857" w:rsidRDefault="00751857" w:rsidP="00751857">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06D988B" w14:textId="5B456CE8" w:rsidR="00751857" w:rsidRPr="00FE134C" w:rsidRDefault="00751857" w:rsidP="009C05E5">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 xml:space="preserve">The API invoker receives the service API invocation response as a result of the service API invocation. </w:t>
      </w:r>
    </w:p>
    <w:p w14:paraId="1781DD1F" w14:textId="1DE33DA7" w:rsidR="00751857" w:rsidRPr="005F6BCF" w:rsidRDefault="00751857" w:rsidP="00751857">
      <w:pPr>
        <w:pStyle w:val="Heading2"/>
      </w:pPr>
      <w:bookmarkStart w:id="187" w:name="_Toc183231290"/>
      <w:r w:rsidRPr="005F6BCF">
        <w:t>6.</w:t>
      </w:r>
      <w:r w:rsidR="00736BAF">
        <w:rPr>
          <w:rFonts w:hint="eastAsia"/>
          <w:lang w:eastAsia="ja-JP"/>
        </w:rPr>
        <w:t>6</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87"/>
    </w:p>
    <w:p w14:paraId="6C0CB2D2" w14:textId="6343676C" w:rsidR="00751857" w:rsidRDefault="00751857" w:rsidP="00751857">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sidR="008C1580">
        <w:rPr>
          <w:rFonts w:hint="eastAsia"/>
          <w:lang w:eastAsia="ja-JP"/>
        </w:rPr>
        <w:t>n</w:t>
      </w:r>
      <w:r>
        <w:rPr>
          <w:lang w:eastAsia="ja-JP"/>
        </w:rPr>
        <w:t>ction through CAPIF core function to obtain the resource (e.g., QoS)</w:t>
      </w:r>
      <w:r>
        <w:t>.</w:t>
      </w:r>
    </w:p>
    <w:p w14:paraId="3E3503D9" w14:textId="37E7B7C4" w:rsidR="00751857" w:rsidRPr="005C3132" w:rsidRDefault="00751857" w:rsidP="00751857">
      <w:pPr>
        <w:rPr>
          <w:lang w:val="en-US" w:eastAsia="ja-JP"/>
        </w:rPr>
      </w:pPr>
      <w:r w:rsidRPr="00015738">
        <w:rPr>
          <w:lang w:eastAsia="ja-JP"/>
        </w:rPr>
        <w:t>Figure</w:t>
      </w:r>
      <w:r w:rsidR="00885FF8" w:rsidRPr="00E30AF7">
        <w:t> </w:t>
      </w:r>
      <w:r>
        <w:rPr>
          <w:lang w:eastAsia="ja-JP"/>
        </w:rPr>
        <w:t>6.</w:t>
      </w:r>
      <w:r w:rsidR="00736BAF">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12E1627E" w14:textId="77777777" w:rsidR="00751857" w:rsidRDefault="00751857" w:rsidP="00751857"/>
    <w:p w14:paraId="6B8C3A43" w14:textId="77777777" w:rsidR="00751857" w:rsidRDefault="00751857" w:rsidP="009C05E5">
      <w:pPr>
        <w:pStyle w:val="TH"/>
        <w:rPr>
          <w:noProof/>
          <w:lang w:val="en-US"/>
        </w:rPr>
      </w:pPr>
      <w:r>
        <w:object w:dxaOrig="15876" w:dyaOrig="9396" w14:anchorId="6B87FF4E">
          <v:shape id="_x0000_i1042" type="#_x0000_t75" style="width:560.4pt;height:330pt" o:ole="">
            <v:imagedata r:id="rId54" o:title=""/>
          </v:shape>
          <o:OLEObject Type="Embed" ProgID="Visio.Drawing.15" ShapeID="_x0000_i1042" DrawAspect="Content" ObjectID="_1794014239" r:id="rId55"/>
        </w:object>
      </w:r>
    </w:p>
    <w:p w14:paraId="7DA408E8" w14:textId="4F81AEF2" w:rsidR="00751857" w:rsidRPr="00024C90" w:rsidRDefault="00751857" w:rsidP="00751857">
      <w:pPr>
        <w:pStyle w:val="TF"/>
        <w:rPr>
          <w:lang w:val="en-US" w:eastAsia="zh-CN"/>
        </w:rPr>
      </w:pPr>
      <w:r w:rsidRPr="00A45C25">
        <w:t>Figure </w:t>
      </w:r>
      <w:r>
        <w:rPr>
          <w:lang w:eastAsia="zh-CN"/>
        </w:rPr>
        <w:t>6</w:t>
      </w:r>
      <w:r w:rsidRPr="00A45C25">
        <w:t>.</w:t>
      </w:r>
      <w:r w:rsidR="00736BAF">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4B69159A" w14:textId="3D216476" w:rsidR="00751857" w:rsidRPr="00FE134C" w:rsidRDefault="00751857" w:rsidP="00751857">
      <w:pPr>
        <w:rPr>
          <w:noProof/>
        </w:rPr>
      </w:pPr>
      <w:r w:rsidRPr="00A45C25">
        <w:t>Figure </w:t>
      </w:r>
      <w:r>
        <w:rPr>
          <w:lang w:eastAsia="zh-CN"/>
        </w:rPr>
        <w:t>6</w:t>
      </w:r>
      <w:r w:rsidRPr="00A45C25">
        <w:t>.</w:t>
      </w:r>
      <w:r w:rsidR="00736BAF">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196E96F4" w14:textId="77777777" w:rsidR="00751857" w:rsidRDefault="00751857" w:rsidP="00751857">
      <w:pPr>
        <w:pStyle w:val="TH"/>
      </w:pPr>
    </w:p>
    <w:p w14:paraId="42A1D898" w14:textId="77777777" w:rsidR="00751857" w:rsidRDefault="00751857" w:rsidP="00751857">
      <w:pPr>
        <w:pStyle w:val="TH"/>
      </w:pPr>
    </w:p>
    <w:p w14:paraId="55FF23C6" w14:textId="0BDE9FA0" w:rsidR="00751857" w:rsidRDefault="009D626B" w:rsidP="00751857">
      <w:pPr>
        <w:pStyle w:val="TH"/>
      </w:pPr>
      <w:r>
        <w:object w:dxaOrig="15420" w:dyaOrig="8280" w14:anchorId="1207F056">
          <v:shape id="_x0000_i1043" type="#_x0000_t75" style="width:481.8pt;height:258.6pt" o:ole="">
            <v:imagedata r:id="rId56" o:title=""/>
          </v:shape>
          <o:OLEObject Type="Embed" ProgID="Visio.Drawing.15" ShapeID="_x0000_i1043" DrawAspect="Content" ObjectID="_1794014240" r:id="rId57"/>
        </w:object>
      </w:r>
    </w:p>
    <w:p w14:paraId="380C33A1" w14:textId="4517E7F2" w:rsidR="00751857" w:rsidRDefault="00751857" w:rsidP="00751857">
      <w:pPr>
        <w:pStyle w:val="TF"/>
        <w:rPr>
          <w:szCs w:val="32"/>
        </w:rPr>
      </w:pPr>
      <w:r w:rsidRPr="00A45C25">
        <w:t>Figure </w:t>
      </w:r>
      <w:r>
        <w:rPr>
          <w:lang w:eastAsia="zh-CN"/>
        </w:rPr>
        <w:t>6</w:t>
      </w:r>
      <w:r w:rsidRPr="00A45C25">
        <w:t>.</w:t>
      </w:r>
      <w:r w:rsidR="00736BAF">
        <w:rPr>
          <w:rFonts w:hint="eastAsia"/>
          <w:lang w:eastAsia="ja-JP"/>
        </w:rPr>
        <w:t>6</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0F7B17CE" w14:textId="77777777" w:rsidR="00751857" w:rsidRPr="003A2AD6" w:rsidRDefault="00751857" w:rsidP="00751857">
      <w:r w:rsidRPr="00897B81">
        <w:lastRenderedPageBreak/>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004CECF1" w14:textId="77777777" w:rsidR="00751857" w:rsidRDefault="00751857" w:rsidP="00751857">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222A8862" w14:textId="77777777" w:rsidR="00751857" w:rsidRPr="00D65341" w:rsidRDefault="00751857" w:rsidP="00751857">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4BEDF3C" w14:textId="77777777" w:rsidR="00751857" w:rsidRPr="00D65341" w:rsidRDefault="00751857" w:rsidP="00751857">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31323900" w14:textId="77777777" w:rsidR="00F27171" w:rsidRDefault="00751857" w:rsidP="00751857">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986DB89" w14:textId="52C214E1" w:rsidR="00751857" w:rsidRDefault="00751857" w:rsidP="00751857">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7804A67C" w14:textId="3E33EB37" w:rsidR="00751857" w:rsidRDefault="00751857" w:rsidP="009C05E5">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628DC7D6" w14:textId="412A0A07" w:rsidR="005D32DE" w:rsidRPr="00A96F23" w:rsidRDefault="005D32DE" w:rsidP="005D32DE">
      <w:pPr>
        <w:pStyle w:val="Heading2"/>
        <w:rPr>
          <w:color w:val="FF0000"/>
        </w:rPr>
      </w:pPr>
      <w:bookmarkStart w:id="188" w:name="_Toc183231291"/>
      <w:r w:rsidRPr="00B30526">
        <w:t>6.</w:t>
      </w:r>
      <w:r w:rsidR="00736BAF">
        <w:rPr>
          <w:rFonts w:hint="eastAsia"/>
          <w:lang w:eastAsia="ja-JP"/>
        </w:rPr>
        <w:t>7</w:t>
      </w:r>
      <w:r w:rsidRPr="00B30526">
        <w:tab/>
        <w:t>API consumption from an API Invoker</w:t>
      </w:r>
      <w:bookmarkEnd w:id="188"/>
      <w:r w:rsidRPr="62765A00">
        <w:rPr>
          <w:color w:val="FF0000"/>
        </w:rPr>
        <w:t xml:space="preserve"> </w:t>
      </w:r>
    </w:p>
    <w:p w14:paraId="74384A36" w14:textId="518EB176" w:rsidR="005D32DE" w:rsidRDefault="005D32DE" w:rsidP="005D32DE">
      <w:r>
        <w:t>This section explains how an API Invoker can use OpenCAPIF</w:t>
      </w:r>
      <w:r w:rsidR="00532DC5" w:rsidRPr="00E30AF7">
        <w:t> </w:t>
      </w:r>
      <w:r>
        <w:t xml:space="preserve">[4]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2E83E1EB" w14:textId="77777777" w:rsidR="005D32DE" w:rsidRDefault="005D32DE" w:rsidP="005D32DE">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147EC838" w14:textId="77777777" w:rsidR="005D32DE" w:rsidRDefault="005D32DE" w:rsidP="005D32DE">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5ED3C9A2" w14:textId="77777777" w:rsidR="005D32DE" w:rsidRPr="0012770E" w:rsidRDefault="005D32DE" w:rsidP="005D32DE">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7DEB3C04" w14:textId="77777777" w:rsidR="005D32DE" w:rsidRDefault="005D32DE" w:rsidP="005D32DE">
      <w:pPr>
        <w:rPr>
          <w:lang w:val="en-US"/>
        </w:rPr>
      </w:pPr>
      <w:r w:rsidRPr="00A96F23">
        <w:rPr>
          <w:lang w:val="en-US"/>
        </w:rPr>
        <w:t>This section explains</w:t>
      </w:r>
      <w:r>
        <w:rPr>
          <w:lang w:val="en-US"/>
        </w:rPr>
        <w:t>:</w:t>
      </w:r>
      <w:r w:rsidRPr="00A96F23">
        <w:rPr>
          <w:lang w:val="en-US"/>
        </w:rPr>
        <w:t xml:space="preserve"> </w:t>
      </w:r>
    </w:p>
    <w:p w14:paraId="446A626F" w14:textId="77777777" w:rsidR="005D32DE" w:rsidRDefault="005D32DE" w:rsidP="005D32DE">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404F1544" w14:textId="77777777" w:rsidR="005D32DE" w:rsidRDefault="005D32DE" w:rsidP="005D32DE">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4EF9C7C" w14:textId="77777777" w:rsidR="005D32DE" w:rsidRPr="0019202D" w:rsidRDefault="005D32DE" w:rsidP="005D32DE">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6752FF29" w14:textId="3E79688A" w:rsidR="005D32DE" w:rsidRPr="00A96F23" w:rsidRDefault="005D32DE" w:rsidP="005D32DE">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00532DC5" w:rsidRPr="00E30AF7">
        <w:t> </w:t>
      </w:r>
      <w:r w:rsidRPr="756CDE3A">
        <w:rPr>
          <w:lang w:val="en-US"/>
        </w:rPr>
        <w:t>[</w:t>
      </w:r>
      <w:r w:rsidR="008464E7">
        <w:rPr>
          <w:rFonts w:hint="eastAsia"/>
          <w:lang w:val="en-US" w:eastAsia="ja-JP"/>
        </w:rPr>
        <w:t>1</w:t>
      </w:r>
      <w:r w:rsidR="00B431C9">
        <w:rPr>
          <w:rFonts w:hint="eastAsia"/>
          <w:lang w:val="en-US" w:eastAsia="ja-JP"/>
        </w:rPr>
        <w:t>2</w:t>
      </w:r>
      <w:r w:rsidRPr="756CDE3A">
        <w:rPr>
          <w:lang w:val="en-US"/>
        </w:rPr>
        <w:t>].</w:t>
      </w:r>
    </w:p>
    <w:p w14:paraId="7613B7FC" w14:textId="77777777" w:rsidR="005D32DE" w:rsidRPr="007F646F" w:rsidRDefault="005D32DE" w:rsidP="003579F9">
      <w:pPr>
        <w:pStyle w:val="ListParagraph"/>
        <w:numPr>
          <w:ilvl w:val="0"/>
          <w:numId w:val="13"/>
        </w:numPr>
        <w:rPr>
          <w:b/>
          <w:bCs/>
        </w:rPr>
      </w:pPr>
      <w:r w:rsidRPr="007F646F">
        <w:rPr>
          <w:b/>
          <w:bCs/>
        </w:rPr>
        <w:t>CAPIF_API_Invoker_</w:t>
      </w:r>
      <w:r>
        <w:rPr>
          <w:b/>
          <w:bCs/>
        </w:rPr>
        <w:t>Management (Registration)</w:t>
      </w:r>
    </w:p>
    <w:p w14:paraId="6D86348E" w14:textId="77777777" w:rsidR="005D32DE" w:rsidRDefault="005D32DE" w:rsidP="005D32DE">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{apiRoot}/api-invoker-management/v1/onboardedInvokers&gt;.</w:t>
      </w:r>
    </w:p>
    <w:p w14:paraId="509B2F16" w14:textId="1B2D60F1" w:rsidR="005D32DE" w:rsidRDefault="005D32DE" w:rsidP="005D32DE">
      <w:pPr>
        <w:rPr>
          <w:lang w:val="en-US"/>
        </w:rPr>
      </w:pPr>
      <w:r w:rsidRPr="00A96F23">
        <w:rPr>
          <w:lang w:val="en-US"/>
        </w:rPr>
        <w:t>In OpenCAPIF, all this information is obtained in the user registration process</w:t>
      </w:r>
      <w:r w:rsidR="00532DC5" w:rsidRPr="00E30AF7">
        <w:t> </w:t>
      </w:r>
      <w:r w:rsidRPr="756CDE3A">
        <w:rPr>
          <w:lang w:val="en-US"/>
        </w:rPr>
        <w:t>[</w:t>
      </w:r>
      <w:r w:rsidR="008464E7">
        <w:rPr>
          <w:rFonts w:hint="eastAsia"/>
          <w:lang w:val="en-US" w:eastAsia="ja-JP"/>
        </w:rPr>
        <w:t>13</w:t>
      </w:r>
      <w:r w:rsidRPr="756CDE3A">
        <w:rPr>
          <w:lang w:val="en-US"/>
        </w:rPr>
        <w:t>]</w:t>
      </w:r>
      <w:r w:rsidRPr="00A96F23">
        <w:rPr>
          <w:lang w:val="en-US"/>
        </w:rPr>
        <w:t>.</w:t>
      </w:r>
    </w:p>
    <w:p w14:paraId="6C6A3070" w14:textId="77777777" w:rsidR="005D32DE" w:rsidRPr="00A96F23" w:rsidRDefault="005D32DE" w:rsidP="005D32DE">
      <w:pPr>
        <w:rPr>
          <w:lang w:val="en-US"/>
        </w:rPr>
      </w:pPr>
      <w:r w:rsidRPr="62765A00">
        <w:rPr>
          <w:lang w:val="en-US"/>
        </w:rPr>
        <w:lastRenderedPageBreak/>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r w:rsidRPr="00A96F23">
        <w:rPr>
          <w:rFonts w:ascii="Courier New" w:eastAsia="Courier New" w:hAnsi="Courier New" w:cs="Courier New"/>
          <w:sz w:val="18"/>
          <w:szCs w:val="18"/>
          <w:lang w:val="en-US"/>
        </w:rPr>
        <w:t>apiList</w:t>
      </w:r>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40D12389" w14:textId="52AC3D17" w:rsidR="005D32DE" w:rsidRPr="00B30526" w:rsidRDefault="005D32DE" w:rsidP="005D32DE">
      <w:pPr>
        <w:pStyle w:val="TH"/>
        <w:rPr>
          <w:rFonts w:eastAsia="Arial" w:cs="Arial"/>
          <w:color w:val="000000" w:themeColor="text1"/>
        </w:rPr>
      </w:pPr>
      <w:r w:rsidRPr="00B30526">
        <w:rPr>
          <w:rFonts w:eastAsia="Arial" w:cs="Arial"/>
          <w:color w:val="000000" w:themeColor="text1"/>
        </w:rPr>
        <w:t>Table 6.</w:t>
      </w:r>
      <w:r w:rsidR="00736BAF">
        <w:rPr>
          <w:rFonts w:cs="Arial" w:hint="eastAsia"/>
          <w:color w:val="000000" w:themeColor="text1"/>
          <w:lang w:eastAsia="ja-JP"/>
        </w:rPr>
        <w:t>7</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5D32DE" w14:paraId="4FFADA37" w14:textId="77777777" w:rsidTr="00ED6579">
        <w:trPr>
          <w:trHeight w:val="300"/>
        </w:trPr>
        <w:tc>
          <w:tcPr>
            <w:tcW w:w="9630" w:type="dxa"/>
          </w:tcPr>
          <w:p w14:paraId="324D1982" w14:textId="77777777" w:rsidR="005D32DE" w:rsidRDefault="005D32DE" w:rsidP="00ED6579">
            <w:r w:rsidRPr="7745AA34">
              <w:rPr>
                <w:rFonts w:ascii="Courier New" w:eastAsia="Courier New" w:hAnsi="Courier New" w:cs="Courier New"/>
                <w:color w:val="000000" w:themeColor="text1"/>
                <w:sz w:val="18"/>
                <w:szCs w:val="18"/>
              </w:rPr>
              <w:t>HTTP POST {apiRoot}/api-invoker-management/v1/onboardedInvokers</w:t>
            </w:r>
          </w:p>
          <w:p w14:paraId="52D868CA"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5339020C"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4D105914" w14:textId="77777777" w:rsidR="005D32DE" w:rsidRPr="00870CA8" w:rsidRDefault="005D32DE" w:rsidP="00ED6579">
            <w:pPr>
              <w:pStyle w:val="Code"/>
              <w:rPr>
                <w:rFonts w:eastAsia="Courier New" w:cs="Courier New"/>
                <w:color w:val="000000" w:themeColor="text1"/>
                <w:szCs w:val="18"/>
              </w:rPr>
            </w:pPr>
          </w:p>
          <w:p w14:paraId="0736427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47A1704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175E315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1397714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33E1A41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2618E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23A6A2E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4AC405C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5D1E944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792B8B0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1682B6C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FAB0C12"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65925B5A" w14:textId="77777777" w:rsidR="005D32DE" w:rsidRDefault="005D32DE" w:rsidP="005D32DE">
      <w:pPr>
        <w:rPr>
          <w:b/>
          <w:bCs/>
        </w:rPr>
      </w:pPr>
    </w:p>
    <w:p w14:paraId="3AC770B3" w14:textId="77777777" w:rsidR="005D32DE" w:rsidRDefault="005D32DE" w:rsidP="005D32DE">
      <w:pPr>
        <w:rPr>
          <w:b/>
          <w:bCs/>
        </w:rPr>
      </w:pPr>
      <w:r w:rsidRPr="00A96F23">
        <w:t xml:space="preserve">To perform the onboarding of an </w:t>
      </w:r>
      <w:r>
        <w:t>API I</w:t>
      </w:r>
      <w:r w:rsidRPr="00A96F23">
        <w:t>nvoker, the following data will have to be specified:</w:t>
      </w:r>
    </w:p>
    <w:p w14:paraId="103B572D" w14:textId="77777777" w:rsidR="005D32DE" w:rsidRDefault="005D32DE" w:rsidP="005D32DE">
      <w:pPr>
        <w:pStyle w:val="B1"/>
        <w:rPr>
          <w:b/>
          <w:bCs/>
          <w:color w:val="3B4151"/>
          <w:sz w:val="18"/>
          <w:szCs w:val="18"/>
        </w:rPr>
      </w:pPr>
      <w:r>
        <w:t>-</w:t>
      </w:r>
      <w:r>
        <w:tab/>
      </w:r>
      <w:r w:rsidRPr="00A96F23">
        <w:rPr>
          <w:rFonts w:ascii="Courier New" w:eastAsia="Courier New" w:hAnsi="Courier New" w:cs="Courier New"/>
          <w:color w:val="000000" w:themeColor="text1"/>
          <w:sz w:val="18"/>
          <w:szCs w:val="18"/>
        </w:rPr>
        <w:t>apiInvokerPublicKey</w:t>
      </w:r>
      <w:r w:rsidRPr="7745AA34">
        <w:rPr>
          <w:b/>
          <w:bCs/>
          <w:color w:val="3B4151"/>
          <w:sz w:val="18"/>
          <w:szCs w:val="18"/>
        </w:rPr>
        <w:t xml:space="preserve">: </w:t>
      </w:r>
      <w:r w:rsidRPr="007F646F">
        <w:t>It is the certificate signing request of the invoker that CAPIF will use to issue the invoker’s valid certificate.</w:t>
      </w:r>
    </w:p>
    <w:p w14:paraId="4F8C0C26" w14:textId="77777777" w:rsidR="005D32DE" w:rsidRDefault="005D32DE" w:rsidP="005D32DE">
      <w:pPr>
        <w:pStyle w:val="B1"/>
        <w:rPr>
          <w:b/>
          <w:bCs/>
        </w:rPr>
      </w:pPr>
      <w:r>
        <w:t>-</w:t>
      </w:r>
      <w:r>
        <w:tab/>
      </w:r>
      <w:r w:rsidRPr="00A96F23">
        <w:rPr>
          <w:rFonts w:ascii="Courier New" w:eastAsia="Courier New" w:hAnsi="Courier New" w:cs="Courier New"/>
          <w:color w:val="000000" w:themeColor="text1"/>
          <w:sz w:val="18"/>
          <w:szCs w:val="18"/>
        </w:rPr>
        <w:t>apiInvokerInformation:</w:t>
      </w:r>
      <w:r w:rsidRPr="7745AA34">
        <w:rPr>
          <w:b/>
          <w:bCs/>
        </w:rPr>
        <w:t xml:space="preserve"> </w:t>
      </w:r>
      <w:r w:rsidRPr="007F646F">
        <w:t>Generic information related to the API invoker such as details of the device or the a</w:t>
      </w:r>
      <w:r>
        <w:t>p</w:t>
      </w:r>
      <w:r w:rsidRPr="007F646F">
        <w:t>plication</w:t>
      </w:r>
    </w:p>
    <w:p w14:paraId="4ABAED7D" w14:textId="77777777" w:rsidR="005D32DE" w:rsidRPr="00B30526" w:rsidRDefault="005D32DE" w:rsidP="005D32DE">
      <w:pPr>
        <w:pStyle w:val="B1"/>
        <w:rPr>
          <w:b/>
          <w:bCs/>
        </w:rPr>
      </w:pPr>
      <w:r>
        <w:t>-</w:t>
      </w:r>
      <w:r>
        <w:tab/>
      </w:r>
      <w:r w:rsidRPr="00A96F23">
        <w:rPr>
          <w:rFonts w:ascii="Courier New" w:eastAsia="Courier New" w:hAnsi="Courier New" w:cs="Courier New"/>
          <w:color w:val="000000" w:themeColor="text1"/>
          <w:sz w:val="18"/>
          <w:szCs w:val="18"/>
        </w:rPr>
        <w:t>notificationDestination:</w:t>
      </w:r>
      <w:r w:rsidRPr="62765A00">
        <w:rPr>
          <w:b/>
          <w:bCs/>
        </w:rPr>
        <w:t xml:space="preserve"> </w:t>
      </w:r>
      <w:r w:rsidRPr="007F646F">
        <w:t>URL where the API invoker can receive CAPIF notifications.</w:t>
      </w:r>
    </w:p>
    <w:p w14:paraId="0035AC88" w14:textId="34B075B8" w:rsidR="005D32DE" w:rsidRPr="00B30526" w:rsidRDefault="005D32DE" w:rsidP="005D32DE">
      <w:pPr>
        <w:pStyle w:val="TH"/>
        <w:ind w:left="720"/>
        <w:rPr>
          <w:rFonts w:eastAsia="Arial" w:cs="Arial"/>
          <w:color w:val="000000" w:themeColor="text1"/>
        </w:rPr>
      </w:pPr>
      <w:r w:rsidRPr="00B30526">
        <w:rPr>
          <w:rFonts w:eastAsia="Arial" w:cs="Arial"/>
          <w:color w:val="000000" w:themeColor="text1"/>
        </w:rPr>
        <w:t>Table 6.</w:t>
      </w:r>
      <w:r w:rsidR="00736BAF">
        <w:rPr>
          <w:rFonts w:cs="Arial" w:hint="eastAsia"/>
          <w:color w:val="000000" w:themeColor="text1"/>
          <w:lang w:eastAsia="ja-JP"/>
        </w:rPr>
        <w:t>7</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5D32DE" w14:paraId="7040F155" w14:textId="77777777" w:rsidTr="00ED6579">
        <w:trPr>
          <w:trHeight w:val="300"/>
        </w:trPr>
        <w:tc>
          <w:tcPr>
            <w:tcW w:w="9360" w:type="dxa"/>
          </w:tcPr>
          <w:p w14:paraId="262881E6" w14:textId="77777777" w:rsidR="005D32DE" w:rsidRPr="00D744B7" w:rsidRDefault="005D32DE" w:rsidP="00ED6579">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B0C19A3" w14:textId="77777777" w:rsidR="005D32DE" w:rsidRPr="00D744B7" w:rsidRDefault="005D32DE" w:rsidP="00ED6579">
            <w:pPr>
              <w:pStyle w:val="Code"/>
              <w:rPr>
                <w:rFonts w:eastAsia="Courier New" w:cs="Courier New"/>
                <w:szCs w:val="18"/>
              </w:rPr>
            </w:pPr>
          </w:p>
          <w:p w14:paraId="1A407C93"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headers:</w:t>
            </w:r>
          </w:p>
          <w:p w14:paraId="36F7DEB5" w14:textId="77777777" w:rsidR="005D32DE" w:rsidRPr="00D744B7" w:rsidRDefault="005D32DE" w:rsidP="00ED6579">
            <w:pPr>
              <w:pStyle w:val="Code"/>
              <w:rPr>
                <w:rFonts w:eastAsia="Courier New" w:cs="Courier New"/>
                <w:szCs w:val="18"/>
              </w:rPr>
            </w:pPr>
            <w:r w:rsidRPr="00D744B7">
              <w:rPr>
                <w:rFonts w:eastAsia="Courier New" w:cs="Courier New"/>
                <w:szCs w:val="18"/>
              </w:rPr>
              <w:t>Authorization: Bearer eyJhbGci0iJSUzIlNiIsInR5cCI6IkpXVCJ9</w:t>
            </w:r>
          </w:p>
          <w:p w14:paraId="5E278E48" w14:textId="77777777" w:rsidR="005D32DE" w:rsidRPr="00D744B7" w:rsidRDefault="005D32DE" w:rsidP="00ED6579">
            <w:pPr>
              <w:pStyle w:val="Code"/>
              <w:rPr>
                <w:rFonts w:eastAsia="Courier New" w:cs="Courier New"/>
                <w:szCs w:val="18"/>
              </w:rPr>
            </w:pPr>
            <w:r w:rsidRPr="00D744B7">
              <w:rPr>
                <w:rFonts w:eastAsia="Courier New" w:cs="Courier New"/>
                <w:szCs w:val="18"/>
              </w:rPr>
              <w:t>Content-Type: application/json</w:t>
            </w:r>
          </w:p>
          <w:p w14:paraId="2E8A59C4" w14:textId="77777777" w:rsidR="005D32DE" w:rsidRPr="00D744B7" w:rsidRDefault="005D32DE" w:rsidP="00ED6579">
            <w:pPr>
              <w:pStyle w:val="Code"/>
              <w:rPr>
                <w:rFonts w:eastAsia="Courier New" w:cs="Courier New"/>
                <w:szCs w:val="18"/>
              </w:rPr>
            </w:pPr>
          </w:p>
          <w:p w14:paraId="0CA2867A"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body:</w:t>
            </w:r>
          </w:p>
          <w:p w14:paraId="520DBABB"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73C16B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"onboardingInformation": {</w:t>
            </w:r>
          </w:p>
          <w:p w14:paraId="5E47F55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099BBA7D"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364E03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"notificationDestination": " http://nef_notification_destination:8080/",</w:t>
            </w:r>
          </w:p>
          <w:p w14:paraId="69E9719C"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3BB850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"websockNotifConfig": {</w:t>
            </w:r>
          </w:p>
          <w:p w14:paraId="28EC8F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"websocketUri": "websocketUri",</w:t>
            </w:r>
          </w:p>
          <w:p w14:paraId="163BCEF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"requestWebsocketURI": true</w:t>
            </w:r>
          </w:p>
          <w:p w14:paraId="0F7EA0E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7EED3D3" w14:textId="77777777" w:rsidR="005D32DE" w:rsidRPr="00E1256F"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0677461D" w14:textId="77777777" w:rsidR="005D32DE" w:rsidRDefault="005D32DE" w:rsidP="005D32DE">
      <w:pPr>
        <w:ind w:left="284"/>
        <w:rPr>
          <w:b/>
          <w:bCs/>
        </w:rPr>
      </w:pPr>
    </w:p>
    <w:p w14:paraId="28C9804E" w14:textId="77777777" w:rsidR="005D32DE" w:rsidRDefault="005D32DE" w:rsidP="005D32DE">
      <w:pPr>
        <w:rPr>
          <w:b/>
          <w:bCs/>
        </w:rPr>
      </w:pPr>
      <w:r w:rsidRPr="00A96F23">
        <w:t>The CAPIF Core Function assigns an identity for the API invoker (</w:t>
      </w:r>
      <w:r w:rsidRPr="00A96F23">
        <w:rPr>
          <w:rFonts w:ascii="Courier New" w:eastAsia="Courier New" w:hAnsi="Courier New" w:cs="Courier New"/>
          <w:sz w:val="18"/>
          <w:szCs w:val="18"/>
        </w:rPr>
        <w:t>apiInvokerId</w:t>
      </w:r>
      <w:r w:rsidRPr="00A96F23">
        <w:t>) and a certificate (</w:t>
      </w:r>
      <w:r w:rsidRPr="00A96F23">
        <w:rPr>
          <w:rFonts w:ascii="Courier New" w:eastAsia="Courier New" w:hAnsi="Courier New" w:cs="Courier New"/>
          <w:sz w:val="18"/>
          <w:szCs w:val="18"/>
        </w:rPr>
        <w:t>apiInvokerCertificate</w:t>
      </w:r>
      <w:r w:rsidRPr="00A96F23">
        <w:t>) based on provided public key(</w:t>
      </w:r>
      <w:r w:rsidRPr="00A96F23">
        <w:rPr>
          <w:rFonts w:ascii="Courier New" w:eastAsia="Courier New" w:hAnsi="Courier New" w:cs="Courier New"/>
          <w:sz w:val="18"/>
          <w:szCs w:val="18"/>
        </w:rPr>
        <w:t>apiInvokerPublicKey</w:t>
      </w:r>
      <w:r w:rsidRPr="00A96F23">
        <w:t>).</w:t>
      </w:r>
    </w:p>
    <w:p w14:paraId="554C0BE6" w14:textId="77777777" w:rsidR="005D32DE" w:rsidRDefault="005D32DE" w:rsidP="005D32DE">
      <w:pPr>
        <w:ind w:left="284"/>
        <w:rPr>
          <w:b/>
          <w:bCs/>
        </w:rPr>
      </w:pPr>
      <w:r w:rsidRPr="7745AA34">
        <w:rPr>
          <w:b/>
          <w:bCs/>
        </w:rPr>
        <w:t>2. 201 Created</w:t>
      </w:r>
    </w:p>
    <w:p w14:paraId="61714F0B" w14:textId="77777777" w:rsidR="005D32DE" w:rsidRDefault="005D32DE" w:rsidP="005D32DE">
      <w:pPr>
        <w:rPr>
          <w:b/>
          <w:bCs/>
        </w:rPr>
      </w:pPr>
      <w:r w:rsidRPr="00A96F23">
        <w:t xml:space="preserve">The API Invoker has been registered successfully. The URI of the created resource is returned in the </w:t>
      </w:r>
      <w:r>
        <w:t>“</w:t>
      </w:r>
      <w:r w:rsidRPr="00A96F23">
        <w:t>Location” HTTP header including the assigned registration identifier (</w:t>
      </w:r>
      <w:r w:rsidRPr="00A96F23">
        <w:rPr>
          <w:rFonts w:ascii="Courier New" w:eastAsia="Courier New" w:hAnsi="Courier New" w:cs="Courier New"/>
          <w:sz w:val="18"/>
          <w:szCs w:val="18"/>
        </w:rPr>
        <w:t>apiInvokerId</w:t>
      </w:r>
      <w:r w:rsidRPr="00A96F23">
        <w:t>).</w:t>
      </w:r>
    </w:p>
    <w:p w14:paraId="52F246B1" w14:textId="70A0EFEE" w:rsidR="005D32DE" w:rsidRDefault="005D32DE" w:rsidP="005D32DE">
      <w:pPr>
        <w:pStyle w:val="TH"/>
        <w:rPr>
          <w:rFonts w:eastAsia="Arial" w:cs="Arial"/>
          <w:color w:val="000000" w:themeColor="text1"/>
        </w:rPr>
      </w:pPr>
      <w:r w:rsidRPr="7745AA34">
        <w:rPr>
          <w:rFonts w:eastAsia="Arial" w:cs="Arial"/>
          <w:bCs/>
          <w:color w:val="000000" w:themeColor="text1"/>
        </w:rPr>
        <w:lastRenderedPageBreak/>
        <w:t>Table 6.</w:t>
      </w:r>
      <w:r w:rsidR="00736BAF">
        <w:rPr>
          <w:rFonts w:cs="Arial" w:hint="eastAsia"/>
          <w:bCs/>
          <w:color w:val="000000" w:themeColor="text1"/>
          <w:lang w:eastAsia="ja-JP"/>
        </w:rPr>
        <w:t>7</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5D32DE" w14:paraId="6D62CF69" w14:textId="77777777" w:rsidTr="00ED6579">
        <w:trPr>
          <w:trHeight w:val="300"/>
        </w:trPr>
        <w:tc>
          <w:tcPr>
            <w:tcW w:w="9360" w:type="dxa"/>
          </w:tcPr>
          <w:p w14:paraId="338ECB25"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081411E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05006F84" w14:textId="77777777" w:rsidR="005D32DE" w:rsidRDefault="005D32DE" w:rsidP="00ED6579">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CC2DA30" w14:textId="77777777" w:rsidR="005D32DE" w:rsidRDefault="005D32DE" w:rsidP="00ED6579">
            <w:pPr>
              <w:pStyle w:val="Code"/>
              <w:rPr>
                <w:rFonts w:eastAsia="Courier New" w:cs="Courier New"/>
                <w:color w:val="000000" w:themeColor="text1"/>
                <w:szCs w:val="18"/>
              </w:rPr>
            </w:pPr>
          </w:p>
          <w:p w14:paraId="5A396F54"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6870C82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9BB437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"apiInvokerId": "string",</w:t>
            </w:r>
          </w:p>
          <w:p w14:paraId="3017975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1415315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0C13409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"apiInvokerCertificate": "string",</w:t>
            </w:r>
          </w:p>
          <w:p w14:paraId="59A25E4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"onboardingSecret": "string"</w:t>
            </w:r>
          </w:p>
          <w:p w14:paraId="4507160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BE483F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48A6DBB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4447DE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14310C8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8BB74C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0A7CFF25"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54EF07"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02BBD055" w14:textId="77777777" w:rsidR="005D32DE" w:rsidRPr="00A96F23" w:rsidRDefault="005D32DE" w:rsidP="005D32DE"/>
    <w:p w14:paraId="7A33F09E" w14:textId="77777777" w:rsidR="005D32DE" w:rsidRDefault="005D32DE" w:rsidP="005D32DE">
      <w:pPr>
        <w:rPr>
          <w:b/>
          <w:bCs/>
        </w:rPr>
      </w:pPr>
      <w:r w:rsidRPr="00A96F23">
        <w:t>The fields that are returned when onboarding an invoker</w:t>
      </w:r>
      <w:r>
        <w:t>, that are populated by the CCF,</w:t>
      </w:r>
      <w:r w:rsidRPr="00A96F23">
        <w:t xml:space="preserve"> are:</w:t>
      </w:r>
    </w:p>
    <w:p w14:paraId="35A2CFE4" w14:textId="77777777" w:rsidR="005D32DE" w:rsidRPr="007F646F" w:rsidRDefault="005D32DE" w:rsidP="005D32DE">
      <w:pPr>
        <w:pStyle w:val="B1"/>
      </w:pPr>
      <w:r>
        <w:t>-</w:t>
      </w:r>
      <w:r>
        <w:tab/>
      </w:r>
      <w:r w:rsidRPr="00A96F23">
        <w:rPr>
          <w:rFonts w:ascii="Courier New" w:eastAsia="Courier New" w:hAnsi="Courier New" w:cs="Courier New"/>
          <w:color w:val="000000" w:themeColor="text1"/>
          <w:sz w:val="18"/>
          <w:szCs w:val="18"/>
        </w:rPr>
        <w:t>apiInvokerId:</w:t>
      </w:r>
      <w:r w:rsidRPr="7745AA34">
        <w:rPr>
          <w:b/>
          <w:bCs/>
        </w:rPr>
        <w:t xml:space="preserve"> </w:t>
      </w:r>
      <w:r w:rsidRPr="007F646F">
        <w:t>Identifier of the invoker created.</w:t>
      </w:r>
    </w:p>
    <w:p w14:paraId="420E3D5D" w14:textId="77777777" w:rsidR="005D32DE" w:rsidRPr="00B30526" w:rsidRDefault="005D32DE" w:rsidP="005D32DE">
      <w:pPr>
        <w:pStyle w:val="B1"/>
        <w:rPr>
          <w:b/>
          <w:bCs/>
        </w:rPr>
      </w:pPr>
      <w:r>
        <w:t>-</w:t>
      </w:r>
      <w:r>
        <w:tab/>
      </w:r>
      <w:r w:rsidRPr="00A96F23">
        <w:rPr>
          <w:rFonts w:ascii="Courier New" w:eastAsia="Courier New" w:hAnsi="Courier New" w:cs="Courier New"/>
          <w:color w:val="000000" w:themeColor="text1"/>
          <w:sz w:val="18"/>
          <w:szCs w:val="18"/>
        </w:rPr>
        <w:t>apiInvokerCertificate:</w:t>
      </w:r>
      <w:r w:rsidRPr="62765A00">
        <w:rPr>
          <w:b/>
          <w:bCs/>
        </w:rPr>
        <w:t xml:space="preserve"> </w:t>
      </w:r>
      <w:r w:rsidRPr="007F646F">
        <w:t>Certificate of the Invoker created from the CSR sent in the onboarding request, which will be used for the following requests from the Invoker to CAPIF Core Function.</w:t>
      </w:r>
    </w:p>
    <w:p w14:paraId="3754E2F7" w14:textId="6921605D" w:rsidR="005D32DE" w:rsidRDefault="005D32DE" w:rsidP="005D32DE">
      <w:pPr>
        <w:pStyle w:val="TH"/>
        <w:ind w:left="568"/>
        <w:rPr>
          <w:rFonts w:eastAsia="Arial" w:cs="Arial"/>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5D32DE" w14:paraId="545C4601" w14:textId="77777777" w:rsidTr="00ED6579">
        <w:trPr>
          <w:trHeight w:val="300"/>
        </w:trPr>
        <w:tc>
          <w:tcPr>
            <w:tcW w:w="9360" w:type="dxa"/>
          </w:tcPr>
          <w:p w14:paraId="1C8AB95A"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headers:</w:t>
            </w:r>
          </w:p>
          <w:p w14:paraId="10F57E5A" w14:textId="77777777" w:rsidR="005D32DE" w:rsidRPr="00D744B7" w:rsidRDefault="005D32DE" w:rsidP="00ED6579">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58" w:history="1"/>
          </w:p>
          <w:p w14:paraId="34FCEF34" w14:textId="77777777" w:rsidR="005D32DE" w:rsidRPr="00D744B7" w:rsidRDefault="005D32DE" w:rsidP="00ED6579">
            <w:pPr>
              <w:pStyle w:val="Code"/>
              <w:rPr>
                <w:rFonts w:eastAsia="Courier New" w:cs="Courier New"/>
                <w:szCs w:val="18"/>
              </w:rPr>
            </w:pPr>
          </w:p>
          <w:p w14:paraId="667173AE"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body:</w:t>
            </w:r>
          </w:p>
          <w:p w14:paraId="296FD99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42FB479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"apiInvokerId": "INVaa03f9911db37be051b243ce3caad9",</w:t>
            </w:r>
          </w:p>
          <w:p w14:paraId="3CF6BF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"onboardingInformation": {</w:t>
            </w:r>
          </w:p>
          <w:p w14:paraId="6115DD7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1EDD0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"apiInvokerCertificate": "-----BEGIN CERTIFICATE-----\nMIIDgjCCAmqgAwIBAgIUS18nvjZYU5B+ptuAw/ x3gQWYEJVxDha9112mP7lclNg5yd5o1Xwj1Imbht2z33ZJ4jxA=\n-----END CERTIFICATE-----\n"</w:t>
            </w:r>
          </w:p>
          <w:p w14:paraId="1FF6212B"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40633AE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"notificationDestination": "http://nef_notification_destination:8080/",</w:t>
            </w:r>
          </w:p>
          <w:p w14:paraId="39D75FF3"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1688B15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"websockNotifConfig": {</w:t>
            </w:r>
          </w:p>
          <w:p w14:paraId="1507213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"websocketUri": "websocketUri",</w:t>
            </w:r>
          </w:p>
          <w:p w14:paraId="4D91AB3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"requestWebsocketURI": true</w:t>
            </w:r>
          </w:p>
          <w:p w14:paraId="68636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8071FD0"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72F66D3A" w14:textId="77777777" w:rsidR="005D32DE" w:rsidRDefault="005D32DE" w:rsidP="005D32DE">
      <w:pPr>
        <w:rPr>
          <w:b/>
          <w:bCs/>
        </w:rPr>
      </w:pPr>
      <w:r w:rsidRPr="7745AA34">
        <w:rPr>
          <w:b/>
          <w:bCs/>
        </w:rPr>
        <w:t xml:space="preserve"> </w:t>
      </w:r>
    </w:p>
    <w:p w14:paraId="72C9343E" w14:textId="77777777" w:rsidR="005D32DE" w:rsidRDefault="005D32DE" w:rsidP="005D32DE">
      <w:pPr>
        <w:ind w:left="284"/>
        <w:rPr>
          <w:b/>
          <w:bCs/>
        </w:rPr>
      </w:pPr>
      <w:r w:rsidRPr="7745AA34">
        <w:rPr>
          <w:b/>
          <w:bCs/>
        </w:rPr>
        <w:t>3. CAPIF_</w:t>
      </w:r>
      <w:r>
        <w:rPr>
          <w:b/>
          <w:bCs/>
        </w:rPr>
        <w:t>Discovery_Service_</w:t>
      </w:r>
      <w:r w:rsidRPr="7745AA34">
        <w:rPr>
          <w:b/>
          <w:bCs/>
        </w:rPr>
        <w:t>API</w:t>
      </w:r>
    </w:p>
    <w:p w14:paraId="2BE61733" w14:textId="77777777" w:rsidR="005D32DE" w:rsidRDefault="005D32DE" w:rsidP="005D32DE">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3514CFED" w14:textId="407AC6FF"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1A5170F7" w14:textId="77777777" w:rsidTr="00ED6579">
        <w:trPr>
          <w:trHeight w:val="300"/>
        </w:trPr>
        <w:tc>
          <w:tcPr>
            <w:tcW w:w="9630" w:type="dxa"/>
          </w:tcPr>
          <w:p w14:paraId="7A798D1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24277F75" w14:textId="77777777" w:rsidR="005D32DE" w:rsidRDefault="005D32DE" w:rsidP="00ED6579">
            <w:pPr>
              <w:spacing w:after="0"/>
              <w:rPr>
                <w:rFonts w:eastAsia="Courier New" w:cs="Courier New"/>
                <w:color w:val="000000" w:themeColor="text1"/>
                <w:szCs w:val="18"/>
              </w:rPr>
            </w:pPr>
          </w:p>
        </w:tc>
      </w:tr>
    </w:tbl>
    <w:p w14:paraId="416775D1" w14:textId="77777777" w:rsidR="005D32DE" w:rsidRDefault="005D32DE" w:rsidP="005D32DE">
      <w:pPr>
        <w:rPr>
          <w:b/>
          <w:bCs/>
        </w:rPr>
      </w:pPr>
    </w:p>
    <w:p w14:paraId="391FB4B5" w14:textId="77777777" w:rsidR="005D32DE" w:rsidRDefault="005D32DE" w:rsidP="005D32DE">
      <w:r w:rsidRPr="00A96F23">
        <w:lastRenderedPageBreak/>
        <w:t xml:space="preserve">The </w:t>
      </w:r>
      <w:r>
        <w:t>API I</w:t>
      </w:r>
      <w:r w:rsidRPr="00A96F23">
        <w:t>nvoker must make the request to CAPIF using its identifier {</w:t>
      </w:r>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r w:rsidRPr="00A96F23">
        <w:t>} in order to verify that the invoker is registered in CAPIF.</w:t>
      </w:r>
    </w:p>
    <w:p w14:paraId="10645F2B" w14:textId="4130FE1A" w:rsidR="005D32DE" w:rsidRPr="001535CC" w:rsidRDefault="005D32DE" w:rsidP="005D32DE">
      <w:pPr>
        <w:pStyle w:val="TH"/>
        <w:rPr>
          <w:rFonts w:eastAsia="Arial" w:cs="Arial"/>
          <w:bCs/>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5D32DE" w14:paraId="25E9F0EC" w14:textId="77777777" w:rsidTr="00ED6579">
        <w:trPr>
          <w:trHeight w:val="300"/>
        </w:trPr>
        <w:tc>
          <w:tcPr>
            <w:tcW w:w="9630" w:type="dxa"/>
          </w:tcPr>
          <w:p w14:paraId="75A3BF2C" w14:textId="77777777" w:rsidR="005D32DE" w:rsidRPr="00D744B7" w:rsidRDefault="005D32DE" w:rsidP="00ED6579">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1ACC63FB" w14:textId="77777777" w:rsidR="005D32DE" w:rsidRDefault="005D32DE" w:rsidP="005D32DE">
      <w:pPr>
        <w:rPr>
          <w:b/>
          <w:bCs/>
        </w:rPr>
      </w:pPr>
    </w:p>
    <w:p w14:paraId="2E244A49" w14:textId="77777777" w:rsidR="005D32DE" w:rsidRDefault="005D32DE" w:rsidP="005D32DE">
      <w:pPr>
        <w:ind w:left="284"/>
        <w:rPr>
          <w:b/>
          <w:bCs/>
        </w:rPr>
      </w:pPr>
      <w:r w:rsidRPr="62765A00">
        <w:rPr>
          <w:b/>
          <w:bCs/>
        </w:rPr>
        <w:t>4. OK 200</w:t>
      </w:r>
    </w:p>
    <w:p w14:paraId="41428B8A" w14:textId="77777777" w:rsidR="005D32DE" w:rsidRPr="0011167B" w:rsidRDefault="005D32DE" w:rsidP="005D32DE">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30F00FBD" w14:textId="0F9100A4" w:rsidR="005D32DE" w:rsidRDefault="005D32DE" w:rsidP="005D32DE">
      <w:pPr>
        <w:pStyle w:val="TH"/>
        <w:rPr>
          <w:rFonts w:eastAsia="Arial" w:cs="Arial"/>
          <w:color w:val="000000" w:themeColor="text1"/>
        </w:rPr>
      </w:pPr>
      <w:r w:rsidRPr="62765A00">
        <w:rPr>
          <w:rFonts w:eastAsia="Arial" w:cs="Arial"/>
          <w:color w:val="000000" w:themeColor="text1"/>
        </w:rPr>
        <w:t>Table 6.</w:t>
      </w:r>
      <w:r w:rsidR="00736BAF">
        <w:rPr>
          <w:rFonts w:cs="Arial" w:hint="eastAsia"/>
          <w:color w:val="000000" w:themeColor="text1"/>
          <w:lang w:eastAsia="ja-JP"/>
        </w:rPr>
        <w:t>7</w:t>
      </w:r>
      <w:r w:rsidRPr="62765A00">
        <w:rPr>
          <w:rFonts w:eastAsia="Arial" w:cs="Arial"/>
          <w:color w:val="000000" w:themeColor="text1"/>
        </w:rPr>
        <w:t>-4</w:t>
      </w:r>
      <w:r w:rsidR="00EA5BC7">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5D32DE" w14:paraId="0AEA38F0" w14:textId="77777777" w:rsidTr="00ED6579">
        <w:trPr>
          <w:trHeight w:val="300"/>
        </w:trPr>
        <w:tc>
          <w:tcPr>
            <w:tcW w:w="9630" w:type="dxa"/>
          </w:tcPr>
          <w:p w14:paraId="0498A100"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6E654095"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3D6B8E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"serviceAPIDescription":[    {</w:t>
            </w:r>
          </w:p>
          <w:p w14:paraId="623A9D3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"apiName": "string",</w:t>
            </w:r>
          </w:p>
          <w:p w14:paraId="7DAEB97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"apiId": "string",</w:t>
            </w:r>
          </w:p>
          <w:p w14:paraId="330D428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"apiStatus": {</w:t>
            </w:r>
          </w:p>
          <w:p w14:paraId="1EBDEF1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"aefIds": [</w:t>
            </w:r>
          </w:p>
          <w:p w14:paraId="778AFC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A09B4A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165401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4598EA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"aefProfiles": [</w:t>
            </w:r>
          </w:p>
          <w:p w14:paraId="6AC14DCA" w14:textId="77777777" w:rsidR="005D32DE" w:rsidRPr="00D744B7" w:rsidRDefault="005D32DE" w:rsidP="00ED6579">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14D22B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"aefId": "string",</w:t>
            </w:r>
          </w:p>
          <w:p w14:paraId="5DC993E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"versions": [</w:t>
            </w:r>
          </w:p>
          <w:p w14:paraId="193C79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001DF9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"apiVersion": "string",</w:t>
            </w:r>
          </w:p>
          <w:p w14:paraId="22EC2D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"expiry": "string",</w:t>
            </w:r>
          </w:p>
          <w:p w14:paraId="59A7D7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"resources": [</w:t>
            </w:r>
          </w:p>
          <w:p w14:paraId="16FB1C9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844CC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"resourceName": "string",</w:t>
            </w:r>
          </w:p>
          <w:p w14:paraId="008267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25CA7BD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"uri": "string",</w:t>
            </w:r>
          </w:p>
          <w:p w14:paraId="63FD99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130084B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15F09C4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4AA7246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2D805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1A1E83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"resourceName": "string",</w:t>
            </w:r>
          </w:p>
          <w:p w14:paraId="2B5678E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2F69C1A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"uri": "string",</w:t>
            </w:r>
          </w:p>
          <w:p w14:paraId="073664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4CAC1EA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021FDBC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1B3E701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55E778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41B37E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"custOperations": [</w:t>
            </w:r>
          </w:p>
          <w:p w14:paraId="333B661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8C75DE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636A95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0AED92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w:t>
            </w:r>
          </w:p>
          <w:p w14:paraId="571133D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9FF741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81633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36BB2F1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609A96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BB54C9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47BA6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BC61BB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"protocol": "string",</w:t>
            </w:r>
          </w:p>
          <w:p w14:paraId="5A230F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"dataFormat": "string",</w:t>
            </w:r>
          </w:p>
          <w:p w14:paraId="0E0E0D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"securityMethods": [</w:t>
            </w:r>
          </w:p>
          <w:p w14:paraId="4C16B782" w14:textId="77777777" w:rsidR="005D32DE" w:rsidRPr="00D744B7" w:rsidRDefault="005D32DE" w:rsidP="00ED6579">
            <w:pPr>
              <w:pStyle w:val="Code"/>
              <w:rPr>
                <w:rFonts w:eastAsia="Courier New" w:cs="Courier New"/>
                <w:szCs w:val="18"/>
              </w:rPr>
            </w:pPr>
            <w:r w:rsidRPr="00D744B7">
              <w:rPr>
                <w:rFonts w:eastAsia="Courier New" w:cs="Courier New"/>
                <w:szCs w:val="18"/>
              </w:rPr>
              <w:lastRenderedPageBreak/>
              <w:t xml:space="preserve">            "string",</w:t>
            </w:r>
          </w:p>
          <w:p w14:paraId="1E8ADAA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FF23B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"interfaceDescriptions": [</w:t>
            </w:r>
          </w:p>
          <w:p w14:paraId="1AE5C9C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C7BC08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"ipv4Addr": "string",</w:t>
            </w:r>
          </w:p>
          <w:p w14:paraId="3295A2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"port": "int",</w:t>
            </w:r>
          </w:p>
          <w:p w14:paraId="318BEA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"securityMethods": [</w:t>
            </w:r>
          </w:p>
          <w:p w14:paraId="5FB1FFA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AAABBF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12F988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FAA40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F72CAA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1D6228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EF804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7BC963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"supportedFeatures": "string",</w:t>
            </w:r>
          </w:p>
          <w:p w14:paraId="780A404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"shareableInfo": {</w:t>
            </w:r>
          </w:p>
          <w:p w14:paraId="3C51AA6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"isShareable": "boolean",</w:t>
            </w:r>
          </w:p>
          <w:p w14:paraId="240328E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"capifProvDoms": [</w:t>
            </w:r>
          </w:p>
          <w:p w14:paraId="2846017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0B1EA6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47A142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6533B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"serviceAPICategory": "string",</w:t>
            </w:r>
          </w:p>
          <w:p w14:paraId="577D580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"apiSuppFeats": "string",</w:t>
            </w:r>
          </w:p>
          <w:p w14:paraId="7EA7FE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"pubApiPath": {</w:t>
            </w:r>
          </w:p>
          <w:p w14:paraId="0DE8F55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"ccfIds": [</w:t>
            </w:r>
          </w:p>
          <w:p w14:paraId="3D1A00D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9A0502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6303D5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3AE03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"ccfId": "string"</w:t>
            </w:r>
          </w:p>
          <w:p w14:paraId="45CA327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"apiProvName": "string"</w:t>
            </w:r>
            <w:r w:rsidRPr="00D744B7">
              <w:br/>
            </w:r>
            <w:r w:rsidRPr="00D744B7">
              <w:rPr>
                <w:rFonts w:eastAsia="Courier New" w:cs="Courier New"/>
                <w:szCs w:val="18"/>
              </w:rPr>
              <w:t xml:space="preserve">    }</w:t>
            </w:r>
          </w:p>
          <w:p w14:paraId="78FF436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3C941B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5696F89F" w14:textId="77777777" w:rsidR="005D32DE" w:rsidRDefault="005D32DE" w:rsidP="005D32DE"/>
    <w:p w14:paraId="78CCD6C2" w14:textId="77777777" w:rsidR="005D32DE" w:rsidRDefault="005D32DE" w:rsidP="005D32DE">
      <w:r>
        <w:t>The API Invoker will receive a list with the APIs published in CAPIF, including the following information:</w:t>
      </w:r>
    </w:p>
    <w:p w14:paraId="6557B900" w14:textId="77777777" w:rsidR="005D32DE" w:rsidRDefault="005D32DE" w:rsidP="005D32DE">
      <w:pPr>
        <w:pStyle w:val="B1"/>
        <w:rPr>
          <w:lang w:val="en-US"/>
        </w:rPr>
      </w:pPr>
      <w:r>
        <w:t>-</w:t>
      </w:r>
      <w:r>
        <w:tab/>
      </w:r>
      <w:r w:rsidRPr="62765A00">
        <w:rPr>
          <w:rFonts w:ascii="Courier New" w:hAnsi="Courier New"/>
          <w:sz w:val="18"/>
          <w:szCs w:val="18"/>
        </w:rPr>
        <w:t>apiName:</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p>
    <w:p w14:paraId="71611DD2" w14:textId="77777777" w:rsidR="005D32DE" w:rsidRDefault="005D32DE" w:rsidP="005D32DE">
      <w:pPr>
        <w:pStyle w:val="B1"/>
        <w:rPr>
          <w:lang w:val="en-US"/>
        </w:rPr>
      </w:pPr>
      <w:r>
        <w:t>-</w:t>
      </w:r>
      <w:r>
        <w:tab/>
      </w:r>
      <w:r w:rsidRPr="00E51FFA">
        <w:rPr>
          <w:rFonts w:ascii="Courier New" w:hAnsi="Courier New"/>
          <w:sz w:val="18"/>
          <w:szCs w:val="18"/>
        </w:rPr>
        <w:t>apiStatus:</w:t>
      </w:r>
      <w:r w:rsidRPr="62765A00">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62765A00">
        <w:rPr>
          <w:lang w:val="en-US"/>
        </w:rPr>
        <w:t xml:space="preserve">. It contains the </w:t>
      </w:r>
      <w:r w:rsidRPr="00A41B46">
        <w:rPr>
          <w:rFonts w:ascii="Courier New" w:eastAsia="Courier New" w:hAnsi="Courier New" w:cs="Courier New"/>
          <w:sz w:val="18"/>
          <w:szCs w:val="18"/>
          <w:lang w:val="en-US"/>
        </w:rPr>
        <w:t xml:space="preserve">aefIds </w:t>
      </w:r>
      <w:r w:rsidRPr="62765A00">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35C205EA" w14:textId="77777777" w:rsidR="005D32DE" w:rsidRDefault="005D32DE" w:rsidP="005D32DE">
      <w:pPr>
        <w:pStyle w:val="B1"/>
        <w:rPr>
          <w:lang w:val="en-US"/>
        </w:rPr>
      </w:pPr>
      <w:r>
        <w:t>-</w:t>
      </w:r>
      <w:r>
        <w:tab/>
      </w:r>
      <w:r w:rsidRPr="62765A00">
        <w:rPr>
          <w:rFonts w:ascii="Courier New" w:hAnsi="Courier New"/>
          <w:sz w:val="18"/>
          <w:szCs w:val="18"/>
        </w:rPr>
        <w:t>aefProfiles:</w:t>
      </w:r>
      <w:r w:rsidRPr="62765A00">
        <w:rPr>
          <w:lang w:val="en-US"/>
        </w:rPr>
        <w:t xml:space="preserve"> List of Information about AEFs that expose the API. This information contains the following fields:</w:t>
      </w:r>
    </w:p>
    <w:p w14:paraId="6F69A8F6" w14:textId="77777777" w:rsidR="005D32DE" w:rsidRDefault="005D32DE" w:rsidP="003579F9">
      <w:pPr>
        <w:pStyle w:val="ListParagraph"/>
        <w:numPr>
          <w:ilvl w:val="1"/>
          <w:numId w:val="11"/>
        </w:numPr>
        <w:rPr>
          <w:lang w:val="en-US"/>
        </w:rPr>
      </w:pPr>
      <w:r w:rsidRPr="62765A00">
        <w:rPr>
          <w:rFonts w:ascii="Courier New" w:hAnsi="Courier New"/>
          <w:sz w:val="18"/>
          <w:szCs w:val="18"/>
        </w:rPr>
        <w:t>aefId:</w:t>
      </w:r>
      <w:r w:rsidRPr="62765A00">
        <w:rPr>
          <w:lang w:val="en-US"/>
        </w:rPr>
        <w:t xml:space="preserve"> AEF identifier of the provider that exposes the service.</w:t>
      </w:r>
    </w:p>
    <w:p w14:paraId="4383E618" w14:textId="77777777" w:rsidR="005D32DE" w:rsidRDefault="005D32DE" w:rsidP="003579F9">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61F02F5" w14:textId="77777777" w:rsidR="005D32DE" w:rsidRDefault="005D32DE" w:rsidP="003579F9">
      <w:pPr>
        <w:pStyle w:val="ListParagraph"/>
        <w:numPr>
          <w:ilvl w:val="2"/>
          <w:numId w:val="11"/>
        </w:numPr>
      </w:pPr>
      <w:r w:rsidRPr="00A41B46">
        <w:rPr>
          <w:rFonts w:ascii="Courier New" w:eastAsia="Courier New" w:hAnsi="Courier New" w:cs="Courier New"/>
          <w:sz w:val="18"/>
          <w:szCs w:val="18"/>
        </w:rPr>
        <w:t>apiVersion</w:t>
      </w:r>
      <w:r w:rsidRPr="62765A00">
        <w:t>: usable version of the API.</w:t>
      </w:r>
    </w:p>
    <w:p w14:paraId="5EC13B7B" w14:textId="77777777" w:rsidR="005D32DE" w:rsidRPr="0011167B"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3613CCA7" w14:textId="77777777" w:rsidR="005D32DE"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309EFCE2"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resourceName</w:t>
      </w:r>
      <w:r w:rsidRPr="0011167B">
        <w:rPr>
          <w:lang w:val="en-US"/>
        </w:rPr>
        <w:t>: Name of the resource for which i</w:t>
      </w:r>
      <w:r w:rsidRPr="62765A00">
        <w:rPr>
          <w:lang w:val="en-US"/>
        </w:rPr>
        <w:t>ts</w:t>
      </w:r>
      <w:r w:rsidRPr="0011167B">
        <w:rPr>
          <w:lang w:val="en-US"/>
        </w:rPr>
        <w:t xml:space="preserve"> information is specified.</w:t>
      </w:r>
    </w:p>
    <w:p w14:paraId="5E583840" w14:textId="77777777" w:rsidR="005D32DE"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commType</w:t>
      </w:r>
      <w:r w:rsidRPr="62765A00">
        <w:rPr>
          <w:lang w:val="en-US"/>
        </w:rPr>
        <w:t>: Type of use of the resource, which can be receiving a response when making a request (REQUEST_RESPONSE) or a subscription to receive notifications (SUBSCRIBE_NOTIFY)</w:t>
      </w:r>
    </w:p>
    <w:p w14:paraId="7972DA65"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uri</w:t>
      </w:r>
      <w:r w:rsidRPr="0011167B">
        <w:rPr>
          <w:lang w:val="en-US"/>
        </w:rPr>
        <w:t>: U</w:t>
      </w:r>
      <w:r>
        <w:rPr>
          <w:lang w:val="en-US"/>
        </w:rPr>
        <w:t>RI</w:t>
      </w:r>
      <w:r w:rsidRPr="0011167B">
        <w:rPr>
          <w:lang w:val="en-US"/>
        </w:rPr>
        <w:t xml:space="preserve"> to make the request to use the described API resource.</w:t>
      </w:r>
    </w:p>
    <w:p w14:paraId="46314B27" w14:textId="77777777" w:rsidR="005D32DE"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custOpName</w:t>
      </w:r>
      <w:r w:rsidRPr="62765A00">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6C1CF7C0" w14:textId="77777777" w:rsidR="005D32DE"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custOperations</w:t>
      </w:r>
      <w:r w:rsidRPr="62765A00">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2E595FC3"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35BB7B9B"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lastRenderedPageBreak/>
        <w:t>description</w:t>
      </w:r>
      <w:r w:rsidRPr="0011167B">
        <w:rPr>
          <w:lang w:val="en-US"/>
        </w:rPr>
        <w:t>: descriptive text of the API resource.</w:t>
      </w:r>
    </w:p>
    <w:p w14:paraId="7481B2E3" w14:textId="4CD4E35D" w:rsidR="005D32DE"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custOperations</w:t>
      </w:r>
      <w:r w:rsidRPr="0011167B">
        <w:rPr>
          <w:lang w:val="en-US"/>
        </w:rPr>
        <w:t xml:space="preserve">: </w:t>
      </w:r>
      <w:r w:rsidRPr="62765A00">
        <w:rPr>
          <w:lang w:val="en-US"/>
        </w:rPr>
        <w:t>List of custom operations without resource association.</w:t>
      </w:r>
    </w:p>
    <w:p w14:paraId="2EB8968B" w14:textId="77777777" w:rsidR="005D32DE" w:rsidRDefault="005D32DE" w:rsidP="003579F9">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7A741182" w14:textId="77777777" w:rsidR="005D32DE" w:rsidRDefault="005D32DE" w:rsidP="003579F9">
      <w:pPr>
        <w:pStyle w:val="ListParagraph"/>
        <w:numPr>
          <w:ilvl w:val="1"/>
          <w:numId w:val="11"/>
        </w:numPr>
        <w:rPr>
          <w:lang w:val="en-US"/>
        </w:rPr>
      </w:pPr>
      <w:r w:rsidRPr="62765A00">
        <w:rPr>
          <w:rFonts w:ascii="Courier New" w:hAnsi="Courier New"/>
          <w:sz w:val="18"/>
          <w:szCs w:val="18"/>
        </w:rPr>
        <w:t xml:space="preserve">dataFormat: </w:t>
      </w:r>
      <w:r w:rsidRPr="62765A00">
        <w:rPr>
          <w:lang w:val="en-US"/>
        </w:rPr>
        <w:t>Indicates the data sending format which can be JSON, XML or PROTOBUF3.</w:t>
      </w:r>
    </w:p>
    <w:p w14:paraId="51D09F36" w14:textId="77777777" w:rsidR="005D32DE" w:rsidRDefault="005D32DE" w:rsidP="003579F9">
      <w:pPr>
        <w:pStyle w:val="ListParagraph"/>
        <w:numPr>
          <w:ilvl w:val="1"/>
          <w:numId w:val="11"/>
        </w:numPr>
        <w:rPr>
          <w:lang w:val="en-US"/>
        </w:rPr>
      </w:pPr>
      <w:r w:rsidRPr="62765A00">
        <w:rPr>
          <w:rFonts w:ascii="Courier New" w:hAnsi="Courier New"/>
          <w:sz w:val="18"/>
          <w:szCs w:val="18"/>
        </w:rPr>
        <w:t>securityMethods:</w:t>
      </w:r>
      <w:r w:rsidRPr="62765A00">
        <w:rPr>
          <w:lang w:val="en-US"/>
        </w:rPr>
        <w:t xml:space="preserve"> Indicates the possible security methods of the API.</w:t>
      </w:r>
    </w:p>
    <w:p w14:paraId="4B78C58A" w14:textId="77777777" w:rsidR="005D32DE" w:rsidRDefault="005D32DE" w:rsidP="003579F9">
      <w:pPr>
        <w:pStyle w:val="ListParagraph"/>
        <w:numPr>
          <w:ilvl w:val="1"/>
          <w:numId w:val="11"/>
        </w:numPr>
        <w:rPr>
          <w:lang w:val="en-US"/>
        </w:rPr>
      </w:pPr>
      <w:r w:rsidRPr="62765A00">
        <w:rPr>
          <w:rFonts w:ascii="Courier New" w:hAnsi="Courier New"/>
          <w:sz w:val="18"/>
          <w:szCs w:val="18"/>
        </w:rPr>
        <w:t>domainName:</w:t>
      </w:r>
      <w:r w:rsidRPr="62765A00">
        <w:rPr>
          <w:lang w:val="en-US"/>
        </w:rPr>
        <w:t xml:space="preserve"> Domain name to which the API belongs. </w:t>
      </w:r>
    </w:p>
    <w:p w14:paraId="733F20B0" w14:textId="77777777" w:rsidR="005D32DE" w:rsidRDefault="005D32DE" w:rsidP="003579F9">
      <w:pPr>
        <w:pStyle w:val="ListParagraph"/>
        <w:numPr>
          <w:ilvl w:val="1"/>
          <w:numId w:val="11"/>
        </w:numPr>
        <w:rPr>
          <w:lang w:val="en-US"/>
        </w:rPr>
      </w:pPr>
      <w:r w:rsidRPr="62765A00">
        <w:rPr>
          <w:rFonts w:ascii="Courier New" w:hAnsi="Courier New"/>
          <w:sz w:val="18"/>
          <w:szCs w:val="18"/>
        </w:rPr>
        <w:t>interfaceDescriptions:</w:t>
      </w:r>
      <w:r w:rsidRPr="62765A00">
        <w:rPr>
          <w:lang w:val="en-US"/>
        </w:rPr>
        <w:t xml:space="preserve"> List of interfaces to which API requests can be made. </w:t>
      </w:r>
    </w:p>
    <w:p w14:paraId="57D5ECCF" w14:textId="77777777" w:rsidR="005D32DE" w:rsidRDefault="005D32DE" w:rsidP="005D32DE">
      <w:pPr>
        <w:pStyle w:val="ListParagraph"/>
        <w:ind w:left="1440"/>
        <w:rPr>
          <w:lang w:val="en-US"/>
        </w:rPr>
      </w:pPr>
      <w:r w:rsidRPr="62765A00">
        <w:rPr>
          <w:lang w:val="en-US"/>
        </w:rPr>
        <w:t xml:space="preserve">Only </w:t>
      </w:r>
      <w:r w:rsidRPr="00A96F23">
        <w:rPr>
          <w:rFonts w:ascii="Courier New" w:hAnsi="Courier New"/>
          <w:sz w:val="18"/>
          <w:szCs w:val="18"/>
        </w:rPr>
        <w:t>domainName</w:t>
      </w:r>
      <w:r w:rsidRPr="62765A00">
        <w:rPr>
          <w:lang w:val="en-US"/>
        </w:rPr>
        <w:t xml:space="preserve"> or </w:t>
      </w:r>
      <w:r w:rsidRPr="00A96F23">
        <w:rPr>
          <w:rFonts w:ascii="Courier New" w:hAnsi="Courier New"/>
          <w:sz w:val="18"/>
          <w:szCs w:val="18"/>
        </w:rPr>
        <w:t>interfaceDescription</w:t>
      </w:r>
      <w:r w:rsidRPr="62765A00">
        <w:rPr>
          <w:lang w:val="en-US"/>
        </w:rPr>
        <w:t xml:space="preserve"> can be specified.</w:t>
      </w:r>
    </w:p>
    <w:p w14:paraId="69BAC122" w14:textId="77777777" w:rsidR="00B431C9" w:rsidRPr="000C5341" w:rsidRDefault="00B431C9" w:rsidP="00B431C9">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p>
    <w:p w14:paraId="44EA9831" w14:textId="77777777" w:rsidR="005D32DE" w:rsidRDefault="005D32DE" w:rsidP="005D32DE">
      <w:pPr>
        <w:pStyle w:val="B1"/>
        <w:rPr>
          <w:lang w:val="en-US"/>
        </w:rPr>
      </w:pPr>
      <w:r>
        <w:t>-</w:t>
      </w:r>
      <w:r>
        <w:tab/>
      </w:r>
      <w:r w:rsidRPr="62765A00">
        <w:rPr>
          <w:rFonts w:ascii="Courier New" w:hAnsi="Courier New"/>
          <w:sz w:val="18"/>
          <w:szCs w:val="18"/>
        </w:rPr>
        <w:t>shareableinfo:</w:t>
      </w:r>
      <w:r w:rsidRPr="62765A00">
        <w:rPr>
          <w:lang w:val="en-US"/>
        </w:rPr>
        <w:t xml:space="preserve"> Indicates whether the service API and/or the service API category can be shared to the list of CAPIF provider domains.</w:t>
      </w:r>
    </w:p>
    <w:p w14:paraId="76DD6537" w14:textId="77777777" w:rsidR="005D32DE" w:rsidRDefault="005D32DE" w:rsidP="005D32DE">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34F30844" w14:textId="77777777" w:rsidR="00B431C9" w:rsidRPr="000C5341" w:rsidRDefault="00B431C9" w:rsidP="00B431C9">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2680F1E2" w14:textId="77777777" w:rsidR="005D32DE" w:rsidRDefault="005D32DE" w:rsidP="005D32DE">
      <w:pPr>
        <w:pStyle w:val="B1"/>
        <w:rPr>
          <w:lang w:val="en-US"/>
        </w:rPr>
      </w:pPr>
      <w:r>
        <w:t>-</w:t>
      </w:r>
      <w:r>
        <w:tab/>
      </w:r>
      <w:r w:rsidRPr="62765A00">
        <w:rPr>
          <w:rFonts w:ascii="Courier New" w:hAnsi="Courier New"/>
          <w:sz w:val="18"/>
          <w:szCs w:val="18"/>
        </w:rPr>
        <w:t>apiProvName:</w:t>
      </w:r>
      <w:r w:rsidRPr="62765A00">
        <w:rPr>
          <w:lang w:val="en-US"/>
        </w:rPr>
        <w:t xml:space="preserve"> API provider Name that publishes the API.</w:t>
      </w:r>
    </w:p>
    <w:p w14:paraId="6446F5EE" w14:textId="22A39676" w:rsidR="00B431C9" w:rsidRDefault="00B431C9" w:rsidP="008668A1">
      <w:pPr>
        <w:ind w:left="284"/>
        <w:rPr>
          <w:lang w:val="en-US"/>
        </w:rPr>
      </w:pPr>
      <w:r w:rsidRPr="000C5341">
        <w:rPr>
          <w:lang w:val="en-US"/>
        </w:rPr>
        <w:t>An example for the Discover APIs response for an NEF that exposes the “</w:t>
      </w:r>
      <w:r w:rsidRPr="000C5341">
        <w:t>3gpp-as-session-with-qos” API is shown in Table 6.8-4-OCF,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 29.</w:t>
      </w:r>
      <w:r>
        <w:rPr>
          <w:lang w:val="en-US"/>
        </w:rPr>
        <w:t>1</w:t>
      </w:r>
      <w:r w:rsidRPr="000C5341">
        <w:rPr>
          <w:lang w:val="en-US"/>
        </w:rPr>
        <w:t>22</w:t>
      </w:r>
      <w:r w:rsidRPr="000C5341">
        <w:t> </w:t>
      </w:r>
      <w:r w:rsidRPr="000C5341">
        <w:rPr>
          <w:lang w:val="en-US"/>
        </w:rPr>
        <w:t>[</w:t>
      </w:r>
      <w:r w:rsidR="0067091E">
        <w:rPr>
          <w:rFonts w:hint="eastAsia"/>
          <w:lang w:val="en-US" w:eastAsia="ja-JP"/>
        </w:rPr>
        <w:t>14</w:t>
      </w:r>
      <w:r w:rsidRPr="000C5341">
        <w:rPr>
          <w:lang w:val="en-US"/>
        </w:rPr>
        <w:t>]</w:t>
      </w:r>
      <w:r w:rsidRPr="000C5341">
        <w:t>.</w:t>
      </w:r>
    </w:p>
    <w:p w14:paraId="3BCC2B2A" w14:textId="48D25B36" w:rsidR="005D32DE" w:rsidRPr="001535CC" w:rsidRDefault="005D32DE" w:rsidP="005D32DE">
      <w:pPr>
        <w:pStyle w:val="TH"/>
        <w:ind w:left="360"/>
        <w:rPr>
          <w:rFonts w:eastAsia="Arial" w:cs="Arial"/>
          <w:color w:val="000000" w:themeColor="text1"/>
        </w:rPr>
      </w:pPr>
      <w:r w:rsidRPr="62765A00">
        <w:rPr>
          <w:rFonts w:eastAsia="Arial" w:cs="Arial"/>
          <w:color w:val="000000" w:themeColor="text1"/>
        </w:rPr>
        <w:t>Table 6.</w:t>
      </w:r>
      <w:r w:rsidR="00736BAF">
        <w:rPr>
          <w:rFonts w:cs="Arial" w:hint="eastAsia"/>
          <w:color w:val="000000" w:themeColor="text1"/>
          <w:lang w:eastAsia="ja-JP"/>
        </w:rPr>
        <w:t>7</w:t>
      </w:r>
      <w:r w:rsidRPr="62765A00">
        <w:rPr>
          <w:rFonts w:eastAsia="Arial" w:cs="Arial"/>
          <w:color w:val="000000" w:themeColor="text1"/>
        </w:rPr>
        <w:t>-4</w:t>
      </w:r>
      <w:r w:rsidR="00274045">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5D32DE" w14:paraId="27A81F72" w14:textId="77777777" w:rsidTr="00ED6579">
        <w:trPr>
          <w:trHeight w:val="300"/>
        </w:trPr>
        <w:tc>
          <w:tcPr>
            <w:tcW w:w="9630" w:type="dxa"/>
          </w:tcPr>
          <w:p w14:paraId="22A0CFB6" w14:textId="77777777" w:rsidR="005D32DE" w:rsidRPr="00D744B7" w:rsidRDefault="005D32DE" w:rsidP="00ED6579">
            <w:pPr>
              <w:pStyle w:val="Code"/>
              <w:rPr>
                <w:rFonts w:eastAsia="Courier New" w:cs="Courier New"/>
                <w:szCs w:val="18"/>
              </w:rPr>
            </w:pPr>
            <w:r w:rsidRPr="00D744B7">
              <w:rPr>
                <w:rFonts w:eastAsia="Courier New" w:cs="Courier New"/>
                <w:szCs w:val="18"/>
              </w:rPr>
              <w:t>200</w:t>
            </w:r>
          </w:p>
          <w:p w14:paraId="0E4D50B6"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p>
          <w:p w14:paraId="471E168E" w14:textId="77777777" w:rsidR="005D32DE" w:rsidRPr="00D744B7" w:rsidRDefault="005D32DE" w:rsidP="00ED6579">
            <w:pPr>
              <w:spacing w:after="0"/>
              <w:rPr>
                <w:rFonts w:eastAsia="Courier New" w:cs="Courier New"/>
                <w:szCs w:val="18"/>
              </w:rPr>
            </w:pPr>
            <w:r w:rsidRPr="00D744B7">
              <w:rPr>
                <w:rFonts w:eastAsia="Courier New" w:cs="Courier New"/>
                <w:szCs w:val="18"/>
              </w:rPr>
              <w:t>{</w:t>
            </w:r>
            <w:r w:rsidRPr="00D744B7">
              <w:br/>
            </w:r>
            <w:r w:rsidRPr="00D744B7">
              <w:rPr>
                <w:rFonts w:eastAsia="Courier New" w:cs="Courier New"/>
                <w:szCs w:val="18"/>
              </w:rPr>
              <w:t xml:space="preserve">  "serviceAPIDescription":[</w:t>
            </w:r>
            <w:r w:rsidRPr="00D744B7">
              <w:rPr>
                <w:rFonts w:ascii="Courier New" w:eastAsia="Courier New" w:hAnsi="Courier New" w:cs="Courier New"/>
                <w:sz w:val="18"/>
                <w:szCs w:val="18"/>
              </w:rPr>
              <w:t xml:space="preserve">    {</w:t>
            </w:r>
          </w:p>
          <w:p w14:paraId="6854278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"apiName": "3gpp-as-session-with-qos",</w:t>
            </w:r>
          </w:p>
          <w:p w14:paraId="7F7CDC4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"apiId": "f55731ec5f8ce703ac1f69605ad095",</w:t>
            </w:r>
          </w:p>
          <w:p w14:paraId="741C5EA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"aefProfiles": [</w:t>
            </w:r>
          </w:p>
          <w:p w14:paraId="7F67D6B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A48D7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"aefId": "string",</w:t>
            </w:r>
          </w:p>
          <w:p w14:paraId="3CD49CA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438A5489"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
          <w:p w14:paraId="2CD9E9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"apiVersion": "v1",</w:t>
            </w:r>
          </w:p>
          <w:p w14:paraId="3EDFDC9F"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"expiry": "2100-11-30T10:32:02.004Z",</w:t>
            </w:r>
          </w:p>
          <w:p w14:paraId="2D1F82AD"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2CE4E23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3C6463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"resourceName": "QOS_SUBSCRIPTIONS",</w:t>
            </w:r>
          </w:p>
          <w:p w14:paraId="4881AD9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"SUBSCRIBE_NOTIFY",</w:t>
            </w:r>
          </w:p>
          <w:p w14:paraId="31EC3C8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"uri": "/{scsAsId}/subscriptions",</w:t>
            </w:r>
          </w:p>
          <w:p w14:paraId="4EDA4734"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"http_post",</w:t>
            </w:r>
          </w:p>
          <w:p w14:paraId="26EA790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C319A9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603A02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34235B6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B76151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0C15218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1B3F4A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FBDCF3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"resourceName": "QOS_SUBSCRIPTION_SINGLE",</w:t>
            </w:r>
          </w:p>
          <w:p w14:paraId="7FC31FF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"SUBSCRIBE_NOTIFY",</w:t>
            </w:r>
          </w:p>
          <w:p w14:paraId="7BADF5E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"uri": "/{scsAsId}/subscriptions/{subscriptionId}",</w:t>
            </w:r>
          </w:p>
          <w:p w14:paraId="5BC0BC7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"http_get",</w:t>
            </w:r>
          </w:p>
          <w:p w14:paraId="0C0A4D8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24D5EB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D37FD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"PUT",</w:t>
            </w:r>
          </w:p>
          <w:p w14:paraId="17FA9D5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"DELETE"</w:t>
            </w:r>
          </w:p>
          <w:p w14:paraId="047332E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5273A98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3A3B2D9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B51686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lastRenderedPageBreak/>
              <w:t xml:space="preserve">              ],</w:t>
            </w:r>
          </w:p>
          <w:p w14:paraId="4D2004A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"custOperations": [</w:t>
            </w:r>
          </w:p>
          <w:p w14:paraId="605E3E9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A94509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"REQUEST_RESPONSE",</w:t>
            </w:r>
          </w:p>
          <w:p w14:paraId="46E3B47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"string",</w:t>
            </w:r>
          </w:p>
          <w:p w14:paraId="288F721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221847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18714D5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B1EC0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"string"</w:t>
            </w:r>
          </w:p>
          <w:p w14:paraId="3DB9DE4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E913A0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6C48D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933CE6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3812A6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"protocol": "HTTP_1_1",</w:t>
            </w:r>
          </w:p>
          <w:p w14:paraId="2D441F4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"dataFormat": "JSON",</w:t>
            </w:r>
          </w:p>
          <w:p w14:paraId="29710F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"securityMethods": [</w:t>
            </w:r>
          </w:p>
          <w:p w14:paraId="7159913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14260FB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"PSK"</w:t>
            </w:r>
          </w:p>
          <w:p w14:paraId="133542F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7D559CC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"interfaceDescriptions": [</w:t>
            </w:r>
          </w:p>
          <w:p w14:paraId="586D0D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A98E9E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"ipv4Addr": "127.0.0.1",</w:t>
            </w:r>
          </w:p>
          <w:p w14:paraId="07523D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"port": 4443,</w:t>
            </w:r>
          </w:p>
          <w:p w14:paraId="790E37A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"securityMethods": [</w:t>
            </w:r>
          </w:p>
          <w:p w14:paraId="31791D6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0E6A442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DC53B1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327816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041B1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C90457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C555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2E7D1B9E" w14:textId="4901F2F8" w:rsidR="005D32DE" w:rsidRPr="00D744B7" w:rsidRDefault="005D32DE" w:rsidP="00ED6579">
            <w:pPr>
              <w:pStyle w:val="Code"/>
              <w:rPr>
                <w:rFonts w:eastAsia="Courier New" w:cs="Courier New"/>
                <w:szCs w:val="18"/>
              </w:rPr>
            </w:pPr>
            <w:r w:rsidRPr="00D744B7">
              <w:rPr>
                <w:rFonts w:eastAsia="Courier New" w:cs="Courier New"/>
                <w:szCs w:val="18"/>
              </w:rPr>
              <w:t xml:space="preserve">      "supportedFeatures": "</w:t>
            </w:r>
            <w:r w:rsidR="00B431C9" w:rsidRPr="000C5341">
              <w:rPr>
                <w:rFonts w:cs="Courier New"/>
                <w:color w:val="000000" w:themeColor="text1"/>
                <w:szCs w:val="18"/>
              </w:rPr>
              <w:t>1ff</w:t>
            </w:r>
            <w:r w:rsidRPr="00D744B7">
              <w:rPr>
                <w:rFonts w:eastAsia="Courier New" w:cs="Courier New"/>
                <w:szCs w:val="18"/>
              </w:rPr>
              <w:t>",</w:t>
            </w:r>
          </w:p>
          <w:p w14:paraId="109945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"shareableInfo": {</w:t>
            </w:r>
          </w:p>
          <w:p w14:paraId="6315D04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"isShareable": true,</w:t>
            </w:r>
          </w:p>
          <w:p w14:paraId="56E44BD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"capifProvDoms": [ </w:t>
            </w:r>
          </w:p>
          <w:p w14:paraId="0F3DA630" w14:textId="77777777" w:rsidR="005D32DE" w:rsidRPr="00D744B7" w:rsidRDefault="005D32DE" w:rsidP="00ED6579">
            <w:pPr>
              <w:pStyle w:val="Code"/>
            </w:pPr>
            <w:r w:rsidRPr="00D744B7">
              <w:rPr>
                <w:rFonts w:eastAsia="Courier New" w:cs="Courier New"/>
                <w:szCs w:val="18"/>
              </w:rPr>
              <w:t xml:space="preserve">          "mobilesandbox.cloud" </w:t>
            </w:r>
          </w:p>
          <w:p w14:paraId="4B1D2C52" w14:textId="77777777" w:rsidR="005D32DE" w:rsidRPr="00D744B7" w:rsidRDefault="005D32DE" w:rsidP="00ED6579">
            <w:pPr>
              <w:pStyle w:val="Code"/>
            </w:pPr>
            <w:r w:rsidRPr="00D744B7">
              <w:rPr>
                <w:rFonts w:eastAsia="Courier New" w:cs="Courier New"/>
                <w:szCs w:val="18"/>
              </w:rPr>
              <w:t xml:space="preserve">        ] </w:t>
            </w:r>
          </w:p>
          <w:p w14:paraId="393A1810" w14:textId="77777777" w:rsidR="005D32DE" w:rsidRPr="00D744B7" w:rsidRDefault="005D32DE" w:rsidP="00ED6579">
            <w:pPr>
              <w:pStyle w:val="Code"/>
            </w:pPr>
            <w:r w:rsidRPr="00D744B7">
              <w:rPr>
                <w:rFonts w:eastAsia="Courier New" w:cs="Courier New"/>
                <w:szCs w:val="18"/>
              </w:rPr>
              <w:t xml:space="preserve">      }, </w:t>
            </w:r>
          </w:p>
          <w:p w14:paraId="04B9E23A" w14:textId="77777777" w:rsidR="005D32DE" w:rsidRDefault="005D32DE" w:rsidP="00ED6579">
            <w:pPr>
              <w:pStyle w:val="Code"/>
              <w:rPr>
                <w:rFonts w:eastAsiaTheme="minorEastAsia" w:cs="Courier New"/>
                <w:szCs w:val="18"/>
                <w:lang w:eastAsia="ja-JP"/>
              </w:rPr>
            </w:pPr>
            <w:r w:rsidRPr="00D744B7">
              <w:rPr>
                <w:rFonts w:eastAsia="Courier New" w:cs="Courier New"/>
                <w:szCs w:val="18"/>
              </w:rPr>
              <w:t xml:space="preserve">      "serviceAPICategory": "NEF",</w:t>
            </w:r>
          </w:p>
          <w:p w14:paraId="157ECE5F" w14:textId="211B9A3A" w:rsidR="00B431C9" w:rsidRPr="008668A1" w:rsidRDefault="00B431C9" w:rsidP="008668A1">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6A28785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"apiProvName": "OCF_NEF"</w:t>
            </w:r>
          </w:p>
          <w:p w14:paraId="2D9CFD4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AACEFD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77B1381" w14:textId="77777777" w:rsidR="005D32DE" w:rsidRDefault="005D32DE" w:rsidP="00ED6579">
            <w:pPr>
              <w:pStyle w:val="Code"/>
              <w:rPr>
                <w:rFonts w:eastAsia="Courier New" w:cs="Courier New"/>
                <w:color w:val="881798"/>
                <w:szCs w:val="18"/>
              </w:rPr>
            </w:pPr>
            <w:r w:rsidRPr="00D744B7">
              <w:rPr>
                <w:rFonts w:eastAsia="Courier New" w:cs="Courier New"/>
                <w:szCs w:val="18"/>
              </w:rPr>
              <w:t>}</w:t>
            </w:r>
          </w:p>
        </w:tc>
      </w:tr>
    </w:tbl>
    <w:p w14:paraId="77CB1B3F" w14:textId="77777777" w:rsidR="005D32DE" w:rsidRDefault="005D32DE" w:rsidP="005D32DE">
      <w:pPr>
        <w:rPr>
          <w:b/>
          <w:bCs/>
        </w:rPr>
      </w:pPr>
    </w:p>
    <w:p w14:paraId="45E140FD" w14:textId="77777777" w:rsidR="005D32DE" w:rsidRDefault="005D32DE" w:rsidP="005D32DE">
      <w:pPr>
        <w:ind w:left="284"/>
        <w:rPr>
          <w:b/>
          <w:bCs/>
        </w:rPr>
      </w:pPr>
      <w:r w:rsidRPr="7745AA34">
        <w:rPr>
          <w:b/>
          <w:bCs/>
        </w:rPr>
        <w:t>5. CAPIF_Security</w:t>
      </w:r>
      <w:r>
        <w:rPr>
          <w:b/>
          <w:bCs/>
        </w:rPr>
        <w:t>_API</w:t>
      </w:r>
      <w:r w:rsidRPr="7745AA34">
        <w:rPr>
          <w:b/>
          <w:bCs/>
        </w:rPr>
        <w:t xml:space="preserve"> </w:t>
      </w:r>
    </w:p>
    <w:p w14:paraId="6D87028C" w14:textId="77777777" w:rsidR="005D32DE" w:rsidRDefault="005D32DE" w:rsidP="005D32DE">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6F79B07D" w14:textId="6AD2F174"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4BA229C5" w14:textId="77777777" w:rsidTr="00ED6579">
        <w:trPr>
          <w:trHeight w:val="300"/>
        </w:trPr>
        <w:tc>
          <w:tcPr>
            <w:tcW w:w="9630" w:type="dxa"/>
          </w:tcPr>
          <w:p w14:paraId="2A74A086"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PUT {apiRoot}/capif-security/v1/trustedInvokers/{apiInvokerId}</w:t>
            </w:r>
          </w:p>
          <w:p w14:paraId="573F0AEC" w14:textId="77777777" w:rsidR="005D32DE" w:rsidRDefault="005D32DE" w:rsidP="00ED6579">
            <w:pPr>
              <w:pStyle w:val="Code"/>
              <w:rPr>
                <w:rFonts w:eastAsia="Courier New" w:cs="Courier New"/>
                <w:color w:val="000000" w:themeColor="text1"/>
              </w:rPr>
            </w:pPr>
          </w:p>
          <w:p w14:paraId="2892DC33"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51649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310627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69E4A9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19F8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5FFC7B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7426FD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6C5133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217FD90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40B517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7E4E2B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17E2942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A5AA8A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w:t>
            </w:r>
          </w:p>
          <w:p w14:paraId="330524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67684C8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274CE2B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2729599D" w14:textId="77777777" w:rsidR="005D32DE" w:rsidRDefault="005D32DE" w:rsidP="005D32DE">
      <w:pPr>
        <w:rPr>
          <w:b/>
          <w:bCs/>
        </w:rPr>
      </w:pPr>
    </w:p>
    <w:p w14:paraId="785F96DA" w14:textId="77777777" w:rsidR="005D32DE" w:rsidRDefault="005D32DE" w:rsidP="005D32DE">
      <w:pPr>
        <w:rPr>
          <w:b/>
          <w:bCs/>
        </w:rPr>
      </w:pPr>
      <w:r w:rsidRPr="00A96F23">
        <w:t>In this request we find the following fields</w:t>
      </w:r>
      <w:r>
        <w:t>:</w:t>
      </w:r>
    </w:p>
    <w:p w14:paraId="062B1997"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securityInfo:</w:t>
      </w:r>
      <w:r>
        <w:t xml:space="preserve"> List of information that represents the details of the interfaces and security methods of the APIs the API invoker wishes to use.</w:t>
      </w:r>
    </w:p>
    <w:p w14:paraId="3E817B04"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prefSecurityMethods:</w:t>
      </w:r>
      <w:r>
        <w:t xml:space="preserve"> List of preferred security methods for using an API. In the examples, OAuth tokens are used.</w:t>
      </w:r>
    </w:p>
    <w:p w14:paraId="08591509"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aefId:</w:t>
      </w:r>
      <w:r>
        <w:t xml:space="preserve"> Identifier of the API exposing function that expose the API.</w:t>
      </w:r>
    </w:p>
    <w:p w14:paraId="5C889FCF"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apiId:</w:t>
      </w:r>
      <w:r>
        <w:t xml:space="preserve"> Identifier of the API that that the API invoker wishes to use.</w:t>
      </w:r>
    </w:p>
    <w:p w14:paraId="0067A21E"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notificationDestination:</w:t>
      </w:r>
      <w:r>
        <w:t xml:space="preserve"> Address where the notifications should be delivered to.</w:t>
      </w:r>
    </w:p>
    <w:p w14:paraId="22C30B2D" w14:textId="77777777" w:rsidR="005D32DE" w:rsidRDefault="005D32DE" w:rsidP="005D32DE">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2F90929E" w14:textId="3985D56B"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1FA9FD2D" w14:textId="77777777" w:rsidTr="00ED6579">
        <w:trPr>
          <w:trHeight w:val="300"/>
        </w:trPr>
        <w:tc>
          <w:tcPr>
            <w:tcW w:w="9630" w:type="dxa"/>
          </w:tcPr>
          <w:p w14:paraId="58559462"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662A5D66" w14:textId="77777777" w:rsidR="005D32DE" w:rsidRDefault="005D32DE" w:rsidP="00ED6579"/>
          <w:p w14:paraId="024DFE2E"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051CE25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022C2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1079478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7BA69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6580646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099983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616290B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1D56814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1AA9DDC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01AEE1F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20323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7339EF5"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2265FD37" w14:textId="751CE3C1"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B431C9" w:rsidRPr="000C5341">
              <w:rPr>
                <w:rFonts w:cs="Courier New"/>
                <w:color w:val="000000" w:themeColor="text1"/>
                <w:szCs w:val="18"/>
              </w:rPr>
              <w:t>1ff</w:t>
            </w:r>
            <w:r w:rsidRPr="008F5069">
              <w:rPr>
                <w:rFonts w:eastAsia="Courier New" w:cs="Courier New"/>
                <w:color w:val="000000" w:themeColor="text1"/>
                <w:szCs w:val="18"/>
              </w:rPr>
              <w:t>fffff"</w:t>
            </w:r>
          </w:p>
          <w:p w14:paraId="3DAFE32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626F0E" w14:textId="77777777" w:rsidR="005D32DE" w:rsidRDefault="005D32DE" w:rsidP="005D32DE"/>
    <w:p w14:paraId="764B3F67" w14:textId="77777777" w:rsidR="005D32DE" w:rsidRDefault="005D32DE" w:rsidP="005D32DE">
      <w:r>
        <w:t>OpenCAPIF selects one of the preferred methods to make requests to the API based in AEF profile. In this example, only one Security Method is requested by the API Invoker, so OpenCAPIF checks that this Security Method is supported by the API Exposer.</w:t>
      </w:r>
    </w:p>
    <w:p w14:paraId="3FCC5205" w14:textId="77777777" w:rsidR="005D32DE" w:rsidRDefault="005D32DE" w:rsidP="005D32DE">
      <w:pPr>
        <w:ind w:left="284"/>
        <w:rPr>
          <w:b/>
          <w:bCs/>
        </w:rPr>
      </w:pPr>
      <w:r w:rsidRPr="7745AA34">
        <w:rPr>
          <w:b/>
          <w:bCs/>
        </w:rPr>
        <w:t>6. 201 Created</w:t>
      </w:r>
    </w:p>
    <w:p w14:paraId="1C73708C" w14:textId="77777777" w:rsidR="005D32DE" w:rsidRPr="00A96F23" w:rsidRDefault="005D32DE" w:rsidP="005D32DE">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13B15F76" w14:textId="5E594176"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674710FB" w14:textId="77777777" w:rsidTr="00ED6579">
        <w:trPr>
          <w:trHeight w:val="300"/>
        </w:trPr>
        <w:tc>
          <w:tcPr>
            <w:tcW w:w="9630" w:type="dxa"/>
          </w:tcPr>
          <w:p w14:paraId="16A7F8FA"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201</w:t>
            </w:r>
          </w:p>
          <w:p w14:paraId="450750C2" w14:textId="77777777" w:rsidR="005D32DE" w:rsidRDefault="005D32DE" w:rsidP="00ED6579">
            <w:pPr>
              <w:pStyle w:val="Code"/>
              <w:rPr>
                <w:rFonts w:eastAsia="Courier New" w:cs="Courier New"/>
                <w:color w:val="000000" w:themeColor="text1"/>
              </w:rPr>
            </w:pPr>
          </w:p>
          <w:p w14:paraId="44B1F652" w14:textId="77777777" w:rsidR="005D32DE" w:rsidRDefault="005D32DE" w:rsidP="00ED6579">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7A438B71"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 {apiRoot}/</w:t>
            </w:r>
            <w:r w:rsidRPr="62765A00">
              <w:rPr>
                <w:rFonts w:eastAsia="Courier New" w:cs="Courier New"/>
                <w:color w:val="000000" w:themeColor="text1"/>
              </w:rPr>
              <w:t>capif-security/v1/trustedInvokers/{apiInvokerId}</w:t>
            </w:r>
          </w:p>
          <w:p w14:paraId="0C495E39"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75B0610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0A87762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9CD895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1BC0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"prefSecurityMethods": [</w:t>
            </w:r>
          </w:p>
          <w:p w14:paraId="1CA1AC9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1663E7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A767A5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"string",</w:t>
            </w:r>
          </w:p>
          <w:p w14:paraId="3E40877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4C9AC5F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68A867D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1FA5AE2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3215F2D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F120D8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29EC63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60263C30"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35DFD6FA" w14:textId="77777777" w:rsidR="005D32DE" w:rsidRDefault="005D32DE" w:rsidP="00ED6579">
            <w:pPr>
              <w:pStyle w:val="Code"/>
              <w:rPr>
                <w:b/>
                <w:bCs/>
              </w:rPr>
            </w:pPr>
            <w:r>
              <w:rPr>
                <w:rFonts w:eastAsia="Courier New" w:cs="Courier New"/>
                <w:color w:val="000000" w:themeColor="text1"/>
                <w:szCs w:val="18"/>
              </w:rPr>
              <w:t>}</w:t>
            </w:r>
          </w:p>
        </w:tc>
      </w:tr>
    </w:tbl>
    <w:p w14:paraId="2C63570F" w14:textId="77777777" w:rsidR="005D32DE" w:rsidRDefault="005D32DE" w:rsidP="005D32DE">
      <w:pPr>
        <w:rPr>
          <w:b/>
          <w:bCs/>
        </w:rPr>
      </w:pPr>
    </w:p>
    <w:p w14:paraId="7A0FA72C" w14:textId="77777777" w:rsidR="005D32DE" w:rsidRDefault="005D32DE" w:rsidP="005D32DE">
      <w:r>
        <w:t>The</w:t>
      </w:r>
      <w:r w:rsidRPr="00A96F23">
        <w:t xml:space="preserve"> {</w:t>
      </w:r>
      <w:r w:rsidRPr="00A96F23">
        <w:rPr>
          <w:rFonts w:ascii="Courier New" w:eastAsia="Courier New" w:hAnsi="Courier New" w:cs="Courier New"/>
          <w:sz w:val="18"/>
          <w:szCs w:val="18"/>
        </w:rPr>
        <w:t>selSecurityMethod</w:t>
      </w:r>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r w:rsidRPr="00A96F23">
        <w:rPr>
          <w:rFonts w:ascii="Courier New" w:eastAsia="Courier New" w:hAnsi="Courier New" w:cs="Courier New"/>
          <w:sz w:val="18"/>
          <w:szCs w:val="18"/>
        </w:rPr>
        <w:t>apiInvokerId</w:t>
      </w:r>
      <w:r>
        <w:t>}.</w:t>
      </w:r>
    </w:p>
    <w:p w14:paraId="458D4330" w14:textId="213132AC"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35AE657A" w14:textId="77777777" w:rsidTr="00ED6579">
        <w:trPr>
          <w:trHeight w:val="300"/>
        </w:trPr>
        <w:tc>
          <w:tcPr>
            <w:tcW w:w="9630" w:type="dxa"/>
          </w:tcPr>
          <w:p w14:paraId="57575A2F" w14:textId="77777777" w:rsidR="005D32DE" w:rsidRPr="00265A07" w:rsidRDefault="005D32DE" w:rsidP="00ED6579">
            <w:pPr>
              <w:pStyle w:val="Code"/>
              <w:rPr>
                <w:rFonts w:eastAsia="Courier New" w:cs="Courier New"/>
                <w:color w:val="000000" w:themeColor="text1"/>
                <w:szCs w:val="18"/>
              </w:rPr>
            </w:pPr>
            <w:r w:rsidRPr="00265A07">
              <w:rPr>
                <w:rFonts w:eastAsia="Courier New" w:cs="Courier New"/>
                <w:color w:val="000000" w:themeColor="text1"/>
                <w:szCs w:val="18"/>
              </w:rPr>
              <w:t>201</w:t>
            </w:r>
          </w:p>
          <w:p w14:paraId="4D2B9D6E" w14:textId="77777777" w:rsidR="005D32DE" w:rsidRDefault="005D32DE" w:rsidP="00ED6579">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1D43756E"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3FFCC917" w14:textId="77777777" w:rsidR="005D32DE" w:rsidRDefault="005D32DE" w:rsidP="00ED6579">
            <w:pPr>
              <w:pStyle w:val="Code"/>
              <w:spacing w:before="120"/>
              <w:rPr>
                <w:rFonts w:eastAsia="Courier New" w:cs="Courier New"/>
                <w:b/>
                <w:bCs/>
                <w:color w:val="000000" w:themeColor="text1"/>
              </w:rPr>
            </w:pPr>
          </w:p>
          <w:p w14:paraId="5FBB3FCF" w14:textId="77777777" w:rsidR="005D32DE" w:rsidRDefault="005D32DE" w:rsidP="00ED6579">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2D8BDAD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957407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535232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36988E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52B636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3342724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17278E5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638CC3C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2A3F5BC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5BB164E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F7973F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162E0D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39575EBC" w14:textId="14F674DC"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B431C9" w:rsidRPr="000C5341">
              <w:rPr>
                <w:rFonts w:cs="Courier New"/>
                <w:color w:val="000000" w:themeColor="text1"/>
                <w:szCs w:val="18"/>
              </w:rPr>
              <w:t>1ff</w:t>
            </w:r>
            <w:r w:rsidRPr="008F5069">
              <w:rPr>
                <w:rFonts w:eastAsia="Courier New" w:cs="Courier New"/>
                <w:color w:val="000000" w:themeColor="text1"/>
                <w:szCs w:val="18"/>
              </w:rPr>
              <w:t>fffff"</w:t>
            </w:r>
          </w:p>
          <w:p w14:paraId="67DA1D9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4EFA8F2" w14:textId="77777777" w:rsidR="005D32DE" w:rsidRDefault="005D32DE" w:rsidP="005D32DE">
      <w:pPr>
        <w:rPr>
          <w:b/>
          <w:bCs/>
          <w:lang w:eastAsia="ja-JP"/>
        </w:rPr>
      </w:pPr>
    </w:p>
    <w:p w14:paraId="093136D7" w14:textId="77777777" w:rsidR="005D32DE" w:rsidRDefault="005D32DE" w:rsidP="005D32DE">
      <w:pPr>
        <w:ind w:left="284"/>
        <w:rPr>
          <w:b/>
          <w:bCs/>
        </w:rPr>
      </w:pPr>
      <w:r w:rsidRPr="7745AA34">
        <w:rPr>
          <w:b/>
          <w:bCs/>
        </w:rPr>
        <w:t>7. CAPIF</w:t>
      </w:r>
      <w:r>
        <w:rPr>
          <w:b/>
          <w:bCs/>
        </w:rPr>
        <w:t>_Security_</w:t>
      </w:r>
      <w:r w:rsidRPr="7745AA34">
        <w:rPr>
          <w:b/>
          <w:bCs/>
        </w:rPr>
        <w:t>API</w:t>
      </w:r>
      <w:r>
        <w:rPr>
          <w:b/>
          <w:bCs/>
        </w:rPr>
        <w:t xml:space="preserve"> (Obtain </w:t>
      </w:r>
      <w:r w:rsidRPr="7745AA34">
        <w:rPr>
          <w:b/>
          <w:bCs/>
        </w:rPr>
        <w:t>Token</w:t>
      </w:r>
      <w:r>
        <w:rPr>
          <w:b/>
          <w:bCs/>
        </w:rPr>
        <w:t>)</w:t>
      </w:r>
    </w:p>
    <w:p w14:paraId="4011914D" w14:textId="77777777" w:rsidR="005D32DE" w:rsidRDefault="005D32DE" w:rsidP="005D32DE">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7CFFFD7A" w14:textId="7771AC0D"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535A7D65" w14:textId="77777777" w:rsidTr="00ED6579">
        <w:trPr>
          <w:trHeight w:val="300"/>
        </w:trPr>
        <w:tc>
          <w:tcPr>
            <w:tcW w:w="9630" w:type="dxa"/>
          </w:tcPr>
          <w:p w14:paraId="03AC2E9B"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{apiRoot}/capif-security/v1/trustedInvokers/{apiInvokerId}/token</w:t>
            </w:r>
          </w:p>
          <w:p w14:paraId="7F849864" w14:textId="77777777" w:rsidR="005D32DE" w:rsidRDefault="005D32DE" w:rsidP="00ED6579">
            <w:pPr>
              <w:pStyle w:val="Code"/>
              <w:rPr>
                <w:rFonts w:eastAsia="Courier New" w:cs="Courier New"/>
                <w:color w:val="000000" w:themeColor="text1"/>
                <w:szCs w:val="18"/>
              </w:rPr>
            </w:pPr>
          </w:p>
          <w:p w14:paraId="1CD73B5A"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080CAB7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691A977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 xml:space="preserve">  "gr</w:t>
            </w:r>
            <w:r w:rsidRPr="7745AA34">
              <w:rPr>
                <w:rFonts w:eastAsia="Courier New" w:cs="Courier New"/>
                <w:color w:val="000000" w:themeColor="text1"/>
                <w:szCs w:val="18"/>
              </w:rPr>
              <w:t>antType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C30D87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clientId</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8EE18B7"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2136EE23"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1896CDF" w14:textId="77777777" w:rsidR="005D32DE" w:rsidRDefault="005D32DE" w:rsidP="005D32DE">
      <w:pPr>
        <w:rPr>
          <w:b/>
          <w:bCs/>
        </w:rPr>
      </w:pPr>
    </w:p>
    <w:p w14:paraId="20229768" w14:textId="77777777" w:rsidR="005D32DE" w:rsidRDefault="005D32DE" w:rsidP="005D32DE">
      <w:pPr>
        <w:rPr>
          <w:b/>
          <w:bCs/>
        </w:rPr>
      </w:pPr>
      <w:r w:rsidRPr="00A96F23">
        <w:t>The fields necessary to request the access token are:</w:t>
      </w:r>
    </w:p>
    <w:p w14:paraId="6A1735F0" w14:textId="77777777" w:rsidR="005D32DE" w:rsidRDefault="005D32DE" w:rsidP="005D32DE">
      <w:pPr>
        <w:pStyle w:val="B1"/>
        <w:rPr>
          <w:b/>
          <w:bCs/>
          <w:lang w:val="en-US"/>
        </w:rPr>
      </w:pPr>
      <w:r>
        <w:t>-</w:t>
      </w:r>
      <w:r>
        <w:tab/>
      </w:r>
      <w:r w:rsidRPr="00A96F23">
        <w:rPr>
          <w:rFonts w:ascii="Courier New" w:eastAsia="Courier New" w:hAnsi="Courier New" w:cs="Courier New"/>
          <w:sz w:val="18"/>
          <w:szCs w:val="18"/>
          <w:lang w:val="en-US"/>
        </w:rPr>
        <w:t>grantType</w:t>
      </w:r>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r w:rsidRPr="00A96F23">
        <w:rPr>
          <w:rFonts w:ascii="Courier New" w:eastAsia="Courier New" w:hAnsi="Courier New" w:cs="Courier New"/>
          <w:sz w:val="18"/>
          <w:szCs w:val="18"/>
        </w:rPr>
        <w:t>client_credentials</w:t>
      </w:r>
      <w:r w:rsidRPr="00A96F23">
        <w:rPr>
          <w:lang w:val="en-US"/>
        </w:rPr>
        <w:t>) or for the use of RNAA (</w:t>
      </w:r>
      <w:r w:rsidRPr="00A96F23">
        <w:rPr>
          <w:rFonts w:ascii="Courier New" w:eastAsia="Courier New" w:hAnsi="Courier New" w:cs="Courier New"/>
          <w:sz w:val="18"/>
          <w:szCs w:val="18"/>
        </w:rPr>
        <w:t>authorization_code</w:t>
      </w:r>
      <w:r w:rsidRPr="00A96F23">
        <w:rPr>
          <w:lang w:val="en-US"/>
        </w:rPr>
        <w:t>)</w:t>
      </w:r>
    </w:p>
    <w:p w14:paraId="177D2B21" w14:textId="77777777" w:rsidR="005D32DE" w:rsidRDefault="005D32DE" w:rsidP="005D32DE">
      <w:pPr>
        <w:pStyle w:val="B1"/>
        <w:rPr>
          <w:b/>
          <w:bCs/>
        </w:rPr>
      </w:pPr>
      <w:r>
        <w:lastRenderedPageBreak/>
        <w:t>-</w:t>
      </w:r>
      <w:r>
        <w:tab/>
      </w:r>
      <w:r w:rsidRPr="00A41B46">
        <w:rPr>
          <w:rFonts w:ascii="Courier New" w:eastAsia="Courier New" w:hAnsi="Courier New" w:cs="Courier New"/>
          <w:sz w:val="18"/>
          <w:szCs w:val="18"/>
        </w:rPr>
        <w:t>clientId</w:t>
      </w:r>
      <w:r>
        <w:t>: Identifier of the invoker that is requesting the token.</w:t>
      </w:r>
    </w:p>
    <w:p w14:paraId="37EC5CE4" w14:textId="77777777" w:rsidR="005D32DE" w:rsidRPr="004571B5" w:rsidRDefault="005D32DE" w:rsidP="005D32DE">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01B470BF" w14:textId="77777777" w:rsidR="005D32DE" w:rsidRPr="004571B5" w:rsidRDefault="005D32DE" w:rsidP="005D32DE">
      <w:r w:rsidRPr="004571B5">
        <w:t xml:space="preserve">The request to </w:t>
      </w:r>
      <w:r>
        <w:t>obtain</w:t>
      </w:r>
      <w:r w:rsidRPr="004571B5">
        <w:t xml:space="preserve"> the OAuth token in OpenCAPIF is displayed in the following table:</w:t>
      </w:r>
    </w:p>
    <w:p w14:paraId="025601AB" w14:textId="5EE25812"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73A6FBBC" w14:textId="77777777" w:rsidTr="00ED6579">
        <w:trPr>
          <w:trHeight w:val="300"/>
        </w:trPr>
        <w:tc>
          <w:tcPr>
            <w:tcW w:w="9630" w:type="dxa"/>
          </w:tcPr>
          <w:p w14:paraId="388AAC08" w14:textId="2C59935E" w:rsidR="005D32DE" w:rsidRPr="00D744B7" w:rsidRDefault="005D32DE" w:rsidP="00ED6579">
            <w:pPr>
              <w:pStyle w:val="Code"/>
              <w:rPr>
                <w:rFonts w:eastAsia="Courier New" w:cs="Courier New"/>
                <w:szCs w:val="18"/>
              </w:rPr>
            </w:pPr>
            <w:r w:rsidRPr="00D744B7">
              <w:rPr>
                <w:rFonts w:eastAsia="Courier New" w:cs="Courier New"/>
                <w:szCs w:val="18"/>
              </w:rPr>
              <w:t xml:space="preserve">HTTP POST </w:t>
            </w:r>
            <w:hyperlink r:id="rId59" w:history="1">
              <w:r w:rsidR="00EA5BC7" w:rsidRPr="00CA594D">
                <w:rPr>
                  <w:rStyle w:val="Hyperlink"/>
                  <w:rFonts w:eastAsia="Courier New" w:cs="Courier New"/>
                  <w:szCs w:val="18"/>
                </w:rPr>
                <w:t>https://capif.mobilesandbox.cloud:37211/capif-security/v1/trustedInvokers/INVaa03f9911db37be051b243ce3caad9/token</w:t>
              </w:r>
            </w:hyperlink>
          </w:p>
          <w:p w14:paraId="3AF66E24" w14:textId="77777777" w:rsidR="005D32DE" w:rsidRPr="00D744B7" w:rsidRDefault="005D32DE" w:rsidP="00ED6579">
            <w:pPr>
              <w:pStyle w:val="Code"/>
              <w:rPr>
                <w:rFonts w:eastAsia="Courier New" w:cs="Courier New"/>
              </w:rPr>
            </w:pPr>
          </w:p>
          <w:p w14:paraId="1AEC38F7"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7352260E"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318AEE7C" w14:textId="77777777" w:rsidR="005D32DE" w:rsidRPr="00D744B7" w:rsidRDefault="005D32DE" w:rsidP="00ED6579">
            <w:pPr>
              <w:pStyle w:val="Code"/>
              <w:rPr>
                <w:rFonts w:eastAsia="Courier New" w:cs="Courier New"/>
              </w:rPr>
            </w:pPr>
            <w:r w:rsidRPr="00D744B7">
              <w:rPr>
                <w:rFonts w:eastAsia="Courier New" w:cs="Courier New"/>
              </w:rPr>
              <w:t xml:space="preserve">  "grantType": "client_credentials",</w:t>
            </w:r>
          </w:p>
          <w:p w14:paraId="39EBC73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clientId</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25465D5A" w14:textId="0377350D"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17780D68"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68145AE6" w14:textId="77777777" w:rsidR="005D32DE" w:rsidRDefault="005D32DE" w:rsidP="005D32DE">
      <w:pPr>
        <w:rPr>
          <w:b/>
          <w:bCs/>
        </w:rPr>
      </w:pPr>
    </w:p>
    <w:p w14:paraId="6FF01047" w14:textId="77777777" w:rsidR="005D32DE" w:rsidRDefault="005D32DE" w:rsidP="005D32DE">
      <w:pPr>
        <w:ind w:left="284"/>
        <w:rPr>
          <w:b/>
          <w:bCs/>
        </w:rPr>
      </w:pPr>
      <w:r w:rsidRPr="7745AA34">
        <w:rPr>
          <w:b/>
          <w:bCs/>
        </w:rPr>
        <w:t>8. 200 OK</w:t>
      </w:r>
    </w:p>
    <w:p w14:paraId="67AD751E" w14:textId="77777777" w:rsidR="005D32DE" w:rsidRDefault="005D32DE" w:rsidP="005D32DE">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0472ED86" w14:textId="0F3AD42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5D32DE" w14:paraId="07E51A2F" w14:textId="77777777" w:rsidTr="00ED6579">
        <w:trPr>
          <w:trHeight w:val="300"/>
        </w:trPr>
        <w:tc>
          <w:tcPr>
            <w:tcW w:w="9630" w:type="dxa"/>
          </w:tcPr>
          <w:p w14:paraId="480ED731"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7C623E66" w14:textId="77777777" w:rsidR="005D32DE" w:rsidRDefault="005D32DE" w:rsidP="00ED6579">
            <w:pPr>
              <w:pStyle w:val="Code"/>
              <w:rPr>
                <w:rFonts w:eastAsia="Courier New" w:cs="Courier New"/>
                <w:color w:val="000000" w:themeColor="text1"/>
                <w:szCs w:val="18"/>
              </w:rPr>
            </w:pPr>
          </w:p>
          <w:p w14:paraId="6000D9D2" w14:textId="77777777" w:rsidR="005D32DE" w:rsidRDefault="005D32DE" w:rsidP="00ED6579">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1BB1366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7881544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"string",</w:t>
            </w:r>
          </w:p>
          <w:p w14:paraId="148B047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"string",</w:t>
            </w:r>
          </w:p>
          <w:p w14:paraId="3437B0A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"integer",</w:t>
            </w:r>
          </w:p>
          <w:p w14:paraId="578206C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24B255C"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7B2A35CB" w14:textId="77777777" w:rsidR="005D32DE" w:rsidRDefault="005D32DE" w:rsidP="005D32DE">
      <w:pPr>
        <w:rPr>
          <w:b/>
          <w:bCs/>
        </w:rPr>
      </w:pPr>
    </w:p>
    <w:p w14:paraId="1D5E99D8" w14:textId="77777777" w:rsidR="005D32DE" w:rsidRDefault="005D32DE" w:rsidP="005D32DE">
      <w:r w:rsidRPr="00A96F23">
        <w:t>The fields returned in the response are:</w:t>
      </w:r>
    </w:p>
    <w:p w14:paraId="5140B8ED"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access_token:</w:t>
      </w:r>
      <w:r>
        <w:t xml:space="preserve"> OAuth access token necessary to make the request to the selected API.</w:t>
      </w:r>
    </w:p>
    <w:p w14:paraId="3B03448C"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token_type:</w:t>
      </w:r>
      <w:r>
        <w:t xml:space="preserve"> Contains the type of token that is returned (i.e. “Bearer”).</w:t>
      </w:r>
    </w:p>
    <w:p w14:paraId="076990A5"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expires_in:</w:t>
      </w:r>
      <w:r>
        <w:t xml:space="preserve"> Contains the number of seconds after which the </w:t>
      </w:r>
      <w:r w:rsidRPr="00F17A6D">
        <w:rPr>
          <w:rFonts w:ascii="Courier New" w:eastAsia="Courier New" w:hAnsi="Courier New" w:cs="Courier New"/>
          <w:color w:val="000000" w:themeColor="text1"/>
          <w:sz w:val="18"/>
          <w:szCs w:val="18"/>
        </w:rPr>
        <w:t>access_token</w:t>
      </w:r>
      <w:r>
        <w:t xml:space="preserve"> expires.</w:t>
      </w:r>
    </w:p>
    <w:p w14:paraId="77DEBEFD" w14:textId="77777777" w:rsidR="005D32DE" w:rsidRPr="007978DF" w:rsidRDefault="005D32DE" w:rsidP="005D32DE">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3751E0D4" w14:textId="5EEA420C" w:rsidR="005D32DE" w:rsidRPr="007978DF" w:rsidRDefault="005D32DE" w:rsidP="005D32DE">
      <w:pPr>
        <w:pStyle w:val="TH"/>
        <w:ind w:left="720"/>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5D32DE" w14:paraId="07532CF5" w14:textId="77777777" w:rsidTr="00ED6579">
        <w:trPr>
          <w:trHeight w:val="300"/>
        </w:trPr>
        <w:tc>
          <w:tcPr>
            <w:tcW w:w="9630" w:type="dxa"/>
          </w:tcPr>
          <w:p w14:paraId="5B2AF4AA"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19F8FAD2" w14:textId="77777777" w:rsidR="005D32DE" w:rsidRDefault="005D32DE" w:rsidP="00ED6579">
            <w:pPr>
              <w:pStyle w:val="Code"/>
              <w:rPr>
                <w:rFonts w:eastAsia="Courier New" w:cs="Courier New"/>
                <w:color w:val="000000" w:themeColor="text1"/>
                <w:szCs w:val="18"/>
              </w:rPr>
            </w:pPr>
          </w:p>
          <w:p w14:paraId="7FBB14B0" w14:textId="77777777" w:rsidR="005D32DE" w:rsidRDefault="005D32DE" w:rsidP="00ED6579">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715B24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2666124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"eyJhbGciOiJSUzI1NiIsInR5cCI6IkpXVCJ9",</w:t>
            </w:r>
          </w:p>
          <w:p w14:paraId="34D92E7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"Bearer",</w:t>
            </w:r>
          </w:p>
          <w:p w14:paraId="0AD8C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600,</w:t>
            </w:r>
          </w:p>
          <w:p w14:paraId="3948CCD4" w14:textId="54450418"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38E6BFA7"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CF06AD4" w14:textId="77777777" w:rsidR="005D32DE" w:rsidRDefault="005D32DE" w:rsidP="005D32DE">
      <w:pPr>
        <w:rPr>
          <w:b/>
          <w:bCs/>
        </w:rPr>
      </w:pPr>
    </w:p>
    <w:p w14:paraId="4E3F06DB" w14:textId="77777777" w:rsidR="005D32DE" w:rsidRDefault="005D32DE" w:rsidP="005D32DE">
      <w:pPr>
        <w:ind w:left="284"/>
        <w:rPr>
          <w:b/>
          <w:bCs/>
        </w:rPr>
      </w:pPr>
      <w:r w:rsidRPr="7745AA34">
        <w:rPr>
          <w:b/>
          <w:bCs/>
        </w:rPr>
        <w:t>9</w:t>
      </w:r>
      <w:r>
        <w:rPr>
          <w:b/>
          <w:bCs/>
        </w:rPr>
        <w:t>.</w:t>
      </w:r>
      <w:r w:rsidRPr="7745AA34">
        <w:rPr>
          <w:b/>
          <w:bCs/>
        </w:rPr>
        <w:t xml:space="preserve"> CAPIF_API_Invocation</w:t>
      </w:r>
    </w:p>
    <w:p w14:paraId="62F6D01B" w14:textId="77777777" w:rsidR="005D32DE" w:rsidRDefault="005D32DE" w:rsidP="005D32DE">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 xml:space="preserve">the Discover request is used (IP/hostname, port, </w:t>
      </w:r>
      <w:r w:rsidRPr="00A96F23">
        <w:lastRenderedPageBreak/>
        <w:t>endpoint, method, etc...), it is also necessary to use the access token obtained from CAPIF that will be in the header of the request.</w:t>
      </w:r>
    </w:p>
    <w:p w14:paraId="319A7FC4" w14:textId="77777777" w:rsidR="005D32DE" w:rsidRDefault="005D32DE" w:rsidP="005D32DE">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0F244185" w14:textId="76BAE49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1F1B0381" w14:textId="77777777" w:rsidTr="00ED6579">
        <w:trPr>
          <w:trHeight w:val="300"/>
        </w:trPr>
        <w:tc>
          <w:tcPr>
            <w:tcW w:w="9630" w:type="dxa"/>
          </w:tcPr>
          <w:p w14:paraId="7CF25172" w14:textId="77777777" w:rsidR="005D32DE" w:rsidRPr="00D744B7" w:rsidRDefault="005D32DE" w:rsidP="00ED6579">
            <w:pPr>
              <w:pStyle w:val="Code"/>
              <w:rPr>
                <w:rFonts w:eastAsia="Courier New" w:cs="Courier New"/>
              </w:rPr>
            </w:pPr>
            <w:r w:rsidRPr="00D744B7">
              <w:rPr>
                <w:rFonts w:eastAsia="Courier New" w:cs="Courier New"/>
              </w:rPr>
              <w:t>HTTP {operation} {ipv4Addr}:{port}{uri}</w:t>
            </w:r>
          </w:p>
          <w:p w14:paraId="772B8336" w14:textId="77777777" w:rsidR="005D32DE" w:rsidRPr="00D744B7" w:rsidRDefault="005D32DE" w:rsidP="00ED6579">
            <w:pPr>
              <w:pStyle w:val="Code"/>
              <w:rPr>
                <w:rFonts w:eastAsia="Courier New" w:cs="Courier New"/>
              </w:rPr>
            </w:pPr>
          </w:p>
          <w:p w14:paraId="5B55B81C"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0284F001"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40F80412"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05C0F8BE"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szCs w:val="18"/>
              </w:rPr>
              <w:t>{</w:t>
            </w:r>
          </w:p>
          <w:p w14:paraId="57133F1A"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 xml:space="preserve">  API BODY</w:t>
            </w:r>
          </w:p>
          <w:p w14:paraId="1868BD7C"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w:t>
            </w:r>
          </w:p>
          <w:p w14:paraId="053A0D40" w14:textId="77777777" w:rsidR="005D32DE" w:rsidRDefault="005D32DE" w:rsidP="00ED6579">
            <w:pPr>
              <w:pStyle w:val="Code"/>
              <w:rPr>
                <w:rFonts w:eastAsia="Courier New" w:cs="Courier New"/>
                <w:b/>
                <w:bCs/>
                <w:color w:val="D13438"/>
                <w:u w:val="single"/>
              </w:rPr>
            </w:pPr>
          </w:p>
        </w:tc>
      </w:tr>
    </w:tbl>
    <w:p w14:paraId="6A6228A1" w14:textId="77777777" w:rsidR="005D32DE" w:rsidRDefault="005D32DE" w:rsidP="005D32DE">
      <w:pPr>
        <w:rPr>
          <w:b/>
          <w:bCs/>
        </w:rPr>
      </w:pPr>
    </w:p>
    <w:p w14:paraId="52BD8E3D" w14:textId="77777777" w:rsidR="005D32DE" w:rsidRDefault="005D32DE" w:rsidP="005D32DE">
      <w:r w:rsidRPr="0011167B">
        <w:rPr>
          <w:lang w:val="en-US"/>
        </w:rPr>
        <w:t>To make the request to the API, the access token obtained from the CAPIF Core Function must be entered in the Authorization header, from there, everything depends on the description of the published API.</w:t>
      </w:r>
    </w:p>
    <w:p w14:paraId="4D06ADA0" w14:textId="77777777" w:rsidR="005D32DE" w:rsidRDefault="005D32DE" w:rsidP="005D32DE">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r w:rsidRPr="00A96F23">
        <w:rPr>
          <w:rFonts w:ascii="Courier New" w:eastAsia="Courier New" w:hAnsi="Courier New" w:cs="Courier New"/>
          <w:sz w:val="18"/>
          <w:szCs w:val="18"/>
          <w:lang w:val="en-US"/>
        </w:rPr>
        <w:t>domainName</w:t>
      </w:r>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r w:rsidRPr="00A96F23">
        <w:rPr>
          <w:rFonts w:ascii="Courier New" w:eastAsia="Courier New" w:hAnsi="Courier New" w:cs="Courier New"/>
          <w:sz w:val="18"/>
          <w:szCs w:val="18"/>
          <w:lang w:val="en-US"/>
        </w:rPr>
        <w:t>uri</w:t>
      </w:r>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r w:rsidRPr="00A96F23">
        <w:rPr>
          <w:rFonts w:ascii="Courier New" w:eastAsia="Courier New" w:hAnsi="Courier New" w:cs="Courier New"/>
          <w:sz w:val="18"/>
          <w:szCs w:val="18"/>
          <w:lang w:val="en-US"/>
        </w:rPr>
        <w:t>dataFormat</w:t>
      </w:r>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143FA972" w14:textId="77777777" w:rsidR="005D32DE" w:rsidRDefault="005D32DE" w:rsidP="005D32DE">
      <w:pPr>
        <w:rPr>
          <w:lang w:val="en-US"/>
        </w:rPr>
      </w:pPr>
      <w:r w:rsidRPr="0011167B">
        <w:rPr>
          <w:lang w:val="en-US"/>
        </w:rPr>
        <w:t>The following example shows how an invoker would use the NEF API that has been published:</w:t>
      </w:r>
    </w:p>
    <w:p w14:paraId="6954377A" w14:textId="7AE110F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2DB85CA4" w14:textId="77777777" w:rsidTr="00ED6579">
        <w:trPr>
          <w:trHeight w:val="300"/>
        </w:trPr>
        <w:tc>
          <w:tcPr>
            <w:tcW w:w="9630" w:type="dxa"/>
          </w:tcPr>
          <w:p w14:paraId="5EE144F2" w14:textId="16BB12B9" w:rsidR="005D32DE" w:rsidRPr="00D744B7" w:rsidRDefault="005D32DE" w:rsidP="00ED6579">
            <w:pPr>
              <w:pStyle w:val="Code"/>
              <w:rPr>
                <w:rFonts w:eastAsia="Courier New" w:cs="Courier New"/>
              </w:rPr>
            </w:pPr>
            <w:r w:rsidRPr="00D744B7">
              <w:rPr>
                <w:rFonts w:eastAsia="Courier New" w:cs="Courier New"/>
              </w:rPr>
              <w:t xml:space="preserve">HTTP POST </w:t>
            </w:r>
            <w:hyperlink r:id="rId60" w:history="1">
              <w:r w:rsidR="00EA5BC7" w:rsidRPr="006C1454">
                <w:rPr>
                  <w:rStyle w:val="Hyperlink"/>
                </w:rPr>
                <w:t>https://127.0.0.1:4443/nef/api/3gpp-as-session-with-qos/v1/{scsAsId}/subscriptions</w:t>
              </w:r>
            </w:hyperlink>
            <w:r w:rsidR="00EA5BC7">
              <w:t xml:space="preserve">  </w:t>
            </w:r>
          </w:p>
          <w:p w14:paraId="031EDAE6" w14:textId="77777777" w:rsidR="005D32DE" w:rsidRPr="00D744B7" w:rsidRDefault="005D32DE" w:rsidP="00ED6579">
            <w:pPr>
              <w:pStyle w:val="Code"/>
              <w:rPr>
                <w:rFonts w:eastAsia="Courier New" w:cs="Courier New"/>
              </w:rPr>
            </w:pPr>
          </w:p>
          <w:p w14:paraId="51C05B02"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5B70311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"application/json"</w:t>
            </w:r>
          </w:p>
          <w:p w14:paraId="7A176C1B"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6F9B4F93" w14:textId="77777777" w:rsidR="005D32DE" w:rsidRPr="00D744B7" w:rsidRDefault="005D32DE" w:rsidP="00ED6579">
            <w:pPr>
              <w:pStyle w:val="Code"/>
            </w:pPr>
            <w:r w:rsidRPr="00D744B7">
              <w:t>{</w:t>
            </w:r>
          </w:p>
          <w:p w14:paraId="3448BFB3" w14:textId="77777777" w:rsidR="005D32DE" w:rsidRPr="00D744B7" w:rsidRDefault="005D32DE" w:rsidP="00ED6579">
            <w:pPr>
              <w:pStyle w:val="Code"/>
            </w:pPr>
            <w:r w:rsidRPr="00D744B7">
              <w:t xml:space="preserve">    "ipv4Addr": "10.0.0.3",</w:t>
            </w:r>
          </w:p>
          <w:p w14:paraId="65EF1542" w14:textId="77777777" w:rsidR="005D32DE" w:rsidRPr="00D744B7" w:rsidRDefault="005D32DE" w:rsidP="00ED6579">
            <w:pPr>
              <w:pStyle w:val="Code"/>
            </w:pPr>
            <w:r w:rsidRPr="00D744B7">
              <w:t xml:space="preserve">    "notificationDestination": "http://localhost:80/api/v1/utils/session-with-qos/callback",</w:t>
            </w:r>
          </w:p>
          <w:p w14:paraId="200F8003" w14:textId="77777777" w:rsidR="005D32DE" w:rsidRPr="00D744B7" w:rsidRDefault="005D32DE" w:rsidP="00ED6579">
            <w:pPr>
              <w:pStyle w:val="Code"/>
            </w:pPr>
            <w:r w:rsidRPr="00D744B7">
              <w:t xml:space="preserve">    "snssai": {</w:t>
            </w:r>
          </w:p>
          <w:p w14:paraId="0DAEB04F" w14:textId="77777777" w:rsidR="005D32DE" w:rsidRPr="00D744B7" w:rsidRDefault="005D32DE" w:rsidP="00ED6579">
            <w:pPr>
              <w:pStyle w:val="Code"/>
            </w:pPr>
            <w:r w:rsidRPr="00D744B7">
              <w:t xml:space="preserve">        "sst": 1,</w:t>
            </w:r>
          </w:p>
          <w:p w14:paraId="01AE898A" w14:textId="77777777" w:rsidR="005D32DE" w:rsidRPr="00D744B7" w:rsidRDefault="005D32DE" w:rsidP="00ED6579">
            <w:pPr>
              <w:pStyle w:val="Code"/>
            </w:pPr>
            <w:r w:rsidRPr="00D744B7">
              <w:t xml:space="preserve">        "sd": "000001"</w:t>
            </w:r>
          </w:p>
          <w:p w14:paraId="1FDF2783" w14:textId="77777777" w:rsidR="005D32DE" w:rsidRPr="00D744B7" w:rsidRDefault="005D32DE" w:rsidP="00ED6579">
            <w:pPr>
              <w:pStyle w:val="Code"/>
            </w:pPr>
            <w:r w:rsidRPr="00D744B7">
              <w:t xml:space="preserve">    },</w:t>
            </w:r>
          </w:p>
          <w:p w14:paraId="4EFB7ECB" w14:textId="77777777" w:rsidR="005D32DE" w:rsidRPr="00D744B7" w:rsidRDefault="005D32DE" w:rsidP="00ED6579">
            <w:pPr>
              <w:pStyle w:val="Code"/>
            </w:pPr>
            <w:r w:rsidRPr="00D744B7">
              <w:t xml:space="preserve">    "dnn": "province1.mnc01.mcc202.gprs",</w:t>
            </w:r>
          </w:p>
          <w:p w14:paraId="213C170D" w14:textId="77777777" w:rsidR="005D32DE" w:rsidRPr="00D744B7" w:rsidRDefault="005D32DE" w:rsidP="00ED6579">
            <w:pPr>
              <w:pStyle w:val="Code"/>
            </w:pPr>
            <w:r w:rsidRPr="00D744B7">
              <w:t xml:space="preserve">    "qosReference": 9,</w:t>
            </w:r>
          </w:p>
          <w:p w14:paraId="194D1761" w14:textId="77777777" w:rsidR="005D32DE" w:rsidRPr="00D744B7" w:rsidRDefault="005D32DE" w:rsidP="00ED6579">
            <w:pPr>
              <w:pStyle w:val="Code"/>
            </w:pPr>
            <w:r w:rsidRPr="00D744B7">
              <w:t xml:space="preserve">    "altQoSReferences": [0],</w:t>
            </w:r>
          </w:p>
          <w:p w14:paraId="3D86ACEB" w14:textId="77777777" w:rsidR="005D32DE" w:rsidRPr="00D744B7" w:rsidRDefault="005D32DE" w:rsidP="00ED6579">
            <w:pPr>
              <w:pStyle w:val="Code"/>
            </w:pPr>
            <w:r w:rsidRPr="00D744B7">
              <w:t xml:space="preserve">    "usageThreshold": {</w:t>
            </w:r>
          </w:p>
          <w:p w14:paraId="72A4948D" w14:textId="77777777" w:rsidR="005D32DE" w:rsidRPr="00D744B7" w:rsidRDefault="005D32DE" w:rsidP="00ED6579">
            <w:pPr>
              <w:pStyle w:val="Code"/>
            </w:pPr>
            <w:r w:rsidRPr="00D744B7">
              <w:t xml:space="preserve">        "duration": 0,</w:t>
            </w:r>
          </w:p>
          <w:p w14:paraId="2EE3D59E" w14:textId="77777777" w:rsidR="005D32DE" w:rsidRPr="00D744B7" w:rsidRDefault="005D32DE" w:rsidP="00ED6579">
            <w:pPr>
              <w:pStyle w:val="Code"/>
            </w:pPr>
            <w:r w:rsidRPr="00D744B7">
              <w:t xml:space="preserve">        "totalVolume": 0,</w:t>
            </w:r>
          </w:p>
          <w:p w14:paraId="7586D38E" w14:textId="77777777" w:rsidR="005D32DE" w:rsidRPr="00D744B7" w:rsidRDefault="005D32DE" w:rsidP="00ED6579">
            <w:pPr>
              <w:pStyle w:val="Code"/>
            </w:pPr>
            <w:r w:rsidRPr="00D744B7">
              <w:t xml:space="preserve">        "downlinkVolume": 0,</w:t>
            </w:r>
          </w:p>
          <w:p w14:paraId="506EE186" w14:textId="77777777" w:rsidR="005D32DE" w:rsidRPr="00D744B7" w:rsidRDefault="005D32DE" w:rsidP="00ED6579">
            <w:pPr>
              <w:pStyle w:val="Code"/>
            </w:pPr>
            <w:r w:rsidRPr="00D744B7">
              <w:t xml:space="preserve">        "uplinkVolume": 0</w:t>
            </w:r>
          </w:p>
          <w:p w14:paraId="48CEC418" w14:textId="77777777" w:rsidR="005D32DE" w:rsidRPr="00D744B7" w:rsidRDefault="005D32DE" w:rsidP="00ED6579">
            <w:pPr>
              <w:pStyle w:val="Code"/>
            </w:pPr>
            <w:r w:rsidRPr="00D744B7">
              <w:t xml:space="preserve">    },</w:t>
            </w:r>
          </w:p>
          <w:p w14:paraId="3F45B492" w14:textId="77777777" w:rsidR="005D32DE" w:rsidRPr="00D744B7" w:rsidRDefault="005D32DE" w:rsidP="00ED6579">
            <w:pPr>
              <w:pStyle w:val="Code"/>
            </w:pPr>
            <w:r w:rsidRPr="00D744B7">
              <w:t xml:space="preserve">    "qosMonInfo": {</w:t>
            </w:r>
          </w:p>
          <w:p w14:paraId="702D156F" w14:textId="77777777" w:rsidR="005D32DE" w:rsidRPr="00D744B7" w:rsidRDefault="005D32DE" w:rsidP="00ED6579">
            <w:pPr>
              <w:pStyle w:val="Code"/>
            </w:pPr>
            <w:r w:rsidRPr="00D744B7">
              <w:t xml:space="preserve">        "reqQosMonParams": ["DOWNLINK"],</w:t>
            </w:r>
          </w:p>
          <w:p w14:paraId="0C9C3FB5" w14:textId="77777777" w:rsidR="005D32DE" w:rsidRPr="00D744B7" w:rsidRDefault="005D32DE" w:rsidP="00ED6579">
            <w:pPr>
              <w:pStyle w:val="Code"/>
            </w:pPr>
            <w:r w:rsidRPr="00D744B7">
              <w:t xml:space="preserve">        "repFreqs": ["EVENT_TRIGGERED"],</w:t>
            </w:r>
          </w:p>
          <w:p w14:paraId="6144CA4F" w14:textId="77777777" w:rsidR="005D32DE" w:rsidRPr="00D744B7" w:rsidRDefault="005D32DE" w:rsidP="00ED6579">
            <w:pPr>
              <w:pStyle w:val="Code"/>
            </w:pPr>
            <w:r w:rsidRPr="00D744B7">
              <w:t xml:space="preserve">        "latThreshDl": 0,</w:t>
            </w:r>
          </w:p>
          <w:p w14:paraId="27122473" w14:textId="77777777" w:rsidR="005D32DE" w:rsidRPr="00D744B7" w:rsidRDefault="005D32DE" w:rsidP="00ED6579">
            <w:pPr>
              <w:pStyle w:val="Code"/>
            </w:pPr>
            <w:r w:rsidRPr="00D744B7">
              <w:t xml:space="preserve">        "latThreshUl": 0,</w:t>
            </w:r>
          </w:p>
          <w:p w14:paraId="7E0D0AE4" w14:textId="77777777" w:rsidR="005D32DE" w:rsidRPr="00D744B7" w:rsidRDefault="005D32DE" w:rsidP="00ED6579">
            <w:pPr>
              <w:pStyle w:val="Code"/>
            </w:pPr>
            <w:r w:rsidRPr="00D744B7">
              <w:t xml:space="preserve">        "latThreshRp": 0,</w:t>
            </w:r>
          </w:p>
          <w:p w14:paraId="5567D918" w14:textId="77777777" w:rsidR="005D32DE" w:rsidRPr="00D744B7" w:rsidRDefault="005D32DE" w:rsidP="00ED6579">
            <w:pPr>
              <w:pStyle w:val="Code"/>
            </w:pPr>
            <w:r w:rsidRPr="00D744B7">
              <w:t xml:space="preserve">        "waitTime": 0,</w:t>
            </w:r>
          </w:p>
          <w:p w14:paraId="0C0048C3" w14:textId="77777777" w:rsidR="005D32DE" w:rsidRPr="00D744B7" w:rsidRDefault="005D32DE" w:rsidP="00ED6579">
            <w:pPr>
              <w:pStyle w:val="Code"/>
            </w:pPr>
            <w:r w:rsidRPr="00D744B7">
              <w:t xml:space="preserve">        "repPeriod": 0</w:t>
            </w:r>
          </w:p>
          <w:p w14:paraId="01F4088E" w14:textId="77777777" w:rsidR="005D32DE" w:rsidRPr="00E1256F" w:rsidRDefault="005D32DE" w:rsidP="00ED6579">
            <w:pPr>
              <w:pStyle w:val="Code"/>
            </w:pPr>
            <w:r w:rsidRPr="00E1256F">
              <w:lastRenderedPageBreak/>
              <w:t xml:space="preserve">    }</w:t>
            </w:r>
          </w:p>
          <w:p w14:paraId="09F8ED68" w14:textId="77777777" w:rsidR="005D32DE" w:rsidRDefault="005D32DE" w:rsidP="00ED6579">
            <w:pPr>
              <w:pStyle w:val="Code"/>
              <w:rPr>
                <w:rFonts w:eastAsia="Courier New" w:cs="Courier New"/>
                <w:color w:val="000000" w:themeColor="text1"/>
                <w:szCs w:val="18"/>
              </w:rPr>
            </w:pPr>
            <w:r w:rsidRPr="00E1256F">
              <w:t>}</w:t>
            </w:r>
          </w:p>
        </w:tc>
      </w:tr>
    </w:tbl>
    <w:p w14:paraId="14C6D058" w14:textId="77777777" w:rsidR="005D32DE" w:rsidRDefault="005D32DE" w:rsidP="005D32DE">
      <w:pPr>
        <w:rPr>
          <w:b/>
          <w:bCs/>
        </w:rPr>
      </w:pPr>
    </w:p>
    <w:p w14:paraId="2A338338" w14:textId="77777777" w:rsidR="005D32DE" w:rsidRDefault="005D32DE" w:rsidP="005D32DE">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AsSessionWithQoS.</w:t>
      </w:r>
    </w:p>
    <w:p w14:paraId="153DC2DE" w14:textId="77777777" w:rsidR="005D32DE" w:rsidRDefault="005D32DE" w:rsidP="005D32DE">
      <w:pPr>
        <w:rPr>
          <w:lang w:val="en-US"/>
        </w:rPr>
      </w:pPr>
    </w:p>
    <w:p w14:paraId="7D696D5D" w14:textId="77777777" w:rsidR="005D32DE" w:rsidRDefault="005D32DE" w:rsidP="005D32DE">
      <w:pPr>
        <w:ind w:left="284"/>
        <w:rPr>
          <w:b/>
          <w:bCs/>
        </w:rPr>
      </w:pPr>
      <w:r w:rsidRPr="62765A00">
        <w:rPr>
          <w:b/>
          <w:bCs/>
        </w:rPr>
        <w:t>1</w:t>
      </w:r>
      <w:r>
        <w:rPr>
          <w:b/>
          <w:bCs/>
        </w:rPr>
        <w:t>0</w:t>
      </w:r>
      <w:r w:rsidRPr="62765A00">
        <w:rPr>
          <w:b/>
          <w:bCs/>
        </w:rPr>
        <w:t>.</w:t>
      </w:r>
      <w:r>
        <w:rPr>
          <w:b/>
          <w:bCs/>
        </w:rPr>
        <w:t xml:space="preserve"> </w:t>
      </w:r>
      <w:r w:rsidRPr="62765A00">
        <w:rPr>
          <w:b/>
          <w:bCs/>
        </w:rPr>
        <w:t>CAPIF</w:t>
      </w:r>
      <w:r>
        <w:rPr>
          <w:b/>
          <w:bCs/>
        </w:rPr>
        <w:t>_</w:t>
      </w:r>
      <w:r w:rsidRPr="62765A00">
        <w:rPr>
          <w:b/>
          <w:bCs/>
        </w:rPr>
        <w:t>API</w:t>
      </w:r>
      <w:r>
        <w:rPr>
          <w:b/>
          <w:bCs/>
        </w:rPr>
        <w:t>_</w:t>
      </w:r>
      <w:r w:rsidRPr="62765A00">
        <w:rPr>
          <w:b/>
          <w:bCs/>
        </w:rPr>
        <w:t>Invoker</w:t>
      </w:r>
      <w:r>
        <w:rPr>
          <w:b/>
          <w:bCs/>
        </w:rPr>
        <w:t>_Management (</w:t>
      </w:r>
      <w:r w:rsidRPr="62765A00">
        <w:rPr>
          <w:b/>
          <w:bCs/>
        </w:rPr>
        <w:t>Deregistration</w:t>
      </w:r>
      <w:r>
        <w:rPr>
          <w:b/>
          <w:bCs/>
        </w:rPr>
        <w:t>)</w:t>
      </w:r>
    </w:p>
    <w:p w14:paraId="50957F82" w14:textId="77777777" w:rsidR="005D32DE" w:rsidRDefault="005D32DE" w:rsidP="005D32DE">
      <w:pPr>
        <w:rPr>
          <w:color w:val="D13438"/>
        </w:rPr>
      </w:pPr>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1249840F" w14:textId="21CA09B7"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691EFC5F" w14:textId="77777777" w:rsidTr="00ED6579">
        <w:trPr>
          <w:trHeight w:val="300"/>
        </w:trPr>
        <w:tc>
          <w:tcPr>
            <w:tcW w:w="9630" w:type="dxa"/>
          </w:tcPr>
          <w:p w14:paraId="295BE128" w14:textId="77777777" w:rsidR="005D32DE" w:rsidRPr="00D744B7" w:rsidRDefault="005D32DE" w:rsidP="00ED6579">
            <w:pPr>
              <w:pStyle w:val="Code"/>
              <w:rPr>
                <w:rFonts w:eastAsia="Courier New" w:cs="Courier New"/>
                <w:szCs w:val="18"/>
              </w:rPr>
            </w:pPr>
            <w:r w:rsidRPr="00D744B7">
              <w:rPr>
                <w:rFonts w:eastAsia="Courier New" w:cs="Courier New"/>
                <w:szCs w:val="18"/>
              </w:rPr>
              <w:t>HTTP DELETE {apiRoot}/api-invoker-management/v1/onboardedInvokers/{apiInvokerId}</w:t>
            </w:r>
          </w:p>
          <w:p w14:paraId="44D98DBA" w14:textId="77777777" w:rsidR="005D32DE" w:rsidRDefault="005D32DE" w:rsidP="00ED6579">
            <w:pPr>
              <w:pStyle w:val="Code"/>
              <w:rPr>
                <w:rFonts w:eastAsia="Courier New" w:cs="Courier New"/>
                <w:color w:val="D13438"/>
                <w:szCs w:val="18"/>
                <w:u w:val="single"/>
              </w:rPr>
            </w:pPr>
          </w:p>
        </w:tc>
      </w:tr>
    </w:tbl>
    <w:p w14:paraId="64C4C69D" w14:textId="77777777" w:rsidR="005D32DE" w:rsidRDefault="005D32DE" w:rsidP="005D32DE">
      <w:pPr>
        <w:rPr>
          <w:b/>
          <w:bCs/>
        </w:rPr>
      </w:pPr>
    </w:p>
    <w:p w14:paraId="6C0469C5" w14:textId="77777777" w:rsidR="005D32DE" w:rsidRDefault="005D32DE" w:rsidP="005D32DE">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005AAAA0" w14:textId="5EE38865"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5D32DE" w:rsidRPr="00EA66F5" w14:paraId="72891EA3" w14:textId="77777777" w:rsidTr="00ED6579">
        <w:trPr>
          <w:trHeight w:val="300"/>
        </w:trPr>
        <w:tc>
          <w:tcPr>
            <w:tcW w:w="9630" w:type="dxa"/>
          </w:tcPr>
          <w:p w14:paraId="31505993" w14:textId="77777777" w:rsidR="005D32DE" w:rsidRPr="00EA66F5" w:rsidRDefault="005D32DE" w:rsidP="00ED6579">
            <w:pPr>
              <w:pStyle w:val="Code"/>
              <w:rPr>
                <w:rFonts w:eastAsia="Courier New" w:cs="Courier New"/>
                <w:color w:val="000000" w:themeColor="text1"/>
                <w:szCs w:val="18"/>
                <w:lang w:val="nb-NO"/>
              </w:rPr>
            </w:pPr>
            <w:r w:rsidRPr="00EA66F5">
              <w:rPr>
                <w:rFonts w:eastAsia="Courier New" w:cs="Courier New"/>
                <w:szCs w:val="18"/>
                <w:lang w:val="nb-NO"/>
              </w:rPr>
              <w:t>HTTP DELETE https://capif.mobilesandbox.cloud:37211/api-invoker-management/v1/onboardedInvokers/INVaa03f9911db37be051b243ce3caad9</w:t>
            </w:r>
          </w:p>
        </w:tc>
      </w:tr>
    </w:tbl>
    <w:p w14:paraId="11695153" w14:textId="77777777" w:rsidR="005D32DE" w:rsidRPr="00EA66F5" w:rsidRDefault="005D32DE" w:rsidP="005D32DE">
      <w:pPr>
        <w:pStyle w:val="B1"/>
        <w:ind w:left="0" w:firstLine="0"/>
        <w:rPr>
          <w:lang w:val="nb-NO" w:eastAsia="ja-JP"/>
        </w:rPr>
      </w:pPr>
    </w:p>
    <w:p w14:paraId="1061853E" w14:textId="77777777" w:rsidR="005D32DE" w:rsidRPr="007978DF" w:rsidRDefault="005D32DE" w:rsidP="005D32DE">
      <w:pPr>
        <w:ind w:left="284"/>
        <w:rPr>
          <w:b/>
          <w:bCs/>
        </w:rPr>
      </w:pPr>
      <w:r w:rsidRPr="007978DF">
        <w:rPr>
          <w:b/>
          <w:bCs/>
        </w:rPr>
        <w:t>11. 204 No Content</w:t>
      </w:r>
    </w:p>
    <w:p w14:paraId="2A1B0EB5" w14:textId="14FE54A3" w:rsidR="003747CA" w:rsidRDefault="005D32DE" w:rsidP="005D32DE">
      <w:pPr>
        <w:rPr>
          <w:lang w:eastAsia="ja-JP"/>
        </w:rPr>
      </w:pPr>
      <w:r>
        <w:t>The successful response will be a 204 No Content, which indicates that the invoker has been successfully deleted along with everything related to it: security context of the APIs; ACLs of the services; events subscriptions etc.</w:t>
      </w:r>
    </w:p>
    <w:p w14:paraId="731B7828" w14:textId="72F75856" w:rsidR="003747CA" w:rsidRPr="00E51E17" w:rsidRDefault="003747CA" w:rsidP="003747CA">
      <w:pPr>
        <w:pStyle w:val="Heading2"/>
      </w:pPr>
      <w:bookmarkStart w:id="189" w:name="_Toc183231292"/>
      <w:r w:rsidRPr="00E51E17">
        <w:t>6.</w:t>
      </w:r>
      <w:r>
        <w:rPr>
          <w:rFonts w:hint="eastAsia"/>
          <w:lang w:eastAsia="ja-JP"/>
        </w:rPr>
        <w:t>8</w:t>
      </w:r>
      <w:r w:rsidR="007F3AE8" w:rsidRPr="000B3AD8">
        <w:rPr>
          <w:rFonts w:cs="Arial"/>
          <w:color w:val="000000" w:themeColor="text1"/>
          <w:lang w:eastAsia="zh-CN"/>
        </w:rPr>
        <w:tab/>
      </w:r>
      <w:r w:rsidRPr="00E51E17">
        <w:t>MEC Platform as an API Provider</w:t>
      </w:r>
      <w:bookmarkEnd w:id="189"/>
    </w:p>
    <w:p w14:paraId="7FDD8413" w14:textId="591DEE10" w:rsidR="003747CA" w:rsidRPr="00E51E17" w:rsidRDefault="003747CA" w:rsidP="003747CA">
      <w:pPr>
        <w:pStyle w:val="Heading3"/>
      </w:pPr>
      <w:bookmarkStart w:id="190" w:name="_Toc183231293"/>
      <w:r>
        <w:t>6.</w:t>
      </w:r>
      <w:r>
        <w:rPr>
          <w:rFonts w:hint="eastAsia"/>
          <w:lang w:eastAsia="ja-JP"/>
        </w:rPr>
        <w:t>8</w:t>
      </w:r>
      <w:r>
        <w:t>.1</w:t>
      </w:r>
      <w:r>
        <w:tab/>
        <w:t>Introduction</w:t>
      </w:r>
      <w:bookmarkEnd w:id="190"/>
    </w:p>
    <w:p w14:paraId="7020BC51" w14:textId="77777777" w:rsidR="003747CA" w:rsidRPr="00E51E17" w:rsidRDefault="003747CA" w:rsidP="003747CA">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p>
    <w:p w14:paraId="32E57387" w14:textId="7B159E2E" w:rsidR="003747CA" w:rsidRPr="00E51E17" w:rsidRDefault="003747CA" w:rsidP="003747CA">
      <w:pPr>
        <w:pStyle w:val="Heading3"/>
      </w:pPr>
      <w:bookmarkStart w:id="191" w:name="_Toc183231294"/>
      <w:r>
        <w:t>6.</w:t>
      </w:r>
      <w:r>
        <w:rPr>
          <w:rFonts w:hint="eastAsia"/>
          <w:lang w:eastAsia="ja-JP"/>
        </w:rPr>
        <w:t>8</w:t>
      </w:r>
      <w:r>
        <w:t>.2</w:t>
      </w:r>
      <w:r>
        <w:tab/>
      </w:r>
      <w:r w:rsidRPr="00E51E17">
        <w:t>Registering the MEC Platform as an API Provider in CAPIF</w:t>
      </w:r>
      <w:bookmarkEnd w:id="191"/>
    </w:p>
    <w:p w14:paraId="278DBE83" w14:textId="77777777" w:rsidR="003747CA" w:rsidRPr="00E51E17" w:rsidRDefault="003747CA" w:rsidP="003747CA">
      <w:r w:rsidRPr="00E51E17">
        <w:t>To register the MEC platform as an API provider in CAPIF, an access token (</w:t>
      </w:r>
      <w:r w:rsidRPr="00236FE5">
        <w:rPr>
          <w:rFonts w:ascii="Courier New" w:hAnsi="Courier New" w:cs="Courier New"/>
        </w:rPr>
        <w:t>access_token</w:t>
      </w:r>
      <w:r w:rsidRPr="00E51E17">
        <w:t>) is required to authorize the provider</w:t>
      </w:r>
      <w:r>
        <w:t>’</w:t>
      </w:r>
      <w:r w:rsidRPr="00E51E17">
        <w:t>s onboarding. Once the required information is available, the provider submits an HTTP POST request to the following UR</w:t>
      </w:r>
      <w:r>
        <w:t>I</w:t>
      </w:r>
      <w:r w:rsidRPr="00E51E17">
        <w:t>:</w:t>
      </w:r>
    </w:p>
    <w:p w14:paraId="03D2717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/api-provider-management/v1/registrations</w:t>
      </w:r>
    </w:p>
    <w:p w14:paraId="3B57E62E" w14:textId="77777777" w:rsidR="003747CA" w:rsidRPr="00E51E17" w:rsidRDefault="003747CA" w:rsidP="003747CA">
      <w:pPr>
        <w:spacing w:after="0"/>
        <w:rPr>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lang w:val="en-US"/>
          <w14:ligatures w14:val="standardContextual"/>
        </w:rPr>
        <w:t>Request Headers:</w:t>
      </w:r>
    </w:p>
    <w:p w14:paraId="7592F78E"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{access_token}</w:t>
      </w:r>
    </w:p>
    <w:p w14:paraId="223009E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application/json</w:t>
      </w:r>
    </w:p>
    <w:p w14:paraId="27F8E4EC" w14:textId="77777777" w:rsidR="003747CA" w:rsidRPr="00E51E17" w:rsidRDefault="003747CA" w:rsidP="003747CA">
      <w:pPr>
        <w:spacing w:after="0"/>
        <w:rPr>
          <w:rFonts w:ascii="Aptos" w:eastAsia="Aptos" w:hAnsi="Aptos"/>
          <w:kern w:val="2"/>
          <w:sz w:val="24"/>
          <w:szCs w:val="24"/>
          <w:lang w:val="en-US"/>
          <w14:ligatures w14:val="standardContextual"/>
        </w:rPr>
      </w:pPr>
    </w:p>
    <w:p w14:paraId="1272EAD5" w14:textId="77777777" w:rsidR="003747CA" w:rsidRPr="00E51E17" w:rsidRDefault="003747CA" w:rsidP="003747CA">
      <w:r w:rsidRPr="00E51E17">
        <w:t xml:space="preserve">In the request body, include the </w:t>
      </w:r>
      <w:r w:rsidRPr="00236FE5">
        <w:rPr>
          <w:rFonts w:ascii="Courier New" w:hAnsi="Courier New" w:cs="Courier New"/>
        </w:rPr>
        <w:t>regSec</w:t>
      </w:r>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p>
    <w:p w14:paraId="5DA7B097" w14:textId="77777777" w:rsidR="003747CA" w:rsidRPr="00E51E17" w:rsidRDefault="003747CA" w:rsidP="003747CA">
      <w:r w:rsidRPr="00E51E17">
        <w:t>Example Request Body:</w:t>
      </w:r>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w:t>
      </w:r>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headers:</w:t>
      </w:r>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Authorization: Bearer eyJhbGci0iJSUzIlNiIsInR5cCI6IkpXVCJ9</w:t>
      </w:r>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Content-Type: application/json</w:t>
      </w:r>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"regSec": "eyJhbGci0iJSUzIlNiIsInR5cCI6IkpXVCJ9",</w:t>
      </w:r>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"apiProvFuncs": [</w:t>
      </w:r>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"AEF",</w:t>
      </w:r>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"AEF for MEC Platform"</w:t>
      </w:r>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"APF",</w:t>
      </w:r>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"APF for MEC Platform"</w:t>
      </w:r>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"AMF",</w:t>
      </w:r>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"apiProvDomInfo": "MEC Platform",</w:t>
      </w:r>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25F788ED" w14:textId="77777777" w:rsidR="003747CA" w:rsidRPr="00E51E17" w:rsidRDefault="003747CA" w:rsidP="003747CA">
      <w:pPr>
        <w:spacing w:after="0"/>
        <w:rPr>
          <w:rFonts w:ascii="Aptos" w:eastAsia="Aptos" w:hAnsi="Aptos"/>
          <w:kern w:val="2"/>
          <w:sz w:val="24"/>
          <w:szCs w:val="24"/>
          <w:lang w:val="en-US"/>
          <w14:ligatures w14:val="standardContextual"/>
        </w:rPr>
      </w:pPr>
    </w:p>
    <w:p w14:paraId="244CC231" w14:textId="77777777" w:rsidR="003747CA" w:rsidRPr="00E51E17" w:rsidRDefault="003747CA" w:rsidP="003747CA">
      <w:r w:rsidRPr="00E51E17">
        <w:t>Upon successful registration, CAPIF returns the location of the newly created resource in the Location field of the header. The response body includes signed certificates and IDs for each provider function, as well as the domain ID.</w:t>
      </w:r>
    </w:p>
    <w:p w14:paraId="2FC2A054" w14:textId="77777777" w:rsidR="003747CA" w:rsidRPr="00E51E17" w:rsidRDefault="003747CA" w:rsidP="003747CA">
      <w:pPr>
        <w:spacing w:after="0"/>
        <w:rPr>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Response headers:</w:t>
      </w:r>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b/>
          <w:bCs/>
          <w:kern w:val="2"/>
          <w:lang w:val="es-ES"/>
          <w14:ligatures w14:val="standardContextual"/>
        </w:rPr>
        <w:t>Response body:</w:t>
      </w:r>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w:t>
      </w:r>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"apiProvDomId": "3a4df5f6e30a5ee34de346004ee6bb",</w:t>
      </w:r>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"regSec": "eyJhbGci0iJSUzIlNiIsInR5cCI6IkpXVCJ9",</w:t>
      </w:r>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"apiProvFuncs": [</w:t>
      </w:r>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"AEFb1a522967511fd6d6def0cbb3b5f05",</w:t>
      </w:r>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-----\nAEF CERTIFICATE\n-----END CERTIFICATE-----\n"</w:t>
      </w:r>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"AEF",</w:t>
      </w:r>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lastRenderedPageBreak/>
        <w:t xml:space="preserve">    },</w:t>
      </w:r>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"APF54f49ee44f67c81fc7d7f321195531",</w:t>
      </w:r>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-----\nAPF CERTIFICATE\n-----END CERTIFICATE-----\n"</w:t>
      </w:r>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"APF",</w:t>
      </w:r>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"AMFOdbe115f6759f0fec943321dc2184d",</w:t>
      </w:r>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-----\nAMF CERTIFICATE\n-----END CERTIFICATE-----\n"</w:t>
      </w:r>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"AMF",</w:t>
      </w:r>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"apiProvDomInfo":</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533A9563" w14:textId="77777777" w:rsidR="003747CA" w:rsidRPr="00E51E17" w:rsidRDefault="003747CA" w:rsidP="003747CA">
      <w:pPr>
        <w:spacing w:after="0"/>
        <w:rPr>
          <w:rFonts w:ascii="Aptos" w:eastAsia="Aptos" w:hAnsi="Aptos"/>
          <w:kern w:val="2"/>
          <w:sz w:val="24"/>
          <w:szCs w:val="24"/>
          <w:lang w:val="en-US"/>
          <w14:ligatures w14:val="standardContextual"/>
        </w:rPr>
      </w:pPr>
    </w:p>
    <w:p w14:paraId="0981CD36" w14:textId="029B1079" w:rsidR="003747CA" w:rsidRPr="00E51E17" w:rsidRDefault="003747CA" w:rsidP="003747CA">
      <w:pPr>
        <w:pStyle w:val="Heading3"/>
      </w:pPr>
      <w:bookmarkStart w:id="192" w:name="_Toc183231295"/>
      <w:r>
        <w:t>6.</w:t>
      </w:r>
      <w:r>
        <w:rPr>
          <w:rFonts w:hint="eastAsia"/>
          <w:lang w:eastAsia="ja-JP"/>
        </w:rPr>
        <w:t>8</w:t>
      </w:r>
      <w:r>
        <w:t>.3</w:t>
      </w:r>
      <w:r>
        <w:tab/>
      </w:r>
      <w:r w:rsidRPr="00E51E17">
        <w:t>Publishing an API for the MEC Platform</w:t>
      </w:r>
      <w:bookmarkEnd w:id="192"/>
    </w:p>
    <w:p w14:paraId="53AA46B7" w14:textId="77777777" w:rsidR="003747CA" w:rsidRPr="00E51E17" w:rsidRDefault="003747CA" w:rsidP="003747CA">
      <w:r w:rsidRPr="00E51E17">
        <w:t>To publish an API, the MEC platform uses mutual TLS authentication with the APF certificate to make an HTTP POST request to the following UR</w:t>
      </w:r>
      <w:r>
        <w:t>I</w:t>
      </w:r>
      <w:r w:rsidRPr="00E51E17">
        <w:t>:</w:t>
      </w:r>
    </w:p>
    <w:p w14:paraId="4667B9DD"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/published-apis/v1/{</w:t>
      </w:r>
      <w:r w:rsidRPr="000F642F">
        <w:rPr>
          <w:rFonts w:ascii="Courier New" w:eastAsia="Aptos" w:hAnsi="Courier New" w:cs="Courier New"/>
          <w:kern w:val="2"/>
          <w:lang w:val="en-US"/>
          <w14:ligatures w14:val="standardContextual"/>
        </w:rPr>
        <w:t>apfId</w:t>
      </w:r>
      <w:r w:rsidRPr="00E51E17">
        <w:rPr>
          <w:rFonts w:ascii="Courier New" w:eastAsia="Aptos" w:hAnsi="Courier New" w:cs="Courier New"/>
          <w:kern w:val="2"/>
          <w:lang w:val="en-US"/>
          <w14:ligatures w14:val="standardContextual"/>
        </w:rPr>
        <w:t>}/service-apis</w:t>
      </w:r>
    </w:p>
    <w:p w14:paraId="145235E5" w14:textId="77777777" w:rsidR="003747CA" w:rsidRPr="00E51E17" w:rsidRDefault="003747CA" w:rsidP="003747CA">
      <w:pPr>
        <w:spacing w:after="0"/>
        <w:rPr>
          <w:rFonts w:ascii="Aptos" w:eastAsia="Aptos" w:hAnsi="Aptos"/>
          <w:kern w:val="2"/>
          <w:sz w:val="24"/>
          <w:szCs w:val="24"/>
          <w:lang w:val="en-US"/>
          <w14:ligatures w14:val="standardContextual"/>
        </w:rPr>
      </w:pPr>
    </w:p>
    <w:p w14:paraId="30EA472B" w14:textId="77777777" w:rsidR="003747CA" w:rsidRPr="00E51E17" w:rsidRDefault="003747CA" w:rsidP="003747CA">
      <w:r w:rsidRPr="00E51E17">
        <w:t>The request body should specify details of the API to be published, including name, status, version, resources, and protocol details.</w:t>
      </w:r>
    </w:p>
    <w:p w14:paraId="26B90035" w14:textId="77777777" w:rsidR="003747CA" w:rsidRPr="00E51E17" w:rsidRDefault="003747CA" w:rsidP="003747CA">
      <w:r w:rsidRPr="00E51E17">
        <w:t>Example Request Body:</w:t>
      </w:r>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"apiName": "Application Instance Registration",</w:t>
      </w:r>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"apiStatus": {</w:t>
      </w:r>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"aefIds": ["AEFb1a522967511fd6d6def0cbb3b5f05"]</w:t>
      </w:r>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"aefProfiles": [</w:t>
      </w:r>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 "AEFb1a522967511fd6d6def0cbb3b5f05",</w:t>
      </w:r>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 [</w:t>
      </w:r>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lang w:val="fr-FR"/>
          <w14:ligatures w14:val="standardContextual"/>
        </w:rPr>
        <w:t xml:space="preserve">        {</w:t>
      </w:r>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"apiVersion": "v1",</w:t>
      </w:r>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"expiry": "2100-11-30T10:32:02.004Z",</w:t>
      </w:r>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"resourceName": "MEC RESOURCE NAME",</w:t>
      </w:r>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"commType":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"uri": "/mec_app_support/v2/registrations",</w:t>
      </w:r>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"custOpName": "http_post",</w:t>
      </w:r>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"operations": [</w:t>
      </w:r>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"POST"</w:t>
      </w:r>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"App Registration Resource"</w:t>
      </w:r>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"protocol": "HTTP_1_1",</w:t>
      </w:r>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"dataFormat": "JSON",</w:t>
      </w:r>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"interfaceDescriptions": [</w:t>
      </w:r>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"ipv4Addr":”X.X.X.X",</w:t>
      </w:r>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"port": NNNN,</w:t>
      </w:r>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"MEC App Registration API",</w:t>
      </w:r>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"supportedFeatures": "1ff",</w:t>
      </w:r>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"shareableInfo": {</w:t>
      </w:r>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"isShareable": true,</w:t>
      </w:r>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"capifProvDoms": [</w:t>
      </w:r>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"MEC Platform"</w:t>
      </w:r>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"serviceAPICategory": "MEC Service Management",</w:t>
      </w:r>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7FED5E78" w14:textId="77777777" w:rsidR="003747CA" w:rsidRPr="00E51E17" w:rsidRDefault="003747CA" w:rsidP="003747CA">
      <w:pPr>
        <w:spacing w:after="0"/>
        <w:rPr>
          <w:rFonts w:ascii="Aptos" w:eastAsia="Aptos" w:hAnsi="Aptos"/>
          <w:kern w:val="2"/>
          <w:sz w:val="24"/>
          <w:szCs w:val="24"/>
          <w:lang w:val="en-US"/>
          <w14:ligatures w14:val="standardContextual"/>
        </w:rPr>
      </w:pPr>
    </w:p>
    <w:p w14:paraId="504E0E17" w14:textId="77777777" w:rsidR="003747CA" w:rsidRPr="00E51E17" w:rsidRDefault="003747CA" w:rsidP="003747CA">
      <w:r w:rsidRPr="00E51E17">
        <w:t>Upon successful API publication, CAPIF returns the location of the created resource in the Location field of the header and provides the service API ID of the published API in the response body.</w:t>
      </w:r>
    </w:p>
    <w:p w14:paraId="4B52600E" w14:textId="7C1CC06F" w:rsidR="00270012" w:rsidRDefault="003747CA" w:rsidP="005D32DE">
      <w:pPr>
        <w:rPr>
          <w:lang w:eastAsia="ja-JP"/>
        </w:rPr>
      </w:pPr>
      <w:r w:rsidRPr="00E51E17">
        <w:t>This contribution provides a structured approach for onboarding and publishing APIs for the MEC platform within CAPIF, ensuring alignment with CAPIF’s standard onboarding and security procedures.</w:t>
      </w:r>
    </w:p>
    <w:p w14:paraId="1BACD391" w14:textId="6154D910" w:rsidR="00270012" w:rsidRPr="000B3AD8" w:rsidRDefault="00270012" w:rsidP="00270012">
      <w:pPr>
        <w:pStyle w:val="Heading2"/>
        <w:rPr>
          <w:rFonts w:cs="Arial"/>
          <w:color w:val="000000" w:themeColor="text1"/>
          <w:lang w:eastAsia="zh-CN"/>
        </w:rPr>
      </w:pPr>
      <w:bookmarkStart w:id="193" w:name="_Toc183231296"/>
      <w:r>
        <w:rPr>
          <w:rFonts w:cs="Arial"/>
          <w:color w:val="000000" w:themeColor="text1"/>
          <w:lang w:eastAsia="zh-CN"/>
        </w:rPr>
        <w:t>6</w:t>
      </w:r>
      <w:r w:rsidRPr="000B3AD8">
        <w:rPr>
          <w:rFonts w:cs="Arial"/>
          <w:color w:val="000000" w:themeColor="text1"/>
        </w:rPr>
        <w:t>.</w:t>
      </w:r>
      <w:r>
        <w:rPr>
          <w:rFonts w:cs="Arial" w:hint="eastAsia"/>
          <w:color w:val="000000" w:themeColor="text1"/>
          <w:lang w:eastAsia="ja-JP"/>
        </w:rPr>
        <w:t>9</w:t>
      </w:r>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193"/>
    </w:p>
    <w:p w14:paraId="503D26FC" w14:textId="4B9102B5" w:rsidR="00270012" w:rsidRPr="000B3AD8" w:rsidRDefault="00270012" w:rsidP="00270012">
      <w:pPr>
        <w:pStyle w:val="Heading3"/>
        <w:rPr>
          <w:rFonts w:cs="Arial"/>
          <w:color w:val="000000" w:themeColor="text1"/>
          <w:lang w:eastAsia="zh-CN"/>
        </w:rPr>
      </w:pPr>
      <w:bookmarkStart w:id="194" w:name="_CR6_6_1"/>
      <w:bookmarkStart w:id="195" w:name="_Toc19708987"/>
      <w:bookmarkStart w:id="196" w:name="_Toc27745065"/>
      <w:bookmarkStart w:id="197" w:name="_Toc29803218"/>
      <w:bookmarkStart w:id="198" w:name="_Toc35970007"/>
      <w:bookmarkStart w:id="199" w:name="_Toc36050801"/>
      <w:bookmarkStart w:id="200" w:name="_Toc44847519"/>
      <w:bookmarkStart w:id="201" w:name="_Toc51845173"/>
      <w:bookmarkStart w:id="202" w:name="_Toc51845504"/>
      <w:bookmarkStart w:id="203" w:name="_Toc51847024"/>
      <w:bookmarkStart w:id="204" w:name="_Toc57022655"/>
      <w:bookmarkStart w:id="205" w:name="_Toc177642602"/>
      <w:bookmarkStart w:id="206" w:name="_Toc183231297"/>
      <w:bookmarkEnd w:id="194"/>
      <w:r>
        <w:rPr>
          <w:rFonts w:cs="Arial"/>
          <w:color w:val="000000" w:themeColor="text1"/>
          <w:lang w:eastAsia="zh-CN"/>
        </w:rPr>
        <w:t>6</w:t>
      </w:r>
      <w:r w:rsidRPr="000B3AD8">
        <w:rPr>
          <w:rFonts w:cs="Arial"/>
          <w:color w:val="000000" w:themeColor="text1"/>
          <w:lang w:eastAsia="zh-CN"/>
        </w:rPr>
        <w:t>.</w:t>
      </w:r>
      <w:r>
        <w:rPr>
          <w:rFonts w:cs="Arial" w:hint="eastAsia"/>
          <w:color w:val="000000" w:themeColor="text1"/>
          <w:lang w:eastAsia="ja-JP"/>
        </w:rPr>
        <w:t>9</w:t>
      </w:r>
      <w:r w:rsidRPr="000B3AD8">
        <w:rPr>
          <w:rFonts w:cs="Arial"/>
          <w:color w:val="000000" w:themeColor="text1"/>
          <w:lang w:eastAsia="zh-CN"/>
        </w:rPr>
        <w:t>.</w:t>
      </w:r>
      <w:r>
        <w:rPr>
          <w:rFonts w:cs="Arial"/>
          <w:color w:val="000000" w:themeColor="text1"/>
          <w:lang w:eastAsia="zh-CN"/>
        </w:rPr>
        <w:t>1</w:t>
      </w:r>
      <w:r>
        <w:rPr>
          <w:rFonts w:cs="Arial"/>
          <w:color w:val="000000" w:themeColor="text1"/>
          <w:lang w:eastAsia="zh-CN"/>
        </w:rPr>
        <w:tab/>
      </w:r>
      <w:r w:rsidRPr="000B3AD8">
        <w:rPr>
          <w:rFonts w:cs="Arial"/>
          <w:color w:val="000000" w:themeColor="text1"/>
          <w:lang w:eastAsia="zh-CN"/>
        </w:rPr>
        <w:t>General</w:t>
      </w:r>
      <w:bookmarkEnd w:id="195"/>
      <w:bookmarkEnd w:id="196"/>
      <w:bookmarkEnd w:id="197"/>
      <w:bookmarkEnd w:id="198"/>
      <w:bookmarkEnd w:id="199"/>
      <w:bookmarkEnd w:id="200"/>
      <w:bookmarkEnd w:id="201"/>
      <w:bookmarkEnd w:id="202"/>
      <w:bookmarkEnd w:id="203"/>
      <w:bookmarkEnd w:id="204"/>
      <w:bookmarkEnd w:id="205"/>
      <w:bookmarkEnd w:id="206"/>
    </w:p>
    <w:p w14:paraId="550D6C0F" w14:textId="491C1C59" w:rsidR="00270012" w:rsidRPr="00CD030D" w:rsidRDefault="00270012" w:rsidP="00270012">
      <w:pPr>
        <w:rPr>
          <w:lang w:eastAsia="zh-CN"/>
        </w:rPr>
      </w:pPr>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r w:rsidR="00A13625">
        <w:rPr>
          <w:rFonts w:hint="eastAsia"/>
          <w:lang w:eastAsia="ja-JP"/>
        </w:rPr>
        <w:t>16</w:t>
      </w:r>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 xml:space="preserve">: </w:t>
      </w:r>
    </w:p>
    <w:p w14:paraId="7EF76578" w14:textId="77777777" w:rsidR="00270012" w:rsidRPr="00CD030D" w:rsidRDefault="00270012" w:rsidP="00270012">
      <w:pPr>
        <w:pStyle w:val="ListParagraph"/>
        <w:numPr>
          <w:ilvl w:val="0"/>
          <w:numId w:val="334"/>
        </w:numPr>
        <w:overflowPunct w:val="0"/>
        <w:autoSpaceDE w:val="0"/>
        <w:autoSpaceDN w:val="0"/>
        <w:adjustRightInd w:val="0"/>
        <w:textAlignment w:val="baseline"/>
        <w:rPr>
          <w:lang w:eastAsia="zh-CN"/>
        </w:rPr>
      </w:pPr>
      <w:r w:rsidRPr="00CD030D">
        <w:t>CAPIF_Publish_Service_API, including “VendorExt” option in the supported feature list</w:t>
      </w:r>
      <w:r>
        <w:t xml:space="preserve"> (see </w:t>
      </w:r>
      <w:r w:rsidRPr="00790F73">
        <w:t>Table</w:t>
      </w:r>
      <w:r>
        <w:t> </w:t>
      </w:r>
      <w:r w:rsidRPr="00790F73">
        <w:t>8.1.6-1</w:t>
      </w:r>
      <w:r>
        <w:t xml:space="preserve"> of 3GPP </w:t>
      </w:r>
      <w:r w:rsidRPr="00CD030D">
        <w:rPr>
          <w:lang w:eastAsia="zh-CN"/>
        </w:rPr>
        <w:t>TS</w:t>
      </w:r>
      <w:r>
        <w:rPr>
          <w:lang w:eastAsia="zh-CN"/>
        </w:rPr>
        <w:t> </w:t>
      </w:r>
      <w:r w:rsidRPr="00CD030D">
        <w:rPr>
          <w:lang w:eastAsia="zh-CN"/>
        </w:rPr>
        <w:t>29.</w:t>
      </w:r>
      <w:r>
        <w:rPr>
          <w:lang w:eastAsia="zh-CN"/>
        </w:rPr>
        <w:t>2</w:t>
      </w:r>
      <w:r w:rsidRPr="00CD030D">
        <w:rPr>
          <w:lang w:eastAsia="zh-CN"/>
        </w:rPr>
        <w:t>22</w:t>
      </w:r>
      <w:r>
        <w:rPr>
          <w:lang w:eastAsia="zh-CN"/>
        </w:rPr>
        <w:t> [3], which lists 3 features</w:t>
      </w:r>
      <w:r>
        <w:t>), i</w:t>
      </w:r>
      <w:r w:rsidRPr="00CD030D">
        <w:t>ndica</w:t>
      </w:r>
      <w:r>
        <w:t>ting</w:t>
      </w:r>
      <w:r w:rsidRPr="00CD030D">
        <w:t xml:space="preserve"> the support for CAPIF vendor specific extensions</w:t>
      </w:r>
      <w:r>
        <w:t xml:space="preserve"> on the ServiceAPIDescription data model.</w:t>
      </w:r>
    </w:p>
    <w:p w14:paraId="73FCAD9E" w14:textId="77777777" w:rsidR="00270012" w:rsidRPr="00CD030D" w:rsidRDefault="00270012" w:rsidP="00270012">
      <w:pPr>
        <w:pStyle w:val="ListParagraph"/>
        <w:numPr>
          <w:ilvl w:val="0"/>
          <w:numId w:val="334"/>
        </w:numPr>
        <w:overflowPunct w:val="0"/>
        <w:autoSpaceDE w:val="0"/>
        <w:autoSpaceDN w:val="0"/>
        <w:adjustRightInd w:val="0"/>
        <w:textAlignment w:val="baseline"/>
        <w:rPr>
          <w:lang w:eastAsia="zh-CN"/>
        </w:rPr>
      </w:pPr>
      <w:r w:rsidRPr="00CD030D">
        <w:rPr>
          <w:lang w:eastAsia="zh-CN"/>
        </w:rPr>
        <w:t>CAPIF_Discover_Service_API, including “</w:t>
      </w:r>
      <w:r w:rsidRPr="00CD030D">
        <w:rPr>
          <w:lang w:val="en-US"/>
        </w:rPr>
        <w:t>VendSpecQueryParams</w:t>
      </w:r>
      <w:r w:rsidRPr="00CD030D">
        <w:rPr>
          <w:lang w:eastAsia="zh-CN"/>
        </w:rPr>
        <w:t xml:space="preserve">” </w:t>
      </w:r>
      <w:r w:rsidRPr="00CD030D">
        <w:t>option in the supported feature list</w:t>
      </w:r>
      <w:r>
        <w:t xml:space="preserve"> (see </w:t>
      </w:r>
      <w:r w:rsidRPr="00790F73">
        <w:t>Table</w:t>
      </w:r>
      <w:r>
        <w:t> </w:t>
      </w:r>
      <w:r>
        <w:rPr>
          <w:rFonts w:eastAsia="Batang"/>
        </w:rPr>
        <w:t xml:space="preserve">8.2.6-1 </w:t>
      </w:r>
      <w:r>
        <w:t>of 3GPP </w:t>
      </w:r>
      <w:r w:rsidRPr="00CD030D">
        <w:rPr>
          <w:lang w:eastAsia="zh-CN"/>
        </w:rPr>
        <w:t>TS</w:t>
      </w:r>
      <w:r>
        <w:rPr>
          <w:lang w:eastAsia="zh-CN"/>
        </w:rPr>
        <w:t> </w:t>
      </w:r>
      <w:r w:rsidRPr="00CD030D">
        <w:rPr>
          <w:lang w:eastAsia="zh-CN"/>
        </w:rPr>
        <w:t>29.</w:t>
      </w:r>
      <w:r>
        <w:rPr>
          <w:lang w:eastAsia="zh-CN"/>
        </w:rPr>
        <w:t>2</w:t>
      </w:r>
      <w:r w:rsidRPr="00CD030D">
        <w:rPr>
          <w:lang w:eastAsia="zh-CN"/>
        </w:rPr>
        <w:t>22</w:t>
      </w:r>
      <w:r>
        <w:rPr>
          <w:lang w:eastAsia="zh-CN"/>
        </w:rPr>
        <w:t> [3], which lists 9 features</w:t>
      </w:r>
      <w:r>
        <w:t>)</w:t>
      </w:r>
      <w:r w:rsidRPr="00CD030D">
        <w:t>,</w:t>
      </w:r>
      <w:r>
        <w:t xml:space="preserve"> i</w:t>
      </w:r>
      <w:r w:rsidRPr="00CD030D">
        <w:t>ndicat</w:t>
      </w:r>
      <w:r>
        <w:t>ing</w:t>
      </w:r>
      <w:r w:rsidRPr="00CD030D">
        <w:t xml:space="preserve"> the support of vendor specific query parameters</w:t>
      </w:r>
      <w:r>
        <w:t xml:space="preserve"> in API discovery requests</w:t>
      </w:r>
      <w:r w:rsidRPr="00CD030D">
        <w:t>.</w:t>
      </w:r>
    </w:p>
    <w:p w14:paraId="3F9D7E82" w14:textId="30F37D22" w:rsidR="00270012" w:rsidRPr="00AE05DA" w:rsidRDefault="00270012" w:rsidP="00270012">
      <w:pPr>
        <w:pStyle w:val="Heading3"/>
        <w:rPr>
          <w:rFonts w:cs="Arial"/>
          <w:color w:val="000000" w:themeColor="text1"/>
          <w:lang w:eastAsia="zh-CN"/>
        </w:rPr>
      </w:pPr>
      <w:bookmarkStart w:id="207" w:name="_Toc183231298"/>
      <w:r>
        <w:rPr>
          <w:rFonts w:cs="Arial"/>
          <w:color w:val="000000" w:themeColor="text1"/>
          <w:lang w:eastAsia="zh-CN"/>
        </w:rPr>
        <w:t>6</w:t>
      </w:r>
      <w:r w:rsidRPr="000B3AD8">
        <w:rPr>
          <w:rFonts w:cs="Arial"/>
          <w:color w:val="000000" w:themeColor="text1"/>
          <w:lang w:eastAsia="zh-CN"/>
        </w:rPr>
        <w:t>.</w:t>
      </w:r>
      <w:r>
        <w:rPr>
          <w:rFonts w:cs="Arial" w:hint="eastAsia"/>
          <w:color w:val="000000" w:themeColor="text1"/>
          <w:lang w:eastAsia="ja-JP"/>
        </w:rPr>
        <w:t>9</w:t>
      </w:r>
      <w:r w:rsidRPr="000B3AD8">
        <w:rPr>
          <w:rFonts w:cs="Arial"/>
          <w:color w:val="000000" w:themeColor="text1"/>
          <w:lang w:eastAsia="zh-CN"/>
        </w:rPr>
        <w:t>.</w:t>
      </w:r>
      <w:r>
        <w:rPr>
          <w:rFonts w:cs="Arial"/>
          <w:color w:val="000000" w:themeColor="text1"/>
          <w:lang w:eastAsia="zh-CN"/>
        </w:rPr>
        <w:t>2</w:t>
      </w:r>
      <w:r>
        <w:rPr>
          <w:rFonts w:cs="Arial"/>
          <w:color w:val="000000" w:themeColor="text1"/>
          <w:lang w:eastAsia="zh-CN"/>
        </w:rPr>
        <w:tab/>
        <w:t>Include Vendor Specific information</w:t>
      </w:r>
      <w:bookmarkEnd w:id="207"/>
      <w:r>
        <w:rPr>
          <w:rFonts w:cs="Arial"/>
          <w:color w:val="000000" w:themeColor="text1"/>
          <w:lang w:eastAsia="zh-CN"/>
        </w:rPr>
        <w:t xml:space="preserve"> </w:t>
      </w:r>
    </w:p>
    <w:p w14:paraId="180B21A9" w14:textId="77777777" w:rsidR="00270012" w:rsidRDefault="00270012" w:rsidP="00270012">
      <w:pPr>
        <w:rPr>
          <w:lang w:eastAsia="zh-CN"/>
        </w:rPr>
      </w:pPr>
      <w:r>
        <w:rPr>
          <w:lang w:eastAsia="zh-CN"/>
        </w:rPr>
        <w:t xml:space="preserve">An API provider can include a vendor specific attribute in the ServiceAPIDescription model by enabling </w:t>
      </w:r>
      <w:r w:rsidRPr="00CD030D">
        <w:t>“VendorExt”</w:t>
      </w:r>
      <w:r>
        <w:t xml:space="preserve"> supported feature option and</w:t>
      </w:r>
      <w:r>
        <w:rPr>
          <w:lang w:eastAsia="zh-CN"/>
        </w:rPr>
        <w:t xml:space="preserve"> adding the field in the following manner (see clause </w:t>
      </w:r>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xml:space="preserve"> [14]): </w:t>
      </w:r>
    </w:p>
    <w:p w14:paraId="7E172177" w14:textId="77777777" w:rsidR="00270012" w:rsidRPr="001F2F72" w:rsidRDefault="00270012" w:rsidP="00270012">
      <w:pPr>
        <w:rPr>
          <w:rFonts w:ascii="Courier New" w:hAnsi="Courier New" w:cs="Courier New"/>
          <w:sz w:val="18"/>
          <w:szCs w:val="18"/>
          <w:lang w:eastAsia="zh-CN"/>
        </w:rPr>
      </w:pPr>
      <w:r w:rsidRPr="001F2F72">
        <w:rPr>
          <w:rFonts w:ascii="Courier New" w:hAnsi="Courier New" w:cs="Courier New"/>
          <w:sz w:val="18"/>
          <w:szCs w:val="18"/>
          <w:lang w:eastAsia="zh-CN"/>
        </w:rPr>
        <w:lastRenderedPageBreak/>
        <w:t>"vendorSpecific-&lt;vendor-identification&gt;": {</w:t>
      </w:r>
    </w:p>
    <w:p w14:paraId="586BC099" w14:textId="77777777" w:rsidR="00270012" w:rsidRPr="001F2F72" w:rsidRDefault="00270012" w:rsidP="00270012">
      <w:pPr>
        <w:ind w:firstLine="720"/>
        <w:rPr>
          <w:rFonts w:ascii="Courier New" w:hAnsi="Courier New" w:cs="Courier New"/>
          <w:sz w:val="18"/>
          <w:szCs w:val="18"/>
          <w:lang w:eastAsia="zh-CN"/>
        </w:rPr>
      </w:pPr>
      <w:r w:rsidRPr="001F2F72">
        <w:rPr>
          <w:rFonts w:ascii="Courier New" w:hAnsi="Courier New" w:cs="Courier New"/>
          <w:sz w:val="18"/>
          <w:szCs w:val="18"/>
          <w:lang w:eastAsia="zh-CN"/>
        </w:rPr>
        <w:t>...</w:t>
      </w:r>
    </w:p>
    <w:p w14:paraId="38C89CDA" w14:textId="77777777" w:rsidR="00270012" w:rsidRPr="001F2F72" w:rsidRDefault="00270012" w:rsidP="00270012">
      <w:pPr>
        <w:rPr>
          <w:rFonts w:ascii="Courier New" w:hAnsi="Courier New" w:cs="Courier New"/>
          <w:sz w:val="18"/>
          <w:szCs w:val="18"/>
          <w:lang w:eastAsia="zh-CN"/>
        </w:rPr>
      </w:pPr>
      <w:r w:rsidRPr="001F2F72">
        <w:rPr>
          <w:rFonts w:ascii="Courier New" w:hAnsi="Courier New" w:cs="Courier New"/>
          <w:sz w:val="18"/>
          <w:szCs w:val="18"/>
          <w:lang w:eastAsia="zh-CN"/>
        </w:rPr>
        <w:t>}</w:t>
      </w:r>
    </w:p>
    <w:p w14:paraId="033626EC" w14:textId="77777777" w:rsidR="00270012" w:rsidRDefault="00270012" w:rsidP="00270012">
      <w:pPr>
        <w:rPr>
          <w:lang w:eastAsia="zh-CN"/>
        </w:rPr>
      </w:pPr>
      <w:r>
        <w:rPr>
          <w:lang w:eastAsia="zh-CN"/>
        </w:rPr>
        <w:t>where “vendor-identification” represents a unique name of the vendor publishing the API, using one of the following structures:</w:t>
      </w:r>
    </w:p>
    <w:p w14:paraId="4F7FE966" w14:textId="77777777" w:rsidR="00270012" w:rsidRDefault="00270012" w:rsidP="00270012">
      <w:pPr>
        <w:pStyle w:val="ListParagraph"/>
        <w:numPr>
          <w:ilvl w:val="0"/>
          <w:numId w:val="335"/>
        </w:numPr>
        <w:overflowPunct w:val="0"/>
        <w:autoSpaceDE w:val="0"/>
        <w:autoSpaceDN w:val="0"/>
        <w:adjustRightInd w:val="0"/>
        <w:textAlignment w:val="baseline"/>
        <w:rPr>
          <w:lang w:eastAsia="zh-CN"/>
        </w:rPr>
      </w:pPr>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p>
    <w:p w14:paraId="7929DAB3" w14:textId="77777777" w:rsidR="00270012" w:rsidRDefault="00270012" w:rsidP="00270012">
      <w:pPr>
        <w:pStyle w:val="ListParagraph"/>
        <w:numPr>
          <w:ilvl w:val="0"/>
          <w:numId w:val="335"/>
        </w:numPr>
        <w:overflowPunct w:val="0"/>
        <w:autoSpaceDE w:val="0"/>
        <w:autoSpaceDN w:val="0"/>
        <w:adjustRightInd w:val="0"/>
        <w:textAlignment w:val="baseline"/>
        <w:rPr>
          <w:lang w:eastAsia="zh-CN"/>
        </w:rPr>
      </w:pPr>
      <w:r>
        <w:rPr>
          <w:lang w:eastAsia="zh-CN"/>
        </w:rPr>
        <w:t xml:space="preserve">Domain name (e.g., </w:t>
      </w:r>
      <w:r w:rsidRPr="004542DA">
        <w:rPr>
          <w:rFonts w:ascii="Courier New" w:hAnsi="Courier New" w:cs="Courier New"/>
          <w:lang w:eastAsia="zh-CN"/>
        </w:rPr>
        <w:t>vendorSpecific-3gpp.org</w:t>
      </w:r>
      <w:r>
        <w:rPr>
          <w:lang w:eastAsia="zh-CN"/>
        </w:rPr>
        <w:t>)</w:t>
      </w:r>
    </w:p>
    <w:p w14:paraId="55B80468" w14:textId="77777777" w:rsidR="00270012" w:rsidRDefault="00270012" w:rsidP="00270012">
      <w:pPr>
        <w:pStyle w:val="ListParagraph"/>
        <w:numPr>
          <w:ilvl w:val="0"/>
          <w:numId w:val="335"/>
        </w:numPr>
        <w:overflowPunct w:val="0"/>
        <w:autoSpaceDE w:val="0"/>
        <w:autoSpaceDN w:val="0"/>
        <w:adjustRightInd w:val="0"/>
        <w:textAlignment w:val="baseline"/>
        <w:rPr>
          <w:lang w:eastAsia="zh-CN"/>
        </w:rPr>
      </w:pPr>
      <w:r>
        <w:rPr>
          <w:lang w:eastAsia="zh-CN"/>
        </w:rPr>
        <w:t xml:space="preserve">URN (e.g., </w:t>
      </w:r>
      <w:r w:rsidRPr="004542DA">
        <w:rPr>
          <w:rFonts w:ascii="Courier New" w:hAnsi="Courier New" w:cs="Courier New"/>
          <w:lang w:eastAsia="zh-CN"/>
        </w:rPr>
        <w:t>vendorSpecific-urn:3gpp:example</w:t>
      </w:r>
      <w:r>
        <w:rPr>
          <w:lang w:eastAsia="zh-CN"/>
        </w:rPr>
        <w:t>)</w:t>
      </w:r>
    </w:p>
    <w:p w14:paraId="0F8DDB88" w14:textId="1AC56B57" w:rsidR="00270012" w:rsidRPr="00AE05DA" w:rsidRDefault="00270012" w:rsidP="00270012">
      <w:pPr>
        <w:pStyle w:val="Heading3"/>
        <w:rPr>
          <w:rFonts w:cs="Arial"/>
          <w:color w:val="000000" w:themeColor="text1"/>
          <w:lang w:eastAsia="zh-CN"/>
        </w:rPr>
      </w:pPr>
      <w:bookmarkStart w:id="208" w:name="_Toc183231299"/>
      <w:r>
        <w:rPr>
          <w:rFonts w:cs="Arial"/>
          <w:color w:val="000000" w:themeColor="text1"/>
          <w:lang w:eastAsia="zh-CN"/>
        </w:rPr>
        <w:t>6</w:t>
      </w:r>
      <w:r w:rsidRPr="000B3AD8">
        <w:rPr>
          <w:rFonts w:cs="Arial"/>
          <w:color w:val="000000" w:themeColor="text1"/>
          <w:lang w:eastAsia="zh-CN"/>
        </w:rPr>
        <w:t>.</w:t>
      </w:r>
      <w:r>
        <w:rPr>
          <w:rFonts w:cs="Arial" w:hint="eastAsia"/>
          <w:color w:val="000000" w:themeColor="text1"/>
          <w:lang w:eastAsia="ja-JP"/>
        </w:rPr>
        <w:t>9</w:t>
      </w:r>
      <w:r w:rsidRPr="000B3AD8">
        <w:rPr>
          <w:rFonts w:cs="Arial"/>
          <w:color w:val="000000" w:themeColor="text1"/>
          <w:lang w:eastAsia="zh-CN"/>
        </w:rPr>
        <w:t>.</w:t>
      </w:r>
      <w:r>
        <w:rPr>
          <w:rFonts w:cs="Arial"/>
          <w:color w:val="000000" w:themeColor="text1"/>
          <w:lang w:eastAsia="zh-CN"/>
        </w:rPr>
        <w:t>3</w:t>
      </w:r>
      <w:r>
        <w:rPr>
          <w:rFonts w:cs="Arial"/>
          <w:color w:val="000000" w:themeColor="text1"/>
          <w:lang w:eastAsia="zh-CN"/>
        </w:rPr>
        <w:tab/>
        <w:t>Query for Vendor Specific information</w:t>
      </w:r>
      <w:bookmarkEnd w:id="208"/>
      <w:r>
        <w:rPr>
          <w:rFonts w:cs="Arial"/>
          <w:color w:val="000000" w:themeColor="text1"/>
          <w:lang w:eastAsia="zh-CN"/>
        </w:rPr>
        <w:t xml:space="preserve"> </w:t>
      </w:r>
    </w:p>
    <w:p w14:paraId="502BAA66" w14:textId="77777777" w:rsidR="00270012" w:rsidRDefault="00270012" w:rsidP="00270012">
      <w:pPr>
        <w:rPr>
          <w:lang w:eastAsia="zh-CN"/>
        </w:rPr>
      </w:pPr>
      <w:r>
        <w:rPr>
          <w:lang w:eastAsia="zh-CN"/>
        </w:rPr>
        <w:t xml:space="preserve">An API invoker can discover API services including vendor specific attributes by adding the following query parameters (see clause </w:t>
      </w:r>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3634FB86" w14:textId="77777777" w:rsidR="00270012" w:rsidRPr="004809D8" w:rsidRDefault="00270012" w:rsidP="00270012">
      <w:pPr>
        <w:pStyle w:val="ListParagraph"/>
        <w:numPr>
          <w:ilvl w:val="0"/>
          <w:numId w:val="336"/>
        </w:numPr>
        <w:overflowPunct w:val="0"/>
        <w:autoSpaceDE w:val="0"/>
        <w:autoSpaceDN w:val="0"/>
        <w:adjustRightInd w:val="0"/>
        <w:textAlignment w:val="baseline"/>
        <w:rPr>
          <w:lang w:eastAsia="zh-CN"/>
        </w:rPr>
      </w:pPr>
      <w:r w:rsidRPr="00282297">
        <w:rPr>
          <w:rFonts w:ascii="Courier New" w:hAnsi="Courier New" w:cs="Courier New"/>
          <w:lang w:eastAsia="zh-CN"/>
        </w:rPr>
        <w:t>supported-features</w:t>
      </w:r>
      <w:r>
        <w:rPr>
          <w:lang w:eastAsia="zh-CN"/>
        </w:rPr>
        <w:t>,  enabling “</w:t>
      </w:r>
      <w:r w:rsidRPr="00BF183E">
        <w:rPr>
          <w:rFonts w:ascii="Courier New" w:hAnsi="Courier New" w:cs="Courier New"/>
          <w:lang w:val="en-US"/>
        </w:rPr>
        <w:t>VendSpecQueryParams</w:t>
      </w:r>
      <w:r>
        <w:rPr>
          <w:lang w:val="en-US"/>
        </w:rPr>
        <w:t>” option</w:t>
      </w:r>
    </w:p>
    <w:p w14:paraId="29A20FCF" w14:textId="77777777" w:rsidR="00270012" w:rsidRPr="00282297" w:rsidRDefault="00270012" w:rsidP="00270012">
      <w:pPr>
        <w:pStyle w:val="ListParagraph"/>
        <w:numPr>
          <w:ilvl w:val="0"/>
          <w:numId w:val="336"/>
        </w:numPr>
        <w:overflowPunct w:val="0"/>
        <w:autoSpaceDE w:val="0"/>
        <w:autoSpaceDN w:val="0"/>
        <w:adjustRightInd w:val="0"/>
        <w:textAlignment w:val="baseline"/>
        <w:rPr>
          <w:lang w:eastAsia="zh-CN"/>
        </w:rPr>
      </w:pPr>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p>
    <w:p w14:paraId="494540A8" w14:textId="77777777" w:rsidR="00270012" w:rsidRDefault="00270012" w:rsidP="00270012">
      <w:pPr>
        <w:pStyle w:val="ListParagraph"/>
        <w:ind w:left="1440"/>
        <w:rPr>
          <w:rFonts w:ascii="Courier New" w:hAnsi="Courier New" w:cs="Courier New"/>
          <w:lang w:eastAsia="zh-CN"/>
        </w:rPr>
      </w:pPr>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p>
    <w:p w14:paraId="00CE3950" w14:textId="77777777" w:rsidR="00270012" w:rsidRDefault="00270012" w:rsidP="00270012">
      <w:pPr>
        <w:ind w:firstLine="720"/>
        <w:rPr>
          <w:rFonts w:ascii="Courier New" w:hAnsi="Courier New" w:cs="Courier New"/>
          <w:lang w:eastAsia="zh-CN"/>
        </w:rPr>
      </w:pPr>
      <w:r w:rsidRPr="00282297">
        <w:rPr>
          <w:rFonts w:ascii="Courier New" w:hAnsi="Courier New" w:cs="Courier New"/>
          <w:lang w:eastAsia="zh-CN"/>
        </w:rPr>
        <w:t>}</w:t>
      </w:r>
    </w:p>
    <w:p w14:paraId="02796218" w14:textId="77777777" w:rsidR="00270012" w:rsidRDefault="00270012" w:rsidP="00270012">
      <w:pPr>
        <w:ind w:firstLine="720"/>
      </w:pPr>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p>
    <w:p w14:paraId="05B4F6C2" w14:textId="391386A8" w:rsidR="00270012" w:rsidRPr="000B3AD8" w:rsidRDefault="00270012" w:rsidP="00270012">
      <w:pPr>
        <w:pStyle w:val="Heading3"/>
        <w:rPr>
          <w:rFonts w:cs="Arial"/>
          <w:color w:val="000000" w:themeColor="text1"/>
          <w:lang w:eastAsia="zh-CN"/>
        </w:rPr>
      </w:pPr>
      <w:bookmarkStart w:id="209" w:name="_Toc183231300"/>
      <w:r>
        <w:rPr>
          <w:rFonts w:cs="Arial"/>
          <w:color w:val="000000" w:themeColor="text1"/>
          <w:lang w:eastAsia="zh-CN"/>
        </w:rPr>
        <w:t>6</w:t>
      </w:r>
      <w:r w:rsidRPr="000B3AD8">
        <w:rPr>
          <w:rFonts w:cs="Arial"/>
          <w:color w:val="000000" w:themeColor="text1"/>
          <w:lang w:eastAsia="zh-CN"/>
        </w:rPr>
        <w:t>.</w:t>
      </w:r>
      <w:r>
        <w:rPr>
          <w:rFonts w:cs="Arial" w:hint="eastAsia"/>
          <w:color w:val="000000" w:themeColor="text1"/>
          <w:lang w:eastAsia="ja-JP"/>
        </w:rPr>
        <w:t>9</w:t>
      </w:r>
      <w:r w:rsidRPr="000B3AD8">
        <w:rPr>
          <w:rFonts w:cs="Arial"/>
          <w:color w:val="000000" w:themeColor="text1"/>
          <w:lang w:eastAsia="zh-CN"/>
        </w:rPr>
        <w:t>.</w:t>
      </w:r>
      <w:r>
        <w:rPr>
          <w:rFonts w:cs="Arial"/>
          <w:color w:val="000000" w:themeColor="text1"/>
          <w:lang w:eastAsia="zh-CN"/>
        </w:rPr>
        <w:t>4</w:t>
      </w:r>
      <w:r>
        <w:rPr>
          <w:rFonts w:cs="Arial"/>
          <w:color w:val="000000" w:themeColor="text1"/>
          <w:lang w:eastAsia="zh-CN"/>
        </w:rPr>
        <w:tab/>
        <w:t>ETSI MEC extensibility to CAPIF</w:t>
      </w:r>
      <w:bookmarkEnd w:id="209"/>
    </w:p>
    <w:p w14:paraId="0A6B2CC2" w14:textId="41132A77" w:rsidR="00270012" w:rsidRDefault="00270012" w:rsidP="00270012">
      <w:pPr>
        <w:rPr>
          <w:lang w:eastAsia="zh-CN"/>
        </w:rPr>
      </w:pPr>
      <w:r>
        <w:rPr>
          <w:lang w:eastAsia="zh-CN"/>
        </w:rPr>
        <w:t xml:space="preserve">According to ETSI GS MEC 011 [5] specification, MEC framework, leveraging CAPIF extensibility feature, can engage CAPIF and re-use its functionalities. A concrete example is presented in tables </w:t>
      </w:r>
      <w:r>
        <w:t>6.</w:t>
      </w:r>
      <w:r>
        <w:rPr>
          <w:rFonts w:hint="eastAsia"/>
          <w:lang w:eastAsia="ja-JP"/>
        </w:rPr>
        <w:t>9</w:t>
      </w:r>
      <w:r>
        <w:t>.4-1</w:t>
      </w:r>
      <w:r>
        <w:rPr>
          <w:lang w:eastAsia="zh-CN"/>
        </w:rPr>
        <w:t xml:space="preserve"> and </w:t>
      </w:r>
      <w:r>
        <w:t>6.</w:t>
      </w:r>
      <w:r>
        <w:rPr>
          <w:rFonts w:hint="eastAsia"/>
          <w:lang w:eastAsia="ja-JP"/>
        </w:rPr>
        <w:t>9</w:t>
      </w:r>
      <w:r>
        <w:t>.4-4</w:t>
      </w:r>
      <w:r>
        <w:rPr>
          <w:lang w:eastAsia="zh-CN"/>
        </w:rPr>
        <w:t>, describing the request that a MEC platform has to send towards CAPIF to publish an API, as well as a request of an invoker searching an API with MEC specific attributes.</w:t>
      </w:r>
    </w:p>
    <w:p w14:paraId="4CA0C31F" w14:textId="77777777" w:rsidR="00270012" w:rsidRDefault="00270012" w:rsidP="00270012">
      <w:pPr>
        <w:rPr>
          <w:lang w:eastAsia="zh-CN"/>
        </w:rPr>
      </w:pPr>
      <w:r>
        <w:rPr>
          <w:lang w:eastAsia="zh-CN"/>
        </w:rPr>
        <w:t xml:space="preserve">ETSI MEC supports two extensibility attributes on CAPIF: </w:t>
      </w:r>
    </w:p>
    <w:p w14:paraId="4E6A694B" w14:textId="77777777" w:rsidR="00270012" w:rsidRDefault="00270012" w:rsidP="00270012">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vendorSpecific-urn:etsi:mec:capifext:service-info</w:t>
      </w:r>
      <w:r>
        <w:rPr>
          <w:lang w:eastAsia="zh-CN"/>
        </w:rPr>
        <w:t xml:space="preserve">” in ServiceAPIDescription and </w:t>
      </w:r>
      <w:r w:rsidRPr="00A84704">
        <w:rPr>
          <w:lang w:eastAsia="zh-CN"/>
        </w:rPr>
        <w:t>ServiceAPIDescriptionPatch</w:t>
      </w:r>
      <w:r>
        <w:rPr>
          <w:lang w:eastAsia="zh-CN"/>
        </w:rPr>
        <w:t xml:space="preserve"> data types, and </w:t>
      </w:r>
    </w:p>
    <w:p w14:paraId="63563005" w14:textId="77777777" w:rsidR="00270012" w:rsidRDefault="00270012" w:rsidP="00270012">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vendorSpecific-urn:etsi:mec:capifext:transport-info</w:t>
      </w:r>
      <w:r>
        <w:rPr>
          <w:lang w:eastAsia="zh-CN"/>
        </w:rPr>
        <w:t xml:space="preserve">” in </w:t>
      </w:r>
      <w:r w:rsidRPr="00A84704">
        <w:rPr>
          <w:lang w:eastAsia="zh-CN"/>
        </w:rPr>
        <w:t>AefProfile</w:t>
      </w:r>
      <w:r>
        <w:rPr>
          <w:lang w:eastAsia="zh-CN"/>
        </w:rPr>
        <w:t xml:space="preserve"> data type</w:t>
      </w:r>
    </w:p>
    <w:p w14:paraId="7C7D1E7B" w14:textId="77777777" w:rsidR="00270012" w:rsidRDefault="00270012" w:rsidP="00270012">
      <w:pPr>
        <w:rPr>
          <w:lang w:eastAsia="zh-CN"/>
        </w:rPr>
      </w:pPr>
      <w:r>
        <w:rPr>
          <w:lang w:eastAsia="zh-CN"/>
        </w:rPr>
        <w:t>Both attributes are included on the following API Publish request.</w:t>
      </w:r>
    </w:p>
    <w:p w14:paraId="67075FC0" w14:textId="42C469C6" w:rsidR="00270012" w:rsidRDefault="00270012" w:rsidP="00270012">
      <w:pPr>
        <w:pStyle w:val="TH"/>
      </w:pPr>
      <w:r>
        <w:t>Table 6.</w:t>
      </w:r>
      <w:r>
        <w:rPr>
          <w:rFonts w:hint="eastAsia"/>
          <w:lang w:eastAsia="ja-JP"/>
        </w:rPr>
        <w:t>9</w:t>
      </w:r>
      <w:r>
        <w:t>.4-1: Publish MEC API with vendor specific attributes in CAPIF (schema)</w:t>
      </w:r>
    </w:p>
    <w:tbl>
      <w:tblPr>
        <w:tblStyle w:val="TableGrid"/>
        <w:tblW w:w="0" w:type="auto"/>
        <w:tblLook w:val="04A0" w:firstRow="1" w:lastRow="0" w:firstColumn="1" w:lastColumn="0" w:noHBand="0" w:noVBand="1"/>
      </w:tblPr>
      <w:tblGrid>
        <w:gridCol w:w="6895"/>
      </w:tblGrid>
      <w:tr w:rsidR="00270012" w14:paraId="251032C7" w14:textId="77777777" w:rsidTr="00593B61">
        <w:tc>
          <w:tcPr>
            <w:tcW w:w="0" w:type="auto"/>
          </w:tcPr>
          <w:p w14:paraId="20F12763" w14:textId="77777777" w:rsidR="00270012" w:rsidRDefault="00270012" w:rsidP="00593B61">
            <w:pPr>
              <w:pStyle w:val="Code"/>
            </w:pPr>
            <w:r>
              <w:t xml:space="preserve">HTTP POST </w:t>
            </w:r>
            <w:r w:rsidRPr="00E57CEA">
              <w:t>{apiRoot}/published-apis/</w:t>
            </w:r>
            <w:r>
              <w:t>v1/{apfId}/service-apis</w:t>
            </w:r>
          </w:p>
          <w:p w14:paraId="5E80C440" w14:textId="77777777" w:rsidR="00270012" w:rsidRPr="00F365B4" w:rsidRDefault="00270012" w:rsidP="00593B61">
            <w:pPr>
              <w:pStyle w:val="Code"/>
              <w:spacing w:before="120"/>
              <w:rPr>
                <w:b/>
                <w:bCs/>
              </w:rPr>
            </w:pPr>
            <w:r w:rsidRPr="00F9474C">
              <w:rPr>
                <w:b/>
                <w:bCs/>
              </w:rPr>
              <w:t>Request body:</w:t>
            </w:r>
          </w:p>
          <w:p w14:paraId="0CF5A970" w14:textId="77777777" w:rsidR="00270012" w:rsidRDefault="00270012" w:rsidP="00593B61">
            <w:pPr>
              <w:pStyle w:val="Code"/>
            </w:pPr>
            <w:r>
              <w:t>{</w:t>
            </w:r>
          </w:p>
          <w:p w14:paraId="4771ED87" w14:textId="77777777" w:rsidR="00270012" w:rsidRPr="007C27AD" w:rsidRDefault="00270012" w:rsidP="00593B61">
            <w:pPr>
              <w:pStyle w:val="Code"/>
            </w:pPr>
            <w:r>
              <w:t xml:space="preserve">  </w:t>
            </w:r>
            <w:r w:rsidRPr="007C27AD">
              <w:t>"apiName": "string",</w:t>
            </w:r>
          </w:p>
          <w:p w14:paraId="78B22496" w14:textId="77777777" w:rsidR="00270012" w:rsidRPr="007C27AD" w:rsidRDefault="00270012" w:rsidP="00593B61">
            <w:pPr>
              <w:pStyle w:val="Code"/>
            </w:pPr>
            <w:r w:rsidRPr="007C27AD">
              <w:t xml:space="preserve">  "aefProfiles": [</w:t>
            </w:r>
          </w:p>
          <w:p w14:paraId="653298CF" w14:textId="77777777" w:rsidR="00270012" w:rsidRPr="007C27AD" w:rsidRDefault="00270012" w:rsidP="00593B61">
            <w:pPr>
              <w:pStyle w:val="Code"/>
            </w:pPr>
            <w:r w:rsidRPr="007C27AD">
              <w:t xml:space="preserve">    {</w:t>
            </w:r>
          </w:p>
          <w:p w14:paraId="611D2306" w14:textId="77777777" w:rsidR="00270012" w:rsidRPr="007C27AD" w:rsidRDefault="00270012" w:rsidP="00593B61">
            <w:pPr>
              <w:pStyle w:val="Code"/>
            </w:pPr>
            <w:r w:rsidRPr="007C27AD">
              <w:t xml:space="preserve">      "aefId": "string",</w:t>
            </w:r>
          </w:p>
          <w:p w14:paraId="35D5979D" w14:textId="77777777" w:rsidR="00270012" w:rsidRPr="007C27AD" w:rsidRDefault="00270012" w:rsidP="00593B61">
            <w:pPr>
              <w:pStyle w:val="Code"/>
            </w:pPr>
            <w:r w:rsidRPr="007C27AD">
              <w:t xml:space="preserve">      "versions": [</w:t>
            </w:r>
          </w:p>
          <w:p w14:paraId="5E26343B" w14:textId="77777777" w:rsidR="00270012" w:rsidRPr="007C27AD" w:rsidRDefault="00270012" w:rsidP="00593B61">
            <w:pPr>
              <w:pStyle w:val="Code"/>
            </w:pPr>
            <w:r w:rsidRPr="007C27AD">
              <w:t xml:space="preserve">        {</w:t>
            </w:r>
          </w:p>
          <w:p w14:paraId="7AAE9F3C" w14:textId="77777777" w:rsidR="00270012" w:rsidRPr="007C27AD" w:rsidRDefault="00270012" w:rsidP="00593B61">
            <w:pPr>
              <w:pStyle w:val="Code"/>
            </w:pPr>
            <w:r w:rsidRPr="007C27AD">
              <w:t xml:space="preserve">          "apiVersion": "string",</w:t>
            </w:r>
          </w:p>
          <w:p w14:paraId="181FBEE7" w14:textId="77777777" w:rsidR="00270012" w:rsidRPr="007C27AD" w:rsidRDefault="00270012" w:rsidP="00593B61">
            <w:pPr>
              <w:pStyle w:val="Code"/>
            </w:pPr>
            <w:r w:rsidRPr="007C27AD">
              <w:t xml:space="preserve">          "expiry": "string",</w:t>
            </w:r>
          </w:p>
          <w:p w14:paraId="14EB725F" w14:textId="77777777" w:rsidR="00270012" w:rsidRPr="007C27AD" w:rsidRDefault="00270012" w:rsidP="00593B61">
            <w:pPr>
              <w:pStyle w:val="Code"/>
            </w:pPr>
            <w:r w:rsidRPr="007C27AD">
              <w:t xml:space="preserve">          "resources": [</w:t>
            </w:r>
          </w:p>
          <w:p w14:paraId="278F60CF" w14:textId="77777777" w:rsidR="00270012" w:rsidRPr="007C27AD" w:rsidRDefault="00270012" w:rsidP="00593B61">
            <w:pPr>
              <w:pStyle w:val="Code"/>
            </w:pPr>
            <w:r w:rsidRPr="007C27AD">
              <w:t xml:space="preserve">            {</w:t>
            </w:r>
          </w:p>
          <w:p w14:paraId="4281A4D0" w14:textId="77777777" w:rsidR="00270012" w:rsidRPr="007C27AD" w:rsidRDefault="00270012" w:rsidP="00593B61">
            <w:pPr>
              <w:pStyle w:val="Code"/>
            </w:pPr>
            <w:r w:rsidRPr="007C27AD">
              <w:t xml:space="preserve">              "resourceName": "string",</w:t>
            </w:r>
          </w:p>
          <w:p w14:paraId="029CA193" w14:textId="77777777" w:rsidR="00270012" w:rsidRPr="007C27AD" w:rsidRDefault="00270012" w:rsidP="00593B61">
            <w:pPr>
              <w:pStyle w:val="Code"/>
            </w:pPr>
            <w:r w:rsidRPr="007C27AD">
              <w:t xml:space="preserve">              "commType": "string",</w:t>
            </w:r>
          </w:p>
          <w:p w14:paraId="4DEF27FE" w14:textId="77777777" w:rsidR="00270012" w:rsidRPr="007C27AD" w:rsidRDefault="00270012" w:rsidP="00593B61">
            <w:pPr>
              <w:pStyle w:val="Code"/>
            </w:pPr>
            <w:r w:rsidRPr="007C27AD">
              <w:t xml:space="preserve">              "uri": "string",</w:t>
            </w:r>
          </w:p>
          <w:p w14:paraId="6ADE1FD4" w14:textId="77777777" w:rsidR="00270012" w:rsidRPr="007C27AD" w:rsidRDefault="00270012" w:rsidP="00593B61">
            <w:pPr>
              <w:pStyle w:val="Code"/>
            </w:pPr>
            <w:r w:rsidRPr="007C27AD">
              <w:t xml:space="preserve">              "custOpName": "string",</w:t>
            </w:r>
          </w:p>
          <w:p w14:paraId="6677EFB7" w14:textId="77777777" w:rsidR="00270012" w:rsidRPr="007C27AD" w:rsidRDefault="00270012" w:rsidP="00593B61">
            <w:pPr>
              <w:pStyle w:val="Code"/>
            </w:pPr>
            <w:r w:rsidRPr="007C27AD">
              <w:t xml:space="preserve">              "operations": ["string"],</w:t>
            </w:r>
          </w:p>
          <w:p w14:paraId="2234284F" w14:textId="77777777" w:rsidR="00270012" w:rsidRPr="007C27AD" w:rsidRDefault="00270012" w:rsidP="00593B61">
            <w:pPr>
              <w:pStyle w:val="Code"/>
            </w:pPr>
            <w:r w:rsidRPr="007C27AD">
              <w:lastRenderedPageBreak/>
              <w:t xml:space="preserve">              "description": "string"</w:t>
            </w:r>
          </w:p>
          <w:p w14:paraId="45FB1698" w14:textId="77777777" w:rsidR="00270012" w:rsidRPr="007C27AD" w:rsidRDefault="00270012" w:rsidP="00593B61">
            <w:pPr>
              <w:pStyle w:val="Code"/>
            </w:pPr>
            <w:r w:rsidRPr="007C27AD">
              <w:t xml:space="preserve">            }</w:t>
            </w:r>
          </w:p>
          <w:p w14:paraId="4C9EB264" w14:textId="77777777" w:rsidR="00270012" w:rsidRPr="007C27AD" w:rsidRDefault="00270012" w:rsidP="00593B61">
            <w:pPr>
              <w:pStyle w:val="Code"/>
            </w:pPr>
            <w:r w:rsidRPr="007C27AD">
              <w:t xml:space="preserve">          ],</w:t>
            </w:r>
          </w:p>
          <w:p w14:paraId="7F2E72C0" w14:textId="77777777" w:rsidR="00270012" w:rsidRPr="007C27AD" w:rsidRDefault="00270012" w:rsidP="00593B61">
            <w:pPr>
              <w:pStyle w:val="Code"/>
            </w:pPr>
            <w:r w:rsidRPr="007C27AD">
              <w:t xml:space="preserve">          "custOperations": [</w:t>
            </w:r>
          </w:p>
          <w:p w14:paraId="33F53A71" w14:textId="77777777" w:rsidR="00270012" w:rsidRPr="007C27AD" w:rsidRDefault="00270012" w:rsidP="00593B61">
            <w:pPr>
              <w:pStyle w:val="Code"/>
            </w:pPr>
            <w:r w:rsidRPr="007C27AD">
              <w:t xml:space="preserve">            {</w:t>
            </w:r>
          </w:p>
          <w:p w14:paraId="61CFE348" w14:textId="77777777" w:rsidR="00270012" w:rsidRPr="007C27AD" w:rsidRDefault="00270012" w:rsidP="00593B61">
            <w:pPr>
              <w:pStyle w:val="Code"/>
            </w:pPr>
            <w:r w:rsidRPr="007C27AD">
              <w:t xml:space="preserve">              "commType": "string",</w:t>
            </w:r>
          </w:p>
          <w:p w14:paraId="7F4F2003" w14:textId="77777777" w:rsidR="00270012" w:rsidRPr="007C27AD" w:rsidRDefault="00270012" w:rsidP="00593B61">
            <w:pPr>
              <w:pStyle w:val="Code"/>
            </w:pPr>
            <w:r w:rsidRPr="007C27AD">
              <w:t xml:space="preserve">              "custOpName": "string",</w:t>
            </w:r>
          </w:p>
          <w:p w14:paraId="198C11A5" w14:textId="77777777" w:rsidR="00270012" w:rsidRPr="007C27AD" w:rsidRDefault="00270012" w:rsidP="00593B61">
            <w:pPr>
              <w:pStyle w:val="Code"/>
            </w:pPr>
            <w:r w:rsidRPr="007C27AD">
              <w:t xml:space="preserve">              "operations": [</w:t>
            </w:r>
          </w:p>
          <w:p w14:paraId="2D8DB8D7" w14:textId="77777777" w:rsidR="00270012" w:rsidRPr="007C27AD" w:rsidRDefault="00270012" w:rsidP="00593B61">
            <w:pPr>
              <w:pStyle w:val="Code"/>
            </w:pPr>
            <w:r w:rsidRPr="007C27AD">
              <w:t xml:space="preserve">                "string"</w:t>
            </w:r>
          </w:p>
          <w:p w14:paraId="30F8D80A" w14:textId="77777777" w:rsidR="00270012" w:rsidRPr="007C27AD" w:rsidRDefault="00270012" w:rsidP="00593B61">
            <w:pPr>
              <w:pStyle w:val="Code"/>
            </w:pPr>
            <w:r w:rsidRPr="007C27AD">
              <w:t xml:space="preserve">              ],</w:t>
            </w:r>
          </w:p>
          <w:p w14:paraId="5584B97E" w14:textId="77777777" w:rsidR="00270012" w:rsidRPr="007C27AD" w:rsidRDefault="00270012" w:rsidP="00593B61">
            <w:pPr>
              <w:pStyle w:val="Code"/>
            </w:pPr>
            <w:r w:rsidRPr="007C27AD">
              <w:t xml:space="preserve">              "description": "string"</w:t>
            </w:r>
          </w:p>
          <w:p w14:paraId="5FCD0A03" w14:textId="77777777" w:rsidR="00270012" w:rsidRPr="007C27AD" w:rsidRDefault="00270012" w:rsidP="00593B61">
            <w:pPr>
              <w:pStyle w:val="Code"/>
            </w:pPr>
            <w:r w:rsidRPr="007C27AD">
              <w:t xml:space="preserve">            }</w:t>
            </w:r>
          </w:p>
          <w:p w14:paraId="5805FCDD" w14:textId="77777777" w:rsidR="00270012" w:rsidRPr="007C27AD" w:rsidRDefault="00270012" w:rsidP="00593B61">
            <w:pPr>
              <w:pStyle w:val="Code"/>
            </w:pPr>
            <w:r w:rsidRPr="007C27AD">
              <w:t xml:space="preserve">          ]</w:t>
            </w:r>
          </w:p>
          <w:p w14:paraId="78C29A13" w14:textId="77777777" w:rsidR="00270012" w:rsidRPr="007C27AD" w:rsidRDefault="00270012" w:rsidP="00593B61">
            <w:pPr>
              <w:pStyle w:val="Code"/>
            </w:pPr>
            <w:r w:rsidRPr="007C27AD">
              <w:t xml:space="preserve">        }</w:t>
            </w:r>
          </w:p>
          <w:p w14:paraId="5C9DCB67" w14:textId="77777777" w:rsidR="00270012" w:rsidRPr="007C27AD" w:rsidRDefault="00270012" w:rsidP="00593B61">
            <w:pPr>
              <w:pStyle w:val="Code"/>
            </w:pPr>
            <w:r w:rsidRPr="007C27AD">
              <w:t xml:space="preserve">      ],</w:t>
            </w:r>
          </w:p>
          <w:p w14:paraId="2C911C0A" w14:textId="77777777" w:rsidR="00270012" w:rsidRPr="007C27AD" w:rsidRDefault="00270012" w:rsidP="00593B61">
            <w:pPr>
              <w:pStyle w:val="Code"/>
            </w:pPr>
            <w:r w:rsidRPr="007C27AD">
              <w:t xml:space="preserve">      "interfaceDescriptions": [</w:t>
            </w:r>
          </w:p>
          <w:p w14:paraId="55ED7B81" w14:textId="77777777" w:rsidR="00270012" w:rsidRPr="007C27AD" w:rsidRDefault="00270012" w:rsidP="00593B61">
            <w:pPr>
              <w:pStyle w:val="Code"/>
            </w:pPr>
            <w:r w:rsidRPr="007C27AD">
              <w:t xml:space="preserve">        {</w:t>
            </w:r>
          </w:p>
          <w:p w14:paraId="12A7F5D5" w14:textId="77777777" w:rsidR="00270012" w:rsidRPr="007C27AD" w:rsidRDefault="00270012" w:rsidP="00593B61">
            <w:pPr>
              <w:pStyle w:val="Code"/>
            </w:pPr>
            <w:r w:rsidRPr="007C27AD">
              <w:t xml:space="preserve">          "ipv4Addr": "string",</w:t>
            </w:r>
          </w:p>
          <w:p w14:paraId="508EAA6B" w14:textId="77777777" w:rsidR="00270012" w:rsidRPr="007C27AD" w:rsidRDefault="00270012" w:rsidP="00593B61">
            <w:pPr>
              <w:pStyle w:val="Code"/>
            </w:pPr>
            <w:r w:rsidRPr="007C27AD">
              <w:t xml:space="preserve">          "port": "int",</w:t>
            </w:r>
          </w:p>
          <w:p w14:paraId="0C2CB400" w14:textId="77777777" w:rsidR="00270012" w:rsidRPr="007C27AD" w:rsidRDefault="00270012" w:rsidP="00593B61">
            <w:pPr>
              <w:pStyle w:val="Code"/>
            </w:pPr>
            <w:r w:rsidRPr="007C27AD">
              <w:t xml:space="preserve">          "securityMethods": [</w:t>
            </w:r>
          </w:p>
          <w:p w14:paraId="2A021169" w14:textId="77777777" w:rsidR="00270012" w:rsidRPr="007C27AD" w:rsidRDefault="00270012" w:rsidP="00593B61">
            <w:pPr>
              <w:pStyle w:val="Code"/>
            </w:pPr>
            <w:r w:rsidRPr="007C27AD">
              <w:t xml:space="preserve">            "string"</w:t>
            </w:r>
          </w:p>
          <w:p w14:paraId="2C629F78" w14:textId="77777777" w:rsidR="00270012" w:rsidRPr="007C27AD" w:rsidRDefault="00270012" w:rsidP="00593B61">
            <w:pPr>
              <w:pStyle w:val="Code"/>
            </w:pPr>
            <w:r w:rsidRPr="007C27AD">
              <w:t xml:space="preserve">          ]</w:t>
            </w:r>
          </w:p>
          <w:p w14:paraId="5E8C8C85" w14:textId="77777777" w:rsidR="00270012" w:rsidRPr="007C27AD" w:rsidRDefault="00270012" w:rsidP="00593B61">
            <w:pPr>
              <w:pStyle w:val="Code"/>
            </w:pPr>
            <w:r w:rsidRPr="007C27AD">
              <w:t xml:space="preserve">        }</w:t>
            </w:r>
          </w:p>
          <w:p w14:paraId="50F7A08F" w14:textId="77777777" w:rsidR="00270012" w:rsidRPr="007C27AD" w:rsidRDefault="00270012" w:rsidP="00593B61">
            <w:pPr>
              <w:pStyle w:val="Code"/>
            </w:pPr>
            <w:r w:rsidRPr="007C27AD">
              <w:t xml:space="preserve">       ],</w:t>
            </w:r>
          </w:p>
          <w:p w14:paraId="46D76A69" w14:textId="77777777" w:rsidR="00270012" w:rsidRPr="007C27AD" w:rsidRDefault="00270012" w:rsidP="00593B61">
            <w:pPr>
              <w:pStyle w:val="Code"/>
              <w:rPr>
                <w:lang w:val="en-US"/>
              </w:rPr>
            </w:pPr>
            <w:r w:rsidRPr="007C27AD">
              <w:t xml:space="preserve">       </w:t>
            </w:r>
            <w:r w:rsidRPr="007C27AD">
              <w:rPr>
                <w:lang w:val="en-US"/>
              </w:rPr>
              <w:t>"vendorSpecific-urn:etsi:mec:capifext:transport-info": {</w:t>
            </w:r>
          </w:p>
          <w:p w14:paraId="511A1D87" w14:textId="77777777" w:rsidR="00270012" w:rsidRPr="007C27AD" w:rsidRDefault="00270012" w:rsidP="00593B61">
            <w:pPr>
              <w:pStyle w:val="Code"/>
              <w:rPr>
                <w:lang w:val="en-US"/>
              </w:rPr>
            </w:pPr>
            <w:r w:rsidRPr="007C27AD">
              <w:rPr>
                <w:lang w:val="en-US"/>
              </w:rPr>
              <w:t xml:space="preserve">            "name": "string",</w:t>
            </w:r>
          </w:p>
          <w:p w14:paraId="71EBA6A5" w14:textId="77777777" w:rsidR="00270012" w:rsidRPr="007C27AD" w:rsidRDefault="00270012" w:rsidP="00593B61">
            <w:pPr>
              <w:pStyle w:val="Code"/>
              <w:rPr>
                <w:lang w:val="en-US"/>
              </w:rPr>
            </w:pPr>
            <w:r w:rsidRPr="007C27AD">
              <w:rPr>
                <w:lang w:val="en-US"/>
              </w:rPr>
              <w:t xml:space="preserve">            "description": "string",</w:t>
            </w:r>
          </w:p>
          <w:p w14:paraId="786509A4" w14:textId="77777777" w:rsidR="00270012" w:rsidRPr="007C27AD" w:rsidRDefault="00270012" w:rsidP="00593B61">
            <w:pPr>
              <w:pStyle w:val="Code"/>
              <w:rPr>
                <w:lang w:val="en-US"/>
              </w:rPr>
            </w:pPr>
            <w:r w:rsidRPr="007C27AD">
              <w:rPr>
                <w:lang w:val="en-US"/>
              </w:rPr>
              <w:t xml:space="preserve">            "type": "string",</w:t>
            </w:r>
          </w:p>
          <w:p w14:paraId="572FC29A" w14:textId="77777777" w:rsidR="00270012" w:rsidRPr="007C27AD" w:rsidRDefault="00270012" w:rsidP="00593B61">
            <w:pPr>
              <w:pStyle w:val="Code"/>
              <w:rPr>
                <w:lang w:val="en-US"/>
              </w:rPr>
            </w:pPr>
            <w:r w:rsidRPr="007C27AD">
              <w:rPr>
                <w:lang w:val="en-US"/>
              </w:rPr>
              <w:t xml:space="preserve">            "protocol": "string",</w:t>
            </w:r>
          </w:p>
          <w:p w14:paraId="5E4968AF" w14:textId="77777777" w:rsidR="00270012" w:rsidRPr="007C27AD" w:rsidRDefault="00270012" w:rsidP="00593B61">
            <w:pPr>
              <w:pStyle w:val="Code"/>
              <w:rPr>
                <w:lang w:val="en-US"/>
              </w:rPr>
            </w:pPr>
            <w:r w:rsidRPr="007C27AD">
              <w:rPr>
                <w:lang w:val="en-US"/>
              </w:rPr>
              <w:t xml:space="preserve">            "version": "string",</w:t>
            </w:r>
          </w:p>
          <w:p w14:paraId="4141DA24" w14:textId="77777777" w:rsidR="00270012" w:rsidRPr="007C27AD" w:rsidRDefault="00270012" w:rsidP="00593B61">
            <w:pPr>
              <w:pStyle w:val="Code"/>
              <w:rPr>
                <w:lang w:val="en-US"/>
              </w:rPr>
            </w:pPr>
            <w:r w:rsidRPr="007C27AD">
              <w:rPr>
                <w:lang w:val="en-US"/>
              </w:rPr>
              <w:t xml:space="preserve">            "security": {</w:t>
            </w:r>
          </w:p>
          <w:p w14:paraId="165A6562" w14:textId="77777777" w:rsidR="00270012" w:rsidRPr="007C27AD" w:rsidRDefault="00270012" w:rsidP="00593B61">
            <w:pPr>
              <w:pStyle w:val="Code"/>
              <w:rPr>
                <w:lang w:val="en-US"/>
              </w:rPr>
            </w:pPr>
            <w:r w:rsidRPr="007C27AD">
              <w:rPr>
                <w:lang w:val="en-US"/>
              </w:rPr>
              <w:t xml:space="preserve">                "grantTypes": "string",</w:t>
            </w:r>
          </w:p>
          <w:p w14:paraId="24F00CF6" w14:textId="77777777" w:rsidR="00270012" w:rsidRPr="007C27AD" w:rsidRDefault="00270012" w:rsidP="00593B61">
            <w:pPr>
              <w:pStyle w:val="Code"/>
              <w:rPr>
                <w:lang w:val="en-US"/>
              </w:rPr>
            </w:pPr>
            <w:r w:rsidRPr="007C27AD">
              <w:rPr>
                <w:lang w:val="en-US"/>
              </w:rPr>
              <w:t xml:space="preserve">                "tokenEndpoint": "string"</w:t>
            </w:r>
          </w:p>
          <w:p w14:paraId="282E013A" w14:textId="77777777" w:rsidR="00270012" w:rsidRPr="007C27AD" w:rsidRDefault="00270012" w:rsidP="00593B61">
            <w:pPr>
              <w:pStyle w:val="Code"/>
              <w:rPr>
                <w:lang w:val="en-US"/>
              </w:rPr>
            </w:pPr>
            <w:r w:rsidRPr="007C27AD">
              <w:rPr>
                <w:lang w:val="en-US"/>
              </w:rPr>
              <w:t xml:space="preserve">            }</w:t>
            </w:r>
          </w:p>
          <w:p w14:paraId="07F1C8F8" w14:textId="77777777" w:rsidR="00270012" w:rsidRPr="007C27AD" w:rsidRDefault="00270012" w:rsidP="00593B61">
            <w:pPr>
              <w:pStyle w:val="Code"/>
              <w:rPr>
                <w:lang w:val="en-US"/>
              </w:rPr>
            </w:pPr>
            <w:r w:rsidRPr="007C27AD">
              <w:rPr>
                <w:lang w:val="en-US"/>
              </w:rPr>
              <w:t xml:space="preserve">        }</w:t>
            </w:r>
          </w:p>
          <w:p w14:paraId="61B77CBA" w14:textId="77777777" w:rsidR="00270012" w:rsidRPr="007C27AD" w:rsidRDefault="00270012" w:rsidP="00593B61">
            <w:pPr>
              <w:pStyle w:val="Code"/>
            </w:pPr>
            <w:r w:rsidRPr="007C27AD">
              <w:t xml:space="preserve">    }    </w:t>
            </w:r>
          </w:p>
          <w:p w14:paraId="5738D2F8" w14:textId="77777777" w:rsidR="00270012" w:rsidRPr="007C27AD" w:rsidRDefault="00270012" w:rsidP="00593B61">
            <w:pPr>
              <w:pStyle w:val="Code"/>
            </w:pPr>
            <w:r w:rsidRPr="007C27AD">
              <w:t xml:space="preserve">  ],</w:t>
            </w:r>
          </w:p>
          <w:p w14:paraId="3A026769" w14:textId="77777777" w:rsidR="00270012" w:rsidRPr="007C27AD" w:rsidRDefault="00270012" w:rsidP="00593B61">
            <w:pPr>
              <w:pStyle w:val="Code"/>
              <w:rPr>
                <w:lang w:val="en-US"/>
              </w:rPr>
            </w:pPr>
            <w:r w:rsidRPr="007C27AD">
              <w:t xml:space="preserve">  </w:t>
            </w:r>
            <w:r w:rsidRPr="007C27AD">
              <w:rPr>
                <w:lang w:val="en-US"/>
              </w:rPr>
              <w:t>"vendorSpecific-urn:etsi:mec:capifext:service-info": {</w:t>
            </w:r>
          </w:p>
          <w:p w14:paraId="0945EF87" w14:textId="77777777" w:rsidR="00270012" w:rsidRPr="007C27AD" w:rsidRDefault="00270012" w:rsidP="00593B61">
            <w:pPr>
              <w:pStyle w:val="Code"/>
              <w:rPr>
                <w:lang w:val="en-US"/>
              </w:rPr>
            </w:pPr>
            <w:r w:rsidRPr="007C27AD">
              <w:rPr>
                <w:lang w:val="en-US"/>
              </w:rPr>
              <w:t xml:space="preserve">       "serializer": "string",</w:t>
            </w:r>
          </w:p>
          <w:p w14:paraId="5B02D35A" w14:textId="77777777" w:rsidR="00270012" w:rsidRPr="007C27AD" w:rsidRDefault="00270012" w:rsidP="00593B61">
            <w:pPr>
              <w:pStyle w:val="Code"/>
              <w:rPr>
                <w:lang w:val="en-US"/>
              </w:rPr>
            </w:pPr>
            <w:r w:rsidRPr="007C27AD">
              <w:rPr>
                <w:lang w:val="en-US"/>
              </w:rPr>
              <w:t xml:space="preserve">       "state": "string",</w:t>
            </w:r>
          </w:p>
          <w:p w14:paraId="1672FE36" w14:textId="77777777" w:rsidR="00270012" w:rsidRPr="007C27AD" w:rsidRDefault="00270012" w:rsidP="00593B61">
            <w:pPr>
              <w:pStyle w:val="Code"/>
              <w:rPr>
                <w:lang w:val="en-US"/>
              </w:rPr>
            </w:pPr>
            <w:r w:rsidRPr="007C27AD">
              <w:rPr>
                <w:lang w:val="en-US"/>
              </w:rPr>
              <w:t xml:space="preserve">       "scopeOfLocality": "string",</w:t>
            </w:r>
          </w:p>
          <w:p w14:paraId="548F2147" w14:textId="77777777" w:rsidR="00270012" w:rsidRPr="007C27AD" w:rsidRDefault="00270012" w:rsidP="00593B61">
            <w:pPr>
              <w:pStyle w:val="Code"/>
              <w:rPr>
                <w:lang w:val="en-US"/>
              </w:rPr>
            </w:pPr>
            <w:r w:rsidRPr="007C27AD">
              <w:rPr>
                <w:lang w:val="en-US"/>
              </w:rPr>
              <w:t xml:space="preserve">       "consumedLocalOnly": "boolean",</w:t>
            </w:r>
          </w:p>
          <w:p w14:paraId="11FC7B76" w14:textId="77777777" w:rsidR="00270012" w:rsidRPr="007C27AD" w:rsidRDefault="00270012" w:rsidP="00593B61">
            <w:pPr>
              <w:pStyle w:val="Code"/>
              <w:rPr>
                <w:lang w:val="en-US"/>
              </w:rPr>
            </w:pPr>
            <w:r w:rsidRPr="007C27AD">
              <w:rPr>
                <w:lang w:val="en-US"/>
              </w:rPr>
              <w:t xml:space="preserve">       "isLocal": "boolean",</w:t>
            </w:r>
          </w:p>
          <w:p w14:paraId="1E19091A" w14:textId="77777777" w:rsidR="00270012" w:rsidRPr="007C27AD" w:rsidRDefault="00270012" w:rsidP="00593B61">
            <w:pPr>
              <w:pStyle w:val="Code"/>
              <w:rPr>
                <w:lang w:val="en-US"/>
              </w:rPr>
            </w:pPr>
            <w:r w:rsidRPr="007C27AD">
              <w:rPr>
                <w:lang w:val="en-US"/>
              </w:rPr>
              <w:t xml:space="preserve">       "category": {</w:t>
            </w:r>
          </w:p>
          <w:p w14:paraId="417EFCDE" w14:textId="77777777" w:rsidR="00270012" w:rsidRPr="007C27AD" w:rsidRDefault="00270012" w:rsidP="00593B61">
            <w:pPr>
              <w:pStyle w:val="Code"/>
              <w:rPr>
                <w:lang w:val="en-US"/>
              </w:rPr>
            </w:pPr>
            <w:r w:rsidRPr="007C27AD">
              <w:rPr>
                <w:lang w:val="en-US"/>
              </w:rPr>
              <w:t xml:space="preserve">            "href": "string",</w:t>
            </w:r>
          </w:p>
          <w:p w14:paraId="3FB7A2FF" w14:textId="77777777" w:rsidR="00270012" w:rsidRPr="007C27AD" w:rsidRDefault="00270012" w:rsidP="00593B61">
            <w:pPr>
              <w:pStyle w:val="Code"/>
              <w:rPr>
                <w:lang w:val="en-US"/>
              </w:rPr>
            </w:pPr>
            <w:r w:rsidRPr="007C27AD">
              <w:rPr>
                <w:lang w:val="en-US"/>
              </w:rPr>
              <w:t xml:space="preserve">            "id": "string",</w:t>
            </w:r>
          </w:p>
          <w:p w14:paraId="02F4DC05" w14:textId="77777777" w:rsidR="00270012" w:rsidRPr="007C27AD" w:rsidRDefault="00270012" w:rsidP="00593B61">
            <w:pPr>
              <w:pStyle w:val="Code"/>
              <w:rPr>
                <w:lang w:val="en-US"/>
              </w:rPr>
            </w:pPr>
            <w:r w:rsidRPr="007C27AD">
              <w:rPr>
                <w:lang w:val="en-US"/>
              </w:rPr>
              <w:t xml:space="preserve">            "name": "string",</w:t>
            </w:r>
          </w:p>
          <w:p w14:paraId="06A954F5" w14:textId="77777777" w:rsidR="00270012" w:rsidRPr="007C27AD" w:rsidRDefault="00270012" w:rsidP="00593B61">
            <w:pPr>
              <w:pStyle w:val="Code"/>
              <w:rPr>
                <w:lang w:val="en-US"/>
              </w:rPr>
            </w:pPr>
            <w:r w:rsidRPr="007C27AD">
              <w:rPr>
                <w:lang w:val="en-US"/>
              </w:rPr>
              <w:t xml:space="preserve">            "version": "string"</w:t>
            </w:r>
          </w:p>
          <w:p w14:paraId="292CE3C5" w14:textId="77777777" w:rsidR="00270012" w:rsidRPr="007C27AD" w:rsidRDefault="00270012" w:rsidP="00593B61">
            <w:pPr>
              <w:pStyle w:val="Code"/>
              <w:rPr>
                <w:lang w:val="en-US"/>
              </w:rPr>
            </w:pPr>
            <w:r w:rsidRPr="007C27AD">
              <w:rPr>
                <w:lang w:val="en-US"/>
              </w:rPr>
              <w:t xml:space="preserve">       }</w:t>
            </w:r>
          </w:p>
          <w:p w14:paraId="3A2ABFD8" w14:textId="77777777" w:rsidR="00270012" w:rsidRPr="007C27AD" w:rsidRDefault="00270012" w:rsidP="00593B61">
            <w:pPr>
              <w:pStyle w:val="Code"/>
              <w:rPr>
                <w:lang w:val="en-US"/>
              </w:rPr>
            </w:pPr>
            <w:r w:rsidRPr="007C27AD">
              <w:rPr>
                <w:lang w:val="en-US"/>
              </w:rPr>
              <w:t xml:space="preserve">  },</w:t>
            </w:r>
          </w:p>
          <w:p w14:paraId="150E9069" w14:textId="77777777" w:rsidR="00270012" w:rsidRPr="007C27AD" w:rsidRDefault="00270012" w:rsidP="00593B61">
            <w:pPr>
              <w:pStyle w:val="Code"/>
            </w:pPr>
            <w:r w:rsidRPr="007C27AD">
              <w:t xml:space="preserve">  "description": "string",</w:t>
            </w:r>
          </w:p>
          <w:p w14:paraId="6AC6BA26" w14:textId="77777777" w:rsidR="00270012" w:rsidRPr="007C27AD" w:rsidRDefault="00270012" w:rsidP="00593B61">
            <w:pPr>
              <w:pStyle w:val="Code"/>
            </w:pPr>
            <w:r w:rsidRPr="007C27AD">
              <w:t xml:space="preserve">  "supportedFeatures": "string",</w:t>
            </w:r>
          </w:p>
          <w:p w14:paraId="64E031DF" w14:textId="77777777" w:rsidR="00270012" w:rsidRPr="007C27AD" w:rsidRDefault="00270012" w:rsidP="00593B61">
            <w:pPr>
              <w:pStyle w:val="Code"/>
            </w:pPr>
            <w:r w:rsidRPr="007C27AD">
              <w:t xml:space="preserve">  "apiProvName": "string"</w:t>
            </w:r>
          </w:p>
          <w:p w14:paraId="07E631C6" w14:textId="77777777" w:rsidR="00270012" w:rsidRDefault="00270012" w:rsidP="00593B61">
            <w:pPr>
              <w:pStyle w:val="Code"/>
            </w:pPr>
            <w:r>
              <w:t>}</w:t>
            </w:r>
          </w:p>
        </w:tc>
      </w:tr>
    </w:tbl>
    <w:p w14:paraId="7978B875" w14:textId="77777777" w:rsidR="00270012" w:rsidRDefault="00270012" w:rsidP="00270012">
      <w:pPr>
        <w:rPr>
          <w:lang w:eastAsia="zh-CN"/>
        </w:rPr>
      </w:pPr>
    </w:p>
    <w:p w14:paraId="27495B3D" w14:textId="77777777" w:rsidR="00270012" w:rsidRDefault="00270012" w:rsidP="00270012">
      <w:pPr>
        <w:rPr>
          <w:lang w:eastAsia="zh-CN"/>
        </w:rPr>
      </w:pPr>
      <w:r>
        <w:rPr>
          <w:lang w:eastAsia="zh-CN"/>
        </w:rPr>
        <w:t xml:space="preserve">When APIs are published including Vendor Specific information, API Invokers can filter the Discovery of APIs including query parameters to filter by vendor specific information. Here we show some examples of CAPIF Discover API including vendor specific filtering. </w:t>
      </w:r>
    </w:p>
    <w:p w14:paraId="443DFB04" w14:textId="0D025ED3" w:rsidR="00270012" w:rsidRDefault="00270012" w:rsidP="00270012">
      <w:pPr>
        <w:rPr>
          <w:lang w:eastAsia="zh-CN"/>
        </w:rPr>
      </w:pPr>
      <w:r>
        <w:rPr>
          <w:lang w:eastAsia="zh-CN"/>
        </w:rPr>
        <w:t xml:space="preserve">The schema for discovering APIs using vendor specific information is shown in Tables </w:t>
      </w:r>
      <w:r>
        <w:t>6.</w:t>
      </w:r>
      <w:r>
        <w:rPr>
          <w:rFonts w:hint="eastAsia"/>
          <w:lang w:eastAsia="ja-JP"/>
        </w:rPr>
        <w:t>9</w:t>
      </w:r>
      <w:r>
        <w:t>.4-2</w:t>
      </w:r>
      <w:r>
        <w:rPr>
          <w:lang w:eastAsia="zh-CN"/>
        </w:rPr>
        <w:t xml:space="preserve"> and </w:t>
      </w:r>
      <w:r>
        <w:t>6.</w:t>
      </w:r>
      <w:r>
        <w:rPr>
          <w:rFonts w:hint="eastAsia"/>
          <w:lang w:eastAsia="ja-JP"/>
        </w:rPr>
        <w:t>9</w:t>
      </w:r>
      <w:r>
        <w:t>.4-3</w:t>
      </w:r>
      <w:r>
        <w:rPr>
          <w:lang w:eastAsia="zh-CN"/>
        </w:rPr>
        <w:t xml:space="preserve">: </w:t>
      </w:r>
    </w:p>
    <w:p w14:paraId="18D3A9B6" w14:textId="71CD4A87" w:rsidR="00270012" w:rsidRPr="001535CC" w:rsidRDefault="00270012" w:rsidP="00270012">
      <w:pPr>
        <w:pStyle w:val="TH"/>
        <w:rPr>
          <w:rFonts w:eastAsia="Arial" w:cs="Arial"/>
          <w:bCs/>
          <w:color w:val="000000" w:themeColor="text1"/>
        </w:rPr>
      </w:pPr>
      <w:r w:rsidRPr="001535CC">
        <w:rPr>
          <w:rFonts w:eastAsia="Arial" w:cs="Arial"/>
          <w:bCs/>
          <w:color w:val="000000" w:themeColor="text1"/>
        </w:rPr>
        <w:t xml:space="preserve">Table </w:t>
      </w:r>
      <w:r>
        <w:t>6.</w:t>
      </w:r>
      <w:r>
        <w:rPr>
          <w:rFonts w:hint="eastAsia"/>
          <w:lang w:eastAsia="ja-JP"/>
        </w:rPr>
        <w:t>9</w:t>
      </w:r>
      <w:r>
        <w:t>.4-2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270012" w14:paraId="127B4476" w14:textId="77777777" w:rsidTr="00593B61">
        <w:trPr>
          <w:trHeight w:val="300"/>
        </w:trPr>
        <w:tc>
          <w:tcPr>
            <w:tcW w:w="9630" w:type="dxa"/>
          </w:tcPr>
          <w:p w14:paraId="0B227C1E" w14:textId="77777777" w:rsidR="00270012" w:rsidRDefault="00270012" w:rsidP="00593B61">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45004BF0"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376E0324"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1DFE282E" w14:textId="77777777" w:rsidR="00270012" w:rsidRDefault="00270012" w:rsidP="00270012">
      <w:pPr>
        <w:rPr>
          <w:lang w:eastAsia="zh-CN"/>
        </w:rPr>
      </w:pPr>
    </w:p>
    <w:p w14:paraId="3A5820DD" w14:textId="589053F5" w:rsidR="00270012" w:rsidRPr="001535CC" w:rsidRDefault="00270012" w:rsidP="00270012">
      <w:pPr>
        <w:pStyle w:val="TH"/>
        <w:rPr>
          <w:rFonts w:eastAsia="Arial" w:cs="Arial"/>
          <w:bCs/>
          <w:color w:val="000000" w:themeColor="text1"/>
        </w:rPr>
      </w:pPr>
      <w:r w:rsidRPr="001535CC">
        <w:rPr>
          <w:rFonts w:eastAsia="Arial" w:cs="Arial"/>
          <w:bCs/>
          <w:color w:val="000000" w:themeColor="text1"/>
        </w:rPr>
        <w:lastRenderedPageBreak/>
        <w:t xml:space="preserve">Table </w:t>
      </w:r>
      <w:r>
        <w:t>6.</w:t>
      </w:r>
      <w:r>
        <w:rPr>
          <w:rFonts w:hint="eastAsia"/>
          <w:lang w:eastAsia="ja-JP"/>
        </w:rPr>
        <w:t>9</w:t>
      </w:r>
      <w:r>
        <w:t>.4-3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270012" w14:paraId="10E17836" w14:textId="77777777" w:rsidTr="00593B61">
        <w:trPr>
          <w:trHeight w:val="300"/>
        </w:trPr>
        <w:tc>
          <w:tcPr>
            <w:tcW w:w="9630" w:type="dxa"/>
          </w:tcPr>
          <w:p w14:paraId="61F181F2" w14:textId="77777777" w:rsidR="00270012" w:rsidRDefault="00270012" w:rsidP="00593B61">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0912FB95"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384A2E5D"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34CD5B9A" w14:textId="77777777" w:rsidR="00270012" w:rsidRDefault="00270012" w:rsidP="00270012">
      <w:pPr>
        <w:rPr>
          <w:lang w:eastAsia="zh-CN"/>
        </w:rPr>
      </w:pPr>
    </w:p>
    <w:p w14:paraId="453FEE53" w14:textId="1F1ECB7E" w:rsidR="00270012" w:rsidRPr="008D1028" w:rsidRDefault="00270012" w:rsidP="00270012">
      <w:pPr>
        <w:rPr>
          <w:lang w:eastAsia="zh-CN"/>
        </w:rPr>
      </w:pPr>
      <w:r>
        <w:rPr>
          <w:lang w:eastAsia="zh-CN"/>
        </w:rPr>
        <w:t xml:space="preserve">Based in these schemas, the following examples show how to use CAPIF Extensibility. Table </w:t>
      </w:r>
      <w:r>
        <w:t>6.</w:t>
      </w:r>
      <w:r>
        <w:rPr>
          <w:rFonts w:hint="eastAsia"/>
          <w:lang w:eastAsia="ja-JP"/>
        </w:rPr>
        <w:t>9</w:t>
      </w:r>
      <w:r>
        <w:t xml:space="preserve">.4-4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 </w:t>
      </w:r>
    </w:p>
    <w:p w14:paraId="40A6B5A7" w14:textId="7AFF11BC" w:rsidR="00270012" w:rsidRDefault="00270012" w:rsidP="00270012">
      <w:pPr>
        <w:pStyle w:val="TH"/>
      </w:pPr>
      <w:r>
        <w:t>Table 6.</w:t>
      </w:r>
      <w:r>
        <w:rPr>
          <w:rFonts w:hint="eastAsia"/>
          <w:lang w:eastAsia="ja-JP"/>
        </w:rPr>
        <w:t>9</w:t>
      </w:r>
      <w:r>
        <w:t>.4-4: Publish MEC API with vendor specific attributes in CAPIF (OCF example)</w:t>
      </w:r>
    </w:p>
    <w:tbl>
      <w:tblPr>
        <w:tblStyle w:val="TableGrid"/>
        <w:tblW w:w="0" w:type="auto"/>
        <w:tblLook w:val="04A0" w:firstRow="1" w:lastRow="0" w:firstColumn="1" w:lastColumn="0" w:noHBand="0" w:noVBand="1"/>
      </w:tblPr>
      <w:tblGrid>
        <w:gridCol w:w="9631"/>
      </w:tblGrid>
      <w:tr w:rsidR="00270012" w14:paraId="7B414A9B" w14:textId="77777777" w:rsidTr="00593B61">
        <w:tc>
          <w:tcPr>
            <w:tcW w:w="0" w:type="auto"/>
          </w:tcPr>
          <w:p w14:paraId="569396CB" w14:textId="77777777" w:rsidR="00270012" w:rsidRDefault="00270012" w:rsidP="00593B61">
            <w:pPr>
              <w:pStyle w:val="Code"/>
            </w:pPr>
            <w:r>
              <w:t xml:space="preserve">HTTP POST </w:t>
            </w:r>
            <w:r w:rsidRPr="00B823A6">
              <w:t>https://capif.mobilesandbox.cloud:37211</w:t>
            </w:r>
            <w:r w:rsidRPr="00E57CEA">
              <w:t>/published-apis/</w:t>
            </w:r>
            <w:r>
              <w:t>v1/{apfId}/service-apis</w:t>
            </w:r>
          </w:p>
          <w:p w14:paraId="770CBC64" w14:textId="77777777" w:rsidR="00270012" w:rsidRPr="00F365B4" w:rsidRDefault="00270012" w:rsidP="00593B61">
            <w:pPr>
              <w:pStyle w:val="Code"/>
              <w:spacing w:before="120"/>
              <w:rPr>
                <w:b/>
                <w:bCs/>
              </w:rPr>
            </w:pPr>
            <w:r w:rsidRPr="00F9474C">
              <w:rPr>
                <w:b/>
                <w:bCs/>
              </w:rPr>
              <w:t>Request body:</w:t>
            </w:r>
          </w:p>
          <w:p w14:paraId="3EA42F94" w14:textId="77777777" w:rsidR="00270012" w:rsidRDefault="00270012" w:rsidP="00593B61">
            <w:pPr>
              <w:pStyle w:val="Code"/>
            </w:pPr>
          </w:p>
          <w:p w14:paraId="3BC2264B" w14:textId="77777777" w:rsidR="00270012" w:rsidRDefault="00270012" w:rsidP="00593B61">
            <w:pPr>
              <w:pStyle w:val="Code"/>
            </w:pPr>
            <w:r>
              <w:t>{</w:t>
            </w:r>
          </w:p>
          <w:p w14:paraId="2243E9CF" w14:textId="77777777" w:rsidR="00270012" w:rsidRDefault="00270012" w:rsidP="00593B61">
            <w:pPr>
              <w:pStyle w:val="Code"/>
            </w:pPr>
            <w:r>
              <w:t xml:space="preserve">    "apiName": "api_demo_v2",</w:t>
            </w:r>
          </w:p>
          <w:p w14:paraId="226D6685" w14:textId="77777777" w:rsidR="00270012" w:rsidRPr="00B96F0D" w:rsidRDefault="00270012" w:rsidP="00593B61">
            <w:pPr>
              <w:pStyle w:val="Code"/>
              <w:rPr>
                <w:lang w:val="fr-FR"/>
              </w:rPr>
            </w:pPr>
            <w:r>
              <w:t xml:space="preserve">    </w:t>
            </w:r>
            <w:r w:rsidRPr="00B96F0D">
              <w:rPr>
                <w:lang w:val="fr-FR"/>
              </w:rPr>
              <w:t>"aefProfiles": [</w:t>
            </w:r>
          </w:p>
          <w:p w14:paraId="5A02B842" w14:textId="77777777" w:rsidR="00270012" w:rsidRPr="00B96F0D" w:rsidRDefault="00270012" w:rsidP="00593B61">
            <w:pPr>
              <w:pStyle w:val="Code"/>
              <w:rPr>
                <w:lang w:val="fr-FR"/>
              </w:rPr>
            </w:pPr>
            <w:r w:rsidRPr="00B96F0D">
              <w:rPr>
                <w:lang w:val="fr-FR"/>
              </w:rPr>
              <w:t xml:space="preserve">      {</w:t>
            </w:r>
          </w:p>
          <w:p w14:paraId="3563A1CE" w14:textId="77777777" w:rsidR="00270012" w:rsidRPr="00B96F0D" w:rsidRDefault="00270012" w:rsidP="00593B61">
            <w:pPr>
              <w:pStyle w:val="Code"/>
              <w:rPr>
                <w:lang w:val="fr-FR"/>
              </w:rPr>
            </w:pPr>
            <w:r w:rsidRPr="00B96F0D">
              <w:rPr>
                <w:lang w:val="fr-FR"/>
              </w:rPr>
              <w:t xml:space="preserve">        "aefId": "</w:t>
            </w:r>
            <w:r w:rsidRPr="009605B7">
              <w:rPr>
                <w:lang w:val="en-US"/>
              </w:rPr>
              <w:t>AEFb1a522967511fd6d6def0cbb3b5f05</w:t>
            </w:r>
            <w:r w:rsidRPr="00B96F0D">
              <w:rPr>
                <w:lang w:val="fr-FR"/>
              </w:rPr>
              <w:t>",</w:t>
            </w:r>
          </w:p>
          <w:p w14:paraId="4A432FE8" w14:textId="77777777" w:rsidR="00270012" w:rsidRPr="00B96F0D" w:rsidRDefault="00270012" w:rsidP="00593B61">
            <w:pPr>
              <w:pStyle w:val="Code"/>
              <w:rPr>
                <w:lang w:val="fr-FR"/>
              </w:rPr>
            </w:pPr>
            <w:r w:rsidRPr="00B96F0D">
              <w:rPr>
                <w:lang w:val="fr-FR"/>
              </w:rPr>
              <w:t xml:space="preserve">        "versions": [</w:t>
            </w:r>
          </w:p>
          <w:p w14:paraId="0E91A97B" w14:textId="77777777" w:rsidR="00270012" w:rsidRPr="00B96F0D" w:rsidRDefault="00270012" w:rsidP="00593B61">
            <w:pPr>
              <w:pStyle w:val="Code"/>
              <w:rPr>
                <w:lang w:val="fr-FR"/>
              </w:rPr>
            </w:pPr>
            <w:r w:rsidRPr="00B96F0D">
              <w:rPr>
                <w:lang w:val="fr-FR"/>
              </w:rPr>
              <w:t xml:space="preserve">          {</w:t>
            </w:r>
          </w:p>
          <w:p w14:paraId="051F9121" w14:textId="77777777" w:rsidR="00270012" w:rsidRPr="00B96F0D" w:rsidRDefault="00270012" w:rsidP="00593B61">
            <w:pPr>
              <w:pStyle w:val="Code"/>
              <w:rPr>
                <w:lang w:val="fr-FR"/>
              </w:rPr>
            </w:pPr>
            <w:r w:rsidRPr="00B96F0D">
              <w:rPr>
                <w:lang w:val="fr-FR"/>
              </w:rPr>
              <w:t xml:space="preserve">            "apiVersion": "v2",</w:t>
            </w:r>
          </w:p>
          <w:p w14:paraId="270F505E" w14:textId="77777777" w:rsidR="00270012" w:rsidRPr="00B96F0D" w:rsidRDefault="00270012" w:rsidP="00593B61">
            <w:pPr>
              <w:pStyle w:val="Code"/>
              <w:rPr>
                <w:lang w:val="fr-FR"/>
              </w:rPr>
            </w:pPr>
            <w:r w:rsidRPr="00B96F0D">
              <w:rPr>
                <w:lang w:val="fr-FR"/>
              </w:rPr>
              <w:t xml:space="preserve">            "expiry": "2021-11-30T10:32:02.004Z",</w:t>
            </w:r>
          </w:p>
          <w:p w14:paraId="118AF487" w14:textId="77777777" w:rsidR="00270012" w:rsidRDefault="00270012" w:rsidP="00593B61">
            <w:pPr>
              <w:pStyle w:val="Code"/>
            </w:pPr>
            <w:r w:rsidRPr="00B96F0D">
              <w:rPr>
                <w:lang w:val="fr-FR"/>
              </w:rPr>
              <w:t xml:space="preserve">            </w:t>
            </w:r>
            <w:r>
              <w:t>"resources": [</w:t>
            </w:r>
          </w:p>
          <w:p w14:paraId="1AD3925F" w14:textId="77777777" w:rsidR="00270012" w:rsidRDefault="00270012" w:rsidP="00593B61">
            <w:pPr>
              <w:pStyle w:val="Code"/>
            </w:pPr>
            <w:r>
              <w:t xml:space="preserve">              {</w:t>
            </w:r>
          </w:p>
          <w:p w14:paraId="41A30A3F" w14:textId="77777777" w:rsidR="00270012" w:rsidRDefault="00270012" w:rsidP="00593B61">
            <w:pPr>
              <w:pStyle w:val="Code"/>
            </w:pPr>
            <w:r>
              <w:t xml:space="preserve">                "resourceName": "endpoint_1",</w:t>
            </w:r>
          </w:p>
          <w:p w14:paraId="26CCF485" w14:textId="77777777" w:rsidR="00270012" w:rsidRDefault="00270012" w:rsidP="00593B61">
            <w:pPr>
              <w:pStyle w:val="Code"/>
            </w:pPr>
            <w:r>
              <w:t xml:space="preserve">                "commType": "REQUEST_RESPONSE",</w:t>
            </w:r>
          </w:p>
          <w:p w14:paraId="1FCD5FCB" w14:textId="77777777" w:rsidR="00270012" w:rsidRDefault="00270012" w:rsidP="00593B61">
            <w:pPr>
              <w:pStyle w:val="Code"/>
            </w:pPr>
            <w:r>
              <w:t xml:space="preserve">                "uri": "/endpoint",</w:t>
            </w:r>
          </w:p>
          <w:p w14:paraId="24E0C18B" w14:textId="77777777" w:rsidR="00270012" w:rsidRDefault="00270012" w:rsidP="00593B61">
            <w:pPr>
              <w:pStyle w:val="Code"/>
            </w:pPr>
            <w:r>
              <w:t xml:space="preserve">                "custOpName": "string",</w:t>
            </w:r>
          </w:p>
          <w:p w14:paraId="5D6DC052" w14:textId="77777777" w:rsidR="00270012" w:rsidRDefault="00270012" w:rsidP="00593B61">
            <w:pPr>
              <w:pStyle w:val="Code"/>
            </w:pPr>
            <w:r>
              <w:t xml:space="preserve">                "operations": [</w:t>
            </w:r>
          </w:p>
          <w:p w14:paraId="5677E6ED" w14:textId="77777777" w:rsidR="00270012" w:rsidRDefault="00270012" w:rsidP="00593B61">
            <w:pPr>
              <w:pStyle w:val="Code"/>
            </w:pPr>
            <w:r>
              <w:t xml:space="preserve">                  "GET"</w:t>
            </w:r>
          </w:p>
          <w:p w14:paraId="50E2E378" w14:textId="77777777" w:rsidR="00270012" w:rsidRDefault="00270012" w:rsidP="00593B61">
            <w:pPr>
              <w:pStyle w:val="Code"/>
            </w:pPr>
            <w:r>
              <w:t xml:space="preserve">                ],</w:t>
            </w:r>
          </w:p>
          <w:p w14:paraId="2B3D567A" w14:textId="77777777" w:rsidR="00270012" w:rsidRDefault="00270012" w:rsidP="00593B61">
            <w:pPr>
              <w:pStyle w:val="Code"/>
            </w:pPr>
            <w:r>
              <w:t xml:space="preserve">                "description": "Endpoint to receive a welcome message"</w:t>
            </w:r>
          </w:p>
          <w:p w14:paraId="6B2B3EAA" w14:textId="77777777" w:rsidR="00270012" w:rsidRDefault="00270012" w:rsidP="00593B61">
            <w:pPr>
              <w:pStyle w:val="Code"/>
            </w:pPr>
            <w:r>
              <w:t xml:space="preserve">              }</w:t>
            </w:r>
          </w:p>
          <w:p w14:paraId="750FF05F" w14:textId="77777777" w:rsidR="00270012" w:rsidRDefault="00270012" w:rsidP="00593B61">
            <w:pPr>
              <w:pStyle w:val="Code"/>
            </w:pPr>
            <w:r>
              <w:t xml:space="preserve">            ],</w:t>
            </w:r>
          </w:p>
          <w:p w14:paraId="7F856D03" w14:textId="77777777" w:rsidR="00270012" w:rsidRDefault="00270012" w:rsidP="00593B61">
            <w:pPr>
              <w:pStyle w:val="Code"/>
            </w:pPr>
            <w:r>
              <w:t xml:space="preserve">            "custOperations": [</w:t>
            </w:r>
          </w:p>
          <w:p w14:paraId="3CB3F9B6" w14:textId="77777777" w:rsidR="00270012" w:rsidRDefault="00270012" w:rsidP="00593B61">
            <w:pPr>
              <w:pStyle w:val="Code"/>
            </w:pPr>
            <w:r>
              <w:t xml:space="preserve">              {</w:t>
            </w:r>
          </w:p>
          <w:p w14:paraId="5F7F8B10" w14:textId="77777777" w:rsidR="00270012" w:rsidRDefault="00270012" w:rsidP="00593B61">
            <w:pPr>
              <w:pStyle w:val="Code"/>
            </w:pPr>
            <w:r>
              <w:t xml:space="preserve">                "commType": "REQUEST_RESPONSE",</w:t>
            </w:r>
          </w:p>
          <w:p w14:paraId="3B06DDBF" w14:textId="77777777" w:rsidR="00270012" w:rsidRPr="007C27AD" w:rsidRDefault="00270012" w:rsidP="00593B61">
            <w:pPr>
              <w:pStyle w:val="Code"/>
            </w:pPr>
            <w:r w:rsidRPr="007C27AD">
              <w:t xml:space="preserve">                "custOpName": "string",</w:t>
            </w:r>
          </w:p>
          <w:p w14:paraId="1175C8AC" w14:textId="77777777" w:rsidR="00270012" w:rsidRPr="007C27AD" w:rsidRDefault="00270012" w:rsidP="00593B61">
            <w:pPr>
              <w:pStyle w:val="Code"/>
            </w:pPr>
            <w:r w:rsidRPr="007C27AD">
              <w:t xml:space="preserve">                "operations": [</w:t>
            </w:r>
          </w:p>
          <w:p w14:paraId="6EA0319E" w14:textId="77777777" w:rsidR="00270012" w:rsidRPr="007C27AD" w:rsidRDefault="00270012" w:rsidP="00593B61">
            <w:pPr>
              <w:pStyle w:val="Code"/>
            </w:pPr>
            <w:r w:rsidRPr="007C27AD">
              <w:t xml:space="preserve">                  "GET"</w:t>
            </w:r>
          </w:p>
          <w:p w14:paraId="129C7103" w14:textId="77777777" w:rsidR="00270012" w:rsidRPr="007C27AD" w:rsidRDefault="00270012" w:rsidP="00593B61">
            <w:pPr>
              <w:pStyle w:val="Code"/>
            </w:pPr>
            <w:r w:rsidRPr="007C27AD">
              <w:t xml:space="preserve">                ],</w:t>
            </w:r>
          </w:p>
          <w:p w14:paraId="16A84840" w14:textId="77777777" w:rsidR="00270012" w:rsidRPr="007C27AD" w:rsidRDefault="00270012" w:rsidP="00593B61">
            <w:pPr>
              <w:pStyle w:val="Code"/>
            </w:pPr>
            <w:r w:rsidRPr="007C27AD">
              <w:t xml:space="preserve">                "description": "string"</w:t>
            </w:r>
          </w:p>
          <w:p w14:paraId="50E86FA7" w14:textId="77777777" w:rsidR="00270012" w:rsidRPr="007C27AD" w:rsidRDefault="00270012" w:rsidP="00593B61">
            <w:pPr>
              <w:pStyle w:val="Code"/>
            </w:pPr>
            <w:r w:rsidRPr="007C27AD">
              <w:t xml:space="preserve">              }</w:t>
            </w:r>
          </w:p>
          <w:p w14:paraId="0010408C" w14:textId="77777777" w:rsidR="00270012" w:rsidRPr="007C27AD" w:rsidRDefault="00270012" w:rsidP="00593B61">
            <w:pPr>
              <w:pStyle w:val="Code"/>
            </w:pPr>
            <w:r w:rsidRPr="007C27AD">
              <w:t xml:space="preserve">            ]</w:t>
            </w:r>
          </w:p>
          <w:p w14:paraId="0A88FD66" w14:textId="77777777" w:rsidR="00270012" w:rsidRPr="007C27AD" w:rsidRDefault="00270012" w:rsidP="00593B61">
            <w:pPr>
              <w:pStyle w:val="Code"/>
            </w:pPr>
            <w:r w:rsidRPr="007C27AD">
              <w:t xml:space="preserve">          }</w:t>
            </w:r>
          </w:p>
          <w:p w14:paraId="446DF0EC" w14:textId="77777777" w:rsidR="00270012" w:rsidRPr="007C27AD" w:rsidRDefault="00270012" w:rsidP="00593B61">
            <w:pPr>
              <w:pStyle w:val="Code"/>
            </w:pPr>
            <w:r w:rsidRPr="007C27AD">
              <w:t xml:space="preserve">        ],</w:t>
            </w:r>
          </w:p>
          <w:p w14:paraId="48C05E13" w14:textId="77777777" w:rsidR="00270012" w:rsidRPr="007C27AD" w:rsidRDefault="00270012" w:rsidP="00593B61">
            <w:pPr>
              <w:pStyle w:val="Code"/>
            </w:pPr>
            <w:r w:rsidRPr="007C27AD">
              <w:t xml:space="preserve">        "interfaceDescriptions": [</w:t>
            </w:r>
          </w:p>
          <w:p w14:paraId="16E5EC73" w14:textId="77777777" w:rsidR="00270012" w:rsidRPr="007C27AD" w:rsidRDefault="00270012" w:rsidP="00593B61">
            <w:pPr>
              <w:pStyle w:val="Code"/>
            </w:pPr>
            <w:r w:rsidRPr="007C27AD">
              <w:t xml:space="preserve">          {</w:t>
            </w:r>
          </w:p>
          <w:p w14:paraId="0DACC0B0" w14:textId="77777777" w:rsidR="00270012" w:rsidRPr="007C27AD" w:rsidRDefault="00270012" w:rsidP="00593B61">
            <w:pPr>
              <w:pStyle w:val="Code"/>
            </w:pPr>
            <w:r w:rsidRPr="007C27AD">
              <w:t xml:space="preserve">            "ipv4Addr": "localhost",</w:t>
            </w:r>
          </w:p>
          <w:p w14:paraId="3768C94C" w14:textId="77777777" w:rsidR="00270012" w:rsidRPr="007C27AD" w:rsidRDefault="00270012" w:rsidP="00593B61">
            <w:pPr>
              <w:pStyle w:val="Code"/>
            </w:pPr>
            <w:r w:rsidRPr="007C27AD">
              <w:t xml:space="preserve">            "port": 8089,</w:t>
            </w:r>
          </w:p>
          <w:p w14:paraId="49FF4CA3" w14:textId="77777777" w:rsidR="00270012" w:rsidRPr="007C27AD" w:rsidRDefault="00270012" w:rsidP="00593B61">
            <w:pPr>
              <w:pStyle w:val="Code"/>
            </w:pPr>
            <w:r w:rsidRPr="007C27AD">
              <w:t xml:space="preserve">            "securityMethods": ["Oauth"]</w:t>
            </w:r>
          </w:p>
          <w:p w14:paraId="622BF5DC" w14:textId="77777777" w:rsidR="00270012" w:rsidRPr="007C27AD" w:rsidRDefault="00270012" w:rsidP="00593B61">
            <w:pPr>
              <w:pStyle w:val="Code"/>
            </w:pPr>
            <w:r w:rsidRPr="007C27AD">
              <w:t xml:space="preserve">          }</w:t>
            </w:r>
          </w:p>
          <w:p w14:paraId="4B83E14C" w14:textId="77777777" w:rsidR="00270012" w:rsidRPr="007C27AD" w:rsidRDefault="00270012" w:rsidP="00593B61">
            <w:pPr>
              <w:pStyle w:val="Code"/>
            </w:pPr>
            <w:r w:rsidRPr="007C27AD">
              <w:t xml:space="preserve">        ],</w:t>
            </w:r>
          </w:p>
          <w:p w14:paraId="1D66FB6D" w14:textId="77777777" w:rsidR="00270012" w:rsidRPr="007C27AD" w:rsidRDefault="00270012" w:rsidP="00593B61">
            <w:pPr>
              <w:pStyle w:val="Code"/>
            </w:pPr>
            <w:r w:rsidRPr="007C27AD">
              <w:t xml:space="preserve">        "vendorSpecific-urn:etsi:mec:capifext:transport-info": {</w:t>
            </w:r>
          </w:p>
          <w:p w14:paraId="12C83DC5" w14:textId="77777777" w:rsidR="00270012" w:rsidRPr="007C27AD" w:rsidRDefault="00270012" w:rsidP="00593B61">
            <w:pPr>
              <w:pStyle w:val="Code"/>
            </w:pPr>
            <w:r w:rsidRPr="007C27AD">
              <w:t xml:space="preserve">            "name": "trasport1",</w:t>
            </w:r>
          </w:p>
          <w:p w14:paraId="26F678BF" w14:textId="77777777" w:rsidR="00270012" w:rsidRPr="007C27AD" w:rsidRDefault="00270012" w:rsidP="00593B61">
            <w:pPr>
              <w:pStyle w:val="Code"/>
            </w:pPr>
            <w:r w:rsidRPr="007C27AD">
              <w:t xml:space="preserve">            "description": "Transport Info 1",</w:t>
            </w:r>
          </w:p>
          <w:p w14:paraId="58830A7B" w14:textId="77777777" w:rsidR="00270012" w:rsidRPr="007C27AD" w:rsidRDefault="00270012" w:rsidP="00593B61">
            <w:pPr>
              <w:pStyle w:val="Code"/>
            </w:pPr>
            <w:r w:rsidRPr="007C27AD">
              <w:t xml:space="preserve">            "type": "REST_HTTP",</w:t>
            </w:r>
          </w:p>
          <w:p w14:paraId="3635FB62" w14:textId="77777777" w:rsidR="00270012" w:rsidRPr="007C27AD" w:rsidRDefault="00270012" w:rsidP="00593B61">
            <w:pPr>
              <w:pStyle w:val="Code"/>
            </w:pPr>
            <w:r w:rsidRPr="007C27AD">
              <w:t xml:space="preserve">            "protocol": "HTTP",</w:t>
            </w:r>
          </w:p>
          <w:p w14:paraId="4FF9AB41" w14:textId="77777777" w:rsidR="00270012" w:rsidRPr="007C27AD" w:rsidRDefault="00270012" w:rsidP="00593B61">
            <w:pPr>
              <w:pStyle w:val="Code"/>
            </w:pPr>
            <w:r w:rsidRPr="007C27AD">
              <w:t xml:space="preserve">            "version": "2",</w:t>
            </w:r>
          </w:p>
          <w:p w14:paraId="382BAF7C" w14:textId="77777777" w:rsidR="00270012" w:rsidRPr="007C27AD" w:rsidRDefault="00270012" w:rsidP="00593B61">
            <w:pPr>
              <w:pStyle w:val="Code"/>
            </w:pPr>
            <w:r w:rsidRPr="007C27AD">
              <w:t xml:space="preserve">            "security": {</w:t>
            </w:r>
          </w:p>
          <w:p w14:paraId="7EF7FDD6" w14:textId="77777777" w:rsidR="00270012" w:rsidRPr="007C27AD" w:rsidRDefault="00270012" w:rsidP="00593B61">
            <w:pPr>
              <w:pStyle w:val="Code"/>
            </w:pPr>
            <w:r w:rsidRPr="007C27AD">
              <w:t xml:space="preserve">                "grantTypes": "OAUTH2_CLIENT_CREDENTIALS",</w:t>
            </w:r>
          </w:p>
          <w:p w14:paraId="0AD1FA20" w14:textId="77777777" w:rsidR="00270012" w:rsidRPr="00EA66F5" w:rsidRDefault="00270012" w:rsidP="00593B61">
            <w:pPr>
              <w:pStyle w:val="Code"/>
              <w:rPr>
                <w:lang w:val="nb-NO"/>
              </w:rPr>
            </w:pPr>
            <w:r w:rsidRPr="007C27AD">
              <w:t xml:space="preserve">                </w:t>
            </w:r>
            <w:r w:rsidRPr="00EA66F5">
              <w:rPr>
                <w:lang w:val="nb-NO"/>
              </w:rPr>
              <w:t>"tokenEndpoint": "https://token-endpoint.example.com/"</w:t>
            </w:r>
          </w:p>
          <w:p w14:paraId="34754902" w14:textId="77777777" w:rsidR="00270012" w:rsidRPr="007C27AD" w:rsidRDefault="00270012" w:rsidP="00593B61">
            <w:pPr>
              <w:pStyle w:val="Code"/>
            </w:pPr>
            <w:r w:rsidRPr="00EA66F5">
              <w:rPr>
                <w:lang w:val="nb-NO"/>
              </w:rPr>
              <w:t xml:space="preserve">            </w:t>
            </w:r>
            <w:r w:rsidRPr="007C27AD">
              <w:t>}</w:t>
            </w:r>
          </w:p>
          <w:p w14:paraId="127EB216" w14:textId="77777777" w:rsidR="00270012" w:rsidRPr="007C27AD" w:rsidRDefault="00270012" w:rsidP="00593B61">
            <w:pPr>
              <w:pStyle w:val="Code"/>
            </w:pPr>
          </w:p>
          <w:p w14:paraId="2182C019" w14:textId="77777777" w:rsidR="00270012" w:rsidRPr="007C27AD" w:rsidRDefault="00270012" w:rsidP="00593B61">
            <w:pPr>
              <w:pStyle w:val="Code"/>
            </w:pPr>
            <w:r w:rsidRPr="007C27AD">
              <w:lastRenderedPageBreak/>
              <w:t xml:space="preserve">        }</w:t>
            </w:r>
          </w:p>
          <w:p w14:paraId="30104B36" w14:textId="77777777" w:rsidR="00270012" w:rsidRPr="007C27AD" w:rsidRDefault="00270012" w:rsidP="00593B61">
            <w:pPr>
              <w:pStyle w:val="Code"/>
            </w:pPr>
            <w:r w:rsidRPr="007C27AD">
              <w:t xml:space="preserve">      }</w:t>
            </w:r>
          </w:p>
          <w:p w14:paraId="7C221F12" w14:textId="77777777" w:rsidR="00270012" w:rsidRPr="007C27AD" w:rsidRDefault="00270012" w:rsidP="00593B61">
            <w:pPr>
              <w:pStyle w:val="Code"/>
            </w:pPr>
            <w:r w:rsidRPr="007C27AD">
              <w:t xml:space="preserve">    ],</w:t>
            </w:r>
          </w:p>
          <w:p w14:paraId="440EE82E" w14:textId="77777777" w:rsidR="00270012" w:rsidRPr="007C27AD" w:rsidRDefault="00270012" w:rsidP="00593B61">
            <w:pPr>
              <w:pStyle w:val="Code"/>
            </w:pPr>
            <w:r w:rsidRPr="007C27AD">
              <w:t xml:space="preserve">    "vendorSpecific-urn:etsi:mec:capifext:service-info": {</w:t>
            </w:r>
          </w:p>
          <w:p w14:paraId="0AEE0342" w14:textId="77777777" w:rsidR="00270012" w:rsidRPr="007C27AD" w:rsidRDefault="00270012" w:rsidP="00593B61">
            <w:pPr>
              <w:pStyle w:val="Code"/>
            </w:pPr>
            <w:r w:rsidRPr="007C27AD">
              <w:t xml:space="preserve">        "serializer": "JSON",</w:t>
            </w:r>
          </w:p>
          <w:p w14:paraId="67FFA695" w14:textId="77777777" w:rsidR="00270012" w:rsidRPr="007C27AD" w:rsidRDefault="00270012" w:rsidP="00593B61">
            <w:pPr>
              <w:pStyle w:val="Code"/>
            </w:pPr>
            <w:r w:rsidRPr="007C27AD">
              <w:t xml:space="preserve">        "state": "ACTIVE",</w:t>
            </w:r>
          </w:p>
          <w:p w14:paraId="55A69764" w14:textId="77777777" w:rsidR="00270012" w:rsidRPr="007C27AD" w:rsidRDefault="00270012" w:rsidP="00593B61">
            <w:pPr>
              <w:pStyle w:val="Code"/>
            </w:pPr>
            <w:r w:rsidRPr="007C27AD">
              <w:t xml:space="preserve">        "scopeOfLocality": "MEC_SYSTEM",</w:t>
            </w:r>
          </w:p>
          <w:p w14:paraId="730ABB6E" w14:textId="77777777" w:rsidR="00270012" w:rsidRPr="007C27AD" w:rsidRDefault="00270012" w:rsidP="00593B61">
            <w:pPr>
              <w:pStyle w:val="Code"/>
            </w:pPr>
            <w:r w:rsidRPr="007C27AD">
              <w:t xml:space="preserve">        "consumedLocalOnly": "True",</w:t>
            </w:r>
          </w:p>
          <w:p w14:paraId="7DC55E92" w14:textId="77777777" w:rsidR="00270012" w:rsidRPr="007C27AD" w:rsidRDefault="00270012" w:rsidP="00593B61">
            <w:pPr>
              <w:pStyle w:val="Code"/>
            </w:pPr>
            <w:r w:rsidRPr="007C27AD">
              <w:t xml:space="preserve">        "isLocal": "True",</w:t>
            </w:r>
          </w:p>
          <w:p w14:paraId="17CA11BC" w14:textId="77777777" w:rsidR="00270012" w:rsidRPr="007C27AD" w:rsidRDefault="00270012" w:rsidP="00593B61">
            <w:pPr>
              <w:pStyle w:val="Code"/>
            </w:pPr>
            <w:r w:rsidRPr="007C27AD">
              <w:t xml:space="preserve">        "category": {</w:t>
            </w:r>
          </w:p>
          <w:p w14:paraId="3E17152A" w14:textId="77777777" w:rsidR="00270012" w:rsidRPr="007C27AD" w:rsidRDefault="00270012" w:rsidP="00593B61">
            <w:pPr>
              <w:pStyle w:val="Code"/>
            </w:pPr>
            <w:r w:rsidRPr="007C27AD">
              <w:t xml:space="preserve">            "href": "https://location.</w:t>
            </w:r>
            <w:r>
              <w:t>example.</w:t>
            </w:r>
            <w:r w:rsidRPr="007C27AD">
              <w:t>com",</w:t>
            </w:r>
          </w:p>
          <w:p w14:paraId="1693CB1F" w14:textId="77777777" w:rsidR="00270012" w:rsidRPr="007C27AD" w:rsidRDefault="00270012" w:rsidP="00593B61">
            <w:pPr>
              <w:pStyle w:val="Code"/>
            </w:pPr>
            <w:r w:rsidRPr="007C27AD">
              <w:t xml:space="preserve">            "id": "</w:t>
            </w:r>
            <w:r>
              <w:t>L</w:t>
            </w:r>
            <w:r w:rsidRPr="007C27AD">
              <w:t>ocation",</w:t>
            </w:r>
          </w:p>
          <w:p w14:paraId="3EE41617" w14:textId="77777777" w:rsidR="00270012" w:rsidRPr="007C27AD" w:rsidRDefault="00270012" w:rsidP="00593B61">
            <w:pPr>
              <w:pStyle w:val="Code"/>
            </w:pPr>
            <w:r w:rsidRPr="007C27AD">
              <w:t xml:space="preserve">            "name": "Location",</w:t>
            </w:r>
          </w:p>
          <w:p w14:paraId="4F30422D" w14:textId="77777777" w:rsidR="00270012" w:rsidRPr="007C27AD" w:rsidRDefault="00270012" w:rsidP="00593B61">
            <w:pPr>
              <w:pStyle w:val="Code"/>
            </w:pPr>
            <w:r w:rsidRPr="007C27AD">
              <w:t xml:space="preserve">            "version": "1.0"</w:t>
            </w:r>
          </w:p>
          <w:p w14:paraId="09679FAD" w14:textId="77777777" w:rsidR="00270012" w:rsidRPr="007C27AD" w:rsidRDefault="00270012" w:rsidP="00593B61">
            <w:pPr>
              <w:pStyle w:val="Code"/>
            </w:pPr>
            <w:r w:rsidRPr="007C27AD">
              <w:t xml:space="preserve">        }</w:t>
            </w:r>
          </w:p>
          <w:p w14:paraId="676575D4" w14:textId="77777777" w:rsidR="00270012" w:rsidRPr="007C27AD" w:rsidRDefault="00270012" w:rsidP="00593B61">
            <w:pPr>
              <w:pStyle w:val="Code"/>
            </w:pPr>
            <w:r w:rsidRPr="007C27AD">
              <w:t xml:space="preserve">    },</w:t>
            </w:r>
          </w:p>
          <w:p w14:paraId="3A6638E2" w14:textId="77777777" w:rsidR="00270012" w:rsidRDefault="00270012" w:rsidP="00593B61">
            <w:pPr>
              <w:pStyle w:val="Code"/>
            </w:pPr>
            <w:r>
              <w:t xml:space="preserve">    "description": "Hello api services",</w:t>
            </w:r>
          </w:p>
          <w:p w14:paraId="7EA0FB08" w14:textId="77777777" w:rsidR="00270012" w:rsidRDefault="00270012" w:rsidP="00593B61">
            <w:pPr>
              <w:pStyle w:val="Code"/>
            </w:pPr>
            <w:r>
              <w:t xml:space="preserve">    "supportedFeatures": "4",</w:t>
            </w:r>
          </w:p>
          <w:p w14:paraId="00CB664F" w14:textId="77777777" w:rsidR="00270012" w:rsidRDefault="00270012" w:rsidP="00593B61">
            <w:pPr>
              <w:pStyle w:val="Code"/>
            </w:pPr>
            <w:r>
              <w:t xml:space="preserve">    "apiProvName": "OCF_MEC"</w:t>
            </w:r>
          </w:p>
          <w:p w14:paraId="162096AE" w14:textId="77777777" w:rsidR="00270012" w:rsidRDefault="00270012" w:rsidP="00593B61">
            <w:pPr>
              <w:pStyle w:val="Code"/>
            </w:pPr>
            <w:r>
              <w:t xml:space="preserve">  }</w:t>
            </w:r>
          </w:p>
        </w:tc>
      </w:tr>
    </w:tbl>
    <w:p w14:paraId="12D806E6" w14:textId="77777777" w:rsidR="00270012" w:rsidRDefault="00270012" w:rsidP="00270012">
      <w:pPr>
        <w:rPr>
          <w:lang w:eastAsia="zh-CN"/>
        </w:rPr>
      </w:pPr>
    </w:p>
    <w:p w14:paraId="048D54B0" w14:textId="58393F73" w:rsidR="00270012" w:rsidRDefault="00270012" w:rsidP="00270012">
      <w:pPr>
        <w:rPr>
          <w:lang w:eastAsia="zh-CN"/>
        </w:rPr>
      </w:pPr>
      <w:r>
        <w:rPr>
          <w:lang w:eastAsia="zh-CN"/>
        </w:rPr>
        <w:t xml:space="preserve">The next example in Table </w:t>
      </w:r>
      <w:r>
        <w:t>6.</w:t>
      </w:r>
      <w:r>
        <w:rPr>
          <w:rFonts w:hint="eastAsia"/>
          <w:lang w:eastAsia="ja-JP"/>
        </w:rPr>
        <w:t>9</w:t>
      </w:r>
      <w:r>
        <w:t xml:space="preserve">.4-5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p>
    <w:p w14:paraId="3CF6A114" w14:textId="7FBD2F8A" w:rsidR="00270012" w:rsidRPr="001535CC" w:rsidRDefault="00270012" w:rsidP="00270012">
      <w:pPr>
        <w:pStyle w:val="TH"/>
        <w:rPr>
          <w:rFonts w:eastAsia="Arial" w:cs="Arial"/>
          <w:bCs/>
          <w:color w:val="000000" w:themeColor="text1"/>
        </w:rPr>
      </w:pPr>
      <w:r w:rsidRPr="001535CC">
        <w:rPr>
          <w:rFonts w:eastAsia="Arial" w:cs="Arial"/>
          <w:bCs/>
          <w:color w:val="000000" w:themeColor="text1"/>
        </w:rPr>
        <w:t xml:space="preserve">Table </w:t>
      </w:r>
      <w:r>
        <w:t>6.</w:t>
      </w:r>
      <w:r>
        <w:rPr>
          <w:rFonts w:hint="eastAsia"/>
          <w:lang w:eastAsia="ja-JP"/>
        </w:rPr>
        <w:t>9</w:t>
      </w:r>
      <w:r>
        <w:t>.4-5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270012" w14:paraId="05DE18D7" w14:textId="77777777" w:rsidTr="00593B61">
        <w:trPr>
          <w:trHeight w:val="300"/>
        </w:trPr>
        <w:tc>
          <w:tcPr>
            <w:tcW w:w="9630" w:type="dxa"/>
          </w:tcPr>
          <w:p w14:paraId="5C8E5E7F" w14:textId="77777777" w:rsidR="00270012" w:rsidRDefault="00270012" w:rsidP="00593B61">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5CCC0CFF"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1B1B6AD4"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"/vendorSpecific-urn:etsi:mec:capifext:transport-info", "value": "</w:t>
            </w:r>
            <w:r>
              <w:rPr>
                <w:rFonts w:eastAsia="Courier New" w:cs="Courier New"/>
                <w:color w:val="000000" w:themeColor="text1"/>
                <w:szCs w:val="18"/>
              </w:rPr>
              <w:t>REST_HTTP</w:t>
            </w:r>
            <w:r w:rsidRPr="000B14AF">
              <w:rPr>
                <w:rFonts w:eastAsia="Courier New" w:cs="Courier New"/>
                <w:color w:val="000000" w:themeColor="text1"/>
                <w:szCs w:val="18"/>
              </w:rPr>
              <w:t>"}</w:t>
            </w:r>
          </w:p>
        </w:tc>
      </w:tr>
    </w:tbl>
    <w:p w14:paraId="346BB112" w14:textId="77777777" w:rsidR="00270012" w:rsidRDefault="00270012" w:rsidP="00270012">
      <w:pPr>
        <w:rPr>
          <w:lang w:eastAsia="zh-CN"/>
        </w:rPr>
      </w:pPr>
    </w:p>
    <w:p w14:paraId="2274C586" w14:textId="5C47A76C" w:rsidR="00270012" w:rsidRDefault="00270012" w:rsidP="00270012">
      <w:pPr>
        <w:rPr>
          <w:lang w:eastAsia="zh-CN"/>
        </w:rPr>
      </w:pPr>
      <w:r>
        <w:rPr>
          <w:lang w:eastAsia="zh-CN"/>
        </w:rPr>
        <w:t xml:space="preserve">Similarly, the next example in Table </w:t>
      </w:r>
      <w:r>
        <w:t>6.</w:t>
      </w:r>
      <w:r>
        <w:rPr>
          <w:rFonts w:hint="eastAsia"/>
          <w:lang w:eastAsia="ja-JP"/>
        </w:rPr>
        <w:t>9</w:t>
      </w:r>
      <w:r>
        <w:t xml:space="preserve">.4-6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p>
    <w:p w14:paraId="74CA722E" w14:textId="065AAAE0" w:rsidR="00270012" w:rsidRPr="001535CC" w:rsidRDefault="00270012" w:rsidP="00270012">
      <w:pPr>
        <w:pStyle w:val="TH"/>
        <w:rPr>
          <w:rFonts w:eastAsia="Arial" w:cs="Arial"/>
          <w:bCs/>
          <w:color w:val="000000" w:themeColor="text1"/>
        </w:rPr>
      </w:pPr>
      <w:r w:rsidRPr="001535CC">
        <w:rPr>
          <w:rFonts w:eastAsia="Arial" w:cs="Arial"/>
          <w:bCs/>
          <w:color w:val="000000" w:themeColor="text1"/>
        </w:rPr>
        <w:t xml:space="preserve">Table </w:t>
      </w:r>
      <w:r>
        <w:t>6.</w:t>
      </w:r>
      <w:r>
        <w:rPr>
          <w:rFonts w:hint="eastAsia"/>
          <w:lang w:eastAsia="ja-JP"/>
        </w:rPr>
        <w:t>9</w:t>
      </w:r>
      <w:r>
        <w:t>.4-6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270012" w14:paraId="023F2D9A" w14:textId="77777777" w:rsidTr="00593B61">
        <w:trPr>
          <w:trHeight w:val="300"/>
        </w:trPr>
        <w:tc>
          <w:tcPr>
            <w:tcW w:w="9630" w:type="dxa"/>
          </w:tcPr>
          <w:p w14:paraId="158B3A03" w14:textId="77777777" w:rsidR="00270012" w:rsidRDefault="00270012" w:rsidP="00593B61">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193D3CC4"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5D50DD1B" w14:textId="77777777" w:rsidR="00270012" w:rsidRDefault="00270012" w:rsidP="00593B61">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 "value": "</w:t>
            </w:r>
            <w:r>
              <w:rPr>
                <w:rFonts w:eastAsia="Courier New" w:cs="Courier New"/>
                <w:color w:val="000000" w:themeColor="text1"/>
                <w:szCs w:val="18"/>
              </w:rPr>
              <w:t>ACTIVE</w:t>
            </w:r>
            <w:r w:rsidRPr="000B14AF">
              <w:rPr>
                <w:rFonts w:eastAsia="Courier New" w:cs="Courier New"/>
                <w:color w:val="000000" w:themeColor="text1"/>
                <w:szCs w:val="18"/>
              </w:rPr>
              <w:t>"}</w:t>
            </w:r>
          </w:p>
        </w:tc>
      </w:tr>
    </w:tbl>
    <w:p w14:paraId="72C77033" w14:textId="77777777" w:rsidR="00270012" w:rsidRPr="00270012" w:rsidRDefault="00270012" w:rsidP="005D32DE">
      <w:pPr>
        <w:rPr>
          <w:lang w:eastAsia="ja-JP"/>
        </w:rPr>
      </w:pPr>
    </w:p>
    <w:p w14:paraId="5A720997" w14:textId="77777777" w:rsidR="00DE027F" w:rsidRPr="004D3578" w:rsidRDefault="00DE027F" w:rsidP="00DE027F">
      <w:pPr>
        <w:pStyle w:val="Heading1"/>
      </w:pPr>
      <w:bookmarkStart w:id="210" w:name="_Toc183231301"/>
      <w:r>
        <w:t>7</w:t>
      </w:r>
      <w:r w:rsidRPr="004D3578">
        <w:tab/>
      </w:r>
      <w:r>
        <w:t>Summary</w:t>
      </w:r>
      <w:bookmarkEnd w:id="210"/>
    </w:p>
    <w:p w14:paraId="12870B92" w14:textId="7A22C6B0" w:rsidR="00AD53D9" w:rsidRPr="005F6BCF" w:rsidRDefault="00AD53D9" w:rsidP="00796F85">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211" w:name="_Toc183231302"/>
      <w:r w:rsidR="00C65432">
        <w:lastRenderedPageBreak/>
        <w:t>Annex A:</w:t>
      </w:r>
      <w:r w:rsidR="00C65432" w:rsidRPr="005F6BCF">
        <w:br/>
      </w:r>
      <w:r w:rsidR="00C65432">
        <w:t>Examples from OpenCAPIF</w:t>
      </w:r>
      <w:bookmarkEnd w:id="211"/>
    </w:p>
    <w:p w14:paraId="1C25220A" w14:textId="59F47F81" w:rsidR="00C65432" w:rsidRDefault="00C65432" w:rsidP="00C65432">
      <w:pPr>
        <w:rPr>
          <w:u w:val="single"/>
          <w:lang w:val="en-US"/>
        </w:rPr>
      </w:pPr>
      <w:bookmarkStart w:id="212"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ED6579">
        <w:trPr>
          <w:trHeight w:val="300"/>
        </w:trPr>
        <w:tc>
          <w:tcPr>
            <w:tcW w:w="10205" w:type="dxa"/>
            <w:gridSpan w:val="3"/>
          </w:tcPr>
          <w:p w14:paraId="5797AD07" w14:textId="65E63B40" w:rsidR="00C65432" w:rsidRPr="00031599" w:rsidRDefault="00C65432" w:rsidP="00ED6579">
            <w:pPr>
              <w:pStyle w:val="TAL"/>
              <w:jc w:val="center"/>
              <w:rPr>
                <w:b/>
              </w:rPr>
            </w:pPr>
            <w:r w:rsidRPr="008668A1">
              <w:rPr>
                <w:b/>
                <w:bCs/>
              </w:rPr>
              <w:t>Table A-1: The OpenCAPIF Postman collection</w:t>
            </w:r>
          </w:p>
        </w:tc>
      </w:tr>
      <w:tr w:rsidR="00C65432" w:rsidRPr="00F17A6D" w14:paraId="2DC3E7F6" w14:textId="77777777" w:rsidTr="00ED6579">
        <w:trPr>
          <w:trHeight w:val="300"/>
        </w:trPr>
        <w:tc>
          <w:tcPr>
            <w:tcW w:w="3681" w:type="dxa"/>
          </w:tcPr>
          <w:p w14:paraId="54103948" w14:textId="77777777" w:rsidR="00C65432" w:rsidRPr="00031599" w:rsidRDefault="00C65432" w:rsidP="00ED6579">
            <w:pPr>
              <w:rPr>
                <w:b/>
                <w:bCs/>
              </w:rPr>
            </w:pPr>
            <w:r w:rsidRPr="00031599">
              <w:rPr>
                <w:b/>
                <w:bCs/>
              </w:rPr>
              <w:t>Request</w:t>
            </w:r>
          </w:p>
        </w:tc>
        <w:tc>
          <w:tcPr>
            <w:tcW w:w="850" w:type="dxa"/>
          </w:tcPr>
          <w:p w14:paraId="0D72539B" w14:textId="77777777" w:rsidR="00C65432" w:rsidRPr="00031599" w:rsidRDefault="00C65432" w:rsidP="00ED6579">
            <w:pPr>
              <w:rPr>
                <w:rFonts w:eastAsia="Times New Roman"/>
                <w:b/>
                <w:bCs/>
              </w:rPr>
            </w:pPr>
            <w:r w:rsidRPr="00031599">
              <w:rPr>
                <w:b/>
                <w:bCs/>
              </w:rPr>
              <w:t>Section</w:t>
            </w:r>
          </w:p>
        </w:tc>
        <w:tc>
          <w:tcPr>
            <w:tcW w:w="5674" w:type="dxa"/>
          </w:tcPr>
          <w:p w14:paraId="75FE099E" w14:textId="77777777" w:rsidR="00C65432" w:rsidRPr="00F17A6D" w:rsidRDefault="00C65432" w:rsidP="00ED6579">
            <w:pPr>
              <w:rPr>
                <w:b/>
                <w:bCs/>
              </w:rPr>
            </w:pPr>
            <w:r w:rsidRPr="00F17A6D">
              <w:rPr>
                <w:b/>
                <w:bCs/>
              </w:rPr>
              <w:t>OCF Postman Example</w:t>
            </w:r>
          </w:p>
        </w:tc>
      </w:tr>
      <w:tr w:rsidR="00C65432" w:rsidRPr="00F17A6D" w14:paraId="3A3E2E3B" w14:textId="77777777" w:rsidTr="00ED6579">
        <w:trPr>
          <w:trHeight w:val="360"/>
        </w:trPr>
        <w:tc>
          <w:tcPr>
            <w:tcW w:w="3681" w:type="dxa"/>
          </w:tcPr>
          <w:p w14:paraId="4FA6A20E" w14:textId="77777777" w:rsidR="00C65432" w:rsidRPr="00F17A6D" w:rsidRDefault="00C65432" w:rsidP="00ED6579">
            <w:pPr>
              <w:jc w:val="both"/>
              <w:rPr>
                <w:b/>
                <w:bCs/>
              </w:rPr>
            </w:pPr>
            <w:r w:rsidRPr="00F17A6D">
              <w:t>CAPIF_API_Provider_Management_API</w:t>
            </w:r>
          </w:p>
        </w:tc>
        <w:tc>
          <w:tcPr>
            <w:tcW w:w="850" w:type="dxa"/>
          </w:tcPr>
          <w:p w14:paraId="46A3DD2F" w14:textId="77777777" w:rsidR="00C65432" w:rsidRPr="00F17A6D" w:rsidRDefault="00C65432" w:rsidP="00ED6579">
            <w:pPr>
              <w:jc w:val="both"/>
            </w:pPr>
            <w:r w:rsidRPr="00F17A6D">
              <w:t>6.4.1</w:t>
            </w:r>
          </w:p>
        </w:tc>
        <w:tc>
          <w:tcPr>
            <w:tcW w:w="5674" w:type="dxa"/>
          </w:tcPr>
          <w:p w14:paraId="176935B5" w14:textId="77777777" w:rsidR="00C65432" w:rsidRPr="00F17A6D" w:rsidRDefault="00C65432" w:rsidP="00ED6579">
            <w:pPr>
              <w:jc w:val="both"/>
            </w:pPr>
            <w:hyperlink r:id="rId61" w:anchor="04-onboard_provider" w:history="1">
              <w:r w:rsidRPr="00FC69D8">
                <w:rPr>
                  <w:rStyle w:val="Hyperlink"/>
                </w:rPr>
                <w:t>https://ocf.etsi.org/documentation/develop/testing/postman/#04-onboard_provider</w:t>
              </w:r>
            </w:hyperlink>
            <w:r>
              <w:t xml:space="preserve"> </w:t>
            </w:r>
          </w:p>
        </w:tc>
      </w:tr>
      <w:tr w:rsidR="00C65432" w:rsidRPr="00F17A6D" w14:paraId="500A7CE8" w14:textId="77777777" w:rsidTr="00ED6579">
        <w:trPr>
          <w:trHeight w:val="300"/>
        </w:trPr>
        <w:tc>
          <w:tcPr>
            <w:tcW w:w="3681" w:type="dxa"/>
          </w:tcPr>
          <w:p w14:paraId="7E80603A" w14:textId="77777777" w:rsidR="00C65432" w:rsidRPr="00F17A6D" w:rsidRDefault="00C65432" w:rsidP="00ED6579">
            <w:pPr>
              <w:jc w:val="both"/>
            </w:pPr>
            <w:r w:rsidRPr="00F17A6D">
              <w:t>CAPIF_Publish_Service_API</w:t>
            </w:r>
          </w:p>
        </w:tc>
        <w:tc>
          <w:tcPr>
            <w:tcW w:w="850" w:type="dxa"/>
          </w:tcPr>
          <w:p w14:paraId="1DF88643" w14:textId="77777777" w:rsidR="00C65432" w:rsidRPr="00F17A6D" w:rsidRDefault="00C65432" w:rsidP="00ED6579">
            <w:pPr>
              <w:jc w:val="both"/>
            </w:pPr>
            <w:r w:rsidRPr="00F17A6D">
              <w:t>6.4.3</w:t>
            </w:r>
          </w:p>
        </w:tc>
        <w:tc>
          <w:tcPr>
            <w:tcW w:w="5674" w:type="dxa"/>
          </w:tcPr>
          <w:p w14:paraId="62436F1C" w14:textId="77777777" w:rsidR="00C65432" w:rsidRPr="00F17A6D" w:rsidRDefault="00C65432" w:rsidP="00ED6579">
            <w:pPr>
              <w:jc w:val="both"/>
            </w:pPr>
            <w:hyperlink r:id="rId62" w:anchor="05-publish_api" w:history="1">
              <w:r w:rsidRPr="00FC69D8">
                <w:rPr>
                  <w:rStyle w:val="Hyperlink"/>
                </w:rPr>
                <w:t>https://ocf.etsi.org/documentation/develop/testing/postman/#05-publish_api</w:t>
              </w:r>
            </w:hyperlink>
            <w:r>
              <w:t xml:space="preserve"> </w:t>
            </w:r>
          </w:p>
        </w:tc>
      </w:tr>
      <w:tr w:rsidR="00C65432" w:rsidRPr="00F17A6D" w14:paraId="2395C161" w14:textId="77777777" w:rsidTr="00ED6579">
        <w:trPr>
          <w:trHeight w:val="300"/>
        </w:trPr>
        <w:tc>
          <w:tcPr>
            <w:tcW w:w="3681" w:type="dxa"/>
          </w:tcPr>
          <w:p w14:paraId="3D66B429" w14:textId="77777777" w:rsidR="00C65432" w:rsidRPr="00031599" w:rsidRDefault="00C65432" w:rsidP="00ED6579">
            <w:pPr>
              <w:jc w:val="both"/>
            </w:pPr>
            <w:r w:rsidRPr="00031599">
              <w:t>CAPIF_API_Invoker_Manag</w:t>
            </w:r>
            <w:r w:rsidRPr="00F17A6D">
              <w:t>e</w:t>
            </w:r>
            <w:r w:rsidRPr="00031599">
              <w:t>ment_API</w:t>
            </w:r>
          </w:p>
        </w:tc>
        <w:tc>
          <w:tcPr>
            <w:tcW w:w="850" w:type="dxa"/>
          </w:tcPr>
          <w:p w14:paraId="281A679B" w14:textId="77777777" w:rsidR="00C65432" w:rsidRPr="00F17A6D" w:rsidRDefault="00C65432" w:rsidP="00ED6579">
            <w:pPr>
              <w:jc w:val="both"/>
            </w:pPr>
            <w:r w:rsidRPr="00F17A6D">
              <w:t>6.8.1</w:t>
            </w:r>
          </w:p>
        </w:tc>
        <w:tc>
          <w:tcPr>
            <w:tcW w:w="5674" w:type="dxa"/>
          </w:tcPr>
          <w:p w14:paraId="18056F91" w14:textId="77777777" w:rsidR="00C65432" w:rsidRPr="00F17A6D" w:rsidRDefault="00C65432" w:rsidP="00ED6579">
            <w:pPr>
              <w:jc w:val="both"/>
            </w:pPr>
            <w:hyperlink r:id="rId63" w:anchor="07-onboard_invoker" w:history="1">
              <w:r w:rsidRPr="00FC69D8">
                <w:rPr>
                  <w:rStyle w:val="Hyperlink"/>
                </w:rPr>
                <w:t>https://ocf.etsi.org/documentation/develop/testing/postman/#07-onboard_invoker</w:t>
              </w:r>
            </w:hyperlink>
            <w:r>
              <w:t xml:space="preserve"> </w:t>
            </w:r>
          </w:p>
        </w:tc>
      </w:tr>
      <w:tr w:rsidR="00C65432" w:rsidRPr="00F17A6D" w14:paraId="629036B8" w14:textId="77777777" w:rsidTr="00ED6579">
        <w:trPr>
          <w:trHeight w:val="300"/>
        </w:trPr>
        <w:tc>
          <w:tcPr>
            <w:tcW w:w="3681" w:type="dxa"/>
          </w:tcPr>
          <w:p w14:paraId="43286674" w14:textId="77777777" w:rsidR="00C65432" w:rsidRPr="00031599" w:rsidRDefault="00C65432" w:rsidP="00ED6579">
            <w:pPr>
              <w:jc w:val="both"/>
            </w:pPr>
            <w:r w:rsidRPr="00031599">
              <w:t>CAPIF_Discover_Service_API</w:t>
            </w:r>
          </w:p>
        </w:tc>
        <w:tc>
          <w:tcPr>
            <w:tcW w:w="850" w:type="dxa"/>
          </w:tcPr>
          <w:p w14:paraId="7FEF3D2A" w14:textId="77777777" w:rsidR="00C65432" w:rsidRPr="00F17A6D" w:rsidRDefault="00C65432" w:rsidP="00ED6579">
            <w:pPr>
              <w:jc w:val="both"/>
            </w:pPr>
            <w:r w:rsidRPr="00F17A6D">
              <w:t>6.8.3</w:t>
            </w:r>
          </w:p>
        </w:tc>
        <w:tc>
          <w:tcPr>
            <w:tcW w:w="5674" w:type="dxa"/>
          </w:tcPr>
          <w:p w14:paraId="180A69F9" w14:textId="77777777" w:rsidR="00C65432" w:rsidRPr="00F17A6D" w:rsidRDefault="00C65432" w:rsidP="00ED6579">
            <w:pPr>
              <w:jc w:val="both"/>
            </w:pPr>
            <w:hyperlink r:id="rId64" w:anchor="08-discover" w:history="1">
              <w:r w:rsidRPr="00FC69D8">
                <w:rPr>
                  <w:rStyle w:val="Hyperlink"/>
                </w:rPr>
                <w:t>https://ocf.etsi.org/documentation/develop/testing/postman/#08-discover</w:t>
              </w:r>
            </w:hyperlink>
            <w:r>
              <w:t xml:space="preserve"> </w:t>
            </w:r>
          </w:p>
        </w:tc>
      </w:tr>
      <w:tr w:rsidR="00C65432" w:rsidRPr="00F17A6D" w14:paraId="5978AEB6" w14:textId="77777777" w:rsidTr="00ED6579">
        <w:trPr>
          <w:trHeight w:val="300"/>
        </w:trPr>
        <w:tc>
          <w:tcPr>
            <w:tcW w:w="3681" w:type="dxa"/>
          </w:tcPr>
          <w:p w14:paraId="519012B3" w14:textId="77777777" w:rsidR="00C65432" w:rsidRPr="00F17A6D" w:rsidRDefault="00C65432" w:rsidP="00ED6579">
            <w:pPr>
              <w:jc w:val="both"/>
            </w:pPr>
            <w:r w:rsidRPr="00F17A6D">
              <w:t>CAPIF_Security_API create context</w:t>
            </w:r>
          </w:p>
        </w:tc>
        <w:tc>
          <w:tcPr>
            <w:tcW w:w="850" w:type="dxa"/>
          </w:tcPr>
          <w:p w14:paraId="1F2A3F69" w14:textId="77777777" w:rsidR="00C65432" w:rsidRPr="00F17A6D" w:rsidRDefault="00C65432" w:rsidP="00ED6579">
            <w:pPr>
              <w:jc w:val="both"/>
            </w:pPr>
            <w:r w:rsidRPr="00F17A6D">
              <w:t>6.8.5</w:t>
            </w:r>
          </w:p>
        </w:tc>
        <w:tc>
          <w:tcPr>
            <w:tcW w:w="5674" w:type="dxa"/>
          </w:tcPr>
          <w:p w14:paraId="32CF6594" w14:textId="77777777" w:rsidR="00C65432" w:rsidRPr="00F17A6D" w:rsidRDefault="00C65432" w:rsidP="00ED6579">
            <w:pPr>
              <w:jc w:val="both"/>
            </w:pPr>
            <w:hyperlink r:id="rId65" w:anchor="09-security_context" w:history="1">
              <w:r w:rsidRPr="00FC69D8">
                <w:rPr>
                  <w:rStyle w:val="Hyperlink"/>
                </w:rPr>
                <w:t>https://ocf.etsi.org/documentation/develop/testing/postman/#09-security_context</w:t>
              </w:r>
            </w:hyperlink>
            <w:r>
              <w:t xml:space="preserve"> </w:t>
            </w:r>
          </w:p>
        </w:tc>
      </w:tr>
      <w:tr w:rsidR="00C65432" w:rsidRPr="00F17A6D" w14:paraId="3C1A5589" w14:textId="77777777" w:rsidTr="00ED6579">
        <w:trPr>
          <w:trHeight w:val="300"/>
        </w:trPr>
        <w:tc>
          <w:tcPr>
            <w:tcW w:w="3681" w:type="dxa"/>
          </w:tcPr>
          <w:p w14:paraId="05D3750E" w14:textId="77777777" w:rsidR="00C65432" w:rsidRPr="00F17A6D" w:rsidRDefault="00C65432" w:rsidP="00ED6579">
            <w:pPr>
              <w:jc w:val="both"/>
            </w:pPr>
            <w:r w:rsidRPr="00F17A6D">
              <w:t>CAPIF_Security_API authorization info</w:t>
            </w:r>
          </w:p>
        </w:tc>
        <w:tc>
          <w:tcPr>
            <w:tcW w:w="850" w:type="dxa"/>
          </w:tcPr>
          <w:p w14:paraId="1C3E5402" w14:textId="77777777" w:rsidR="00C65432" w:rsidRPr="00F17A6D" w:rsidRDefault="00C65432" w:rsidP="00ED6579">
            <w:pPr>
              <w:jc w:val="both"/>
            </w:pPr>
            <w:r w:rsidRPr="00F17A6D">
              <w:t>6.8.7</w:t>
            </w:r>
          </w:p>
        </w:tc>
        <w:tc>
          <w:tcPr>
            <w:tcW w:w="5674" w:type="dxa"/>
          </w:tcPr>
          <w:p w14:paraId="1E2993DD" w14:textId="77777777" w:rsidR="00C65432" w:rsidRPr="00F17A6D" w:rsidRDefault="00C65432" w:rsidP="00ED6579">
            <w:pPr>
              <w:jc w:val="both"/>
            </w:pPr>
            <w:hyperlink r:id="rId66" w:anchor="10-get_token" w:history="1">
              <w:r w:rsidRPr="00FC69D8">
                <w:rPr>
                  <w:rStyle w:val="Hyperlink"/>
                </w:rPr>
                <w:t>https://ocf.etsi.org/documentation/develop/testing/postman/#10-get_token</w:t>
              </w:r>
            </w:hyperlink>
            <w:r>
              <w:t xml:space="preserve"> </w:t>
            </w:r>
          </w:p>
        </w:tc>
      </w:tr>
      <w:tr w:rsidR="00C65432" w:rsidRPr="00F17A6D" w14:paraId="71B62897" w14:textId="77777777" w:rsidTr="00ED6579">
        <w:trPr>
          <w:trHeight w:val="375"/>
        </w:trPr>
        <w:tc>
          <w:tcPr>
            <w:tcW w:w="3681" w:type="dxa"/>
          </w:tcPr>
          <w:p w14:paraId="595030D9" w14:textId="77777777" w:rsidR="00C65432" w:rsidRPr="00F17A6D" w:rsidRDefault="00C65432" w:rsidP="00ED6579">
            <w:pPr>
              <w:jc w:val="both"/>
            </w:pPr>
            <w:r w:rsidRPr="00F17A6D">
              <w:t>API Invocation</w:t>
            </w:r>
          </w:p>
        </w:tc>
        <w:tc>
          <w:tcPr>
            <w:tcW w:w="850" w:type="dxa"/>
          </w:tcPr>
          <w:p w14:paraId="746EEAFE" w14:textId="77777777" w:rsidR="00C65432" w:rsidRPr="00F17A6D" w:rsidRDefault="00C65432" w:rsidP="00ED6579">
            <w:pPr>
              <w:jc w:val="both"/>
            </w:pPr>
            <w:r w:rsidRPr="00F17A6D">
              <w:t>6.8.9</w:t>
            </w:r>
          </w:p>
        </w:tc>
        <w:tc>
          <w:tcPr>
            <w:tcW w:w="5674" w:type="dxa"/>
          </w:tcPr>
          <w:p w14:paraId="5E39FD45" w14:textId="77777777" w:rsidR="00C65432" w:rsidRPr="00F17A6D" w:rsidRDefault="00C65432" w:rsidP="00ED6579">
            <w:pPr>
              <w:jc w:val="both"/>
            </w:pPr>
            <w:hyperlink r:id="rId67" w:anchor="11-call_service" w:history="1">
              <w:r w:rsidRPr="00FC69D8">
                <w:rPr>
                  <w:rStyle w:val="Hyperlink"/>
                </w:rPr>
                <w:t>https://ocf.etsi.org/documentation/develop/testing/postman/#11-call_service</w:t>
              </w:r>
            </w:hyperlink>
            <w:r>
              <w:t xml:space="preserve"> </w:t>
            </w:r>
          </w:p>
        </w:tc>
      </w:tr>
    </w:tbl>
    <w:p w14:paraId="035118D4" w14:textId="77777777" w:rsidR="001E1348" w:rsidRDefault="001E1348" w:rsidP="001E1348">
      <w:pPr>
        <w:rPr>
          <w:lang w:eastAsia="ja-JP"/>
        </w:rPr>
      </w:pPr>
    </w:p>
    <w:p w14:paraId="28864CB6" w14:textId="77777777" w:rsidR="00865CE6" w:rsidRPr="00865CE6" w:rsidRDefault="00865CE6" w:rsidP="00865CE6">
      <w:pPr>
        <w:keepNext/>
        <w:keepLines/>
        <w:pBdr>
          <w:top w:val="single" w:sz="12" w:space="3" w:color="auto"/>
        </w:pBdr>
        <w:spacing w:before="240"/>
        <w:outlineLvl w:val="7"/>
        <w:rPr>
          <w:rFonts w:ascii="Arial" w:hAnsi="Arial"/>
          <w:sz w:val="36"/>
          <w:lang w:val="en-US"/>
        </w:rPr>
      </w:pPr>
      <w:bookmarkStart w:id="213" w:name="_Toc178759197"/>
      <w:r w:rsidRPr="00865CE6">
        <w:rPr>
          <w:rFonts w:ascii="Arial" w:hAnsi="Arial"/>
          <w:sz w:val="36"/>
          <w:lang w:val="en-US"/>
        </w:rPr>
        <w:t>Annex B:</w:t>
      </w:r>
      <w:r w:rsidRPr="00865CE6">
        <w:rPr>
          <w:rFonts w:ascii="Arial" w:hAnsi="Arial"/>
          <w:sz w:val="36"/>
          <w:lang w:val="en-US"/>
        </w:rPr>
        <w:br/>
        <w:t>CAPIF Test cases</w:t>
      </w:r>
      <w:bookmarkEnd w:id="213"/>
      <w:r w:rsidRPr="00865CE6">
        <w:rPr>
          <w:rFonts w:ascii="Arial" w:hAnsi="Arial"/>
          <w:sz w:val="36"/>
          <w:lang w:val="en-US"/>
        </w:rPr>
        <w:t xml:space="preserve"> </w:t>
      </w:r>
    </w:p>
    <w:p w14:paraId="4339B583" w14:textId="77777777" w:rsidR="00865CE6" w:rsidRPr="00865CE6" w:rsidRDefault="00865CE6" w:rsidP="00865CE6">
      <w:pPr>
        <w:rPr>
          <w:lang w:val="en-US"/>
        </w:rPr>
      </w:pPr>
      <w:r w:rsidRPr="00865CE6">
        <w:rPr>
          <w:lang w:val="en-US"/>
        </w:rPr>
        <w:t xml:space="preserve">This Annex contains CAPIF test cases including the expected responses from CCF. The test cases defined enable testing not only the success responses (200, 201, 204) but also error codes as defined in 3GPP TS 29.222 [3] Annex A (normative) OpenAPI specification. These test cases are aligned with 3GPP TS 29.222 [3]. </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CAPIF_API_Invoker_Management_API</w:t>
      </w:r>
    </w:p>
    <w:p w14:paraId="0C715DF3"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CAPIF_API_Provider_Management_API </w:t>
      </w:r>
    </w:p>
    <w:p w14:paraId="742DFAFB"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CAPIF_Publish_Service_API </w:t>
      </w:r>
    </w:p>
    <w:p w14:paraId="230268DF"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CAPIF_Discover_Service_API </w:t>
      </w:r>
    </w:p>
    <w:p w14:paraId="2E7DE5E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CAPIF_Events_API </w:t>
      </w:r>
    </w:p>
    <w:p w14:paraId="2EE91C1E"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CAPIF_Security_API </w:t>
      </w:r>
    </w:p>
    <w:p w14:paraId="3FE87EE5"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CAPIF_Logging_API_Invocation_API </w:t>
      </w:r>
    </w:p>
    <w:p w14:paraId="5558E26B"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CAPIF_Auditing_API </w:t>
      </w:r>
    </w:p>
    <w:p w14:paraId="4DF30ACC"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CAPIF_Access_Control_Policy_API </w:t>
      </w:r>
    </w:p>
    <w:p w14:paraId="7FF20B79" w14:textId="77777777" w:rsidR="00865CE6" w:rsidRPr="00865CE6" w:rsidRDefault="00865CE6" w:rsidP="00865CE6">
      <w:pPr>
        <w:rPr>
          <w:lang w:val="en-US"/>
        </w:rPr>
      </w:pPr>
    </w:p>
    <w:p w14:paraId="03AF1939" w14:textId="77777777" w:rsidR="00865CE6" w:rsidRPr="00865CE6" w:rsidRDefault="00865CE6" w:rsidP="008668A1">
      <w:pPr>
        <w:pStyle w:val="Heading1"/>
        <w:rPr>
          <w:lang w:val="en-US"/>
        </w:rPr>
      </w:pPr>
      <w:bookmarkStart w:id="214" w:name="_Toc178759198"/>
      <w:bookmarkStart w:id="215" w:name="_Toc179279191"/>
      <w:bookmarkStart w:id="216" w:name="_Toc183231303"/>
      <w:r w:rsidRPr="00865CE6">
        <w:rPr>
          <w:lang w:val="en-US"/>
        </w:rPr>
        <w:t>B.1</w:t>
      </w:r>
      <w:r w:rsidRPr="00865CE6">
        <w:rPr>
          <w:lang w:val="en-US"/>
        </w:rPr>
        <w:tab/>
        <w:t>Test Plan for CAPIF Api Invoker Management</w:t>
      </w:r>
      <w:bookmarkEnd w:id="214"/>
      <w:bookmarkEnd w:id="215"/>
      <w:bookmarkEnd w:id="216"/>
    </w:p>
    <w:p w14:paraId="6F674159" w14:textId="77777777" w:rsidR="00865CE6" w:rsidRPr="00865CE6" w:rsidRDefault="00865CE6" w:rsidP="00865CE6">
      <w:pPr>
        <w:rPr>
          <w:lang w:val="en-US"/>
        </w:rPr>
      </w:pPr>
      <w:r w:rsidRPr="00865CE6">
        <w:rPr>
          <w:lang w:val="en-US"/>
        </w:rPr>
        <w:t xml:space="preserve">This section list test cases for the CAPIF_API_Invoker_Management_API. </w:t>
      </w:r>
    </w:p>
    <w:p w14:paraId="6742E286" w14:textId="77777777" w:rsidR="00865CE6" w:rsidRPr="00865CE6" w:rsidRDefault="00865CE6" w:rsidP="00865CE6">
      <w:pPr>
        <w:rPr>
          <w:lang w:val="en-US"/>
        </w:rPr>
      </w:pPr>
      <w:r w:rsidRPr="00865CE6">
        <w:rPr>
          <w:lang w:val="en-US"/>
        </w:rPr>
        <w:lastRenderedPageBreak/>
        <w:t xml:space="preserve"> </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217" w:name="_Toc178759199"/>
      <w:bookmarkStart w:id="218" w:name="_Toc179279192"/>
      <w:r w:rsidRPr="00865CE6">
        <w:rPr>
          <w:rFonts w:ascii="Arial" w:hAnsi="Arial"/>
          <w:sz w:val="28"/>
          <w:lang w:val="en-US"/>
        </w:rPr>
        <w:t>Test Case 1: Onboard Invoker</w:t>
      </w:r>
      <w:bookmarkEnd w:id="217"/>
      <w:bookmarkEnd w:id="218"/>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3B2724">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3B2724">
        <w:trPr>
          <w:trHeight w:val="300"/>
        </w:trPr>
        <w:tc>
          <w:tcPr>
            <w:tcW w:w="1555" w:type="dxa"/>
          </w:tcPr>
          <w:p w14:paraId="3EA392F2" w14:textId="77777777" w:rsidR="00865CE6" w:rsidRPr="00865CE6" w:rsidRDefault="00865CE6" w:rsidP="00865CE6">
            <w:pPr>
              <w:jc w:val="both"/>
              <w:rPr>
                <w:lang w:val="en-US"/>
              </w:rPr>
            </w:pPr>
            <w:r w:rsidRPr="00865CE6">
              <w:rPr>
                <w:b/>
                <w:bCs/>
                <w:lang w:val="en-US"/>
              </w:rPr>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3B2724">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3B2724">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3B2724">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“onboardingInformation” -&gt; ”apiInvokerPublicKey”: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3ED021AE" w14:textId="77777777" w:rsidTr="003B2724">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r w:rsidRPr="00865CE6">
              <w:rPr>
                <w:lang w:val="en-US"/>
              </w:rPr>
              <w:t>apiInvokerId</w:t>
            </w:r>
          </w:p>
          <w:p w14:paraId="3449BAE5" w14:textId="77777777" w:rsidR="00865CE6" w:rsidRPr="00865CE6" w:rsidRDefault="00865CE6" w:rsidP="003579F9">
            <w:pPr>
              <w:numPr>
                <w:ilvl w:val="2"/>
                <w:numId w:val="315"/>
              </w:numPr>
              <w:spacing w:after="0"/>
              <w:contextualSpacing/>
              <w:rPr>
                <w:b/>
                <w:bCs/>
                <w:lang w:val="en-US"/>
              </w:rPr>
            </w:pPr>
            <w:r w:rsidRPr="00865CE6">
              <w:rPr>
                <w:lang w:val="en-US"/>
              </w:rPr>
              <w:t>onboardingInformation-&gt;apiInvokerCertificate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219" w:name="_Toc178759200"/>
      <w:bookmarkStart w:id="220" w:name="_Toc179279193"/>
      <w:r w:rsidRPr="00865CE6">
        <w:rPr>
          <w:rFonts w:ascii="Arial" w:hAnsi="Arial"/>
          <w:sz w:val="28"/>
          <w:lang w:val="en-US"/>
        </w:rPr>
        <w:t>Test Case 2: Onboard Invoker Already onboarded</w:t>
      </w:r>
      <w:bookmarkEnd w:id="219"/>
      <w:bookmarkEnd w:id="220"/>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3B2724">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3B2724">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3B2724">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3B2724">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3B2724">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“onboardingInformation” -&gt; ”apiInvokerPublicKey”: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5CCDED6B" w14:textId="77777777" w:rsidTr="003B2724">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r w:rsidRPr="00865CE6">
              <w:rPr>
                <w:lang w:val="en-US"/>
              </w:rPr>
              <w:t>apiInvokerId</w:t>
            </w:r>
          </w:p>
          <w:p w14:paraId="1FBD994A" w14:textId="77777777" w:rsidR="00865CE6" w:rsidRPr="00865CE6" w:rsidRDefault="00865CE6" w:rsidP="003579F9">
            <w:pPr>
              <w:numPr>
                <w:ilvl w:val="2"/>
                <w:numId w:val="316"/>
              </w:numPr>
              <w:spacing w:after="0"/>
              <w:contextualSpacing/>
              <w:rPr>
                <w:bCs/>
                <w:lang w:val="en-US"/>
              </w:rPr>
            </w:pPr>
            <w:r w:rsidRPr="00865CE6">
              <w:rPr>
                <w:lang w:val="en-US"/>
              </w:rPr>
              <w:lastRenderedPageBreak/>
              <w:t>onboardingInformation-&gt;apiInvokerCertificate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t>Error Response Body must accomplish with ProblemDetails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221" w:name="_Toc178759201"/>
      <w:bookmarkStart w:id="222" w:name="_Toc179279194"/>
      <w:r w:rsidRPr="00865CE6">
        <w:rPr>
          <w:rFonts w:ascii="Arial" w:hAnsi="Arial"/>
          <w:sz w:val="28"/>
          <w:lang w:val="en-US"/>
        </w:rPr>
        <w:t>Test Case 3: Update Onboarded Invoker</w:t>
      </w:r>
      <w:bookmarkEnd w:id="221"/>
      <w:bookmarkEnd w:id="222"/>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3B2724">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3B2724">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3B2724">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0AF57A13" w14:textId="77777777" w:rsidTr="003B2724">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“notificationDestination”</w:t>
            </w:r>
          </w:p>
        </w:tc>
      </w:tr>
      <w:tr w:rsidR="00865CE6" w:rsidRPr="00690AF4" w14:paraId="6B1C3F8A" w14:textId="77777777" w:rsidTr="003B2724">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“notificationDestination”: "http://host.docker.internal:8086/netapp_new_callback"</w:t>
            </w:r>
          </w:p>
        </w:tc>
      </w:tr>
      <w:tr w:rsidR="00865CE6" w:rsidRPr="00865CE6" w14:paraId="2C943A8B" w14:textId="77777777" w:rsidTr="003B2724">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r w:rsidRPr="00865CE6">
              <w:rPr>
                <w:lang w:val="en-US"/>
              </w:rPr>
              <w:t>apiInvokerId</w:t>
            </w:r>
          </w:p>
          <w:p w14:paraId="22B012E6" w14:textId="77777777" w:rsidR="00865CE6" w:rsidRPr="00865CE6" w:rsidRDefault="00865CE6" w:rsidP="003579F9">
            <w:pPr>
              <w:numPr>
                <w:ilvl w:val="2"/>
                <w:numId w:val="317"/>
              </w:numPr>
              <w:spacing w:after="0"/>
              <w:contextualSpacing/>
              <w:rPr>
                <w:lang w:val="en-US"/>
              </w:rPr>
            </w:pPr>
            <w:r w:rsidRPr="00865CE6">
              <w:rPr>
                <w:lang w:val="en-US"/>
              </w:rPr>
              <w:t>onboardingInformation-&gt;apiInvokerCertificate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“notificationDestination”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223" w:name="_Toc178759202"/>
      <w:bookmarkStart w:id="224" w:name="_Toc179279195"/>
      <w:r w:rsidRPr="00865CE6">
        <w:rPr>
          <w:rFonts w:ascii="Arial" w:hAnsi="Arial"/>
          <w:sz w:val="28"/>
          <w:lang w:val="en-US"/>
        </w:rPr>
        <w:t>Test Case 4: Update Not Onboarded Invoker</w:t>
      </w:r>
      <w:bookmarkEnd w:id="223"/>
      <w:bookmarkEnd w:id="224"/>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3B2724">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3B2724">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3B2724">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3B2724">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3B2724">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3B2724">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r w:rsidRPr="00865CE6">
              <w:rPr>
                <w:lang w:val="en-US"/>
              </w:rPr>
              <w:t>apiInvokerId</w:t>
            </w:r>
          </w:p>
          <w:p w14:paraId="1943F0D7" w14:textId="77777777" w:rsidR="00865CE6" w:rsidRPr="00865CE6" w:rsidRDefault="00865CE6" w:rsidP="003579F9">
            <w:pPr>
              <w:numPr>
                <w:ilvl w:val="2"/>
                <w:numId w:val="314"/>
              </w:numPr>
              <w:spacing w:after="0"/>
              <w:contextualSpacing/>
              <w:rPr>
                <w:lang w:val="en-US"/>
              </w:rPr>
            </w:pPr>
            <w:r w:rsidRPr="00865CE6">
              <w:rPr>
                <w:lang w:val="en-US"/>
              </w:rPr>
              <w:t>onboardingInformation-&gt;apiInvokerCertificate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Error Response Body must accomplish with ProblemDetails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225" w:name="_Toc178759203"/>
      <w:bookmarkStart w:id="226" w:name="_Toc179279196"/>
      <w:r w:rsidRPr="00865CE6">
        <w:rPr>
          <w:rFonts w:ascii="Arial" w:hAnsi="Arial"/>
          <w:sz w:val="28"/>
          <w:lang w:val="en-US"/>
        </w:rPr>
        <w:t>Test Case 5: Offboard Invoker</w:t>
      </w:r>
      <w:bookmarkEnd w:id="225"/>
      <w:bookmarkEnd w:id="226"/>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3B2724">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3B2724">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3B2724">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3B2724">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3B2724">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3B2724">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r w:rsidRPr="00865CE6">
              <w:rPr>
                <w:lang w:val="en-US"/>
              </w:rPr>
              <w:t>apiInvokerId</w:t>
            </w:r>
          </w:p>
          <w:p w14:paraId="531BD3FB" w14:textId="77777777" w:rsidR="00865CE6" w:rsidRPr="00865CE6" w:rsidRDefault="00865CE6" w:rsidP="003579F9">
            <w:pPr>
              <w:numPr>
                <w:ilvl w:val="2"/>
                <w:numId w:val="318"/>
              </w:numPr>
              <w:spacing w:after="0"/>
              <w:contextualSpacing/>
              <w:rPr>
                <w:lang w:val="en-US"/>
              </w:rPr>
            </w:pPr>
            <w:r w:rsidRPr="00865CE6">
              <w:rPr>
                <w:lang w:val="en-US"/>
              </w:rPr>
              <w:t>onboardingInformation-&gt;apiInvokerCertificate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227" w:name="_Toc178759204"/>
      <w:bookmarkStart w:id="228" w:name="_Toc179279197"/>
      <w:r w:rsidRPr="00865CE6">
        <w:rPr>
          <w:rFonts w:ascii="Arial" w:hAnsi="Arial"/>
          <w:sz w:val="28"/>
          <w:lang w:val="en-US"/>
        </w:rPr>
        <w:t>Test Case 6: Offboard Not previously Onboarded Invoker</w:t>
      </w:r>
      <w:bookmarkEnd w:id="227"/>
      <w:bookmarkEnd w:id="228"/>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3B2724">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3B2724">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3B2724">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3B2724">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3B2724">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3B2724">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r w:rsidRPr="00865CE6">
              <w:rPr>
                <w:lang w:val="en-US"/>
              </w:rPr>
              <w:t>apiInvokerId</w:t>
            </w:r>
          </w:p>
          <w:p w14:paraId="20622FB7" w14:textId="77777777" w:rsidR="00865CE6" w:rsidRPr="00865CE6" w:rsidRDefault="00865CE6" w:rsidP="003579F9">
            <w:pPr>
              <w:numPr>
                <w:ilvl w:val="2"/>
                <w:numId w:val="319"/>
              </w:numPr>
              <w:spacing w:after="0"/>
              <w:contextualSpacing/>
              <w:rPr>
                <w:lang w:val="en-US"/>
              </w:rPr>
            </w:pPr>
            <w:r w:rsidRPr="00865CE6">
              <w:rPr>
                <w:lang w:val="en-US"/>
              </w:rPr>
              <w:t>onboardingInformation-&gt;apiInvokerCertificate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Error Response Body must accomplish with ProblemDetails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229" w:name="_Toc178759205"/>
      <w:bookmarkStart w:id="230" w:name="_Toc179279198"/>
      <w:r w:rsidRPr="00865CE6">
        <w:rPr>
          <w:rFonts w:ascii="Arial" w:hAnsi="Arial"/>
          <w:sz w:val="28"/>
          <w:lang w:val="en-US"/>
        </w:rPr>
        <w:t>Test Case 7: Update Onboarded Invoker Certificate</w:t>
      </w:r>
      <w:bookmarkEnd w:id="229"/>
      <w:bookmarkEnd w:id="230"/>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3B2724">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3B2724">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3B2724">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78FEDDC3" w14:textId="77777777" w:rsidTr="003B2724">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3B2724">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3B2724">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r w:rsidRPr="00865CE6">
              <w:rPr>
                <w:lang w:val="en-US"/>
              </w:rPr>
              <w:t>apiInvokerId</w:t>
            </w:r>
          </w:p>
          <w:p w14:paraId="499721F1" w14:textId="77777777" w:rsidR="00865CE6" w:rsidRPr="00865CE6" w:rsidRDefault="00865CE6" w:rsidP="003579F9">
            <w:pPr>
              <w:numPr>
                <w:ilvl w:val="2"/>
                <w:numId w:val="320"/>
              </w:numPr>
              <w:spacing w:after="0"/>
              <w:contextualSpacing/>
              <w:rPr>
                <w:lang w:val="en-US"/>
              </w:rPr>
            </w:pPr>
            <w:r w:rsidRPr="00865CE6">
              <w:rPr>
                <w:lang w:val="en-US"/>
              </w:rPr>
              <w:t>onboardingInformation-&gt;apiInvokerCertificate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lastRenderedPageBreak/>
              <w:t xml:space="preserve">Response Body must follow </w:t>
            </w:r>
            <w:r w:rsidRPr="00865CE6">
              <w:rPr>
                <w:b/>
                <w:bCs/>
                <w:lang w:val="en-US"/>
              </w:rPr>
              <w:t>APIInvokerEnrolmentDetails</w:t>
            </w:r>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r w:rsidRPr="00865CE6">
              <w:rPr>
                <w:bCs/>
                <w:lang w:val="en-US"/>
              </w:rPr>
              <w:t>apiInvokerCertificate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77777777" w:rsidR="00865CE6" w:rsidRPr="00865CE6" w:rsidRDefault="00865CE6" w:rsidP="008668A1">
      <w:pPr>
        <w:pStyle w:val="Heading1"/>
        <w:rPr>
          <w:lang w:val="en-US"/>
        </w:rPr>
      </w:pPr>
      <w:bookmarkStart w:id="231" w:name="_Toc178759206"/>
      <w:bookmarkStart w:id="232" w:name="_Toc179279199"/>
      <w:bookmarkStart w:id="233" w:name="_Toc183231304"/>
      <w:r w:rsidRPr="00865CE6">
        <w:rPr>
          <w:lang w:val="en-US"/>
        </w:rPr>
        <w:t>B.2</w:t>
      </w:r>
      <w:r w:rsidRPr="00865CE6">
        <w:rPr>
          <w:lang w:val="en-US"/>
        </w:rPr>
        <w:tab/>
        <w:t>Test Plan for CAPIF Api Provider Management</w:t>
      </w:r>
      <w:bookmarkEnd w:id="231"/>
      <w:bookmarkEnd w:id="232"/>
      <w:bookmarkEnd w:id="233"/>
    </w:p>
    <w:p w14:paraId="33A54792" w14:textId="77777777" w:rsidR="00865CE6" w:rsidRPr="00865CE6" w:rsidRDefault="00865CE6" w:rsidP="00865CE6">
      <w:pPr>
        <w:rPr>
          <w:lang w:val="en-US"/>
        </w:rPr>
      </w:pPr>
      <w:r w:rsidRPr="00865CE6">
        <w:rPr>
          <w:lang w:val="en-US"/>
        </w:rPr>
        <w:t>This section list test cases for the CAPIF_API_Provider_Management_API.</w:t>
      </w:r>
    </w:p>
    <w:p w14:paraId="66B77F95" w14:textId="77777777" w:rsidR="00865CE6" w:rsidRPr="00865CE6" w:rsidRDefault="00865CE6" w:rsidP="00865CE6">
      <w:pPr>
        <w:keepNext/>
        <w:keepLines/>
        <w:spacing w:before="120"/>
        <w:ind w:left="1134" w:hanging="1134"/>
        <w:outlineLvl w:val="2"/>
        <w:rPr>
          <w:rFonts w:ascii="Arial" w:hAnsi="Arial"/>
          <w:sz w:val="28"/>
          <w:lang w:val="en-US"/>
        </w:rPr>
      </w:pPr>
      <w:bookmarkStart w:id="234" w:name="_Toc178759207"/>
      <w:bookmarkStart w:id="235" w:name="_Toc179279200"/>
      <w:r w:rsidRPr="00865CE6">
        <w:rPr>
          <w:rFonts w:ascii="Arial" w:hAnsi="Arial"/>
          <w:sz w:val="28"/>
          <w:lang w:val="en-US"/>
        </w:rPr>
        <w:t>Test Case 1: Onboard Api Provider</w:t>
      </w:r>
      <w:bookmarkEnd w:id="234"/>
      <w:bookmarkEnd w:id="235"/>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3B2724">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3B2724">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3B2724">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3B2724">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3B2724">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 xml:space="preserve">Each function in list “apiProvFuncs” must contain a CSR generated by Provider in “regInfo”-&gt; ”apiProvPubKey” </w:t>
            </w:r>
          </w:p>
          <w:p w14:paraId="107D0614" w14:textId="77777777" w:rsidR="00865CE6" w:rsidRPr="00865CE6" w:rsidRDefault="00865CE6" w:rsidP="003579F9">
            <w:pPr>
              <w:numPr>
                <w:ilvl w:val="1"/>
                <w:numId w:val="60"/>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0D24D8CA" w14:textId="77777777" w:rsidTr="003B2724">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“apiProvFuncs”,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“apiProvFuncId”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“apiProvCert” under “regInfo”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{apiRoot}/api-provider -management/{apiVersion}/registrations /{registrationId}</w:t>
            </w:r>
          </w:p>
        </w:tc>
      </w:tr>
    </w:tbl>
    <w:p w14:paraId="599D635F" w14:textId="77777777" w:rsidR="00865CE6" w:rsidRPr="00865CE6" w:rsidRDefault="00865CE6" w:rsidP="00865CE6">
      <w:pPr>
        <w:rPr>
          <w:lang w:val="en-US"/>
        </w:rPr>
      </w:pPr>
    </w:p>
    <w:p w14:paraId="05FA10E0" w14:textId="77777777" w:rsidR="00865CE6" w:rsidRPr="00865CE6" w:rsidRDefault="00865CE6" w:rsidP="00865CE6">
      <w:pPr>
        <w:keepNext/>
        <w:keepLines/>
        <w:spacing w:before="120"/>
        <w:ind w:left="1134" w:hanging="1134"/>
        <w:outlineLvl w:val="2"/>
        <w:rPr>
          <w:rFonts w:ascii="Arial" w:hAnsi="Arial"/>
          <w:sz w:val="28"/>
          <w:lang w:val="en-US"/>
        </w:rPr>
      </w:pPr>
      <w:bookmarkStart w:id="236" w:name="_Toc178759208"/>
      <w:bookmarkStart w:id="237" w:name="_Toc179279201"/>
      <w:r w:rsidRPr="00865CE6">
        <w:rPr>
          <w:rFonts w:ascii="Arial" w:hAnsi="Arial"/>
          <w:sz w:val="28"/>
          <w:lang w:val="en-US"/>
        </w:rPr>
        <w:t>Test Case 2: Onboard Api Provider Already Onboarded</w:t>
      </w:r>
      <w:bookmarkEnd w:id="236"/>
      <w:bookmarkEnd w:id="237"/>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3B2724">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3B2724">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77777777" w:rsidR="00865CE6" w:rsidRPr="00865CE6" w:rsidRDefault="00865CE6" w:rsidP="00865CE6">
            <w:pPr>
              <w:rPr>
                <w:lang w:val="en-US"/>
              </w:rPr>
            </w:pPr>
            <w:r w:rsidRPr="00865CE6">
              <w:rPr>
                <w:lang w:val="en-US"/>
              </w:rPr>
              <w:t>This test case will check that an Api Provider previously registered cannot be re-registered</w:t>
            </w:r>
          </w:p>
        </w:tc>
      </w:tr>
      <w:tr w:rsidR="00865CE6" w:rsidRPr="00865CE6" w14:paraId="46DCD3F7" w14:textId="77777777" w:rsidTr="003B2724">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3B2724">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3B2724">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lastRenderedPageBreak/>
              <w:t xml:space="preserve">Each function in list “apiProvFuncs” must contain a CSR generated by Provider in “regInfo”-&gt; ”apiProvPubKey” </w:t>
            </w:r>
          </w:p>
          <w:p w14:paraId="0F54BC2C" w14:textId="77777777" w:rsidR="00865CE6" w:rsidRPr="00865CE6" w:rsidRDefault="00865CE6" w:rsidP="003579F9">
            <w:pPr>
              <w:numPr>
                <w:ilvl w:val="1"/>
                <w:numId w:val="58"/>
              </w:numPr>
              <w:spacing w:after="0"/>
              <w:contextualSpacing/>
              <w:rPr>
                <w:lang w:val="en-US"/>
              </w:rPr>
            </w:pPr>
            <w:r w:rsidRPr="00865CE6">
              <w:rPr>
                <w:lang w:val="en-US"/>
              </w:rPr>
              <w:t>Send in Authorization Header the Bearer access_token obtained previously (Authorization:Bearer ${access_token})</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t xml:space="preserve">Each function in list “apiProvFuncs” must contain a CSR generated by Provider in “regInfo”-&gt; ”apiProvPubKey” </w:t>
            </w:r>
          </w:p>
          <w:p w14:paraId="6830BAD7" w14:textId="77777777" w:rsidR="00865CE6" w:rsidRPr="00865CE6" w:rsidRDefault="00865CE6" w:rsidP="003579F9">
            <w:pPr>
              <w:numPr>
                <w:ilvl w:val="0"/>
                <w:numId w:val="58"/>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74EBD873" w14:textId="77777777" w:rsidTr="003B2724">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“apiProvFuncs”,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“apiProvFuncId”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“apiProvCert” under “regInfo”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Error Response Body must accomplish with ProblemDetails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77777777" w:rsidR="00865CE6" w:rsidRPr="00865CE6" w:rsidRDefault="00865CE6" w:rsidP="00865CE6">
      <w:pPr>
        <w:keepNext/>
        <w:keepLines/>
        <w:spacing w:before="120"/>
        <w:ind w:left="1134" w:hanging="1134"/>
        <w:outlineLvl w:val="2"/>
        <w:rPr>
          <w:rFonts w:ascii="Arial" w:hAnsi="Arial"/>
          <w:sz w:val="28"/>
          <w:lang w:val="en-US"/>
        </w:rPr>
      </w:pPr>
      <w:bookmarkStart w:id="238" w:name="_Toc178759209"/>
      <w:bookmarkStart w:id="239" w:name="_Toc179279202"/>
      <w:r w:rsidRPr="00865CE6">
        <w:rPr>
          <w:rFonts w:ascii="Arial" w:hAnsi="Arial"/>
          <w:sz w:val="28"/>
          <w:lang w:val="en-US"/>
        </w:rPr>
        <w:t>Test Case 3: Update Onboarded Api Provider</w:t>
      </w:r>
      <w:bookmarkEnd w:id="238"/>
      <w:bookmarkEnd w:id="239"/>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3B2724">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3B2724">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77777777" w:rsidR="00865CE6" w:rsidRPr="00865CE6" w:rsidRDefault="00865CE6" w:rsidP="00865CE6">
            <w:pPr>
              <w:rPr>
                <w:lang w:val="en-US"/>
              </w:rPr>
            </w:pPr>
            <w:r w:rsidRPr="00865CE6">
              <w:rPr>
                <w:lang w:val="en-US"/>
              </w:rPr>
              <w:t>This test case will check that a Registered Api Provider can be updated</w:t>
            </w:r>
          </w:p>
        </w:tc>
      </w:tr>
      <w:tr w:rsidR="00865CE6" w:rsidRPr="00865CE6" w14:paraId="7499AF79" w14:textId="77777777" w:rsidTr="003B2724">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3B2724">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3B2724">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“apiProvDomInfo”: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3B2724">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“apiProvFuncs”,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“apiProvFuncId”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“apiProvCert” under “regInfo”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Body returned must accomplish APIProviderEnrolmentDetails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lastRenderedPageBreak/>
              <w:t>“apiProvDomInfo” set to ROBOT_TESTING_MOD</w:t>
            </w:r>
          </w:p>
        </w:tc>
      </w:tr>
    </w:tbl>
    <w:p w14:paraId="4AA0046F" w14:textId="77777777" w:rsidR="00865CE6" w:rsidRPr="00865CE6" w:rsidRDefault="00865CE6" w:rsidP="00865CE6">
      <w:pPr>
        <w:rPr>
          <w:lang w:val="en-US"/>
        </w:rPr>
      </w:pPr>
    </w:p>
    <w:p w14:paraId="77D7030B" w14:textId="77777777" w:rsidR="00865CE6" w:rsidRPr="00865CE6" w:rsidRDefault="00865CE6" w:rsidP="00865CE6">
      <w:pPr>
        <w:keepNext/>
        <w:keepLines/>
        <w:spacing w:before="120"/>
        <w:ind w:left="1134" w:hanging="1134"/>
        <w:outlineLvl w:val="2"/>
        <w:rPr>
          <w:rFonts w:ascii="Arial" w:hAnsi="Arial"/>
          <w:sz w:val="28"/>
          <w:lang w:val="en-US"/>
        </w:rPr>
      </w:pPr>
    </w:p>
    <w:p w14:paraId="0E9CAC58" w14:textId="77777777" w:rsidR="00865CE6" w:rsidRPr="00865CE6" w:rsidRDefault="00865CE6" w:rsidP="00865CE6">
      <w:pPr>
        <w:keepNext/>
        <w:keepLines/>
        <w:spacing w:before="120"/>
        <w:ind w:left="1134" w:hanging="1134"/>
        <w:outlineLvl w:val="2"/>
        <w:rPr>
          <w:rFonts w:ascii="Arial" w:hAnsi="Arial"/>
          <w:sz w:val="28"/>
          <w:lang w:val="en-US"/>
        </w:rPr>
      </w:pPr>
      <w:bookmarkStart w:id="240" w:name="_Toc178759210"/>
      <w:bookmarkStart w:id="241" w:name="_Toc179279203"/>
      <w:r w:rsidRPr="00865CE6">
        <w:rPr>
          <w:rFonts w:ascii="Arial" w:hAnsi="Arial"/>
          <w:sz w:val="28"/>
          <w:lang w:val="en-US"/>
        </w:rPr>
        <w:t>Test Case 4: Update Api Provider Not Onboarded</w:t>
      </w:r>
      <w:bookmarkEnd w:id="240"/>
      <w:bookmarkEnd w:id="241"/>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3B2724">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3B2724">
        <w:trPr>
          <w:trHeight w:val="300"/>
        </w:trPr>
        <w:tc>
          <w:tcPr>
            <w:tcW w:w="1555" w:type="dxa"/>
          </w:tcPr>
          <w:p w14:paraId="5985A0B7" w14:textId="77777777" w:rsidR="00865CE6" w:rsidRPr="00865CE6" w:rsidRDefault="00865CE6" w:rsidP="00865CE6">
            <w:pPr>
              <w:jc w:val="both"/>
              <w:rPr>
                <w:lang w:val="en-US"/>
              </w:rPr>
            </w:pPr>
            <w:r w:rsidRPr="00865CE6">
              <w:rPr>
                <w:b/>
                <w:bCs/>
                <w:lang w:val="en-US"/>
              </w:rPr>
              <w:t>Description</w:t>
            </w:r>
          </w:p>
        </w:tc>
        <w:tc>
          <w:tcPr>
            <w:tcW w:w="8076" w:type="dxa"/>
          </w:tcPr>
          <w:p w14:paraId="76737201" w14:textId="77777777" w:rsidR="00865CE6" w:rsidRPr="00865CE6" w:rsidRDefault="00865CE6" w:rsidP="00865CE6">
            <w:pPr>
              <w:rPr>
                <w:lang w:val="en-US"/>
              </w:rPr>
            </w:pPr>
            <w:r w:rsidRPr="00865CE6">
              <w:rPr>
                <w:lang w:val="en-US"/>
              </w:rPr>
              <w:t>This test case will check that a Non-Registered Api Provider cannot be updated</w:t>
            </w:r>
          </w:p>
        </w:tc>
      </w:tr>
      <w:tr w:rsidR="00865CE6" w:rsidRPr="00865CE6" w14:paraId="4C85E6FD" w14:textId="77777777" w:rsidTr="003B2724">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3B2724">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3B2724">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“apiProvDomInfo”: "ROBOT_TESTING_MOD"</w:t>
            </w:r>
          </w:p>
        </w:tc>
      </w:tr>
      <w:tr w:rsidR="00865CE6" w:rsidRPr="00865CE6" w14:paraId="4C70D82F" w14:textId="77777777" w:rsidTr="003B2724">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“apiProvFuncs”,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“apiProvFuncId”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“apiProvCert” under “regInfo”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Error Response Body must accomplish with ProblemDetails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20225E57" w14:textId="77777777" w:rsidR="00865CE6" w:rsidRPr="00865CE6" w:rsidRDefault="00865CE6" w:rsidP="00865CE6">
      <w:pPr>
        <w:rPr>
          <w:lang w:val="en-US"/>
        </w:rPr>
      </w:pPr>
    </w:p>
    <w:p w14:paraId="6189EC39" w14:textId="77777777" w:rsidR="00865CE6" w:rsidRPr="00865CE6" w:rsidRDefault="00865CE6" w:rsidP="00865CE6">
      <w:pPr>
        <w:keepNext/>
        <w:keepLines/>
        <w:spacing w:before="120"/>
        <w:ind w:left="1134" w:hanging="1134"/>
        <w:outlineLvl w:val="2"/>
        <w:rPr>
          <w:rFonts w:ascii="Arial" w:hAnsi="Arial"/>
          <w:sz w:val="28"/>
          <w:lang w:val="en-US"/>
        </w:rPr>
      </w:pPr>
      <w:bookmarkStart w:id="242" w:name="_Toc178759211"/>
      <w:bookmarkStart w:id="243" w:name="_Toc179279204"/>
      <w:r w:rsidRPr="00865CE6">
        <w:rPr>
          <w:rFonts w:ascii="Arial" w:hAnsi="Arial"/>
          <w:sz w:val="28"/>
          <w:lang w:val="en-US"/>
        </w:rPr>
        <w:t>Test Case 5: Partially Update Onboarded Api Provider</w:t>
      </w:r>
      <w:bookmarkEnd w:id="242"/>
      <w:bookmarkEnd w:id="243"/>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3B2724">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3B2724">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77777777" w:rsidR="00865CE6" w:rsidRPr="00865CE6" w:rsidRDefault="00865CE6" w:rsidP="00865CE6">
            <w:pPr>
              <w:rPr>
                <w:lang w:val="en-US"/>
              </w:rPr>
            </w:pPr>
            <w:r w:rsidRPr="00865CE6">
              <w:rPr>
                <w:lang w:val="en-US"/>
              </w:rPr>
              <w:t>This test case will check that a Registered Api Provider can be partially updated</w:t>
            </w:r>
          </w:p>
        </w:tc>
      </w:tr>
      <w:tr w:rsidR="00865CE6" w:rsidRPr="00865CE6" w14:paraId="554F5C35" w14:textId="77777777" w:rsidTr="003B2724">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3B2724">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3B2724">
        <w:trPr>
          <w:trHeight w:val="300"/>
        </w:trPr>
        <w:tc>
          <w:tcPr>
            <w:tcW w:w="1555" w:type="dxa"/>
          </w:tcPr>
          <w:p w14:paraId="4172D4F3" w14:textId="77777777" w:rsidR="00865CE6" w:rsidRPr="00865CE6" w:rsidRDefault="00865CE6" w:rsidP="00865CE6">
            <w:pPr>
              <w:jc w:val="both"/>
              <w:rPr>
                <w:b/>
                <w:bCs/>
                <w:lang w:val="en-US"/>
              </w:rPr>
            </w:pPr>
            <w:bookmarkStart w:id="244"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lastRenderedPageBreak/>
              <w:t>“apiProvDomInfo”: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3B2724">
        <w:trPr>
          <w:trHeight w:val="300"/>
        </w:trPr>
        <w:tc>
          <w:tcPr>
            <w:tcW w:w="1555" w:type="dxa"/>
          </w:tcPr>
          <w:p w14:paraId="33A9F748" w14:textId="77777777" w:rsidR="00865CE6" w:rsidRPr="00865CE6" w:rsidRDefault="00865CE6" w:rsidP="00865CE6">
            <w:pPr>
              <w:jc w:val="both"/>
              <w:rPr>
                <w:b/>
                <w:bCs/>
                <w:lang w:val="en-US"/>
              </w:rPr>
            </w:pPr>
            <w:bookmarkStart w:id="245" w:name="MCCQCTEMPBM_00000483" w:colFirst="1" w:colLast="1"/>
            <w:bookmarkEnd w:id="244"/>
            <w:r w:rsidRPr="00865CE6">
              <w:rPr>
                <w:b/>
                <w:bCs/>
                <w:lang w:val="en-US"/>
              </w:rPr>
              <w:lastRenderedPageBreak/>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246"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247" w:name="MCCQCTEMPBM_00000475"/>
            <w:bookmarkEnd w:id="246"/>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248" w:name="MCCQCTEMPBM_00000476"/>
            <w:bookmarkEnd w:id="247"/>
            <w:r w:rsidRPr="00865CE6">
              <w:rPr>
                <w:lang w:val="en-US"/>
              </w:rPr>
              <w:t>For each “apiProvFuncs”, we must check:</w:t>
            </w:r>
          </w:p>
          <w:p w14:paraId="65DEBF26" w14:textId="77777777" w:rsidR="00865CE6" w:rsidRPr="00865CE6" w:rsidRDefault="00865CE6" w:rsidP="003579F9">
            <w:pPr>
              <w:numPr>
                <w:ilvl w:val="2"/>
                <w:numId w:val="325"/>
              </w:numPr>
              <w:spacing w:after="0"/>
              <w:contextualSpacing/>
              <w:rPr>
                <w:lang w:val="en-US"/>
              </w:rPr>
            </w:pPr>
            <w:bookmarkStart w:id="249" w:name="MCCQCTEMPBM_00000477"/>
            <w:bookmarkEnd w:id="248"/>
            <w:r w:rsidRPr="00865CE6">
              <w:rPr>
                <w:lang w:val="en-US"/>
              </w:rPr>
              <w:t>“apiProvFuncId” is set</w:t>
            </w:r>
          </w:p>
          <w:p w14:paraId="2D580FB1" w14:textId="77777777" w:rsidR="00865CE6" w:rsidRPr="00865CE6" w:rsidRDefault="00865CE6" w:rsidP="003579F9">
            <w:pPr>
              <w:numPr>
                <w:ilvl w:val="2"/>
                <w:numId w:val="325"/>
              </w:numPr>
              <w:spacing w:after="0"/>
              <w:contextualSpacing/>
              <w:rPr>
                <w:lang w:val="en-US"/>
              </w:rPr>
            </w:pPr>
            <w:bookmarkStart w:id="250" w:name="MCCQCTEMPBM_00000478"/>
            <w:bookmarkEnd w:id="249"/>
            <w:r w:rsidRPr="00865CE6">
              <w:rPr>
                <w:lang w:val="en-US"/>
              </w:rPr>
              <w:t>“apiProvCert” under “regInfo” is set properly</w:t>
            </w:r>
          </w:p>
          <w:p w14:paraId="265EB40C" w14:textId="77777777" w:rsidR="00865CE6" w:rsidRPr="00865CE6" w:rsidRDefault="00865CE6" w:rsidP="003579F9">
            <w:pPr>
              <w:numPr>
                <w:ilvl w:val="1"/>
                <w:numId w:val="325"/>
              </w:numPr>
              <w:spacing w:after="0"/>
              <w:contextualSpacing/>
              <w:rPr>
                <w:b/>
                <w:bCs/>
                <w:lang w:val="en-US"/>
              </w:rPr>
            </w:pPr>
            <w:bookmarkStart w:id="251" w:name="MCCQCTEMPBM_00000479"/>
            <w:bookmarkEnd w:id="25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A2DF36C" w14:textId="77777777" w:rsidR="00865CE6" w:rsidRPr="00865CE6" w:rsidRDefault="00865CE6" w:rsidP="003579F9">
            <w:pPr>
              <w:numPr>
                <w:ilvl w:val="0"/>
                <w:numId w:val="325"/>
              </w:numPr>
              <w:spacing w:after="0"/>
              <w:contextualSpacing/>
              <w:rPr>
                <w:b/>
                <w:bCs/>
                <w:lang w:val="en-US"/>
              </w:rPr>
            </w:pPr>
            <w:bookmarkStart w:id="252" w:name="MCCQCTEMPBM_00000480"/>
            <w:bookmarkEnd w:id="251"/>
            <w:r w:rsidRPr="00865CE6">
              <w:rPr>
                <w:bCs/>
                <w:lang w:val="en-US"/>
              </w:rPr>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253" w:name="MCCQCTEMPBM_00000481"/>
            <w:bookmarkEnd w:id="252"/>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254" w:name="MCCQCTEMPBM_00000482"/>
            <w:bookmarkEnd w:id="253"/>
            <w:r w:rsidRPr="00865CE6">
              <w:rPr>
                <w:bCs/>
                <w:lang w:val="en-US"/>
              </w:rPr>
              <w:t>Body returned must accomplish APIProviderEnrolmentDetails data structure, with</w:t>
            </w:r>
          </w:p>
          <w:bookmarkEnd w:id="254"/>
          <w:p w14:paraId="32750908" w14:textId="77777777" w:rsidR="00865CE6" w:rsidRPr="00865CE6" w:rsidRDefault="00865CE6" w:rsidP="003579F9">
            <w:pPr>
              <w:numPr>
                <w:ilvl w:val="2"/>
                <w:numId w:val="325"/>
              </w:numPr>
              <w:spacing w:after="0"/>
              <w:contextualSpacing/>
              <w:rPr>
                <w:b/>
                <w:lang w:val="en-US"/>
              </w:rPr>
            </w:pPr>
            <w:r w:rsidRPr="00865CE6">
              <w:rPr>
                <w:bCs/>
                <w:lang w:val="en-US"/>
              </w:rPr>
              <w:t>“apiProvDomInfo” set to ROBOT_TESTING_MOD</w:t>
            </w:r>
          </w:p>
        </w:tc>
      </w:tr>
      <w:bookmarkEnd w:id="245"/>
    </w:tbl>
    <w:p w14:paraId="3FF9D08D" w14:textId="77777777" w:rsidR="00865CE6" w:rsidRPr="00865CE6" w:rsidRDefault="00865CE6" w:rsidP="00865CE6">
      <w:pPr>
        <w:ind w:left="568"/>
        <w:jc w:val="both"/>
        <w:rPr>
          <w:lang w:val="en-US"/>
        </w:rPr>
      </w:pPr>
    </w:p>
    <w:p w14:paraId="6DC29879" w14:textId="77777777" w:rsidR="00865CE6" w:rsidRPr="00865CE6" w:rsidRDefault="00865CE6" w:rsidP="00865CE6">
      <w:pPr>
        <w:keepNext/>
        <w:keepLines/>
        <w:spacing w:before="120"/>
        <w:ind w:left="1134" w:hanging="1134"/>
        <w:outlineLvl w:val="2"/>
        <w:rPr>
          <w:rFonts w:ascii="Arial" w:hAnsi="Arial"/>
          <w:sz w:val="28"/>
          <w:lang w:val="en-US"/>
        </w:rPr>
      </w:pPr>
      <w:bookmarkStart w:id="255" w:name="_Toc178759212"/>
      <w:bookmarkStart w:id="256" w:name="_Toc179279205"/>
      <w:r w:rsidRPr="00865CE6">
        <w:rPr>
          <w:rFonts w:ascii="Arial" w:hAnsi="Arial"/>
          <w:sz w:val="28"/>
          <w:lang w:val="en-US"/>
        </w:rPr>
        <w:t>Test Case 6: Partially Update Api Provider Not Onboarded</w:t>
      </w:r>
      <w:bookmarkEnd w:id="255"/>
      <w:bookmarkEnd w:id="256"/>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3B2724">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3B2724">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77777777" w:rsidR="00865CE6" w:rsidRPr="00865CE6" w:rsidRDefault="00865CE6" w:rsidP="00865CE6">
            <w:pPr>
              <w:rPr>
                <w:lang w:val="en-US"/>
              </w:rPr>
            </w:pPr>
            <w:r w:rsidRPr="00865CE6">
              <w:rPr>
                <w:lang w:val="en-US"/>
              </w:rPr>
              <w:t>This test case will check that a Non-Registered Api Provider cannot be partially updated</w:t>
            </w:r>
          </w:p>
        </w:tc>
      </w:tr>
      <w:tr w:rsidR="00865CE6" w:rsidRPr="00865CE6" w14:paraId="02B601EB" w14:textId="77777777" w:rsidTr="003B2724">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3B2724">
        <w:trPr>
          <w:trHeight w:val="300"/>
        </w:trPr>
        <w:tc>
          <w:tcPr>
            <w:tcW w:w="1555" w:type="dxa"/>
          </w:tcPr>
          <w:p w14:paraId="1B745509" w14:textId="77777777" w:rsidR="00865CE6" w:rsidRPr="00865CE6" w:rsidRDefault="00865CE6" w:rsidP="00865CE6">
            <w:pPr>
              <w:jc w:val="both"/>
              <w:rPr>
                <w:lang w:val="en-US"/>
              </w:rPr>
            </w:pPr>
            <w:bookmarkStart w:id="257"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258" w:name="MCCQCTEMPBM_00000484"/>
            <w:r w:rsidRPr="00865CE6">
              <w:rPr>
                <w:lang w:val="en-US"/>
              </w:rPr>
              <w:t>Onboard Provider at CCF</w:t>
            </w:r>
          </w:p>
          <w:bookmarkEnd w:id="258"/>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3B2724">
        <w:trPr>
          <w:trHeight w:val="300"/>
        </w:trPr>
        <w:tc>
          <w:tcPr>
            <w:tcW w:w="1555" w:type="dxa"/>
          </w:tcPr>
          <w:p w14:paraId="5FD0533C" w14:textId="77777777" w:rsidR="00865CE6" w:rsidRPr="00865CE6" w:rsidRDefault="00865CE6" w:rsidP="00865CE6">
            <w:pPr>
              <w:jc w:val="both"/>
              <w:rPr>
                <w:b/>
                <w:bCs/>
                <w:lang w:val="en-US"/>
              </w:rPr>
            </w:pPr>
            <w:bookmarkStart w:id="259" w:name="MCCQCTEMPBM_00000490" w:colFirst="1" w:colLast="1"/>
            <w:bookmarkEnd w:id="257"/>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260"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261" w:name="MCCQCTEMPBM_00000487"/>
            <w:bookmarkEnd w:id="260"/>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262" w:name="MCCQCTEMPBM_00000488"/>
            <w:bookmarkEnd w:id="261"/>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263" w:name="MCCQCTEMPBM_00000489"/>
            <w:bookmarkEnd w:id="262"/>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263"/>
          <w:p w14:paraId="158A34B3" w14:textId="77777777" w:rsidR="00865CE6" w:rsidRPr="00865CE6" w:rsidRDefault="00865CE6" w:rsidP="003579F9">
            <w:pPr>
              <w:numPr>
                <w:ilvl w:val="0"/>
                <w:numId w:val="50"/>
              </w:numPr>
              <w:spacing w:after="0"/>
              <w:contextualSpacing/>
              <w:rPr>
                <w:lang w:val="en-US"/>
              </w:rPr>
            </w:pPr>
            <w:r w:rsidRPr="00865CE6">
              <w:rPr>
                <w:lang w:val="en-US"/>
              </w:rPr>
              <w:t>“apiProvDomInfo”: "ROBOT_TESTING_MOD"</w:t>
            </w:r>
          </w:p>
        </w:tc>
      </w:tr>
      <w:tr w:rsidR="00865CE6" w:rsidRPr="00865CE6" w14:paraId="23074586" w14:textId="77777777" w:rsidTr="003B2724">
        <w:trPr>
          <w:trHeight w:val="300"/>
        </w:trPr>
        <w:tc>
          <w:tcPr>
            <w:tcW w:w="1555" w:type="dxa"/>
          </w:tcPr>
          <w:p w14:paraId="17ECDE82" w14:textId="77777777" w:rsidR="00865CE6" w:rsidRPr="00865CE6" w:rsidRDefault="00865CE6" w:rsidP="00865CE6">
            <w:pPr>
              <w:jc w:val="both"/>
              <w:rPr>
                <w:b/>
                <w:bCs/>
                <w:lang w:val="en-US"/>
              </w:rPr>
            </w:pPr>
            <w:bookmarkStart w:id="264" w:name="MCCQCTEMPBM_00000503" w:colFirst="1" w:colLast="1"/>
            <w:bookmarkEnd w:id="259"/>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265"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266" w:name="MCCQCTEMPBM_00000492"/>
            <w:bookmarkEnd w:id="265"/>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267" w:name="MCCQCTEMPBM_00000493"/>
            <w:bookmarkEnd w:id="266"/>
            <w:r w:rsidRPr="00865CE6">
              <w:rPr>
                <w:lang w:val="en-US"/>
              </w:rPr>
              <w:t>For each “apiProvFuncs”, we must check:</w:t>
            </w:r>
          </w:p>
          <w:p w14:paraId="0A4C4AF9" w14:textId="77777777" w:rsidR="00865CE6" w:rsidRPr="00865CE6" w:rsidRDefault="00865CE6" w:rsidP="003579F9">
            <w:pPr>
              <w:numPr>
                <w:ilvl w:val="2"/>
                <w:numId w:val="326"/>
              </w:numPr>
              <w:spacing w:after="0"/>
              <w:contextualSpacing/>
              <w:rPr>
                <w:lang w:val="en-US"/>
              </w:rPr>
            </w:pPr>
            <w:bookmarkStart w:id="268" w:name="MCCQCTEMPBM_00000494"/>
            <w:bookmarkEnd w:id="267"/>
            <w:r w:rsidRPr="00865CE6">
              <w:rPr>
                <w:lang w:val="en-US"/>
              </w:rPr>
              <w:t>“apiProvFuncId” is set</w:t>
            </w:r>
          </w:p>
          <w:p w14:paraId="2BE4DC58" w14:textId="77777777" w:rsidR="00865CE6" w:rsidRPr="00865CE6" w:rsidRDefault="00865CE6" w:rsidP="003579F9">
            <w:pPr>
              <w:numPr>
                <w:ilvl w:val="2"/>
                <w:numId w:val="326"/>
              </w:numPr>
              <w:spacing w:after="0"/>
              <w:contextualSpacing/>
              <w:rPr>
                <w:lang w:val="en-US"/>
              </w:rPr>
            </w:pPr>
            <w:bookmarkStart w:id="269" w:name="MCCQCTEMPBM_00000495"/>
            <w:bookmarkEnd w:id="268"/>
            <w:r w:rsidRPr="00865CE6">
              <w:rPr>
                <w:lang w:val="en-US"/>
              </w:rPr>
              <w:t>“apiProvCert” under “regInfo” is set properly</w:t>
            </w:r>
          </w:p>
          <w:p w14:paraId="05E5E40E" w14:textId="77777777" w:rsidR="00865CE6" w:rsidRPr="00865CE6" w:rsidRDefault="00865CE6" w:rsidP="003579F9">
            <w:pPr>
              <w:numPr>
                <w:ilvl w:val="1"/>
                <w:numId w:val="326"/>
              </w:numPr>
              <w:spacing w:after="0"/>
              <w:contextualSpacing/>
              <w:rPr>
                <w:b/>
                <w:bCs/>
                <w:lang w:val="en-US"/>
              </w:rPr>
            </w:pPr>
            <w:bookmarkStart w:id="270" w:name="MCCQCTEMPBM_00000496"/>
            <w:bookmarkEnd w:id="269"/>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F6A9685" w14:textId="77777777" w:rsidR="00865CE6" w:rsidRPr="00865CE6" w:rsidRDefault="00865CE6" w:rsidP="003579F9">
            <w:pPr>
              <w:numPr>
                <w:ilvl w:val="0"/>
                <w:numId w:val="326"/>
              </w:numPr>
              <w:spacing w:after="0"/>
              <w:contextualSpacing/>
              <w:rPr>
                <w:b/>
                <w:bCs/>
                <w:lang w:val="en-US"/>
              </w:rPr>
            </w:pPr>
            <w:bookmarkStart w:id="271" w:name="MCCQCTEMPBM_00000497"/>
            <w:bookmarkEnd w:id="270"/>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272" w:name="MCCQCTEMPBM_00000498"/>
            <w:bookmarkEnd w:id="271"/>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273" w:name="MCCQCTEMPBM_00000499"/>
            <w:bookmarkEnd w:id="272"/>
            <w:r w:rsidRPr="00865CE6">
              <w:rPr>
                <w:bCs/>
                <w:lang w:val="en-US"/>
              </w:rPr>
              <w:t>Error Response Body must accomplish with ProblemDetails data structure with:</w:t>
            </w:r>
          </w:p>
          <w:p w14:paraId="5D70E33E" w14:textId="77777777" w:rsidR="00865CE6" w:rsidRPr="00865CE6" w:rsidRDefault="00865CE6" w:rsidP="003579F9">
            <w:pPr>
              <w:numPr>
                <w:ilvl w:val="2"/>
                <w:numId w:val="326"/>
              </w:numPr>
              <w:spacing w:after="0"/>
              <w:contextualSpacing/>
              <w:rPr>
                <w:b/>
                <w:lang w:val="en-US"/>
              </w:rPr>
            </w:pPr>
            <w:bookmarkStart w:id="274" w:name="MCCQCTEMPBM_00000500"/>
            <w:bookmarkEnd w:id="273"/>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275" w:name="MCCQCTEMPBM_00000501"/>
            <w:bookmarkEnd w:id="274"/>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276" w:name="MCCQCTEMPBM_00000502"/>
            <w:bookmarkEnd w:id="275"/>
            <w:r w:rsidRPr="00865CE6">
              <w:rPr>
                <w:bCs/>
                <w:lang w:val="en-US"/>
              </w:rPr>
              <w:t>detail with message “Not Exist Provider Enrolment Details”</w:t>
            </w:r>
          </w:p>
          <w:bookmarkEnd w:id="276"/>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bookmarkEnd w:id="264"/>
    </w:tbl>
    <w:p w14:paraId="6902F613" w14:textId="77777777" w:rsidR="00865CE6" w:rsidRPr="00865CE6" w:rsidRDefault="00865CE6" w:rsidP="00865CE6">
      <w:pPr>
        <w:rPr>
          <w:lang w:val="en-US"/>
        </w:rPr>
      </w:pPr>
    </w:p>
    <w:p w14:paraId="31A73349" w14:textId="77777777" w:rsidR="00865CE6" w:rsidRPr="00865CE6" w:rsidRDefault="00865CE6" w:rsidP="00865CE6">
      <w:pPr>
        <w:keepNext/>
        <w:keepLines/>
        <w:spacing w:before="120"/>
        <w:ind w:left="1134" w:hanging="1134"/>
        <w:outlineLvl w:val="2"/>
        <w:rPr>
          <w:rFonts w:ascii="Arial" w:hAnsi="Arial"/>
          <w:sz w:val="28"/>
          <w:lang w:val="en-US"/>
        </w:rPr>
      </w:pPr>
      <w:bookmarkStart w:id="277" w:name="_Toc178759213"/>
      <w:bookmarkStart w:id="278" w:name="_Toc179279206"/>
      <w:r w:rsidRPr="00865CE6">
        <w:rPr>
          <w:rFonts w:ascii="Arial" w:hAnsi="Arial"/>
          <w:sz w:val="28"/>
          <w:lang w:val="en-US"/>
        </w:rPr>
        <w:t>Test Case 7: Delete Onboarded Api Provider</w:t>
      </w:r>
      <w:bookmarkEnd w:id="277"/>
      <w:bookmarkEnd w:id="278"/>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3B2724">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3B2724">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77777777" w:rsidR="00865CE6" w:rsidRPr="00865CE6" w:rsidRDefault="00865CE6" w:rsidP="00865CE6">
            <w:pPr>
              <w:rPr>
                <w:lang w:val="en-US"/>
              </w:rPr>
            </w:pPr>
            <w:r w:rsidRPr="00865CE6">
              <w:rPr>
                <w:lang w:val="en-US"/>
              </w:rPr>
              <w:t>This test case will check that a Registered Api Provider can be deleted</w:t>
            </w:r>
          </w:p>
        </w:tc>
      </w:tr>
      <w:tr w:rsidR="00865CE6" w:rsidRPr="00865CE6" w14:paraId="0B4F0326" w14:textId="77777777" w:rsidTr="003B2724">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3B2724">
        <w:trPr>
          <w:trHeight w:val="300"/>
        </w:trPr>
        <w:tc>
          <w:tcPr>
            <w:tcW w:w="1555" w:type="dxa"/>
          </w:tcPr>
          <w:p w14:paraId="71387157" w14:textId="77777777" w:rsidR="00865CE6" w:rsidRPr="00865CE6" w:rsidRDefault="00865CE6" w:rsidP="00865CE6">
            <w:pPr>
              <w:jc w:val="both"/>
              <w:rPr>
                <w:lang w:val="en-US"/>
              </w:rPr>
            </w:pPr>
            <w:bookmarkStart w:id="279"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280"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281" w:name="MCCQCTEMPBM_00000505"/>
            <w:bookmarkEnd w:id="280"/>
            <w:r w:rsidRPr="00865CE6">
              <w:rPr>
                <w:lang w:val="en-US"/>
              </w:rPr>
              <w:t>Store signed Certificates</w:t>
            </w:r>
          </w:p>
          <w:bookmarkEnd w:id="281"/>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3B2724">
        <w:trPr>
          <w:trHeight w:val="300"/>
        </w:trPr>
        <w:tc>
          <w:tcPr>
            <w:tcW w:w="1555" w:type="dxa"/>
          </w:tcPr>
          <w:p w14:paraId="2089BB53" w14:textId="77777777" w:rsidR="00865CE6" w:rsidRPr="00865CE6" w:rsidRDefault="00865CE6" w:rsidP="00865CE6">
            <w:pPr>
              <w:jc w:val="both"/>
              <w:rPr>
                <w:b/>
                <w:bCs/>
                <w:lang w:val="en-US"/>
              </w:rPr>
            </w:pPr>
            <w:bookmarkStart w:id="282" w:name="MCCQCTEMPBM_00000511" w:colFirst="1" w:colLast="1"/>
            <w:bookmarkEnd w:id="279"/>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283"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284" w:name="MCCQCTEMPBM_00000508"/>
            <w:bookmarkEnd w:id="283"/>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285" w:name="MCCQCTEMPBM_00000509"/>
            <w:bookmarkEnd w:id="284"/>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286" w:name="MCCQCTEMPBM_00000510"/>
            <w:bookmarkEnd w:id="285"/>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286"/>
          <w:p w14:paraId="5240B957" w14:textId="77777777" w:rsidR="00865CE6" w:rsidRPr="00865CE6" w:rsidRDefault="00865CE6" w:rsidP="003579F9">
            <w:pPr>
              <w:numPr>
                <w:ilvl w:val="1"/>
                <w:numId w:val="48"/>
              </w:numPr>
              <w:spacing w:after="0"/>
              <w:contextualSpacing/>
              <w:rPr>
                <w:lang w:val="en-US"/>
              </w:rPr>
            </w:pPr>
            <w:r w:rsidRPr="00865CE6">
              <w:rPr>
                <w:lang w:val="en-US"/>
              </w:rPr>
              <w:t>Use AMF certificate</w:t>
            </w:r>
          </w:p>
        </w:tc>
      </w:tr>
      <w:tr w:rsidR="00865CE6" w:rsidRPr="00865CE6" w14:paraId="2C0488B1" w14:textId="77777777" w:rsidTr="003B2724">
        <w:trPr>
          <w:trHeight w:val="300"/>
        </w:trPr>
        <w:tc>
          <w:tcPr>
            <w:tcW w:w="1555" w:type="dxa"/>
          </w:tcPr>
          <w:p w14:paraId="3271FE7F" w14:textId="77777777" w:rsidR="00865CE6" w:rsidRPr="00865CE6" w:rsidRDefault="00865CE6" w:rsidP="00865CE6">
            <w:pPr>
              <w:jc w:val="both"/>
              <w:rPr>
                <w:b/>
                <w:bCs/>
                <w:lang w:val="en-US"/>
              </w:rPr>
            </w:pPr>
            <w:bookmarkStart w:id="287" w:name="MCCQCTEMPBM_00000519" w:colFirst="1" w:colLast="1"/>
            <w:bookmarkEnd w:id="282"/>
            <w:r w:rsidRPr="00865CE6">
              <w:rPr>
                <w:b/>
                <w:bCs/>
                <w:lang w:val="en-US"/>
              </w:rPr>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288"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289" w:name="MCCQCTEMPBM_00000513"/>
            <w:bookmarkEnd w:id="288"/>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290" w:name="MCCQCTEMPBM_00000514"/>
            <w:bookmarkEnd w:id="289"/>
            <w:r w:rsidRPr="00865CE6">
              <w:rPr>
                <w:lang w:val="en-US"/>
              </w:rPr>
              <w:t>For each “apiProvFuncs”, we must check:</w:t>
            </w:r>
          </w:p>
          <w:p w14:paraId="01232B0C" w14:textId="77777777" w:rsidR="00865CE6" w:rsidRPr="00865CE6" w:rsidRDefault="00865CE6" w:rsidP="003579F9">
            <w:pPr>
              <w:numPr>
                <w:ilvl w:val="2"/>
                <w:numId w:val="327"/>
              </w:numPr>
              <w:spacing w:after="0"/>
              <w:contextualSpacing/>
              <w:rPr>
                <w:lang w:val="en-US"/>
              </w:rPr>
            </w:pPr>
            <w:bookmarkStart w:id="291" w:name="MCCQCTEMPBM_00000515"/>
            <w:bookmarkEnd w:id="290"/>
            <w:r w:rsidRPr="00865CE6">
              <w:rPr>
                <w:lang w:val="en-US"/>
              </w:rPr>
              <w:t>“apiProvFuncId” is set</w:t>
            </w:r>
          </w:p>
          <w:p w14:paraId="3D37123F" w14:textId="77777777" w:rsidR="00865CE6" w:rsidRPr="00865CE6" w:rsidRDefault="00865CE6" w:rsidP="003579F9">
            <w:pPr>
              <w:numPr>
                <w:ilvl w:val="2"/>
                <w:numId w:val="327"/>
              </w:numPr>
              <w:spacing w:after="0"/>
              <w:contextualSpacing/>
              <w:rPr>
                <w:lang w:val="en-US"/>
              </w:rPr>
            </w:pPr>
            <w:bookmarkStart w:id="292" w:name="MCCQCTEMPBM_00000516"/>
            <w:bookmarkEnd w:id="291"/>
            <w:r w:rsidRPr="00865CE6">
              <w:rPr>
                <w:lang w:val="en-US"/>
              </w:rPr>
              <w:t>“apiProvCert” under “regInfo” is set properly</w:t>
            </w:r>
          </w:p>
          <w:p w14:paraId="04C3DF25" w14:textId="77777777" w:rsidR="00865CE6" w:rsidRPr="00865CE6" w:rsidRDefault="00865CE6" w:rsidP="003579F9">
            <w:pPr>
              <w:numPr>
                <w:ilvl w:val="1"/>
                <w:numId w:val="327"/>
              </w:numPr>
              <w:spacing w:after="0"/>
              <w:contextualSpacing/>
              <w:rPr>
                <w:b/>
                <w:bCs/>
                <w:lang w:val="en-US"/>
              </w:rPr>
            </w:pPr>
            <w:bookmarkStart w:id="293" w:name="MCCQCTEMPBM_00000517"/>
            <w:bookmarkEnd w:id="292"/>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69544EBA" w14:textId="77777777" w:rsidR="00865CE6" w:rsidRPr="00865CE6" w:rsidRDefault="00865CE6" w:rsidP="003579F9">
            <w:pPr>
              <w:numPr>
                <w:ilvl w:val="0"/>
                <w:numId w:val="327"/>
              </w:numPr>
              <w:spacing w:after="0"/>
              <w:contextualSpacing/>
              <w:rPr>
                <w:b/>
                <w:bCs/>
                <w:lang w:val="en-US"/>
              </w:rPr>
            </w:pPr>
            <w:bookmarkStart w:id="294" w:name="MCCQCTEMPBM_00000518"/>
            <w:bookmarkEnd w:id="293"/>
            <w:r w:rsidRPr="00865CE6">
              <w:rPr>
                <w:bCs/>
                <w:lang w:val="en-US"/>
              </w:rPr>
              <w:t>Delete Provider must accomplish:</w:t>
            </w:r>
          </w:p>
          <w:bookmarkEnd w:id="294"/>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287"/>
    </w:tbl>
    <w:p w14:paraId="44FCAFDD" w14:textId="77777777" w:rsidR="00865CE6" w:rsidRPr="00865CE6" w:rsidRDefault="00865CE6" w:rsidP="00865CE6">
      <w:pPr>
        <w:ind w:left="568"/>
        <w:jc w:val="both"/>
        <w:rPr>
          <w:lang w:val="en-US"/>
        </w:rPr>
      </w:pPr>
    </w:p>
    <w:p w14:paraId="2CF388A7" w14:textId="77777777" w:rsidR="00865CE6" w:rsidRPr="00865CE6" w:rsidRDefault="00865CE6" w:rsidP="00865CE6">
      <w:pPr>
        <w:keepNext/>
        <w:keepLines/>
        <w:spacing w:before="120"/>
        <w:ind w:left="1134" w:hanging="1134"/>
        <w:outlineLvl w:val="2"/>
        <w:rPr>
          <w:rFonts w:ascii="Arial" w:hAnsi="Arial"/>
          <w:sz w:val="28"/>
          <w:lang w:val="en-US"/>
        </w:rPr>
      </w:pPr>
      <w:bookmarkStart w:id="295" w:name="_Toc178759214"/>
      <w:bookmarkStart w:id="296" w:name="_Toc179279207"/>
      <w:r w:rsidRPr="00865CE6">
        <w:rPr>
          <w:rFonts w:ascii="Arial" w:hAnsi="Arial"/>
          <w:sz w:val="28"/>
          <w:lang w:val="en-US"/>
        </w:rPr>
        <w:t>Test Case 8: Delete not Onboarded Api Provider</w:t>
      </w:r>
      <w:bookmarkEnd w:id="295"/>
      <w:bookmarkEnd w:id="296"/>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3B2724">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3B2724">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77777777" w:rsidR="00865CE6" w:rsidRPr="00865CE6" w:rsidRDefault="00865CE6" w:rsidP="00865CE6">
            <w:pPr>
              <w:rPr>
                <w:lang w:val="en-US"/>
              </w:rPr>
            </w:pPr>
            <w:r w:rsidRPr="00865CE6">
              <w:rPr>
                <w:lang w:val="en-US"/>
              </w:rPr>
              <w:t>This test case will check that a Non-Registered Api Provider cannot be deleted</w:t>
            </w:r>
          </w:p>
        </w:tc>
      </w:tr>
      <w:tr w:rsidR="00865CE6" w:rsidRPr="00865CE6" w14:paraId="0EAEE79E" w14:textId="77777777" w:rsidTr="003B2724">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3B2724">
        <w:trPr>
          <w:trHeight w:val="300"/>
        </w:trPr>
        <w:tc>
          <w:tcPr>
            <w:tcW w:w="1555" w:type="dxa"/>
          </w:tcPr>
          <w:p w14:paraId="66F841C2" w14:textId="77777777" w:rsidR="00865CE6" w:rsidRPr="00865CE6" w:rsidRDefault="00865CE6" w:rsidP="00865CE6">
            <w:pPr>
              <w:jc w:val="both"/>
              <w:rPr>
                <w:lang w:val="en-US"/>
              </w:rPr>
            </w:pPr>
            <w:bookmarkStart w:id="297"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298"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299" w:name="MCCQCTEMPBM_00000521"/>
            <w:bookmarkEnd w:id="298"/>
            <w:r w:rsidRPr="00865CE6">
              <w:rPr>
                <w:lang w:val="en-US"/>
              </w:rPr>
              <w:t>Store signed Certificates</w:t>
            </w:r>
          </w:p>
          <w:bookmarkEnd w:id="299"/>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3B2724">
        <w:trPr>
          <w:trHeight w:val="300"/>
        </w:trPr>
        <w:tc>
          <w:tcPr>
            <w:tcW w:w="1555" w:type="dxa"/>
          </w:tcPr>
          <w:p w14:paraId="4D456B02" w14:textId="77777777" w:rsidR="00865CE6" w:rsidRPr="00865CE6" w:rsidRDefault="00865CE6" w:rsidP="00865CE6">
            <w:pPr>
              <w:jc w:val="both"/>
              <w:rPr>
                <w:b/>
                <w:bCs/>
                <w:lang w:val="en-US"/>
              </w:rPr>
            </w:pPr>
            <w:bookmarkStart w:id="300" w:name="MCCQCTEMPBM_00000525" w:colFirst="1" w:colLast="1"/>
            <w:bookmarkEnd w:id="297"/>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301"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302" w:name="MCCQCTEMPBM_00000524"/>
            <w:bookmarkEnd w:id="301"/>
            <w:r w:rsidRPr="00865CE6">
              <w:rPr>
                <w:lang w:val="en-US"/>
              </w:rPr>
              <w:t>Onboard Provider:</w:t>
            </w:r>
          </w:p>
          <w:bookmarkEnd w:id="302"/>
          <w:p w14:paraId="581A4DAB" w14:textId="77777777" w:rsidR="00865CE6" w:rsidRPr="00865CE6" w:rsidRDefault="00865CE6" w:rsidP="003579F9">
            <w:pPr>
              <w:numPr>
                <w:ilvl w:val="0"/>
                <w:numId w:val="45"/>
              </w:numPr>
              <w:spacing w:after="0"/>
              <w:contextualSpacing/>
              <w:rPr>
                <w:lang w:val="en-US"/>
              </w:rPr>
            </w:pPr>
            <w:r w:rsidRPr="00EA66F5">
              <w:rPr>
                <w:lang w:val="nb-NO"/>
              </w:rPr>
              <w:t>Delete Provider:</w:t>
            </w:r>
            <w:r w:rsidRPr="00EA66F5">
              <w:rPr>
                <w:lang w:val="nb-NO"/>
              </w:rPr>
              <w:br/>
              <w:t>a.</w:t>
            </w:r>
            <w:r w:rsidRPr="00EA66F5">
              <w:rPr>
                <w:lang w:val="nb-NO"/>
              </w:rPr>
              <w:tab/>
            </w:r>
            <w:r w:rsidRPr="00EA66F5">
              <w:rPr>
                <w:lang w:val="nb-NO"/>
              </w:rPr>
              <w:tab/>
              <w:t xml:space="preserve">Send </w:t>
            </w:r>
            <w:r w:rsidRPr="00EA66F5">
              <w:rPr>
                <w:b/>
                <w:bCs/>
                <w:lang w:val="nb-NO"/>
              </w:rPr>
              <w:t>DELETE</w:t>
            </w:r>
            <w:r w:rsidRPr="00EA66F5">
              <w:rPr>
                <w:lang w:val="nb-NO"/>
              </w:rPr>
              <w:t xml:space="preserve"> to </w:t>
            </w:r>
            <w:hyperlink w:history="1">
              <w:r w:rsidRPr="00EA66F5">
                <w:rPr>
                  <w:color w:val="0000FF"/>
                  <w:u w:val="single"/>
                  <w:lang w:val="nb-NO"/>
                </w:rPr>
                <w:t>https://{CAPIF_HOSTNAME}/api-provider-management/v1/registrations/{registrationId}</w:t>
              </w:r>
            </w:hyperlink>
            <w:r w:rsidRPr="00EA66F5">
              <w:rPr>
                <w:b/>
                <w:bCs/>
                <w:color w:val="0000FF"/>
                <w:u w:val="single"/>
                <w:lang w:val="nb-NO"/>
              </w:rPr>
              <w:br/>
            </w:r>
            <w:r w:rsidRPr="00EA66F5">
              <w:rPr>
                <w:lang w:val="nb-NO"/>
              </w:rPr>
              <w:t>b.</w:t>
            </w:r>
            <w:r w:rsidRPr="00EA66F5">
              <w:rPr>
                <w:lang w:val="nb-NO"/>
              </w:rPr>
              <w:tab/>
            </w:r>
            <w:r w:rsidRPr="00EA66F5">
              <w:rPr>
                <w:lang w:val="nb-NO"/>
              </w:rPr>
              <w:tab/>
            </w:r>
            <w:r w:rsidRPr="00865CE6">
              <w:rPr>
                <w:lang w:val="en-US"/>
              </w:rPr>
              <w:t>Use AMF certificate</w:t>
            </w:r>
          </w:p>
        </w:tc>
      </w:tr>
      <w:tr w:rsidR="00865CE6" w:rsidRPr="00865CE6" w14:paraId="3E8C0884" w14:textId="77777777" w:rsidTr="003B2724">
        <w:trPr>
          <w:trHeight w:val="300"/>
        </w:trPr>
        <w:tc>
          <w:tcPr>
            <w:tcW w:w="1555" w:type="dxa"/>
          </w:tcPr>
          <w:p w14:paraId="37B283C6" w14:textId="77777777" w:rsidR="00865CE6" w:rsidRPr="00865CE6" w:rsidRDefault="00865CE6" w:rsidP="00865CE6">
            <w:pPr>
              <w:jc w:val="both"/>
              <w:rPr>
                <w:b/>
                <w:bCs/>
                <w:lang w:val="en-US"/>
              </w:rPr>
            </w:pPr>
            <w:bookmarkStart w:id="303" w:name="MCCQCTEMPBM_00000538" w:colFirst="1" w:colLast="1"/>
            <w:bookmarkEnd w:id="300"/>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304"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305" w:name="MCCQCTEMPBM_00000527"/>
            <w:bookmarkEnd w:id="304"/>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306" w:name="MCCQCTEMPBM_00000528"/>
            <w:bookmarkEnd w:id="305"/>
            <w:r w:rsidRPr="00865CE6">
              <w:rPr>
                <w:lang w:val="en-US"/>
              </w:rPr>
              <w:t>For each “apiProvFuncs”, we must check:</w:t>
            </w:r>
          </w:p>
          <w:p w14:paraId="1DB95984" w14:textId="77777777" w:rsidR="00865CE6" w:rsidRPr="00865CE6" w:rsidRDefault="00865CE6" w:rsidP="003579F9">
            <w:pPr>
              <w:numPr>
                <w:ilvl w:val="2"/>
                <w:numId w:val="328"/>
              </w:numPr>
              <w:spacing w:after="0"/>
              <w:contextualSpacing/>
              <w:rPr>
                <w:lang w:val="en-US"/>
              </w:rPr>
            </w:pPr>
            <w:bookmarkStart w:id="307" w:name="MCCQCTEMPBM_00000529"/>
            <w:bookmarkEnd w:id="306"/>
            <w:r w:rsidRPr="00865CE6">
              <w:rPr>
                <w:lang w:val="en-US"/>
              </w:rPr>
              <w:t>“apiProvFuncId” is set</w:t>
            </w:r>
          </w:p>
          <w:p w14:paraId="6AABD572" w14:textId="77777777" w:rsidR="00865CE6" w:rsidRPr="00865CE6" w:rsidRDefault="00865CE6" w:rsidP="003579F9">
            <w:pPr>
              <w:numPr>
                <w:ilvl w:val="2"/>
                <w:numId w:val="328"/>
              </w:numPr>
              <w:spacing w:after="0"/>
              <w:contextualSpacing/>
              <w:rPr>
                <w:lang w:val="en-US"/>
              </w:rPr>
            </w:pPr>
            <w:bookmarkStart w:id="308" w:name="MCCQCTEMPBM_00000530"/>
            <w:bookmarkEnd w:id="307"/>
            <w:r w:rsidRPr="00865CE6">
              <w:rPr>
                <w:lang w:val="en-US"/>
              </w:rPr>
              <w:t>“apiProvCert” under “regInfo” is set properly</w:t>
            </w:r>
          </w:p>
          <w:p w14:paraId="5D2874F7" w14:textId="77777777" w:rsidR="00865CE6" w:rsidRPr="00865CE6" w:rsidRDefault="00865CE6" w:rsidP="003579F9">
            <w:pPr>
              <w:numPr>
                <w:ilvl w:val="1"/>
                <w:numId w:val="328"/>
              </w:numPr>
              <w:spacing w:after="0"/>
              <w:contextualSpacing/>
              <w:rPr>
                <w:b/>
                <w:bCs/>
                <w:lang w:val="en-US"/>
              </w:rPr>
            </w:pPr>
            <w:bookmarkStart w:id="309" w:name="MCCQCTEMPBM_00000531"/>
            <w:bookmarkEnd w:id="308"/>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{apiRoot}/api-provider-management/{apiVersion}/registrations /{registrationId}</w:t>
            </w:r>
          </w:p>
          <w:p w14:paraId="741C1FEA" w14:textId="77777777" w:rsidR="00865CE6" w:rsidRPr="00865CE6" w:rsidRDefault="00865CE6" w:rsidP="003579F9">
            <w:pPr>
              <w:numPr>
                <w:ilvl w:val="0"/>
                <w:numId w:val="328"/>
              </w:numPr>
              <w:spacing w:after="0"/>
              <w:contextualSpacing/>
              <w:rPr>
                <w:b/>
                <w:bCs/>
                <w:lang w:val="en-US"/>
              </w:rPr>
            </w:pPr>
            <w:bookmarkStart w:id="310" w:name="MCCQCTEMPBM_00000532"/>
            <w:bookmarkEnd w:id="309"/>
            <w:r w:rsidRPr="00865CE6">
              <w:rPr>
                <w:bCs/>
                <w:lang w:val="en-US"/>
              </w:rPr>
              <w:t>Responso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311" w:name="MCCQCTEMPBM_00000533"/>
            <w:bookmarkEnd w:id="310"/>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bookmarkStart w:id="312" w:name="MCCQCTEMPBM_00000534"/>
            <w:bookmarkEnd w:id="311"/>
            <w:r w:rsidRPr="00865CE6">
              <w:rPr>
                <w:bCs/>
                <w:lang w:val="en-US"/>
              </w:rPr>
              <w:t>Error Response Body must accomplish with ProblemDetails data structure with:</w:t>
            </w:r>
          </w:p>
          <w:p w14:paraId="57071584" w14:textId="77777777" w:rsidR="00865CE6" w:rsidRPr="00865CE6" w:rsidRDefault="00865CE6" w:rsidP="003579F9">
            <w:pPr>
              <w:numPr>
                <w:ilvl w:val="2"/>
                <w:numId w:val="328"/>
              </w:numPr>
              <w:spacing w:after="0"/>
              <w:contextualSpacing/>
              <w:rPr>
                <w:b/>
                <w:lang w:val="en-US"/>
              </w:rPr>
            </w:pPr>
            <w:bookmarkStart w:id="313" w:name="MCCQCTEMPBM_00000535"/>
            <w:bookmarkEnd w:id="312"/>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314" w:name="MCCQCTEMPBM_00000536"/>
            <w:bookmarkEnd w:id="313"/>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315" w:name="MCCQCTEMPBM_00000537"/>
            <w:bookmarkEnd w:id="314"/>
            <w:r w:rsidRPr="00865CE6">
              <w:rPr>
                <w:bCs/>
                <w:lang w:val="en-US"/>
              </w:rPr>
              <w:t>detail with message “Not Exist Provider Enrolment Details”</w:t>
            </w:r>
          </w:p>
          <w:bookmarkEnd w:id="315"/>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1D2F806E" w14:textId="77777777" w:rsidR="00865CE6" w:rsidRPr="00865CE6" w:rsidRDefault="00865CE6" w:rsidP="008668A1">
      <w:pPr>
        <w:pStyle w:val="Heading1"/>
        <w:rPr>
          <w:lang w:val="en-US"/>
        </w:rPr>
      </w:pPr>
      <w:bookmarkStart w:id="316" w:name="_Toc178759215"/>
      <w:bookmarkStart w:id="317" w:name="_Toc179279208"/>
      <w:bookmarkStart w:id="318" w:name="_Toc183231305"/>
      <w:bookmarkEnd w:id="303"/>
      <w:r w:rsidRPr="00865CE6">
        <w:rPr>
          <w:lang w:val="en-US"/>
        </w:rPr>
        <w:lastRenderedPageBreak/>
        <w:t>B.3</w:t>
      </w:r>
      <w:r w:rsidRPr="00865CE6">
        <w:rPr>
          <w:lang w:val="en-US"/>
        </w:rPr>
        <w:tab/>
        <w:t>Test Plan for CAPIF Api Publish Service</w:t>
      </w:r>
      <w:bookmarkEnd w:id="316"/>
      <w:bookmarkEnd w:id="317"/>
      <w:bookmarkEnd w:id="318"/>
    </w:p>
    <w:p w14:paraId="425EB295" w14:textId="77777777" w:rsidR="00865CE6" w:rsidRPr="00865CE6" w:rsidRDefault="00865CE6" w:rsidP="00865CE6">
      <w:pPr>
        <w:rPr>
          <w:lang w:val="en-US"/>
        </w:rPr>
      </w:pPr>
      <w:r w:rsidRPr="00865CE6">
        <w:rPr>
          <w:lang w:val="en-US"/>
        </w:rPr>
        <w:t>This section list test cases for the CAPIF_Publish_Service_API.</w:t>
      </w:r>
    </w:p>
    <w:p w14:paraId="45F5E7ED" w14:textId="77777777" w:rsidR="00865CE6" w:rsidRPr="00865CE6" w:rsidRDefault="00865CE6" w:rsidP="00865CE6">
      <w:pPr>
        <w:keepNext/>
        <w:keepLines/>
        <w:spacing w:before="120"/>
        <w:ind w:left="1134" w:hanging="1134"/>
        <w:outlineLvl w:val="2"/>
        <w:rPr>
          <w:rFonts w:ascii="Arial" w:hAnsi="Arial"/>
          <w:sz w:val="28"/>
          <w:lang w:val="en-US"/>
        </w:rPr>
      </w:pPr>
      <w:bookmarkStart w:id="319" w:name="_Toc178759216"/>
      <w:bookmarkStart w:id="320" w:name="_Toc179279209"/>
      <w:r w:rsidRPr="00865CE6">
        <w:rPr>
          <w:rFonts w:ascii="Arial" w:hAnsi="Arial"/>
          <w:sz w:val="28"/>
          <w:lang w:val="en-US"/>
        </w:rPr>
        <w:t>Test Case 1: Publish Api by Authorised API Publisher</w:t>
      </w:r>
      <w:bookmarkEnd w:id="319"/>
      <w:bookmarkEnd w:id="320"/>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3B2724">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3B2724">
        <w:trPr>
          <w:trHeight w:val="300"/>
        </w:trPr>
        <w:tc>
          <w:tcPr>
            <w:tcW w:w="1555" w:type="dxa"/>
          </w:tcPr>
          <w:p w14:paraId="66C199D6" w14:textId="77777777" w:rsidR="00865CE6" w:rsidRPr="00865CE6" w:rsidRDefault="00865CE6" w:rsidP="00865CE6">
            <w:pPr>
              <w:jc w:val="both"/>
              <w:rPr>
                <w:lang w:val="en-US"/>
              </w:rPr>
            </w:pPr>
            <w:r w:rsidRPr="00865CE6">
              <w:rPr>
                <w:b/>
                <w:bCs/>
                <w:lang w:val="en-US"/>
              </w:rPr>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3B2724">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3B2724">
        <w:trPr>
          <w:trHeight w:val="300"/>
        </w:trPr>
        <w:tc>
          <w:tcPr>
            <w:tcW w:w="1555" w:type="dxa"/>
          </w:tcPr>
          <w:p w14:paraId="06871606" w14:textId="77777777" w:rsidR="00865CE6" w:rsidRPr="00865CE6" w:rsidRDefault="00865CE6" w:rsidP="00865CE6">
            <w:pPr>
              <w:jc w:val="both"/>
              <w:rPr>
                <w:lang w:val="en-US"/>
              </w:rPr>
            </w:pPr>
            <w:bookmarkStart w:id="321"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322"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323" w:name="MCCQCTEMPBM_00000540"/>
            <w:bookmarkEnd w:id="322"/>
            <w:r w:rsidRPr="00865CE6">
              <w:rPr>
                <w:lang w:val="en-US"/>
              </w:rPr>
              <w:t>Publish Service API</w:t>
            </w:r>
          </w:p>
          <w:bookmarkEnd w:id="323"/>
          <w:p w14:paraId="15888D12" w14:textId="77777777" w:rsidR="00865CE6" w:rsidRPr="00865CE6" w:rsidRDefault="00865CE6" w:rsidP="003579F9">
            <w:pPr>
              <w:numPr>
                <w:ilvl w:val="0"/>
                <w:numId w:val="46"/>
              </w:numPr>
              <w:spacing w:after="0"/>
              <w:contextualSpacing/>
              <w:rPr>
                <w:lang w:val="en-US"/>
              </w:rPr>
            </w:pPr>
            <w:r w:rsidRPr="00865CE6">
              <w:rPr>
                <w:lang w:val="en-US"/>
              </w:rPr>
              <w:t>Retrieve {apiId} from body and Location header with new resource created from response</w:t>
            </w:r>
          </w:p>
        </w:tc>
      </w:tr>
      <w:tr w:rsidR="00865CE6" w:rsidRPr="00865CE6" w14:paraId="66E0E86F" w14:textId="77777777" w:rsidTr="003B2724">
        <w:trPr>
          <w:trHeight w:val="300"/>
        </w:trPr>
        <w:tc>
          <w:tcPr>
            <w:tcW w:w="1555" w:type="dxa"/>
          </w:tcPr>
          <w:p w14:paraId="27A58543" w14:textId="77777777" w:rsidR="00865CE6" w:rsidRPr="00865CE6" w:rsidRDefault="00865CE6" w:rsidP="00865CE6">
            <w:pPr>
              <w:jc w:val="both"/>
              <w:rPr>
                <w:b/>
                <w:bCs/>
                <w:lang w:val="en-US"/>
              </w:rPr>
            </w:pPr>
            <w:bookmarkStart w:id="324" w:name="MCCQCTEMPBM_00000546" w:colFirst="1" w:colLast="1"/>
            <w:bookmarkEnd w:id="321"/>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325"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326" w:name="MCCQCTEMPBM_00000543"/>
            <w:bookmarkEnd w:id="325"/>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327" w:name="MCCQCTEMPBM_00000544"/>
            <w:bookmarkEnd w:id="326"/>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328" w:name="MCCQCTEMPBM_00000545"/>
            <w:bookmarkEnd w:id="327"/>
            <w:r w:rsidRPr="00865CE6">
              <w:rPr>
                <w:lang w:val="en-US"/>
              </w:rPr>
              <w:t>Body serviceAPIDescription with apiName service_1</w:t>
            </w:r>
          </w:p>
          <w:bookmarkEnd w:id="328"/>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3B2724">
        <w:trPr>
          <w:trHeight w:val="300"/>
        </w:trPr>
        <w:tc>
          <w:tcPr>
            <w:tcW w:w="1555" w:type="dxa"/>
          </w:tcPr>
          <w:p w14:paraId="5D41CE0D" w14:textId="77777777" w:rsidR="00865CE6" w:rsidRPr="00865CE6" w:rsidRDefault="00865CE6" w:rsidP="00865CE6">
            <w:pPr>
              <w:jc w:val="both"/>
              <w:rPr>
                <w:b/>
                <w:bCs/>
                <w:lang w:val="en-US"/>
              </w:rPr>
            </w:pPr>
            <w:bookmarkStart w:id="329" w:name="MCCQCTEMPBM_00000552" w:colFirst="1" w:colLast="1"/>
            <w:bookmarkEnd w:id="324"/>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330"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331" w:name="MCCQCTEMPBM_00000548"/>
            <w:bookmarkEnd w:id="330"/>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332" w:name="MCCQCTEMPBM_00000549"/>
            <w:bookmarkEnd w:id="331"/>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bookmarkStart w:id="333" w:name="MCCQCTEMPBM_00000550"/>
            <w:bookmarkEnd w:id="332"/>
            <w:r w:rsidRPr="00865CE6">
              <w:rPr>
                <w:bCs/>
                <w:lang w:val="en-US"/>
              </w:rPr>
              <w:t>apiId</w:t>
            </w:r>
          </w:p>
          <w:p w14:paraId="5293E789" w14:textId="77777777" w:rsidR="00865CE6" w:rsidRPr="00865CE6" w:rsidRDefault="00865CE6" w:rsidP="003579F9">
            <w:pPr>
              <w:numPr>
                <w:ilvl w:val="1"/>
                <w:numId w:val="79"/>
              </w:numPr>
              <w:spacing w:after="0"/>
              <w:contextualSpacing/>
              <w:rPr>
                <w:bCs/>
                <w:lang w:val="en-US"/>
              </w:rPr>
            </w:pPr>
            <w:bookmarkStart w:id="334" w:name="MCCQCTEMPBM_00000551"/>
            <w:bookmarkEnd w:id="33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334"/>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329"/>
    </w:tbl>
    <w:p w14:paraId="6A6B1026" w14:textId="77777777" w:rsidR="00865CE6" w:rsidRPr="00865CE6" w:rsidRDefault="00865CE6" w:rsidP="00865CE6">
      <w:pPr>
        <w:ind w:left="568"/>
        <w:jc w:val="both"/>
        <w:rPr>
          <w:lang w:val="en-US"/>
        </w:rPr>
      </w:pPr>
    </w:p>
    <w:p w14:paraId="28577BF1" w14:textId="77777777" w:rsidR="00865CE6" w:rsidRPr="00865CE6" w:rsidRDefault="00865CE6" w:rsidP="00865CE6">
      <w:pPr>
        <w:keepNext/>
        <w:keepLines/>
        <w:spacing w:before="120"/>
        <w:ind w:left="1134" w:hanging="1134"/>
        <w:outlineLvl w:val="2"/>
        <w:rPr>
          <w:rFonts w:ascii="Arial" w:hAnsi="Arial"/>
          <w:sz w:val="28"/>
          <w:lang w:val="en-US"/>
        </w:rPr>
      </w:pPr>
      <w:bookmarkStart w:id="335" w:name="_Toc178759217"/>
      <w:bookmarkStart w:id="336" w:name="_Toc179279210"/>
      <w:r w:rsidRPr="00865CE6">
        <w:rPr>
          <w:rFonts w:ascii="Arial" w:hAnsi="Arial"/>
          <w:sz w:val="28"/>
          <w:lang w:val="en-US"/>
        </w:rPr>
        <w:t>Test Case 2: Publish Api by NON-Authorised API Publisher</w:t>
      </w:r>
      <w:bookmarkEnd w:id="335"/>
      <w:bookmarkEnd w:id="336"/>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3B2724">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3B2724">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This test case will check that an API Publisher cannot Publish an API without valid apfId</w:t>
            </w:r>
          </w:p>
        </w:tc>
      </w:tr>
      <w:tr w:rsidR="00865CE6" w:rsidRPr="00865CE6" w14:paraId="07144D26" w14:textId="77777777" w:rsidTr="003B2724">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3B2724">
        <w:trPr>
          <w:trHeight w:val="300"/>
        </w:trPr>
        <w:tc>
          <w:tcPr>
            <w:tcW w:w="1555" w:type="dxa"/>
          </w:tcPr>
          <w:p w14:paraId="30E05A29" w14:textId="77777777" w:rsidR="00865CE6" w:rsidRPr="00865CE6" w:rsidRDefault="00865CE6" w:rsidP="00865CE6">
            <w:pPr>
              <w:jc w:val="both"/>
              <w:rPr>
                <w:lang w:val="en-US"/>
              </w:rPr>
            </w:pPr>
            <w:bookmarkStart w:id="337"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338" w:name="MCCQCTEMPBM_00000553"/>
            <w:r w:rsidRPr="00865CE6">
              <w:rPr>
                <w:lang w:val="en-US"/>
              </w:rPr>
              <w:t>Onboard Provider at CCF</w:t>
            </w:r>
          </w:p>
          <w:bookmarkEnd w:id="338"/>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3B2724">
        <w:trPr>
          <w:trHeight w:val="300"/>
        </w:trPr>
        <w:tc>
          <w:tcPr>
            <w:tcW w:w="1555" w:type="dxa"/>
          </w:tcPr>
          <w:p w14:paraId="0DE1FA30" w14:textId="77777777" w:rsidR="00865CE6" w:rsidRPr="00865CE6" w:rsidRDefault="00865CE6" w:rsidP="00865CE6">
            <w:pPr>
              <w:jc w:val="both"/>
              <w:rPr>
                <w:b/>
                <w:bCs/>
                <w:lang w:val="en-US"/>
              </w:rPr>
            </w:pPr>
            <w:bookmarkStart w:id="339" w:name="MCCQCTEMPBM_00000559" w:colFirst="1" w:colLast="1"/>
            <w:bookmarkEnd w:id="337"/>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340"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341" w:name="MCCQCTEMPBM_00000556"/>
            <w:bookmarkEnd w:id="340"/>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342" w:name="MCCQCTEMPBM_00000557"/>
            <w:bookmarkEnd w:id="341"/>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343" w:name="MCCQCTEMPBM_00000558"/>
            <w:bookmarkEnd w:id="342"/>
            <w:r w:rsidRPr="00865CE6">
              <w:rPr>
                <w:lang w:val="en-US"/>
              </w:rPr>
              <w:t>Body serviceAPIDescription with apiName service_1</w:t>
            </w:r>
          </w:p>
          <w:bookmarkEnd w:id="343"/>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3B2724">
        <w:trPr>
          <w:trHeight w:val="300"/>
        </w:trPr>
        <w:tc>
          <w:tcPr>
            <w:tcW w:w="1555" w:type="dxa"/>
          </w:tcPr>
          <w:p w14:paraId="7B79134E" w14:textId="77777777" w:rsidR="00865CE6" w:rsidRPr="00865CE6" w:rsidRDefault="00865CE6" w:rsidP="00865CE6">
            <w:pPr>
              <w:jc w:val="both"/>
              <w:rPr>
                <w:b/>
                <w:bCs/>
                <w:lang w:val="en-US"/>
              </w:rPr>
            </w:pPr>
            <w:bookmarkStart w:id="344" w:name="MCCQCTEMPBM_00000567" w:colFirst="1" w:colLast="1"/>
            <w:bookmarkEnd w:id="339"/>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345"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346" w:name="MCCQCTEMPBM_00000561"/>
            <w:bookmarkEnd w:id="345"/>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347" w:name="MCCQCTEMPBM_00000562"/>
            <w:bookmarkEnd w:id="346"/>
            <w:r w:rsidRPr="00865CE6">
              <w:rPr>
                <w:bCs/>
                <w:lang w:val="en-US"/>
              </w:rPr>
              <w:t>Error Response Body must accomplish with ProblemDetails data structure with:</w:t>
            </w:r>
          </w:p>
          <w:p w14:paraId="1D144B40" w14:textId="77777777" w:rsidR="00865CE6" w:rsidRPr="00865CE6" w:rsidRDefault="00865CE6" w:rsidP="003579F9">
            <w:pPr>
              <w:numPr>
                <w:ilvl w:val="2"/>
                <w:numId w:val="78"/>
              </w:numPr>
              <w:spacing w:after="0"/>
              <w:contextualSpacing/>
              <w:rPr>
                <w:bCs/>
                <w:lang w:val="en-US"/>
              </w:rPr>
            </w:pPr>
            <w:bookmarkStart w:id="348" w:name="MCCQCTEMPBM_00000563"/>
            <w:bookmarkEnd w:id="347"/>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349" w:name="MCCQCTEMPBM_00000564"/>
            <w:bookmarkEnd w:id="348"/>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350" w:name="MCCQCTEMPBM_00000565"/>
            <w:bookmarkEnd w:id="349"/>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351" w:name="MCCQCTEMPBM_00000566"/>
            <w:bookmarkEnd w:id="350"/>
            <w:r w:rsidRPr="00865CE6">
              <w:rPr>
                <w:bCs/>
                <w:lang w:val="en-US"/>
              </w:rPr>
              <w:t>cause with message “Publisher id not found”</w:t>
            </w:r>
          </w:p>
          <w:bookmarkEnd w:id="351"/>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44"/>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352" w:name="_Toc178759218"/>
      <w:bookmarkStart w:id="353" w:name="_Toc179279211"/>
      <w:r w:rsidRPr="00865CE6">
        <w:rPr>
          <w:rFonts w:ascii="Arial" w:hAnsi="Arial"/>
          <w:sz w:val="28"/>
          <w:lang w:val="en-US"/>
        </w:rPr>
        <w:lastRenderedPageBreak/>
        <w:t>Test Case 3: Retrieve all APIs Published by Authorised API Publisher</w:t>
      </w:r>
      <w:bookmarkEnd w:id="352"/>
      <w:bookmarkEnd w:id="353"/>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3B2724">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3B2724">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3B2724">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38A55C75" w14:textId="77777777" w:rsidTr="003B2724">
        <w:trPr>
          <w:trHeight w:val="300"/>
        </w:trPr>
        <w:tc>
          <w:tcPr>
            <w:tcW w:w="1555" w:type="dxa"/>
          </w:tcPr>
          <w:p w14:paraId="2B0A39C7" w14:textId="77777777" w:rsidR="00865CE6" w:rsidRPr="00865CE6" w:rsidRDefault="00865CE6" w:rsidP="00865CE6">
            <w:pPr>
              <w:jc w:val="both"/>
              <w:rPr>
                <w:lang w:val="en-US"/>
              </w:rPr>
            </w:pPr>
            <w:bookmarkStart w:id="354" w:name="MCCQCTEMPBM_00000573" w:colFirst="1" w:colLast="1"/>
            <w:r w:rsidRPr="00865CE6">
              <w:rPr>
                <w:b/>
                <w:bCs/>
                <w:lang w:val="en-US"/>
              </w:rPr>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355"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356" w:name="MCCQCTEMPBM_00000569"/>
            <w:bookmarkEnd w:id="355"/>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357" w:name="MCCQCTEMPBM_00000570"/>
            <w:bookmarkEnd w:id="356"/>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358" w:name="MCCQCTEMPBM_00000571"/>
            <w:bookmarkEnd w:id="357"/>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359" w:name="MCCQCTEMPBM_00000572"/>
            <w:bookmarkEnd w:id="358"/>
            <w:r w:rsidRPr="00865CE6">
              <w:rPr>
                <w:lang w:val="en-US"/>
              </w:rPr>
              <w:t>Retrieve {apiId2} from body and Location header with new resource created from response</w:t>
            </w:r>
          </w:p>
          <w:bookmarkEnd w:id="359"/>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3B2724">
        <w:trPr>
          <w:trHeight w:val="300"/>
        </w:trPr>
        <w:tc>
          <w:tcPr>
            <w:tcW w:w="1555" w:type="dxa"/>
          </w:tcPr>
          <w:p w14:paraId="3AD8B624" w14:textId="77777777" w:rsidR="00865CE6" w:rsidRPr="00865CE6" w:rsidRDefault="00865CE6" w:rsidP="00865CE6">
            <w:pPr>
              <w:jc w:val="both"/>
              <w:rPr>
                <w:b/>
                <w:bCs/>
                <w:lang w:val="en-US"/>
              </w:rPr>
            </w:pPr>
            <w:bookmarkStart w:id="360" w:name="MCCQCTEMPBM_00000587" w:colFirst="1" w:colLast="1"/>
            <w:bookmarkEnd w:id="354"/>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361"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362" w:name="MCCQCTEMPBM_00000575"/>
            <w:bookmarkEnd w:id="361"/>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363" w:name="MCCQCTEMPBM_00000576"/>
            <w:bookmarkEnd w:id="362"/>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364" w:name="MCCQCTEMPBM_00000577"/>
            <w:bookmarkEnd w:id="363"/>
            <w:r w:rsidRPr="00865CE6">
              <w:rPr>
                <w:lang w:val="en-US"/>
              </w:rPr>
              <w:t>Body serviceAPIDescription with apiName service_1</w:t>
            </w:r>
          </w:p>
          <w:p w14:paraId="4E6531B1" w14:textId="77777777" w:rsidR="00865CE6" w:rsidRPr="00865CE6" w:rsidRDefault="00865CE6" w:rsidP="003579F9">
            <w:pPr>
              <w:numPr>
                <w:ilvl w:val="1"/>
                <w:numId w:val="81"/>
              </w:numPr>
              <w:spacing w:after="0"/>
              <w:contextualSpacing/>
              <w:rPr>
                <w:lang w:val="en-US"/>
              </w:rPr>
            </w:pPr>
            <w:bookmarkStart w:id="365" w:name="MCCQCTEMPBM_00000578"/>
            <w:bookmarkEnd w:id="364"/>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366" w:name="MCCQCTEMPBM_00000579"/>
            <w:bookmarkEnd w:id="365"/>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367" w:name="MCCQCTEMPBM_00000580"/>
            <w:bookmarkEnd w:id="366"/>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368" w:name="MCCQCTEMPBM_00000581"/>
            <w:bookmarkEnd w:id="367"/>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369" w:name="MCCQCTEMPBM_00000582"/>
            <w:bookmarkEnd w:id="368"/>
            <w:r w:rsidRPr="00865CE6">
              <w:rPr>
                <w:lang w:val="en-US"/>
              </w:rPr>
              <w:t>Body serviceAPIDescription with apiName service_2</w:t>
            </w:r>
          </w:p>
          <w:p w14:paraId="41E427F2" w14:textId="77777777" w:rsidR="00865CE6" w:rsidRPr="00865CE6" w:rsidRDefault="00865CE6" w:rsidP="003579F9">
            <w:pPr>
              <w:numPr>
                <w:ilvl w:val="1"/>
                <w:numId w:val="81"/>
              </w:numPr>
              <w:spacing w:after="0"/>
              <w:contextualSpacing/>
              <w:rPr>
                <w:lang w:val="en-US"/>
              </w:rPr>
            </w:pPr>
            <w:bookmarkStart w:id="370" w:name="MCCQCTEMPBM_00000583"/>
            <w:bookmarkEnd w:id="369"/>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371" w:name="MCCQCTEMPBM_00000584"/>
            <w:bookmarkEnd w:id="370"/>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372" w:name="MCCQCTEMPBM_00000585"/>
            <w:bookmarkEnd w:id="371"/>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373" w:name="MCCQCTEMPBM_00000586"/>
            <w:bookmarkEnd w:id="372"/>
            <w:r w:rsidRPr="00865CE6">
              <w:rPr>
                <w:lang w:val="en-US"/>
              </w:rPr>
              <w:t xml:space="preserve">Send GET to </w:t>
            </w:r>
            <w:hyperlink w:history="1">
              <w:r w:rsidRPr="00865CE6">
                <w:rPr>
                  <w:color w:val="0000FF"/>
                  <w:u w:val="single"/>
                  <w:lang w:val="en-US"/>
                </w:rPr>
                <w:t>https://{CAPIF_HOSTNAME}/published-apis/v1/{apfId}/service-apis</w:t>
              </w:r>
            </w:hyperlink>
          </w:p>
          <w:bookmarkEnd w:id="373"/>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3B2724">
        <w:trPr>
          <w:trHeight w:val="300"/>
        </w:trPr>
        <w:tc>
          <w:tcPr>
            <w:tcW w:w="1555" w:type="dxa"/>
          </w:tcPr>
          <w:p w14:paraId="16F156E7" w14:textId="77777777" w:rsidR="00865CE6" w:rsidRPr="00865CE6" w:rsidRDefault="00865CE6" w:rsidP="00865CE6">
            <w:pPr>
              <w:jc w:val="both"/>
              <w:rPr>
                <w:b/>
                <w:bCs/>
                <w:lang w:val="en-US"/>
              </w:rPr>
            </w:pPr>
            <w:bookmarkStart w:id="374" w:name="MCCQCTEMPBM_00000602" w:colFirst="1" w:colLast="1"/>
            <w:bookmarkEnd w:id="360"/>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375"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376" w:name="MCCQCTEMPBM_00000589"/>
            <w:bookmarkEnd w:id="375"/>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377" w:name="MCCQCTEMPBM_00000590"/>
            <w:bookmarkEnd w:id="376"/>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bookmarkStart w:id="378" w:name="MCCQCTEMPBM_00000591"/>
            <w:bookmarkEnd w:id="377"/>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379" w:name="MCCQCTEMPBM_00000592"/>
            <w:bookmarkEnd w:id="378"/>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380" w:name="MCCQCTEMPBM_00000593"/>
            <w:bookmarkEnd w:id="379"/>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381" w:name="MCCQCTEMPBM_00000594"/>
            <w:bookmarkEnd w:id="380"/>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382" w:name="MCCQCTEMPBM_00000595"/>
            <w:bookmarkEnd w:id="381"/>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bookmarkStart w:id="383" w:name="MCCQCTEMPBM_00000596"/>
            <w:bookmarkEnd w:id="382"/>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384" w:name="MCCQCTEMPBM_00000597"/>
            <w:bookmarkEnd w:id="38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385" w:name="MCCQCTEMPBM_00000598"/>
            <w:bookmarkEnd w:id="384"/>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386" w:name="MCCQCTEMPBM_00000599"/>
            <w:bookmarkEnd w:id="385"/>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387" w:name="MCCQCTEMPBM_00000600"/>
            <w:bookmarkEnd w:id="386"/>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388" w:name="MCCQCTEMPBM_00000601"/>
            <w:bookmarkEnd w:id="387"/>
            <w:r w:rsidRPr="00865CE6">
              <w:rPr>
                <w:bCs/>
                <w:lang w:val="en-US"/>
              </w:rPr>
              <w:t>Response body must return an array of ServiceAPIDescription data.</w:t>
            </w:r>
          </w:p>
          <w:bookmarkEnd w:id="388"/>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374"/>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389" w:name="_Toc178759219"/>
      <w:bookmarkStart w:id="390" w:name="_Toc179279212"/>
      <w:r w:rsidRPr="00865CE6">
        <w:rPr>
          <w:rFonts w:ascii="Arial" w:hAnsi="Arial"/>
          <w:sz w:val="28"/>
          <w:lang w:val="en-US"/>
        </w:rPr>
        <w:t>Test Case 4: Retrieve all APIs Published by NON Authorised API Publisher</w:t>
      </w:r>
      <w:bookmarkEnd w:id="389"/>
      <w:bookmarkEnd w:id="390"/>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3B2724">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3B2724">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This test case will check that an API Publisher cannot Retrieve API published when apfId is not authorised</w:t>
            </w:r>
          </w:p>
        </w:tc>
      </w:tr>
      <w:tr w:rsidR="00865CE6" w:rsidRPr="00865CE6" w14:paraId="18F586C7" w14:textId="77777777" w:rsidTr="003B2724">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3B2724">
        <w:trPr>
          <w:trHeight w:val="300"/>
        </w:trPr>
        <w:tc>
          <w:tcPr>
            <w:tcW w:w="1555" w:type="dxa"/>
          </w:tcPr>
          <w:p w14:paraId="1E4049F3" w14:textId="77777777" w:rsidR="00865CE6" w:rsidRPr="00865CE6" w:rsidRDefault="00865CE6" w:rsidP="00865CE6">
            <w:pPr>
              <w:jc w:val="both"/>
              <w:rPr>
                <w:lang w:val="en-US"/>
              </w:rPr>
            </w:pPr>
            <w:bookmarkStart w:id="391"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392" w:name="MCCQCTEMPBM_00000603"/>
            <w:r w:rsidRPr="00865CE6">
              <w:rPr>
                <w:lang w:val="en-US"/>
              </w:rPr>
              <w:t>Onboard Provider at CCF</w:t>
            </w:r>
          </w:p>
          <w:bookmarkEnd w:id="392"/>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3B2724">
        <w:trPr>
          <w:trHeight w:val="300"/>
        </w:trPr>
        <w:tc>
          <w:tcPr>
            <w:tcW w:w="1555" w:type="dxa"/>
          </w:tcPr>
          <w:p w14:paraId="24ABDAC1" w14:textId="77777777" w:rsidR="00865CE6" w:rsidRPr="00865CE6" w:rsidRDefault="00865CE6" w:rsidP="00865CE6">
            <w:pPr>
              <w:jc w:val="both"/>
              <w:rPr>
                <w:b/>
                <w:bCs/>
                <w:lang w:val="en-US"/>
              </w:rPr>
            </w:pPr>
            <w:bookmarkStart w:id="393" w:name="MCCQCTEMPBM_00000608" w:colFirst="1" w:colLast="1"/>
            <w:bookmarkEnd w:id="391"/>
            <w:r w:rsidRPr="00865CE6">
              <w:rPr>
                <w:b/>
                <w:bCs/>
                <w:lang w:val="en-US"/>
              </w:rPr>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394"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395" w:name="MCCQCTEMPBM_00000606"/>
            <w:bookmarkEnd w:id="394"/>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396" w:name="MCCQCTEMPBM_00000607"/>
            <w:bookmarkEnd w:id="395"/>
            <w:r w:rsidRPr="00865CE6">
              <w:rPr>
                <w:lang w:val="en-US"/>
              </w:rPr>
              <w:t xml:space="preserve">Send GET to </w:t>
            </w:r>
            <w:hyperlink w:history="1">
              <w:r w:rsidRPr="00865CE6">
                <w:rPr>
                  <w:color w:val="0000FF"/>
                  <w:u w:val="single"/>
                  <w:lang w:val="en-US"/>
                </w:rPr>
                <w:t>https://{CAPIF_HOSTNAME}/published-apis/v1/{apfId}/service-apis</w:t>
              </w:r>
            </w:hyperlink>
          </w:p>
          <w:bookmarkEnd w:id="396"/>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3B2724">
        <w:trPr>
          <w:trHeight w:val="300"/>
        </w:trPr>
        <w:tc>
          <w:tcPr>
            <w:tcW w:w="1555" w:type="dxa"/>
          </w:tcPr>
          <w:p w14:paraId="0B06298D" w14:textId="77777777" w:rsidR="00865CE6" w:rsidRPr="00865CE6" w:rsidRDefault="00865CE6" w:rsidP="00865CE6">
            <w:pPr>
              <w:jc w:val="both"/>
              <w:rPr>
                <w:b/>
                <w:bCs/>
                <w:lang w:val="en-US"/>
              </w:rPr>
            </w:pPr>
            <w:bookmarkStart w:id="397" w:name="MCCQCTEMPBM_00000616" w:colFirst="1" w:colLast="1"/>
            <w:bookmarkEnd w:id="393"/>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398"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399" w:name="MCCQCTEMPBM_00000610"/>
            <w:bookmarkEnd w:id="398"/>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400" w:name="MCCQCTEMPBM_00000611"/>
            <w:bookmarkEnd w:id="399"/>
            <w:r w:rsidRPr="00865CE6">
              <w:rPr>
                <w:bCs/>
                <w:lang w:val="en-US"/>
              </w:rPr>
              <w:t>Error Response Body must accomplish with ProblemDetails data structure with:</w:t>
            </w:r>
          </w:p>
          <w:p w14:paraId="211F53C0" w14:textId="77777777" w:rsidR="00865CE6" w:rsidRPr="00865CE6" w:rsidRDefault="00865CE6" w:rsidP="003579F9">
            <w:pPr>
              <w:numPr>
                <w:ilvl w:val="2"/>
                <w:numId w:val="85"/>
              </w:numPr>
              <w:spacing w:after="0"/>
              <w:contextualSpacing/>
              <w:rPr>
                <w:bCs/>
                <w:lang w:val="en-US"/>
              </w:rPr>
            </w:pPr>
            <w:bookmarkStart w:id="401" w:name="MCCQCTEMPBM_00000612"/>
            <w:bookmarkEnd w:id="400"/>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402" w:name="MCCQCTEMPBM_00000613"/>
            <w:bookmarkEnd w:id="401"/>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403" w:name="MCCQCTEMPBM_00000614"/>
            <w:bookmarkEnd w:id="402"/>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404" w:name="MCCQCTEMPBM_00000615"/>
            <w:bookmarkEnd w:id="403"/>
            <w:r w:rsidRPr="00865CE6">
              <w:rPr>
                <w:bCs/>
                <w:lang w:val="en-US"/>
              </w:rPr>
              <w:t>cause with message “Publisher id not found”</w:t>
            </w:r>
          </w:p>
          <w:bookmarkEnd w:id="404"/>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97"/>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405" w:name="_Toc178759220"/>
      <w:bookmarkStart w:id="406" w:name="_Toc179279213"/>
      <w:r w:rsidRPr="00865CE6">
        <w:rPr>
          <w:rFonts w:ascii="Arial" w:hAnsi="Arial"/>
          <w:sz w:val="28"/>
          <w:lang w:val="en-US"/>
        </w:rPr>
        <w:t>Test Case 5: Retrieve single APIs Published by Authorised API Publisher</w:t>
      </w:r>
      <w:bookmarkEnd w:id="405"/>
      <w:bookmarkEnd w:id="406"/>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3B2724">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3B2724">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3B2724">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3B2724">
        <w:trPr>
          <w:trHeight w:val="300"/>
        </w:trPr>
        <w:tc>
          <w:tcPr>
            <w:tcW w:w="1555" w:type="dxa"/>
          </w:tcPr>
          <w:p w14:paraId="1246A963" w14:textId="77777777" w:rsidR="00865CE6" w:rsidRPr="00865CE6" w:rsidRDefault="00865CE6" w:rsidP="00865CE6">
            <w:pPr>
              <w:jc w:val="both"/>
              <w:rPr>
                <w:lang w:val="en-US"/>
              </w:rPr>
            </w:pPr>
            <w:bookmarkStart w:id="407"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408"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409" w:name="MCCQCTEMPBM_00000618"/>
            <w:bookmarkEnd w:id="408"/>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410" w:name="MCCQCTEMPBM_00000619"/>
            <w:bookmarkEnd w:id="409"/>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411" w:name="MCCQCTEMPBM_00000620"/>
            <w:bookmarkEnd w:id="410"/>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412" w:name="MCCQCTEMPBM_00000621"/>
            <w:bookmarkEnd w:id="411"/>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413" w:name="MCCQCTEMPBM_00000622"/>
            <w:bookmarkEnd w:id="412"/>
            <w:r w:rsidRPr="00865CE6">
              <w:rPr>
                <w:lang w:val="en-US"/>
              </w:rPr>
              <w:t>Retrieve service_1 API Detail</w:t>
            </w:r>
          </w:p>
          <w:bookmarkEnd w:id="413"/>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3B2724">
        <w:trPr>
          <w:trHeight w:val="300"/>
        </w:trPr>
        <w:tc>
          <w:tcPr>
            <w:tcW w:w="1555" w:type="dxa"/>
          </w:tcPr>
          <w:p w14:paraId="142D4B53" w14:textId="77777777" w:rsidR="00865CE6" w:rsidRPr="00865CE6" w:rsidRDefault="00865CE6" w:rsidP="00865CE6">
            <w:pPr>
              <w:jc w:val="both"/>
              <w:rPr>
                <w:b/>
                <w:bCs/>
                <w:lang w:val="en-US"/>
              </w:rPr>
            </w:pPr>
            <w:bookmarkStart w:id="414" w:name="MCCQCTEMPBM_00000640" w:colFirst="1" w:colLast="1"/>
            <w:bookmarkEnd w:id="407"/>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415"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416" w:name="MCCQCTEMPBM_00000625"/>
            <w:bookmarkEnd w:id="415"/>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417" w:name="MCCQCTEMPBM_00000626"/>
            <w:bookmarkEnd w:id="416"/>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418" w:name="MCCQCTEMPBM_00000627"/>
            <w:bookmarkEnd w:id="417"/>
            <w:r w:rsidRPr="00865CE6">
              <w:rPr>
                <w:lang w:val="en-US"/>
              </w:rPr>
              <w:t>Body serviceAPIDescription with apiName service_1</w:t>
            </w:r>
          </w:p>
          <w:p w14:paraId="4399F5B0" w14:textId="77777777" w:rsidR="00865CE6" w:rsidRPr="00865CE6" w:rsidRDefault="00865CE6" w:rsidP="003579F9">
            <w:pPr>
              <w:numPr>
                <w:ilvl w:val="1"/>
                <w:numId w:val="87"/>
              </w:numPr>
              <w:spacing w:after="0"/>
              <w:contextualSpacing/>
              <w:rPr>
                <w:lang w:val="en-US"/>
              </w:rPr>
            </w:pPr>
            <w:bookmarkStart w:id="419" w:name="MCCQCTEMPBM_00000628"/>
            <w:bookmarkEnd w:id="418"/>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420" w:name="MCCQCTEMPBM_00000629"/>
            <w:bookmarkEnd w:id="419"/>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421" w:name="MCCQCTEMPBM_00000630"/>
            <w:bookmarkEnd w:id="420"/>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422" w:name="MCCQCTEMPBM_00000631"/>
            <w:bookmarkEnd w:id="421"/>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423" w:name="MCCQCTEMPBM_00000632"/>
            <w:bookmarkEnd w:id="422"/>
            <w:r w:rsidRPr="00865CE6">
              <w:rPr>
                <w:lang w:val="en-US"/>
              </w:rPr>
              <w:t>Body serviceAPIDescription with apiName service_2</w:t>
            </w:r>
          </w:p>
          <w:p w14:paraId="0A7EFEF0" w14:textId="77777777" w:rsidR="00865CE6" w:rsidRPr="00865CE6" w:rsidRDefault="00865CE6" w:rsidP="003579F9">
            <w:pPr>
              <w:numPr>
                <w:ilvl w:val="1"/>
                <w:numId w:val="87"/>
              </w:numPr>
              <w:spacing w:after="0"/>
              <w:contextualSpacing/>
              <w:rPr>
                <w:lang w:val="en-US"/>
              </w:rPr>
            </w:pPr>
            <w:bookmarkStart w:id="424" w:name="MCCQCTEMPBM_00000633"/>
            <w:bookmarkEnd w:id="423"/>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425" w:name="MCCQCTEMPBM_00000634"/>
            <w:bookmarkEnd w:id="424"/>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426" w:name="MCCQCTEMPBM_00000635"/>
            <w:bookmarkEnd w:id="425"/>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427" w:name="MCCQCTEMPBM_00000636"/>
            <w:bookmarkEnd w:id="426"/>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428" w:name="MCCQCTEMPBM_00000637"/>
            <w:bookmarkEnd w:id="427"/>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429" w:name="MCCQCTEMPBM_00000638"/>
            <w:bookmarkEnd w:id="428"/>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430" w:name="MCCQCTEMPBM_00000639"/>
            <w:bookmarkEnd w:id="429"/>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430"/>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3B2724">
        <w:trPr>
          <w:trHeight w:val="300"/>
        </w:trPr>
        <w:tc>
          <w:tcPr>
            <w:tcW w:w="1555" w:type="dxa"/>
          </w:tcPr>
          <w:p w14:paraId="2C93D068" w14:textId="77777777" w:rsidR="00865CE6" w:rsidRPr="00865CE6" w:rsidRDefault="00865CE6" w:rsidP="00865CE6">
            <w:pPr>
              <w:jc w:val="both"/>
              <w:rPr>
                <w:b/>
                <w:bCs/>
                <w:lang w:val="en-US"/>
              </w:rPr>
            </w:pPr>
            <w:bookmarkStart w:id="431" w:name="MCCQCTEMPBM_00000659" w:colFirst="1" w:colLast="1"/>
            <w:bookmarkEnd w:id="414"/>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432"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433" w:name="MCCQCTEMPBM_00000642"/>
            <w:bookmarkEnd w:id="432"/>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434" w:name="MCCQCTEMPBM_00000643"/>
            <w:bookmarkEnd w:id="433"/>
            <w:r w:rsidRPr="00865CE6">
              <w:rPr>
                <w:bCs/>
                <w:lang w:val="en-US"/>
              </w:rPr>
              <w:lastRenderedPageBreak/>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bookmarkStart w:id="435" w:name="MCCQCTEMPBM_00000644"/>
            <w:bookmarkEnd w:id="434"/>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436" w:name="MCCQCTEMPBM_00000645"/>
            <w:bookmarkEnd w:id="43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437" w:name="MCCQCTEMPBM_00000646"/>
            <w:bookmarkEnd w:id="436"/>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438" w:name="MCCQCTEMPBM_00000647"/>
            <w:bookmarkEnd w:id="437"/>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439" w:name="MCCQCTEMPBM_00000648"/>
            <w:bookmarkEnd w:id="438"/>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bookmarkStart w:id="440" w:name="MCCQCTEMPBM_00000649"/>
            <w:bookmarkEnd w:id="439"/>
            <w:r w:rsidRPr="00865CE6">
              <w:rPr>
                <w:bCs/>
                <w:lang w:val="en-US"/>
              </w:rPr>
              <w:t>apiId2</w:t>
            </w:r>
          </w:p>
          <w:p w14:paraId="0AB75807" w14:textId="77777777" w:rsidR="00865CE6" w:rsidRPr="00865CE6" w:rsidRDefault="00865CE6" w:rsidP="003579F9">
            <w:pPr>
              <w:numPr>
                <w:ilvl w:val="1"/>
                <w:numId w:val="88"/>
              </w:numPr>
              <w:spacing w:after="0"/>
              <w:contextualSpacing/>
              <w:rPr>
                <w:bCs/>
                <w:lang w:val="en-US"/>
              </w:rPr>
            </w:pPr>
            <w:bookmarkStart w:id="441" w:name="MCCQCTEMPBM_00000650"/>
            <w:bookmarkEnd w:id="44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442" w:name="MCCQCTEMPBM_00000651"/>
            <w:bookmarkEnd w:id="441"/>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443" w:name="MCCQCTEMPBM_00000652"/>
            <w:bookmarkEnd w:id="442"/>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444" w:name="MCCQCTEMPBM_00000653"/>
            <w:bookmarkEnd w:id="443"/>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445" w:name="MCCQCTEMPBM_00000654"/>
            <w:bookmarkEnd w:id="444"/>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bookmarkStart w:id="446" w:name="MCCQCTEMPBM_00000655"/>
            <w:bookmarkEnd w:id="445"/>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447" w:name="MCCQCTEMPBM_00000656"/>
            <w:bookmarkEnd w:id="446"/>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448" w:name="MCCQCTEMPBM_00000657"/>
            <w:bookmarkEnd w:id="447"/>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449" w:name="MCCQCTEMPBM_00000658"/>
            <w:bookmarkEnd w:id="448"/>
            <w:r w:rsidRPr="00865CE6">
              <w:rPr>
                <w:bCs/>
                <w:lang w:val="en-US"/>
              </w:rPr>
              <w:t>Response body must return an array of ServiceAPIDescription data.</w:t>
            </w:r>
          </w:p>
          <w:bookmarkEnd w:id="449"/>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431"/>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450" w:name="_Toc178759221"/>
      <w:bookmarkStart w:id="451" w:name="_Toc179279214"/>
      <w:r w:rsidRPr="00865CE6">
        <w:rPr>
          <w:rFonts w:ascii="Arial" w:hAnsi="Arial"/>
          <w:sz w:val="28"/>
          <w:lang w:val="en-US"/>
        </w:rPr>
        <w:t>Test Case 6: Retrieve single APIs NON Published by Authorised API Publisher</w:t>
      </w:r>
      <w:bookmarkEnd w:id="450"/>
      <w:bookmarkEnd w:id="451"/>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3B2724">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3B2724">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77777777" w:rsidR="00865CE6" w:rsidRPr="00865CE6" w:rsidRDefault="00865CE6" w:rsidP="00865CE6">
            <w:pPr>
              <w:rPr>
                <w:lang w:val="en-US"/>
              </w:rPr>
            </w:pPr>
            <w:r w:rsidRPr="00865CE6">
              <w:rPr>
                <w:lang w:val="en-US"/>
              </w:rPr>
              <w:t>This test case will check that an API Publisher try to get detail of not published api.</w:t>
            </w:r>
          </w:p>
        </w:tc>
      </w:tr>
      <w:tr w:rsidR="00865CE6" w:rsidRPr="00865CE6" w14:paraId="1E4884B3" w14:textId="77777777" w:rsidTr="003B2724">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No published api.</w:t>
            </w:r>
          </w:p>
        </w:tc>
      </w:tr>
      <w:tr w:rsidR="00865CE6" w:rsidRPr="00865CE6" w14:paraId="3151A272" w14:textId="77777777" w:rsidTr="003B2724">
        <w:trPr>
          <w:trHeight w:val="300"/>
        </w:trPr>
        <w:tc>
          <w:tcPr>
            <w:tcW w:w="1555" w:type="dxa"/>
          </w:tcPr>
          <w:p w14:paraId="5F177867" w14:textId="77777777" w:rsidR="00865CE6" w:rsidRPr="00865CE6" w:rsidRDefault="00865CE6" w:rsidP="00865CE6">
            <w:pPr>
              <w:jc w:val="both"/>
              <w:rPr>
                <w:lang w:val="en-US"/>
              </w:rPr>
            </w:pPr>
            <w:bookmarkStart w:id="452"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453" w:name="MCCQCTEMPBM_00000660"/>
            <w:r w:rsidRPr="00865CE6">
              <w:rPr>
                <w:lang w:val="en-US"/>
              </w:rPr>
              <w:t>Onboard Provider at CCF</w:t>
            </w:r>
          </w:p>
          <w:bookmarkEnd w:id="453"/>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3B2724">
        <w:trPr>
          <w:trHeight w:val="300"/>
        </w:trPr>
        <w:tc>
          <w:tcPr>
            <w:tcW w:w="1555" w:type="dxa"/>
          </w:tcPr>
          <w:p w14:paraId="23D1AAAF" w14:textId="77777777" w:rsidR="00865CE6" w:rsidRPr="00865CE6" w:rsidRDefault="00865CE6" w:rsidP="00865CE6">
            <w:pPr>
              <w:jc w:val="both"/>
              <w:rPr>
                <w:b/>
                <w:bCs/>
                <w:lang w:val="en-US"/>
              </w:rPr>
            </w:pPr>
            <w:bookmarkStart w:id="454" w:name="MCCQCTEMPBM_00000665" w:colFirst="1" w:colLast="1"/>
            <w:bookmarkEnd w:id="452"/>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455"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456" w:name="MCCQCTEMPBM_00000663"/>
            <w:bookmarkEnd w:id="455"/>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457" w:name="MCCQCTEMPBM_00000664"/>
            <w:bookmarkEnd w:id="456"/>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457"/>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3B2724">
        <w:trPr>
          <w:trHeight w:val="300"/>
        </w:trPr>
        <w:tc>
          <w:tcPr>
            <w:tcW w:w="1555" w:type="dxa"/>
          </w:tcPr>
          <w:p w14:paraId="50874093" w14:textId="77777777" w:rsidR="00865CE6" w:rsidRPr="00865CE6" w:rsidRDefault="00865CE6" w:rsidP="00865CE6">
            <w:pPr>
              <w:jc w:val="both"/>
              <w:rPr>
                <w:b/>
                <w:bCs/>
                <w:lang w:val="en-US"/>
              </w:rPr>
            </w:pPr>
            <w:bookmarkStart w:id="458" w:name="MCCQCTEMPBM_00000672" w:colFirst="1" w:colLast="1"/>
            <w:bookmarkEnd w:id="454"/>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459"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460" w:name="MCCQCTEMPBM_00000667"/>
            <w:bookmarkEnd w:id="459"/>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461" w:name="MCCQCTEMPBM_00000668"/>
            <w:bookmarkEnd w:id="460"/>
            <w:r w:rsidRPr="00865CE6">
              <w:rPr>
                <w:bCs/>
                <w:lang w:val="en-US"/>
              </w:rPr>
              <w:t>Error Response Body must accomplish with ProblemDetails data structure with:</w:t>
            </w:r>
          </w:p>
          <w:p w14:paraId="2EC5FF45" w14:textId="77777777" w:rsidR="00865CE6" w:rsidRPr="00865CE6" w:rsidRDefault="00865CE6" w:rsidP="003579F9">
            <w:pPr>
              <w:numPr>
                <w:ilvl w:val="2"/>
                <w:numId w:val="91"/>
              </w:numPr>
              <w:spacing w:after="0"/>
              <w:contextualSpacing/>
              <w:rPr>
                <w:bCs/>
                <w:lang w:val="en-US"/>
              </w:rPr>
            </w:pPr>
            <w:bookmarkStart w:id="462" w:name="MCCQCTEMPBM_00000669"/>
            <w:bookmarkEnd w:id="461"/>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463" w:name="MCCQCTEMPBM_00000670"/>
            <w:bookmarkEnd w:id="462"/>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464" w:name="MCCQCTEMPBM_00000671"/>
            <w:bookmarkEnd w:id="463"/>
            <w:r w:rsidRPr="00865CE6">
              <w:rPr>
                <w:bCs/>
                <w:lang w:val="en-US"/>
              </w:rPr>
              <w:t>detail with message “Service API not found”</w:t>
            </w:r>
          </w:p>
          <w:bookmarkEnd w:id="464"/>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458"/>
    </w:tbl>
    <w:p w14:paraId="1C3EE7DF" w14:textId="77777777" w:rsidR="00865CE6" w:rsidRPr="00865CE6" w:rsidRDefault="00865CE6" w:rsidP="00865CE6">
      <w:pPr>
        <w:ind w:left="568"/>
        <w:jc w:val="both"/>
        <w:rPr>
          <w:lang w:val="en-US"/>
        </w:rPr>
      </w:pPr>
    </w:p>
    <w:p w14:paraId="345227AF" w14:textId="77777777" w:rsidR="00865CE6" w:rsidRPr="00865CE6" w:rsidRDefault="00865CE6" w:rsidP="00865CE6">
      <w:pPr>
        <w:keepNext/>
        <w:keepLines/>
        <w:spacing w:before="120"/>
        <w:ind w:left="1134" w:hanging="1134"/>
        <w:outlineLvl w:val="2"/>
        <w:rPr>
          <w:rFonts w:ascii="Arial" w:hAnsi="Arial"/>
          <w:sz w:val="28"/>
          <w:lang w:val="en-US"/>
        </w:rPr>
      </w:pPr>
      <w:bookmarkStart w:id="465" w:name="_Toc178759222"/>
      <w:bookmarkStart w:id="466" w:name="_Toc179279215"/>
      <w:r w:rsidRPr="00865CE6">
        <w:rPr>
          <w:rFonts w:ascii="Arial" w:hAnsi="Arial"/>
          <w:sz w:val="28"/>
          <w:lang w:val="en-US"/>
        </w:rPr>
        <w:t>Test Case 7: Retrieve single APIs Published by NON  Authorised API Publisher</w:t>
      </w:r>
      <w:bookmarkEnd w:id="465"/>
      <w:bookmarkEnd w:id="466"/>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3B2724">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3B2724">
        <w:trPr>
          <w:trHeight w:val="300"/>
        </w:trPr>
        <w:tc>
          <w:tcPr>
            <w:tcW w:w="1555" w:type="dxa"/>
          </w:tcPr>
          <w:p w14:paraId="3537DD0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3B2703C6" w14:textId="77777777" w:rsidR="00865CE6" w:rsidRPr="00865CE6" w:rsidRDefault="00865CE6" w:rsidP="00865CE6">
            <w:pPr>
              <w:rPr>
                <w:lang w:val="en-US"/>
              </w:rPr>
            </w:pPr>
            <w:r w:rsidRPr="00865CE6">
              <w:rPr>
                <w:lang w:val="en-US"/>
              </w:rPr>
              <w:t>This test case will check that an API Publisher cannot Retrieve detailed API published when apfId is not authorised</w:t>
            </w:r>
          </w:p>
        </w:tc>
      </w:tr>
      <w:tr w:rsidR="00865CE6" w:rsidRPr="00865CE6" w14:paraId="6AF8CAF3" w14:textId="77777777" w:rsidTr="003B2724">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3B2724">
        <w:trPr>
          <w:trHeight w:val="300"/>
        </w:trPr>
        <w:tc>
          <w:tcPr>
            <w:tcW w:w="1555" w:type="dxa"/>
          </w:tcPr>
          <w:p w14:paraId="658EAF2E" w14:textId="77777777" w:rsidR="00865CE6" w:rsidRPr="00865CE6" w:rsidRDefault="00865CE6" w:rsidP="00865CE6">
            <w:pPr>
              <w:jc w:val="both"/>
              <w:rPr>
                <w:lang w:val="en-US"/>
              </w:rPr>
            </w:pPr>
            <w:bookmarkStart w:id="467" w:name="MCCQCTEMPBM_00000677" w:colFirst="1" w:colLast="1"/>
            <w:r w:rsidRPr="00865CE6">
              <w:rPr>
                <w:b/>
                <w:bCs/>
                <w:lang w:val="en-US"/>
              </w:rPr>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468"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469" w:name="MCCQCTEMPBM_00000674"/>
            <w:bookmarkEnd w:id="468"/>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470" w:name="MCCQCTEMPBM_00000675"/>
            <w:bookmarkEnd w:id="469"/>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471" w:name="MCCQCTEMPBM_00000676"/>
            <w:bookmarkEnd w:id="470"/>
            <w:r w:rsidRPr="00865CE6">
              <w:rPr>
                <w:lang w:val="en-US"/>
              </w:rPr>
              <w:t>Onboard Invoker at CCF and store signed Invoker Certificate</w:t>
            </w:r>
          </w:p>
          <w:bookmarkEnd w:id="471"/>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3B2724">
        <w:trPr>
          <w:trHeight w:val="300"/>
        </w:trPr>
        <w:tc>
          <w:tcPr>
            <w:tcW w:w="1555" w:type="dxa"/>
          </w:tcPr>
          <w:p w14:paraId="0B4FCB91" w14:textId="77777777" w:rsidR="00865CE6" w:rsidRPr="00865CE6" w:rsidRDefault="00865CE6" w:rsidP="00865CE6">
            <w:pPr>
              <w:jc w:val="both"/>
              <w:rPr>
                <w:b/>
                <w:bCs/>
                <w:lang w:val="en-US"/>
              </w:rPr>
            </w:pPr>
            <w:bookmarkStart w:id="472" w:name="MCCQCTEMPBM_00000686" w:colFirst="1" w:colLast="1"/>
            <w:bookmarkEnd w:id="467"/>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473"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474" w:name="MCCQCTEMPBM_00000679"/>
            <w:bookmarkEnd w:id="473"/>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475" w:name="MCCQCTEMPBM_00000680"/>
            <w:bookmarkEnd w:id="474"/>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476" w:name="MCCQCTEMPBM_00000681"/>
            <w:bookmarkEnd w:id="475"/>
            <w:r w:rsidRPr="00865CE6">
              <w:rPr>
                <w:lang w:val="en-US"/>
              </w:rPr>
              <w:t>Body serviceAPIDescription with apiName service_1</w:t>
            </w:r>
          </w:p>
          <w:p w14:paraId="609AC819" w14:textId="77777777" w:rsidR="00865CE6" w:rsidRPr="00865CE6" w:rsidRDefault="00865CE6" w:rsidP="003579F9">
            <w:pPr>
              <w:numPr>
                <w:ilvl w:val="1"/>
                <w:numId w:val="93"/>
              </w:numPr>
              <w:spacing w:after="0"/>
              <w:contextualSpacing/>
              <w:rPr>
                <w:lang w:val="en-US"/>
              </w:rPr>
            </w:pPr>
            <w:bookmarkStart w:id="477" w:name="MCCQCTEMPBM_00000682"/>
            <w:bookmarkEnd w:id="476"/>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478" w:name="MCCQCTEMPBM_00000683"/>
            <w:bookmarkEnd w:id="477"/>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479" w:name="MCCQCTEMPBM_00000684"/>
            <w:bookmarkEnd w:id="478"/>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480" w:name="MCCQCTEMPBM_00000685"/>
            <w:bookmarkEnd w:id="479"/>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480"/>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3B2724">
        <w:trPr>
          <w:trHeight w:val="300"/>
        </w:trPr>
        <w:tc>
          <w:tcPr>
            <w:tcW w:w="1555" w:type="dxa"/>
          </w:tcPr>
          <w:p w14:paraId="6D2B0DB7" w14:textId="77777777" w:rsidR="00865CE6" w:rsidRPr="00865CE6" w:rsidRDefault="00865CE6" w:rsidP="00865CE6">
            <w:pPr>
              <w:jc w:val="both"/>
              <w:rPr>
                <w:b/>
                <w:bCs/>
                <w:lang w:val="en-US"/>
              </w:rPr>
            </w:pPr>
            <w:bookmarkStart w:id="481" w:name="MCCQCTEMPBM_00000693" w:colFirst="1" w:colLast="1"/>
            <w:bookmarkEnd w:id="472"/>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482"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483" w:name="MCCQCTEMPBM_00000688"/>
            <w:bookmarkEnd w:id="482"/>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484" w:name="MCCQCTEMPBM_00000689"/>
            <w:bookmarkEnd w:id="483"/>
            <w:r w:rsidRPr="00865CE6">
              <w:rPr>
                <w:bCs/>
                <w:lang w:val="en-US"/>
              </w:rPr>
              <w:t>Error Response Body must accomplish with ProblemDetails data structure with:</w:t>
            </w:r>
          </w:p>
          <w:p w14:paraId="0DC2EFBD" w14:textId="77777777" w:rsidR="00865CE6" w:rsidRPr="00865CE6" w:rsidRDefault="00865CE6" w:rsidP="003579F9">
            <w:pPr>
              <w:numPr>
                <w:ilvl w:val="2"/>
                <w:numId w:val="94"/>
              </w:numPr>
              <w:spacing w:after="0"/>
              <w:contextualSpacing/>
              <w:rPr>
                <w:bCs/>
                <w:lang w:val="en-US"/>
              </w:rPr>
            </w:pPr>
            <w:bookmarkStart w:id="485" w:name="MCCQCTEMPBM_00000690"/>
            <w:bookmarkEnd w:id="484"/>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486" w:name="MCCQCTEMPBM_00000691"/>
            <w:bookmarkEnd w:id="485"/>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487" w:name="MCCQCTEMPBM_00000692"/>
            <w:bookmarkEnd w:id="486"/>
            <w:r w:rsidRPr="00865CE6">
              <w:rPr>
                <w:bCs/>
                <w:lang w:val="en-US"/>
              </w:rPr>
              <w:t>detail with message “User not authorized”</w:t>
            </w:r>
          </w:p>
          <w:bookmarkEnd w:id="487"/>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481"/>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488" w:name="_Toc178759223"/>
      <w:bookmarkStart w:id="489" w:name="_Toc179279216"/>
      <w:r w:rsidRPr="00865CE6">
        <w:rPr>
          <w:rFonts w:ascii="Arial" w:hAnsi="Arial"/>
          <w:sz w:val="28"/>
          <w:lang w:val="en-US"/>
        </w:rPr>
        <w:t>Test Case 8: Update API Published by Authorised API Publisher with valid serviceApiId</w:t>
      </w:r>
      <w:bookmarkEnd w:id="488"/>
      <w:bookmarkEnd w:id="489"/>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3B2724">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3B2724">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This test case will check that an API Publisher can Update published API with a valid serviceApiId</w:t>
            </w:r>
          </w:p>
        </w:tc>
      </w:tr>
      <w:tr w:rsidR="00865CE6" w:rsidRPr="00865CE6" w14:paraId="16C053C7" w14:textId="77777777" w:rsidTr="003B2724">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3B2724">
        <w:trPr>
          <w:trHeight w:val="300"/>
        </w:trPr>
        <w:tc>
          <w:tcPr>
            <w:tcW w:w="1555" w:type="dxa"/>
          </w:tcPr>
          <w:p w14:paraId="6B5AC38B" w14:textId="77777777" w:rsidR="00865CE6" w:rsidRPr="00865CE6" w:rsidRDefault="00865CE6" w:rsidP="00865CE6">
            <w:pPr>
              <w:jc w:val="both"/>
              <w:rPr>
                <w:lang w:val="en-US"/>
              </w:rPr>
            </w:pPr>
            <w:bookmarkStart w:id="490"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491"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492" w:name="MCCQCTEMPBM_00000695"/>
            <w:bookmarkEnd w:id="491"/>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493" w:name="MCCQCTEMPBM_00000696"/>
            <w:bookmarkEnd w:id="492"/>
            <w:r w:rsidRPr="00865CE6">
              <w:rPr>
                <w:lang w:val="en-US"/>
              </w:rPr>
              <w:t>Retrieve {apiId}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494" w:name="MCCQCTEMPBM_00000697"/>
            <w:bookmarkEnd w:id="493"/>
            <w:r w:rsidRPr="00865CE6">
              <w:rPr>
                <w:lang w:val="en-US"/>
              </w:rPr>
              <w:t>Update published Service API</w:t>
            </w:r>
          </w:p>
          <w:bookmarkEnd w:id="494"/>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3B2724">
        <w:trPr>
          <w:trHeight w:val="300"/>
        </w:trPr>
        <w:tc>
          <w:tcPr>
            <w:tcW w:w="1555" w:type="dxa"/>
          </w:tcPr>
          <w:p w14:paraId="469B0301" w14:textId="77777777" w:rsidR="00865CE6" w:rsidRPr="00865CE6" w:rsidRDefault="00865CE6" w:rsidP="00865CE6">
            <w:pPr>
              <w:jc w:val="both"/>
              <w:rPr>
                <w:b/>
                <w:bCs/>
                <w:lang w:val="en-US"/>
              </w:rPr>
            </w:pPr>
            <w:bookmarkStart w:id="495" w:name="MCCQCTEMPBM_00000712" w:colFirst="1" w:colLast="1"/>
            <w:bookmarkEnd w:id="490"/>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496"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497" w:name="MCCQCTEMPBM_00000700"/>
            <w:bookmarkEnd w:id="496"/>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498" w:name="MCCQCTEMPBM_00000701"/>
            <w:bookmarkEnd w:id="497"/>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499" w:name="MCCQCTEMPBM_00000702"/>
            <w:bookmarkEnd w:id="498"/>
            <w:r w:rsidRPr="00865CE6">
              <w:rPr>
                <w:lang w:val="en-US"/>
              </w:rPr>
              <w:t>Body serviceAPIDescription with apiName service_1</w:t>
            </w:r>
          </w:p>
          <w:p w14:paraId="24CB030F" w14:textId="77777777" w:rsidR="00865CE6" w:rsidRPr="00865CE6" w:rsidRDefault="00865CE6" w:rsidP="003579F9">
            <w:pPr>
              <w:numPr>
                <w:ilvl w:val="1"/>
                <w:numId w:val="96"/>
              </w:numPr>
              <w:spacing w:after="0"/>
              <w:contextualSpacing/>
              <w:rPr>
                <w:lang w:val="en-US"/>
              </w:rPr>
            </w:pPr>
            <w:bookmarkStart w:id="500" w:name="MCCQCTEMPBM_00000703"/>
            <w:bookmarkEnd w:id="499"/>
            <w:r w:rsidRPr="00865CE6">
              <w:rPr>
                <w:lang w:val="en-US"/>
              </w:rPr>
              <w:t>Get apiId</w:t>
            </w:r>
          </w:p>
          <w:p w14:paraId="1B411C0F" w14:textId="77777777" w:rsidR="00865CE6" w:rsidRPr="00865CE6" w:rsidRDefault="00865CE6" w:rsidP="003579F9">
            <w:pPr>
              <w:numPr>
                <w:ilvl w:val="1"/>
                <w:numId w:val="96"/>
              </w:numPr>
              <w:spacing w:after="0"/>
              <w:contextualSpacing/>
              <w:rPr>
                <w:lang w:val="en-US"/>
              </w:rPr>
            </w:pPr>
            <w:bookmarkStart w:id="501" w:name="MCCQCTEMPBM_00000704"/>
            <w:bookmarkEnd w:id="500"/>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502" w:name="MCCQCTEMPBM_00000705"/>
            <w:bookmarkEnd w:id="501"/>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503" w:name="MCCQCTEMPBM_00000706"/>
            <w:bookmarkEnd w:id="502"/>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504" w:name="MCCQCTEMPBM_00000707"/>
            <w:bookmarkEnd w:id="503"/>
            <w:r w:rsidRPr="00865CE6">
              <w:rPr>
                <w:lang w:val="en-US"/>
              </w:rPr>
              <w:lastRenderedPageBreak/>
              <w:t>Body serviceAPIDescription with overrided apiName to service_1_modified</w:t>
            </w:r>
          </w:p>
          <w:p w14:paraId="3B975B7C" w14:textId="77777777" w:rsidR="00865CE6" w:rsidRPr="00865CE6" w:rsidRDefault="00865CE6" w:rsidP="003579F9">
            <w:pPr>
              <w:numPr>
                <w:ilvl w:val="1"/>
                <w:numId w:val="96"/>
              </w:numPr>
              <w:spacing w:after="0"/>
              <w:contextualSpacing/>
              <w:rPr>
                <w:lang w:val="en-US"/>
              </w:rPr>
            </w:pPr>
            <w:bookmarkStart w:id="505" w:name="MCCQCTEMPBM_00000708"/>
            <w:bookmarkEnd w:id="504"/>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506" w:name="MCCQCTEMPBM_00000709"/>
            <w:bookmarkEnd w:id="505"/>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507" w:name="MCCQCTEMPBM_00000710"/>
            <w:bookmarkEnd w:id="506"/>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508" w:name="MCCQCTEMPBM_00000711"/>
            <w:bookmarkEnd w:id="507"/>
            <w:r w:rsidRPr="00865CE6">
              <w:rPr>
                <w:color w:val="0000FF"/>
                <w:u w:val="single"/>
                <w:lang w:val="en-US"/>
              </w:rPr>
              <w:t>Use APF Certificate</w:t>
            </w:r>
          </w:p>
          <w:bookmarkEnd w:id="508"/>
          <w:p w14:paraId="2088358D" w14:textId="77777777" w:rsidR="00865CE6" w:rsidRPr="00865CE6" w:rsidRDefault="00865CE6" w:rsidP="003579F9">
            <w:pPr>
              <w:numPr>
                <w:ilvl w:val="1"/>
                <w:numId w:val="96"/>
              </w:numPr>
              <w:spacing w:after="0"/>
              <w:contextualSpacing/>
              <w:rPr>
                <w:lang w:val="en-US"/>
              </w:rPr>
            </w:pPr>
            <w:r w:rsidRPr="00865CE6">
              <w:rPr>
                <w:lang w:val="en-US"/>
              </w:rPr>
              <w:t>Check apiName is service_1_modified</w:t>
            </w:r>
          </w:p>
        </w:tc>
      </w:tr>
      <w:tr w:rsidR="00865CE6" w:rsidRPr="00865CE6" w14:paraId="5A1F508A" w14:textId="77777777" w:rsidTr="003B2724">
        <w:trPr>
          <w:trHeight w:val="300"/>
        </w:trPr>
        <w:tc>
          <w:tcPr>
            <w:tcW w:w="1555" w:type="dxa"/>
          </w:tcPr>
          <w:p w14:paraId="24FE7788" w14:textId="77777777" w:rsidR="00865CE6" w:rsidRPr="00865CE6" w:rsidRDefault="00865CE6" w:rsidP="00865CE6">
            <w:pPr>
              <w:jc w:val="both"/>
              <w:rPr>
                <w:b/>
                <w:bCs/>
                <w:lang w:val="en-US"/>
              </w:rPr>
            </w:pPr>
            <w:bookmarkStart w:id="509" w:name="MCCQCTEMPBM_00000725" w:colFirst="1" w:colLast="1"/>
            <w:bookmarkEnd w:id="495"/>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510"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511" w:name="MCCQCTEMPBM_00000714"/>
            <w:bookmarkEnd w:id="510"/>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512" w:name="MCCQCTEMPBM_00000715"/>
            <w:bookmarkEnd w:id="511"/>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bookmarkStart w:id="513" w:name="MCCQCTEMPBM_00000716"/>
            <w:bookmarkEnd w:id="512"/>
            <w:r w:rsidRPr="00865CE6">
              <w:rPr>
                <w:bCs/>
                <w:lang w:val="en-US"/>
              </w:rPr>
              <w:t>apiId</w:t>
            </w:r>
          </w:p>
          <w:p w14:paraId="4B688DDE" w14:textId="77777777" w:rsidR="00865CE6" w:rsidRPr="00865CE6" w:rsidRDefault="00865CE6" w:rsidP="003579F9">
            <w:pPr>
              <w:numPr>
                <w:ilvl w:val="1"/>
                <w:numId w:val="97"/>
              </w:numPr>
              <w:spacing w:after="0"/>
              <w:contextualSpacing/>
              <w:rPr>
                <w:bCs/>
                <w:lang w:val="en-US"/>
              </w:rPr>
            </w:pPr>
            <w:bookmarkStart w:id="514" w:name="MCCQCTEMPBM_00000717"/>
            <w:bookmarkEnd w:id="51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515" w:name="MCCQCTEMPBM_00000718"/>
            <w:bookmarkEnd w:id="514"/>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516" w:name="MCCQCTEMPBM_00000719"/>
            <w:bookmarkEnd w:id="515"/>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517" w:name="MCCQCTEMPBM_00000720"/>
            <w:bookmarkEnd w:id="516"/>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bookmarkStart w:id="518" w:name="MCCQCTEMPBM_00000721"/>
            <w:bookmarkEnd w:id="517"/>
            <w:r w:rsidRPr="00865CE6">
              <w:rPr>
                <w:bCs/>
                <w:lang w:val="en-US"/>
              </w:rPr>
              <w:t>apiName service_1_modified</w:t>
            </w:r>
          </w:p>
          <w:p w14:paraId="1FFA955C" w14:textId="77777777" w:rsidR="00865CE6" w:rsidRPr="00865CE6" w:rsidRDefault="00865CE6" w:rsidP="003579F9">
            <w:pPr>
              <w:numPr>
                <w:ilvl w:val="0"/>
                <w:numId w:val="97"/>
              </w:numPr>
              <w:spacing w:after="0"/>
              <w:contextualSpacing/>
              <w:rPr>
                <w:bCs/>
                <w:lang w:val="en-US"/>
              </w:rPr>
            </w:pPr>
            <w:bookmarkStart w:id="519" w:name="MCCQCTEMPBM_00000722"/>
            <w:bookmarkEnd w:id="518"/>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520" w:name="MCCQCTEMPBM_00000723"/>
            <w:bookmarkEnd w:id="519"/>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521" w:name="MCCQCTEMPBM_00000724"/>
            <w:bookmarkEnd w:id="520"/>
            <w:r w:rsidRPr="00865CE6">
              <w:rPr>
                <w:bCs/>
                <w:lang w:val="en-US"/>
              </w:rPr>
              <w:t>Response body must follow ServiceAPIDescription data structure with:</w:t>
            </w:r>
          </w:p>
          <w:bookmarkEnd w:id="521"/>
          <w:p w14:paraId="591A1EE0" w14:textId="77777777" w:rsidR="00865CE6" w:rsidRPr="00865CE6" w:rsidRDefault="00865CE6" w:rsidP="003579F9">
            <w:pPr>
              <w:numPr>
                <w:ilvl w:val="2"/>
                <w:numId w:val="97"/>
              </w:numPr>
              <w:spacing w:after="0"/>
              <w:contextualSpacing/>
              <w:rPr>
                <w:bCs/>
                <w:lang w:val="en-US"/>
              </w:rPr>
            </w:pPr>
            <w:r w:rsidRPr="00865CE6">
              <w:rPr>
                <w:bCs/>
                <w:lang w:val="en-US"/>
              </w:rPr>
              <w:t>apiName service_1_modified</w:t>
            </w:r>
          </w:p>
        </w:tc>
      </w:tr>
      <w:bookmarkEnd w:id="509"/>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522" w:name="_Toc178759224"/>
      <w:bookmarkStart w:id="523" w:name="_Toc179279217"/>
      <w:r w:rsidRPr="00865CE6">
        <w:rPr>
          <w:rFonts w:ascii="Arial" w:hAnsi="Arial"/>
          <w:sz w:val="28"/>
          <w:lang w:val="en-US"/>
        </w:rPr>
        <w:t>Test Case 9: Update API Published by Authorised API Publisher with invalid serviceApiId</w:t>
      </w:r>
      <w:bookmarkEnd w:id="522"/>
      <w:bookmarkEnd w:id="523"/>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3B2724">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3B2724">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This test case will check that an API Publisher cannot Update published API with a invalid serviceApiId</w:t>
            </w:r>
          </w:p>
        </w:tc>
      </w:tr>
      <w:tr w:rsidR="00865CE6" w:rsidRPr="00865CE6" w14:paraId="666A4329" w14:textId="77777777" w:rsidTr="003B2724">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3F2EAE92" w14:textId="77777777" w:rsidTr="003B2724">
        <w:trPr>
          <w:trHeight w:val="300"/>
        </w:trPr>
        <w:tc>
          <w:tcPr>
            <w:tcW w:w="1555" w:type="dxa"/>
          </w:tcPr>
          <w:p w14:paraId="159F755B" w14:textId="77777777" w:rsidR="00865CE6" w:rsidRPr="00865CE6" w:rsidRDefault="00865CE6" w:rsidP="00865CE6">
            <w:pPr>
              <w:jc w:val="both"/>
              <w:rPr>
                <w:lang w:val="en-US"/>
              </w:rPr>
            </w:pPr>
            <w:bookmarkStart w:id="524"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525"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526" w:name="MCCQCTEMPBM_00000727"/>
            <w:bookmarkEnd w:id="525"/>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527" w:name="MCCQCTEMPBM_00000728"/>
            <w:bookmarkEnd w:id="526"/>
            <w:r w:rsidRPr="00865CE6">
              <w:rPr>
                <w:lang w:val="en-US"/>
              </w:rPr>
              <w:t>Retrieve {apiId} from body and Location header with new resource created from response</w:t>
            </w:r>
          </w:p>
          <w:bookmarkEnd w:id="527"/>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3B2724">
        <w:trPr>
          <w:trHeight w:val="300"/>
        </w:trPr>
        <w:tc>
          <w:tcPr>
            <w:tcW w:w="1555" w:type="dxa"/>
          </w:tcPr>
          <w:p w14:paraId="7CEBE8C8" w14:textId="77777777" w:rsidR="00865CE6" w:rsidRPr="00865CE6" w:rsidRDefault="00865CE6" w:rsidP="00865CE6">
            <w:pPr>
              <w:jc w:val="both"/>
              <w:rPr>
                <w:b/>
                <w:bCs/>
                <w:lang w:val="en-US"/>
              </w:rPr>
            </w:pPr>
            <w:bookmarkStart w:id="528" w:name="MCCQCTEMPBM_00000739" w:colFirst="1" w:colLast="1"/>
            <w:bookmarkEnd w:id="524"/>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529"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530" w:name="MCCQCTEMPBM_00000731"/>
            <w:bookmarkEnd w:id="529"/>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531" w:name="MCCQCTEMPBM_00000732"/>
            <w:bookmarkEnd w:id="530"/>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532" w:name="MCCQCTEMPBM_00000733"/>
            <w:bookmarkEnd w:id="531"/>
            <w:r w:rsidRPr="00865CE6">
              <w:rPr>
                <w:lang w:val="en-US"/>
              </w:rPr>
              <w:t>Body serviceAPIDescription with apiName service_1</w:t>
            </w:r>
          </w:p>
          <w:p w14:paraId="1FCAD401" w14:textId="77777777" w:rsidR="00865CE6" w:rsidRPr="00865CE6" w:rsidRDefault="00865CE6" w:rsidP="003579F9">
            <w:pPr>
              <w:numPr>
                <w:ilvl w:val="1"/>
                <w:numId w:val="99"/>
              </w:numPr>
              <w:spacing w:after="0"/>
              <w:contextualSpacing/>
              <w:rPr>
                <w:lang w:val="en-US"/>
              </w:rPr>
            </w:pPr>
            <w:bookmarkStart w:id="533" w:name="MCCQCTEMPBM_00000734"/>
            <w:bookmarkEnd w:id="532"/>
            <w:r w:rsidRPr="00865CE6">
              <w:rPr>
                <w:lang w:val="en-US"/>
              </w:rPr>
              <w:t>Get apiId</w:t>
            </w:r>
          </w:p>
          <w:p w14:paraId="4333EA6D" w14:textId="77777777" w:rsidR="00865CE6" w:rsidRPr="00865CE6" w:rsidRDefault="00865CE6" w:rsidP="003579F9">
            <w:pPr>
              <w:numPr>
                <w:ilvl w:val="1"/>
                <w:numId w:val="99"/>
              </w:numPr>
              <w:spacing w:after="0"/>
              <w:contextualSpacing/>
              <w:rPr>
                <w:lang w:val="en-US"/>
              </w:rPr>
            </w:pPr>
            <w:bookmarkStart w:id="534" w:name="MCCQCTEMPBM_00000735"/>
            <w:bookmarkEnd w:id="533"/>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535" w:name="MCCQCTEMPBM_00000736"/>
            <w:bookmarkEnd w:id="534"/>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536" w:name="MCCQCTEMPBM_00000737"/>
            <w:bookmarkEnd w:id="535"/>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537" w:name="MCCQCTEMPBM_00000738"/>
            <w:bookmarkEnd w:id="536"/>
            <w:r w:rsidRPr="00865CE6">
              <w:rPr>
                <w:lang w:val="en-US"/>
              </w:rPr>
              <w:t>Body serviceAPIDescription with overrided apiName to service_1_modified</w:t>
            </w:r>
          </w:p>
          <w:bookmarkEnd w:id="537"/>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3B2724">
        <w:trPr>
          <w:trHeight w:val="300"/>
        </w:trPr>
        <w:tc>
          <w:tcPr>
            <w:tcW w:w="1555" w:type="dxa"/>
          </w:tcPr>
          <w:p w14:paraId="3A737C31" w14:textId="77777777" w:rsidR="00865CE6" w:rsidRPr="00865CE6" w:rsidRDefault="00865CE6" w:rsidP="00865CE6">
            <w:pPr>
              <w:jc w:val="both"/>
              <w:rPr>
                <w:b/>
                <w:bCs/>
                <w:lang w:val="en-US"/>
              </w:rPr>
            </w:pPr>
            <w:bookmarkStart w:id="538" w:name="MCCQCTEMPBM_00000750" w:colFirst="1" w:colLast="1"/>
            <w:bookmarkEnd w:id="528"/>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539"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540" w:name="MCCQCTEMPBM_00000741"/>
            <w:bookmarkEnd w:id="539"/>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541" w:name="MCCQCTEMPBM_00000742"/>
            <w:bookmarkEnd w:id="540"/>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bookmarkStart w:id="542" w:name="MCCQCTEMPBM_00000743"/>
            <w:bookmarkEnd w:id="541"/>
            <w:r w:rsidRPr="00865CE6">
              <w:rPr>
                <w:bCs/>
                <w:lang w:val="en-US"/>
              </w:rPr>
              <w:t>apiId</w:t>
            </w:r>
          </w:p>
          <w:p w14:paraId="1ABF2F9F" w14:textId="77777777" w:rsidR="00865CE6" w:rsidRPr="00865CE6" w:rsidRDefault="00865CE6" w:rsidP="003579F9">
            <w:pPr>
              <w:numPr>
                <w:ilvl w:val="1"/>
                <w:numId w:val="100"/>
              </w:numPr>
              <w:spacing w:after="0"/>
              <w:contextualSpacing/>
              <w:rPr>
                <w:bCs/>
                <w:lang w:val="en-US"/>
              </w:rPr>
            </w:pPr>
            <w:bookmarkStart w:id="543" w:name="MCCQCTEMPBM_00000744"/>
            <w:bookmarkEnd w:id="54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544" w:name="MCCQCTEMPBM_00000745"/>
            <w:bookmarkEnd w:id="543"/>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545" w:name="MCCQCTEMPBM_00000746"/>
            <w:bookmarkEnd w:id="544"/>
            <w:r w:rsidRPr="00865CE6">
              <w:rPr>
                <w:bCs/>
                <w:lang w:val="en-US"/>
              </w:rPr>
              <w:lastRenderedPageBreak/>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546" w:name="MCCQCTEMPBM_00000747"/>
            <w:bookmarkEnd w:id="545"/>
            <w:r w:rsidRPr="00865CE6">
              <w:rPr>
                <w:bCs/>
                <w:lang w:val="en-US"/>
              </w:rPr>
              <w:t>Error Response Body must accomplish with ProblemDetails data structure with:</w:t>
            </w:r>
          </w:p>
          <w:p w14:paraId="72A6A864" w14:textId="77777777" w:rsidR="00865CE6" w:rsidRPr="00865CE6" w:rsidRDefault="00865CE6" w:rsidP="003579F9">
            <w:pPr>
              <w:numPr>
                <w:ilvl w:val="2"/>
                <w:numId w:val="100"/>
              </w:numPr>
              <w:spacing w:after="0"/>
              <w:contextualSpacing/>
              <w:rPr>
                <w:bCs/>
                <w:lang w:val="en-US"/>
              </w:rPr>
            </w:pPr>
            <w:bookmarkStart w:id="547" w:name="MCCQCTEMPBM_00000748"/>
            <w:bookmarkEnd w:id="546"/>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548" w:name="MCCQCTEMPBM_00000749"/>
            <w:bookmarkEnd w:id="547"/>
            <w:r w:rsidRPr="00865CE6">
              <w:rPr>
                <w:bCs/>
                <w:lang w:val="en-US"/>
              </w:rPr>
              <w:t>title with message “Not Found”</w:t>
            </w:r>
          </w:p>
          <w:bookmarkEnd w:id="548"/>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538"/>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549" w:name="_Toc178759225"/>
      <w:bookmarkStart w:id="550" w:name="_Toc179279218"/>
      <w:r w:rsidRPr="00865CE6">
        <w:rPr>
          <w:rFonts w:ascii="Arial" w:hAnsi="Arial"/>
          <w:sz w:val="28"/>
          <w:lang w:val="en-US"/>
        </w:rPr>
        <w:t>Test Case 10: Update API Published by NON Authorised API Publisher</w:t>
      </w:r>
      <w:bookmarkEnd w:id="549"/>
      <w:bookmarkEnd w:id="550"/>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3B2724">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3B2724">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This test case will check that an API Publisher cannot Update API published when apfId is not authorised</w:t>
            </w:r>
          </w:p>
        </w:tc>
      </w:tr>
      <w:tr w:rsidR="00865CE6" w:rsidRPr="00865CE6" w14:paraId="4885085F" w14:textId="77777777" w:rsidTr="003B2724">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3B2724">
        <w:trPr>
          <w:trHeight w:val="300"/>
        </w:trPr>
        <w:tc>
          <w:tcPr>
            <w:tcW w:w="1555" w:type="dxa"/>
          </w:tcPr>
          <w:p w14:paraId="329F0DCA" w14:textId="77777777" w:rsidR="00865CE6" w:rsidRPr="00865CE6" w:rsidRDefault="00865CE6" w:rsidP="00865CE6">
            <w:pPr>
              <w:jc w:val="both"/>
              <w:rPr>
                <w:lang w:val="en-US"/>
              </w:rPr>
            </w:pPr>
            <w:bookmarkStart w:id="551"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552"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553" w:name="MCCQCTEMPBM_00000752"/>
            <w:bookmarkEnd w:id="552"/>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554" w:name="MCCQCTEMPBM_00000753"/>
            <w:bookmarkEnd w:id="553"/>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555" w:name="MCCQCTEMPBM_00000754"/>
            <w:bookmarkEnd w:id="554"/>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556" w:name="MCCQCTEMPBM_00000755"/>
            <w:bookmarkEnd w:id="555"/>
            <w:r w:rsidRPr="00865CE6">
              <w:rPr>
                <w:lang w:val="en-US"/>
              </w:rPr>
              <w:t>Update published API at CCF as Invoker</w:t>
            </w:r>
          </w:p>
          <w:bookmarkEnd w:id="556"/>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3B2724">
        <w:trPr>
          <w:trHeight w:val="300"/>
        </w:trPr>
        <w:tc>
          <w:tcPr>
            <w:tcW w:w="1555" w:type="dxa"/>
          </w:tcPr>
          <w:p w14:paraId="58B27540" w14:textId="77777777" w:rsidR="00865CE6" w:rsidRPr="00865CE6" w:rsidRDefault="00865CE6" w:rsidP="00865CE6">
            <w:pPr>
              <w:jc w:val="both"/>
              <w:rPr>
                <w:b/>
                <w:bCs/>
                <w:lang w:val="en-US"/>
              </w:rPr>
            </w:pPr>
            <w:bookmarkStart w:id="557" w:name="MCCQCTEMPBM_00000770" w:colFirst="1" w:colLast="1"/>
            <w:bookmarkEnd w:id="551"/>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558"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559" w:name="MCCQCTEMPBM_00000758"/>
            <w:bookmarkEnd w:id="558"/>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560" w:name="MCCQCTEMPBM_00000759"/>
            <w:bookmarkEnd w:id="559"/>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561" w:name="MCCQCTEMPBM_00000760"/>
            <w:bookmarkEnd w:id="560"/>
            <w:r w:rsidRPr="00865CE6">
              <w:rPr>
                <w:lang w:val="en-US"/>
              </w:rPr>
              <w:t>Body serviceAPIDescription with apiName service_1</w:t>
            </w:r>
          </w:p>
          <w:p w14:paraId="289644B6" w14:textId="77777777" w:rsidR="00865CE6" w:rsidRPr="00865CE6" w:rsidRDefault="00865CE6" w:rsidP="003579F9">
            <w:pPr>
              <w:numPr>
                <w:ilvl w:val="1"/>
                <w:numId w:val="102"/>
              </w:numPr>
              <w:spacing w:after="0"/>
              <w:contextualSpacing/>
              <w:rPr>
                <w:lang w:val="en-US"/>
              </w:rPr>
            </w:pPr>
            <w:bookmarkStart w:id="562" w:name="MCCQCTEMPBM_00000761"/>
            <w:bookmarkEnd w:id="561"/>
            <w:r w:rsidRPr="00865CE6">
              <w:rPr>
                <w:lang w:val="en-US"/>
              </w:rPr>
              <w:t>Get apiId</w:t>
            </w:r>
          </w:p>
          <w:p w14:paraId="27D6B9BC" w14:textId="77777777" w:rsidR="00865CE6" w:rsidRPr="00865CE6" w:rsidRDefault="00865CE6" w:rsidP="003579F9">
            <w:pPr>
              <w:numPr>
                <w:ilvl w:val="1"/>
                <w:numId w:val="102"/>
              </w:numPr>
              <w:spacing w:after="0"/>
              <w:contextualSpacing/>
              <w:rPr>
                <w:lang w:val="en-US"/>
              </w:rPr>
            </w:pPr>
            <w:bookmarkStart w:id="563" w:name="MCCQCTEMPBM_00000762"/>
            <w:bookmarkEnd w:id="562"/>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564" w:name="MCCQCTEMPBM_00000763"/>
            <w:bookmarkEnd w:id="563"/>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565" w:name="MCCQCTEMPBM_00000764"/>
            <w:bookmarkEnd w:id="564"/>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566" w:name="MCCQCTEMPBM_00000765"/>
            <w:bookmarkEnd w:id="565"/>
            <w:r w:rsidRPr="00865CE6">
              <w:rPr>
                <w:lang w:val="en-US"/>
              </w:rPr>
              <w:t>Body serviceAPIDescription with overrided apiName to service_1_modified</w:t>
            </w:r>
          </w:p>
          <w:p w14:paraId="773B5970" w14:textId="77777777" w:rsidR="00865CE6" w:rsidRPr="00865CE6" w:rsidRDefault="00865CE6" w:rsidP="003579F9">
            <w:pPr>
              <w:numPr>
                <w:ilvl w:val="1"/>
                <w:numId w:val="102"/>
              </w:numPr>
              <w:spacing w:after="0"/>
              <w:contextualSpacing/>
              <w:rPr>
                <w:lang w:val="en-US"/>
              </w:rPr>
            </w:pPr>
            <w:bookmarkStart w:id="567" w:name="MCCQCTEMPBM_00000766"/>
            <w:bookmarkEnd w:id="566"/>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568" w:name="MCCQCTEMPBM_00000767"/>
            <w:bookmarkEnd w:id="567"/>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569" w:name="MCCQCTEMPBM_00000768"/>
            <w:bookmarkEnd w:id="568"/>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570" w:name="MCCQCTEMPBM_00000769"/>
            <w:bookmarkEnd w:id="569"/>
            <w:r w:rsidRPr="00865CE6">
              <w:rPr>
                <w:color w:val="0000FF"/>
                <w:u w:val="single"/>
                <w:lang w:val="en-US"/>
              </w:rPr>
              <w:t>Use APF Certificate</w:t>
            </w:r>
          </w:p>
          <w:bookmarkEnd w:id="570"/>
          <w:p w14:paraId="01D44911" w14:textId="77777777" w:rsidR="00865CE6" w:rsidRPr="00865CE6" w:rsidRDefault="00865CE6" w:rsidP="003579F9">
            <w:pPr>
              <w:numPr>
                <w:ilvl w:val="1"/>
                <w:numId w:val="102"/>
              </w:numPr>
              <w:spacing w:after="0"/>
              <w:contextualSpacing/>
              <w:rPr>
                <w:lang w:val="en-US"/>
              </w:rPr>
            </w:pPr>
            <w:r w:rsidRPr="00865CE6">
              <w:rPr>
                <w:lang w:val="en-US"/>
              </w:rPr>
              <w:t>Check apiName is service_1</w:t>
            </w:r>
          </w:p>
        </w:tc>
      </w:tr>
      <w:tr w:rsidR="00865CE6" w:rsidRPr="00865CE6" w14:paraId="33A52449" w14:textId="77777777" w:rsidTr="003B2724">
        <w:trPr>
          <w:trHeight w:val="300"/>
        </w:trPr>
        <w:tc>
          <w:tcPr>
            <w:tcW w:w="1555" w:type="dxa"/>
          </w:tcPr>
          <w:p w14:paraId="54E69D78" w14:textId="77777777" w:rsidR="00865CE6" w:rsidRPr="00865CE6" w:rsidRDefault="00865CE6" w:rsidP="00865CE6">
            <w:pPr>
              <w:jc w:val="both"/>
              <w:rPr>
                <w:b/>
                <w:bCs/>
                <w:lang w:val="en-US"/>
              </w:rPr>
            </w:pPr>
            <w:bookmarkStart w:id="571" w:name="MCCQCTEMPBM_00000781" w:colFirst="1" w:colLast="1"/>
            <w:bookmarkEnd w:id="557"/>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572"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573" w:name="MCCQCTEMPBM_00000772"/>
            <w:bookmarkEnd w:id="572"/>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574" w:name="MCCQCTEMPBM_00000773"/>
            <w:bookmarkEnd w:id="573"/>
            <w:r w:rsidRPr="00865CE6">
              <w:rPr>
                <w:bCs/>
                <w:lang w:val="en-US"/>
              </w:rPr>
              <w:t>Error Response Body must accomplish with ProblemDetails data structure with:</w:t>
            </w:r>
          </w:p>
          <w:p w14:paraId="5839E419" w14:textId="77777777" w:rsidR="00865CE6" w:rsidRPr="00865CE6" w:rsidRDefault="00865CE6" w:rsidP="003579F9">
            <w:pPr>
              <w:numPr>
                <w:ilvl w:val="2"/>
                <w:numId w:val="103"/>
              </w:numPr>
              <w:spacing w:after="0"/>
              <w:contextualSpacing/>
              <w:rPr>
                <w:bCs/>
                <w:lang w:val="en-US"/>
              </w:rPr>
            </w:pPr>
            <w:bookmarkStart w:id="575" w:name="MCCQCTEMPBM_00000774"/>
            <w:bookmarkEnd w:id="574"/>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576" w:name="MCCQCTEMPBM_00000775"/>
            <w:bookmarkEnd w:id="575"/>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577" w:name="MCCQCTEMPBM_00000776"/>
            <w:bookmarkEnd w:id="576"/>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578" w:name="MCCQCTEMPBM_00000777"/>
            <w:bookmarkEnd w:id="577"/>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579" w:name="MCCQCTEMPBM_00000778"/>
            <w:bookmarkEnd w:id="578"/>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580" w:name="MCCQCTEMPBM_00000779"/>
            <w:bookmarkEnd w:id="579"/>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581" w:name="MCCQCTEMPBM_00000780"/>
            <w:bookmarkEnd w:id="580"/>
            <w:r w:rsidRPr="00865CE6">
              <w:rPr>
                <w:bCs/>
                <w:lang w:val="en-US"/>
              </w:rPr>
              <w:t>Response Body must follow ServiceAPIDescription data structure with:</w:t>
            </w:r>
          </w:p>
          <w:bookmarkEnd w:id="581"/>
          <w:p w14:paraId="57069C40" w14:textId="77777777" w:rsidR="00865CE6" w:rsidRPr="00865CE6" w:rsidRDefault="00865CE6" w:rsidP="003579F9">
            <w:pPr>
              <w:numPr>
                <w:ilvl w:val="2"/>
                <w:numId w:val="103"/>
              </w:numPr>
              <w:spacing w:after="0"/>
              <w:contextualSpacing/>
              <w:rPr>
                <w:bCs/>
                <w:lang w:val="en-US"/>
              </w:rPr>
            </w:pPr>
            <w:r w:rsidRPr="00865CE6">
              <w:rPr>
                <w:bCs/>
                <w:lang w:val="en-US"/>
              </w:rPr>
              <w:t>apiName service_1</w:t>
            </w:r>
          </w:p>
        </w:tc>
      </w:tr>
      <w:bookmarkEnd w:id="571"/>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582" w:name="_Toc178759226"/>
      <w:bookmarkStart w:id="583" w:name="_Toc179279219"/>
      <w:r w:rsidRPr="00865CE6">
        <w:rPr>
          <w:rFonts w:ascii="Arial" w:hAnsi="Arial"/>
          <w:sz w:val="28"/>
          <w:lang w:val="en-US"/>
        </w:rPr>
        <w:lastRenderedPageBreak/>
        <w:t>Test Case 11: Delete API Published by Authorised API Publisher with valid serviceApiId</w:t>
      </w:r>
      <w:bookmarkEnd w:id="582"/>
      <w:bookmarkEnd w:id="583"/>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3B2724">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3B2724">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This test case will check that an API Publisher can Delete published API with a valid serviceApiId</w:t>
            </w:r>
          </w:p>
        </w:tc>
      </w:tr>
      <w:tr w:rsidR="00865CE6" w:rsidRPr="00865CE6" w14:paraId="0B0A3507" w14:textId="77777777" w:rsidTr="003B2724">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147B2B92" w14:textId="77777777" w:rsidTr="003B2724">
        <w:trPr>
          <w:trHeight w:val="300"/>
        </w:trPr>
        <w:tc>
          <w:tcPr>
            <w:tcW w:w="1555" w:type="dxa"/>
          </w:tcPr>
          <w:p w14:paraId="21A0FFE6" w14:textId="77777777" w:rsidR="00865CE6" w:rsidRPr="00865CE6" w:rsidRDefault="00865CE6" w:rsidP="00865CE6">
            <w:pPr>
              <w:jc w:val="both"/>
              <w:rPr>
                <w:lang w:val="en-US"/>
              </w:rPr>
            </w:pPr>
            <w:bookmarkStart w:id="584" w:name="MCCQCTEMPBM_00000786" w:colFirst="1" w:colLast="1"/>
            <w:r w:rsidRPr="00865CE6">
              <w:rPr>
                <w:b/>
                <w:bCs/>
                <w:lang w:val="en-US"/>
              </w:rPr>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585"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586" w:name="MCCQCTEMPBM_00000783"/>
            <w:bookmarkEnd w:id="585"/>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587" w:name="MCCQCTEMPBM_00000784"/>
            <w:bookmarkEnd w:id="586"/>
            <w:r w:rsidRPr="00865CE6">
              <w:rPr>
                <w:lang w:val="en-US"/>
              </w:rPr>
              <w:t>Retrieve {apiId}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588" w:name="MCCQCTEMPBM_00000785"/>
            <w:bookmarkEnd w:id="587"/>
            <w:r w:rsidRPr="00865CE6">
              <w:rPr>
                <w:lang w:val="en-US"/>
              </w:rPr>
              <w:t>Remove published Service API at CCF</w:t>
            </w:r>
          </w:p>
          <w:bookmarkEnd w:id="588"/>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3B2724">
        <w:trPr>
          <w:trHeight w:val="300"/>
        </w:trPr>
        <w:tc>
          <w:tcPr>
            <w:tcW w:w="1555" w:type="dxa"/>
          </w:tcPr>
          <w:p w14:paraId="54432A39" w14:textId="77777777" w:rsidR="00865CE6" w:rsidRPr="00865CE6" w:rsidRDefault="00865CE6" w:rsidP="00865CE6">
            <w:pPr>
              <w:jc w:val="both"/>
              <w:rPr>
                <w:b/>
                <w:bCs/>
                <w:lang w:val="en-US"/>
              </w:rPr>
            </w:pPr>
            <w:bookmarkStart w:id="589" w:name="MCCQCTEMPBM_00000798" w:colFirst="1" w:colLast="1"/>
            <w:bookmarkEnd w:id="584"/>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590"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591" w:name="MCCQCTEMPBM_00000788"/>
            <w:bookmarkEnd w:id="590"/>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592" w:name="MCCQCTEMPBM_00000789"/>
            <w:bookmarkEnd w:id="591"/>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593" w:name="MCCQCTEMPBM_00000790"/>
            <w:bookmarkEnd w:id="592"/>
            <w:r w:rsidRPr="00865CE6">
              <w:rPr>
                <w:lang w:val="en-US"/>
              </w:rPr>
              <w:t>Body serviceAPIDescription with apiName service_1</w:t>
            </w:r>
          </w:p>
          <w:p w14:paraId="2F972DCF" w14:textId="77777777" w:rsidR="00865CE6" w:rsidRPr="00865CE6" w:rsidRDefault="00865CE6" w:rsidP="003579F9">
            <w:pPr>
              <w:numPr>
                <w:ilvl w:val="1"/>
                <w:numId w:val="105"/>
              </w:numPr>
              <w:spacing w:after="0"/>
              <w:contextualSpacing/>
              <w:rPr>
                <w:lang w:val="en-US"/>
              </w:rPr>
            </w:pPr>
            <w:bookmarkStart w:id="594" w:name="MCCQCTEMPBM_00000791"/>
            <w:bookmarkEnd w:id="593"/>
            <w:r w:rsidRPr="00865CE6">
              <w:rPr>
                <w:lang w:val="en-US"/>
              </w:rPr>
              <w:t>Get apiId</w:t>
            </w:r>
          </w:p>
          <w:p w14:paraId="55C53CFC" w14:textId="77777777" w:rsidR="00865CE6" w:rsidRPr="00865CE6" w:rsidRDefault="00865CE6" w:rsidP="003579F9">
            <w:pPr>
              <w:numPr>
                <w:ilvl w:val="1"/>
                <w:numId w:val="105"/>
              </w:numPr>
              <w:spacing w:after="0"/>
              <w:contextualSpacing/>
              <w:rPr>
                <w:lang w:val="en-US"/>
              </w:rPr>
            </w:pPr>
            <w:bookmarkStart w:id="595" w:name="MCCQCTEMPBM_00000792"/>
            <w:bookmarkEnd w:id="594"/>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596" w:name="MCCQCTEMPBM_00000793"/>
            <w:bookmarkEnd w:id="595"/>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597" w:name="MCCQCTEMPBM_00000794"/>
            <w:bookmarkEnd w:id="596"/>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598" w:name="MCCQCTEMPBM_00000795"/>
            <w:bookmarkEnd w:id="597"/>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599" w:name="MCCQCTEMPBM_00000796"/>
            <w:bookmarkEnd w:id="598"/>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600" w:name="MCCQCTEMPBM_00000797"/>
            <w:bookmarkEnd w:id="599"/>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600"/>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3B2724">
        <w:trPr>
          <w:trHeight w:val="300"/>
        </w:trPr>
        <w:tc>
          <w:tcPr>
            <w:tcW w:w="1555" w:type="dxa"/>
          </w:tcPr>
          <w:p w14:paraId="3FC8B15F" w14:textId="77777777" w:rsidR="00865CE6" w:rsidRPr="00865CE6" w:rsidRDefault="00865CE6" w:rsidP="00865CE6">
            <w:pPr>
              <w:jc w:val="both"/>
              <w:rPr>
                <w:b/>
                <w:bCs/>
                <w:lang w:val="en-US"/>
              </w:rPr>
            </w:pPr>
            <w:bookmarkStart w:id="601" w:name="MCCQCTEMPBM_00000811" w:colFirst="1" w:colLast="1"/>
            <w:bookmarkEnd w:id="589"/>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602"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603" w:name="MCCQCTEMPBM_00000800"/>
            <w:bookmarkEnd w:id="602"/>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604" w:name="MCCQCTEMPBM_00000801"/>
            <w:bookmarkEnd w:id="603"/>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bookmarkStart w:id="605" w:name="MCCQCTEMPBM_00000802"/>
            <w:bookmarkEnd w:id="604"/>
            <w:r w:rsidRPr="00865CE6">
              <w:rPr>
                <w:bCs/>
                <w:lang w:val="en-US"/>
              </w:rPr>
              <w:t>apiId</w:t>
            </w:r>
          </w:p>
          <w:p w14:paraId="3322B0E3" w14:textId="77777777" w:rsidR="00865CE6" w:rsidRPr="00865CE6" w:rsidRDefault="00865CE6" w:rsidP="003579F9">
            <w:pPr>
              <w:numPr>
                <w:ilvl w:val="1"/>
                <w:numId w:val="106"/>
              </w:numPr>
              <w:spacing w:after="0"/>
              <w:contextualSpacing/>
              <w:rPr>
                <w:bCs/>
                <w:lang w:val="en-US"/>
              </w:rPr>
            </w:pPr>
            <w:bookmarkStart w:id="606" w:name="MCCQCTEMPBM_00000803"/>
            <w:bookmarkEnd w:id="60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607" w:name="MCCQCTEMPBM_00000804"/>
            <w:bookmarkEnd w:id="606"/>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608" w:name="MCCQCTEMPBM_00000805"/>
            <w:bookmarkEnd w:id="607"/>
            <w:r w:rsidRPr="00865CE6">
              <w:rPr>
                <w:bCs/>
                <w:lang w:val="en-US"/>
              </w:rPr>
              <w:t xml:space="preserve">Status code </w:t>
            </w:r>
            <w:r w:rsidRPr="00865CE6">
              <w:rPr>
                <w:b/>
                <w:lang w:val="en-US"/>
              </w:rPr>
              <w:t>204 NoContent</w:t>
            </w:r>
          </w:p>
          <w:p w14:paraId="401B357A" w14:textId="77777777" w:rsidR="00865CE6" w:rsidRPr="00865CE6" w:rsidRDefault="00865CE6" w:rsidP="003579F9">
            <w:pPr>
              <w:numPr>
                <w:ilvl w:val="0"/>
                <w:numId w:val="106"/>
              </w:numPr>
              <w:spacing w:after="0"/>
              <w:contextualSpacing/>
              <w:rPr>
                <w:bCs/>
                <w:lang w:val="en-US"/>
              </w:rPr>
            </w:pPr>
            <w:bookmarkStart w:id="609" w:name="MCCQCTEMPBM_00000806"/>
            <w:bookmarkEnd w:id="608"/>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610" w:name="MCCQCTEMPBM_00000807"/>
            <w:bookmarkEnd w:id="609"/>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611" w:name="MCCQCTEMPBM_00000808"/>
            <w:bookmarkEnd w:id="610"/>
            <w:r w:rsidRPr="00865CE6">
              <w:rPr>
                <w:bCs/>
                <w:lang w:val="en-US"/>
              </w:rPr>
              <w:t>Error Response Body must accomplish with ProblemDetails data structure with:</w:t>
            </w:r>
          </w:p>
          <w:p w14:paraId="15E08ECA" w14:textId="77777777" w:rsidR="00865CE6" w:rsidRPr="00865CE6" w:rsidRDefault="00865CE6" w:rsidP="003579F9">
            <w:pPr>
              <w:numPr>
                <w:ilvl w:val="2"/>
                <w:numId w:val="106"/>
              </w:numPr>
              <w:spacing w:after="0"/>
              <w:contextualSpacing/>
              <w:rPr>
                <w:bCs/>
                <w:lang w:val="en-US"/>
              </w:rPr>
            </w:pPr>
            <w:bookmarkStart w:id="612" w:name="MCCQCTEMPBM_00000809"/>
            <w:bookmarkEnd w:id="611"/>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613" w:name="MCCQCTEMPBM_00000810"/>
            <w:bookmarkEnd w:id="612"/>
            <w:r w:rsidRPr="00865CE6">
              <w:rPr>
                <w:bCs/>
                <w:lang w:val="en-US"/>
              </w:rPr>
              <w:t>title with message “Service API not found”</w:t>
            </w:r>
          </w:p>
          <w:bookmarkEnd w:id="613"/>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601"/>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614" w:name="_Toc178759227"/>
      <w:bookmarkStart w:id="615" w:name="_Toc179279220"/>
      <w:r w:rsidRPr="00865CE6">
        <w:rPr>
          <w:rFonts w:ascii="Arial" w:hAnsi="Arial"/>
          <w:sz w:val="28"/>
          <w:lang w:val="en-US"/>
        </w:rPr>
        <w:t>Test Case 12: Delete API Published by Authorised API Publisher with invalid serviceApiId</w:t>
      </w:r>
      <w:bookmarkEnd w:id="614"/>
      <w:bookmarkEnd w:id="615"/>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3B2724">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3B2724">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69B69A5D" w14:textId="77777777" w:rsidTr="003B2724">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APIs is published</w:t>
            </w:r>
          </w:p>
        </w:tc>
      </w:tr>
      <w:tr w:rsidR="00865CE6" w:rsidRPr="00865CE6" w14:paraId="7549382F" w14:textId="77777777" w:rsidTr="003B2724">
        <w:trPr>
          <w:trHeight w:val="300"/>
        </w:trPr>
        <w:tc>
          <w:tcPr>
            <w:tcW w:w="1555" w:type="dxa"/>
          </w:tcPr>
          <w:p w14:paraId="1D4CDF84" w14:textId="77777777" w:rsidR="00865CE6" w:rsidRPr="00865CE6" w:rsidRDefault="00865CE6" w:rsidP="00865CE6">
            <w:pPr>
              <w:jc w:val="both"/>
              <w:rPr>
                <w:lang w:val="en-US"/>
              </w:rPr>
            </w:pPr>
            <w:bookmarkStart w:id="616" w:name="MCCQCTEMPBM_00000815" w:colFirst="1" w:colLast="1"/>
            <w:r w:rsidRPr="00865CE6">
              <w:rPr>
                <w:b/>
                <w:bCs/>
                <w:lang w:val="en-US"/>
              </w:rPr>
              <w:lastRenderedPageBreak/>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617"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618" w:name="MCCQCTEMPBM_00000813"/>
            <w:bookmarkEnd w:id="617"/>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619" w:name="MCCQCTEMPBM_00000814"/>
            <w:bookmarkEnd w:id="618"/>
            <w:r w:rsidRPr="00865CE6">
              <w:rPr>
                <w:lang w:val="en-US"/>
              </w:rPr>
              <w:t>Retrieve {apiId} from body and Location header with new resource created from response</w:t>
            </w:r>
          </w:p>
          <w:bookmarkEnd w:id="619"/>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3B2724">
        <w:trPr>
          <w:trHeight w:val="300"/>
        </w:trPr>
        <w:tc>
          <w:tcPr>
            <w:tcW w:w="1555" w:type="dxa"/>
          </w:tcPr>
          <w:p w14:paraId="14FD4EC0" w14:textId="77777777" w:rsidR="00865CE6" w:rsidRPr="00865CE6" w:rsidRDefault="00865CE6" w:rsidP="00865CE6">
            <w:pPr>
              <w:jc w:val="both"/>
              <w:rPr>
                <w:b/>
                <w:bCs/>
                <w:lang w:val="en-US"/>
              </w:rPr>
            </w:pPr>
            <w:bookmarkStart w:id="620" w:name="MCCQCTEMPBM_00000824" w:colFirst="1" w:colLast="1"/>
            <w:bookmarkEnd w:id="616"/>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621"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622" w:name="MCCQCTEMPBM_00000817"/>
            <w:bookmarkEnd w:id="621"/>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623" w:name="MCCQCTEMPBM_00000818"/>
            <w:bookmarkEnd w:id="622"/>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624" w:name="MCCQCTEMPBM_00000819"/>
            <w:bookmarkEnd w:id="623"/>
            <w:r w:rsidRPr="00865CE6">
              <w:rPr>
                <w:lang w:val="en-US"/>
              </w:rPr>
              <w:t>Body serviceAPIDescription with apiName service_1</w:t>
            </w:r>
          </w:p>
          <w:p w14:paraId="6B483CBD" w14:textId="77777777" w:rsidR="00865CE6" w:rsidRPr="00865CE6" w:rsidRDefault="00865CE6" w:rsidP="003579F9">
            <w:pPr>
              <w:numPr>
                <w:ilvl w:val="1"/>
                <w:numId w:val="108"/>
              </w:numPr>
              <w:spacing w:after="0"/>
              <w:contextualSpacing/>
              <w:rPr>
                <w:lang w:val="en-US"/>
              </w:rPr>
            </w:pPr>
            <w:bookmarkStart w:id="625" w:name="MCCQCTEMPBM_00000820"/>
            <w:bookmarkEnd w:id="624"/>
            <w:r w:rsidRPr="00865CE6">
              <w:rPr>
                <w:lang w:val="en-US"/>
              </w:rPr>
              <w:t>Get apiId</w:t>
            </w:r>
          </w:p>
          <w:p w14:paraId="4D4F02C4" w14:textId="77777777" w:rsidR="00865CE6" w:rsidRPr="00865CE6" w:rsidRDefault="00865CE6" w:rsidP="003579F9">
            <w:pPr>
              <w:numPr>
                <w:ilvl w:val="1"/>
                <w:numId w:val="108"/>
              </w:numPr>
              <w:spacing w:after="0"/>
              <w:contextualSpacing/>
              <w:rPr>
                <w:lang w:val="en-US"/>
              </w:rPr>
            </w:pPr>
            <w:bookmarkStart w:id="626" w:name="MCCQCTEMPBM_00000821"/>
            <w:bookmarkEnd w:id="625"/>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627" w:name="MCCQCTEMPBM_00000822"/>
            <w:bookmarkEnd w:id="626"/>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628" w:name="MCCQCTEMPBM_00000823"/>
            <w:bookmarkEnd w:id="627"/>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628"/>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3B2724">
        <w:trPr>
          <w:trHeight w:val="300"/>
        </w:trPr>
        <w:tc>
          <w:tcPr>
            <w:tcW w:w="1555" w:type="dxa"/>
          </w:tcPr>
          <w:p w14:paraId="703CA577" w14:textId="77777777" w:rsidR="00865CE6" w:rsidRPr="00865CE6" w:rsidRDefault="00865CE6" w:rsidP="00865CE6">
            <w:pPr>
              <w:jc w:val="both"/>
              <w:rPr>
                <w:b/>
                <w:bCs/>
                <w:lang w:val="en-US"/>
              </w:rPr>
            </w:pPr>
            <w:bookmarkStart w:id="629" w:name="MCCQCTEMPBM_00000836" w:colFirst="1" w:colLast="1"/>
            <w:bookmarkEnd w:id="620"/>
            <w:r w:rsidRPr="00865CE6">
              <w:rPr>
                <w:b/>
                <w:bCs/>
                <w:lang w:val="en-US"/>
              </w:rPr>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630"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631" w:name="MCCQCTEMPBM_00000826"/>
            <w:bookmarkEnd w:id="630"/>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632" w:name="MCCQCTEMPBM_00000827"/>
            <w:bookmarkEnd w:id="631"/>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bookmarkStart w:id="633" w:name="MCCQCTEMPBM_00000828"/>
            <w:bookmarkEnd w:id="632"/>
            <w:r w:rsidRPr="00865CE6">
              <w:rPr>
                <w:bCs/>
                <w:lang w:val="en-US"/>
              </w:rPr>
              <w:t>apiId</w:t>
            </w:r>
          </w:p>
          <w:p w14:paraId="2482B307" w14:textId="77777777" w:rsidR="00865CE6" w:rsidRPr="00865CE6" w:rsidRDefault="00865CE6" w:rsidP="003579F9">
            <w:pPr>
              <w:numPr>
                <w:ilvl w:val="1"/>
                <w:numId w:val="109"/>
              </w:numPr>
              <w:spacing w:after="0"/>
              <w:contextualSpacing/>
              <w:rPr>
                <w:bCs/>
                <w:lang w:val="en-US"/>
              </w:rPr>
            </w:pPr>
            <w:bookmarkStart w:id="634" w:name="MCCQCTEMPBM_00000829"/>
            <w:bookmarkEnd w:id="63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635" w:name="MCCQCTEMPBM_00000830"/>
            <w:bookmarkEnd w:id="634"/>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636" w:name="MCCQCTEMPBM_00000831"/>
            <w:bookmarkEnd w:id="635"/>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637" w:name="MCCQCTEMPBM_00000832"/>
            <w:bookmarkEnd w:id="636"/>
            <w:r w:rsidRPr="00865CE6">
              <w:rPr>
                <w:bCs/>
                <w:lang w:val="en-US"/>
              </w:rPr>
              <w:t>Error Response Body must accomplish with ProblemDetails data structure with:</w:t>
            </w:r>
          </w:p>
          <w:p w14:paraId="0FBAD95B" w14:textId="77777777" w:rsidR="00865CE6" w:rsidRPr="00865CE6" w:rsidRDefault="00865CE6" w:rsidP="003579F9">
            <w:pPr>
              <w:numPr>
                <w:ilvl w:val="2"/>
                <w:numId w:val="109"/>
              </w:numPr>
              <w:spacing w:after="0"/>
              <w:contextualSpacing/>
              <w:rPr>
                <w:bCs/>
                <w:lang w:val="en-US"/>
              </w:rPr>
            </w:pPr>
            <w:bookmarkStart w:id="638" w:name="MCCQCTEMPBM_00000833"/>
            <w:bookmarkEnd w:id="637"/>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639" w:name="MCCQCTEMPBM_00000834"/>
            <w:bookmarkEnd w:id="638"/>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640" w:name="MCCQCTEMPBM_00000835"/>
            <w:bookmarkEnd w:id="639"/>
            <w:r w:rsidRPr="00865CE6">
              <w:rPr>
                <w:bCs/>
                <w:lang w:val="en-US"/>
              </w:rPr>
              <w:t>title with message “Service API not found”</w:t>
            </w:r>
          </w:p>
          <w:bookmarkEnd w:id="640"/>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629"/>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641" w:name="_Toc178759228"/>
      <w:bookmarkStart w:id="642" w:name="_Toc179279221"/>
      <w:r w:rsidRPr="00865CE6">
        <w:rPr>
          <w:rFonts w:ascii="Arial" w:hAnsi="Arial"/>
          <w:sz w:val="28"/>
          <w:lang w:val="en-US"/>
        </w:rPr>
        <w:t>Test Case 13: Delete API Published by NON Authorised API Publisher with valid serviceApiId</w:t>
      </w:r>
      <w:bookmarkEnd w:id="641"/>
      <w:bookmarkEnd w:id="642"/>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3B2724">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3B2724">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4DE401EA" w14:textId="77777777" w:rsidTr="003B2724">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3B2724">
        <w:trPr>
          <w:trHeight w:val="300"/>
        </w:trPr>
        <w:tc>
          <w:tcPr>
            <w:tcW w:w="1555" w:type="dxa"/>
          </w:tcPr>
          <w:p w14:paraId="3F2A5B1B" w14:textId="77777777" w:rsidR="00865CE6" w:rsidRPr="00865CE6" w:rsidRDefault="00865CE6" w:rsidP="00865CE6">
            <w:pPr>
              <w:jc w:val="both"/>
              <w:rPr>
                <w:lang w:val="en-US"/>
              </w:rPr>
            </w:pPr>
            <w:bookmarkStart w:id="643"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644"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645" w:name="MCCQCTEMPBM_00000838"/>
            <w:bookmarkEnd w:id="644"/>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646" w:name="MCCQCTEMPBM_00000839"/>
            <w:bookmarkEnd w:id="645"/>
            <w:r w:rsidRPr="00865CE6">
              <w:rPr>
                <w:lang w:val="en-US"/>
              </w:rPr>
              <w:t>Retrieve {apiId}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647" w:name="MCCQCTEMPBM_00000840"/>
            <w:bookmarkEnd w:id="646"/>
            <w:r w:rsidRPr="00865CE6">
              <w:rPr>
                <w:lang w:val="en-US"/>
              </w:rPr>
              <w:t>Onboard Invoker at CCF and store signed Invoker Certificate</w:t>
            </w:r>
          </w:p>
          <w:bookmarkEnd w:id="647"/>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3B2724">
        <w:trPr>
          <w:trHeight w:val="300"/>
        </w:trPr>
        <w:tc>
          <w:tcPr>
            <w:tcW w:w="1555" w:type="dxa"/>
          </w:tcPr>
          <w:p w14:paraId="1CD0A273" w14:textId="77777777" w:rsidR="00865CE6" w:rsidRPr="00865CE6" w:rsidRDefault="00865CE6" w:rsidP="00865CE6">
            <w:pPr>
              <w:jc w:val="both"/>
              <w:rPr>
                <w:b/>
                <w:bCs/>
                <w:lang w:val="en-US"/>
              </w:rPr>
            </w:pPr>
            <w:bookmarkStart w:id="648" w:name="MCCQCTEMPBM_00000850" w:colFirst="1" w:colLast="1"/>
            <w:bookmarkEnd w:id="643"/>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649"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650" w:name="MCCQCTEMPBM_00000843"/>
            <w:bookmarkEnd w:id="649"/>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651" w:name="MCCQCTEMPBM_00000844"/>
            <w:bookmarkEnd w:id="650"/>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652" w:name="MCCQCTEMPBM_00000845"/>
            <w:bookmarkEnd w:id="651"/>
            <w:r w:rsidRPr="00865CE6">
              <w:rPr>
                <w:lang w:val="en-US"/>
              </w:rPr>
              <w:t>Body serviceAPIDescription with apiName service_1</w:t>
            </w:r>
          </w:p>
          <w:p w14:paraId="0BD7FFBF" w14:textId="77777777" w:rsidR="00865CE6" w:rsidRPr="00865CE6" w:rsidRDefault="00865CE6" w:rsidP="003579F9">
            <w:pPr>
              <w:numPr>
                <w:ilvl w:val="1"/>
                <w:numId w:val="111"/>
              </w:numPr>
              <w:spacing w:after="0"/>
              <w:contextualSpacing/>
              <w:rPr>
                <w:lang w:val="en-US"/>
              </w:rPr>
            </w:pPr>
            <w:bookmarkStart w:id="653" w:name="MCCQCTEMPBM_00000846"/>
            <w:bookmarkEnd w:id="652"/>
            <w:r w:rsidRPr="00865CE6">
              <w:rPr>
                <w:lang w:val="en-US"/>
              </w:rPr>
              <w:t>Get apiId</w:t>
            </w:r>
          </w:p>
          <w:p w14:paraId="787B01FF" w14:textId="77777777" w:rsidR="00865CE6" w:rsidRPr="00865CE6" w:rsidRDefault="00865CE6" w:rsidP="003579F9">
            <w:pPr>
              <w:numPr>
                <w:ilvl w:val="1"/>
                <w:numId w:val="111"/>
              </w:numPr>
              <w:spacing w:after="0"/>
              <w:contextualSpacing/>
              <w:rPr>
                <w:lang w:val="en-US"/>
              </w:rPr>
            </w:pPr>
            <w:bookmarkStart w:id="654" w:name="MCCQCTEMPBM_00000847"/>
            <w:bookmarkEnd w:id="653"/>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655" w:name="MCCQCTEMPBM_00000848"/>
            <w:bookmarkEnd w:id="654"/>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656" w:name="MCCQCTEMPBM_00000849"/>
            <w:bookmarkEnd w:id="655"/>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656"/>
          <w:p w14:paraId="581A71C3" w14:textId="77777777" w:rsidR="00865CE6" w:rsidRPr="00865CE6" w:rsidRDefault="00865CE6" w:rsidP="003579F9">
            <w:pPr>
              <w:numPr>
                <w:ilvl w:val="1"/>
                <w:numId w:val="111"/>
              </w:numPr>
              <w:spacing w:after="0"/>
              <w:contextualSpacing/>
              <w:rPr>
                <w:lang w:val="en-US"/>
              </w:rPr>
            </w:pPr>
            <w:r w:rsidRPr="00865CE6">
              <w:rPr>
                <w:lang w:val="en-US"/>
              </w:rPr>
              <w:lastRenderedPageBreak/>
              <w:t xml:space="preserve">Use </w:t>
            </w:r>
            <w:r w:rsidRPr="00865CE6">
              <w:rPr>
                <w:b/>
                <w:bCs/>
                <w:lang w:val="en-US"/>
              </w:rPr>
              <w:t>Invoker Certificate</w:t>
            </w:r>
          </w:p>
        </w:tc>
      </w:tr>
      <w:tr w:rsidR="00865CE6" w:rsidRPr="00865CE6" w14:paraId="6114EA1D" w14:textId="77777777" w:rsidTr="003B2724">
        <w:trPr>
          <w:trHeight w:val="300"/>
        </w:trPr>
        <w:tc>
          <w:tcPr>
            <w:tcW w:w="1555" w:type="dxa"/>
          </w:tcPr>
          <w:p w14:paraId="3DAC3572" w14:textId="77777777" w:rsidR="00865CE6" w:rsidRPr="00865CE6" w:rsidRDefault="00865CE6" w:rsidP="00865CE6">
            <w:pPr>
              <w:jc w:val="both"/>
              <w:rPr>
                <w:b/>
                <w:bCs/>
                <w:lang w:val="en-US"/>
              </w:rPr>
            </w:pPr>
            <w:bookmarkStart w:id="657" w:name="MCCQCTEMPBM_00000857" w:colFirst="1" w:colLast="1"/>
            <w:bookmarkEnd w:id="648"/>
            <w:r w:rsidRPr="00865CE6">
              <w:rPr>
                <w:b/>
                <w:bCs/>
                <w:lang w:val="en-US"/>
              </w:rPr>
              <w:lastRenderedPageBreak/>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658"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659" w:name="MCCQCTEMPBM_00000852"/>
            <w:bookmarkEnd w:id="658"/>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660" w:name="MCCQCTEMPBM_00000853"/>
            <w:bookmarkEnd w:id="659"/>
            <w:r w:rsidRPr="00865CE6">
              <w:rPr>
                <w:bCs/>
                <w:lang w:val="en-US"/>
              </w:rPr>
              <w:t>Error Response Body must accomplish with ProblemDetails data structure with:</w:t>
            </w:r>
          </w:p>
          <w:p w14:paraId="6079FE9A" w14:textId="77777777" w:rsidR="00865CE6" w:rsidRPr="00865CE6" w:rsidRDefault="00865CE6" w:rsidP="003579F9">
            <w:pPr>
              <w:numPr>
                <w:ilvl w:val="2"/>
                <w:numId w:val="112"/>
              </w:numPr>
              <w:spacing w:after="0"/>
              <w:contextualSpacing/>
              <w:rPr>
                <w:bCs/>
                <w:lang w:val="en-US"/>
              </w:rPr>
            </w:pPr>
            <w:bookmarkStart w:id="661" w:name="MCCQCTEMPBM_00000854"/>
            <w:bookmarkEnd w:id="660"/>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662" w:name="MCCQCTEMPBM_00000855"/>
            <w:bookmarkEnd w:id="661"/>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663" w:name="MCCQCTEMPBM_00000856"/>
            <w:bookmarkEnd w:id="662"/>
            <w:r w:rsidRPr="00865CE6">
              <w:rPr>
                <w:bCs/>
                <w:lang w:val="en-US"/>
              </w:rPr>
              <w:t>detail with message “User not authorized”</w:t>
            </w:r>
          </w:p>
          <w:bookmarkEnd w:id="663"/>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657"/>
    </w:tbl>
    <w:p w14:paraId="7A6656D7" w14:textId="77777777" w:rsidR="00865CE6" w:rsidRPr="00865CE6" w:rsidRDefault="00865CE6" w:rsidP="00865CE6">
      <w:pPr>
        <w:ind w:left="568"/>
        <w:jc w:val="both"/>
        <w:rPr>
          <w:lang w:val="en-US"/>
        </w:rPr>
      </w:pPr>
    </w:p>
    <w:p w14:paraId="431E5D0F" w14:textId="77777777" w:rsidR="00865CE6" w:rsidRPr="00865CE6" w:rsidRDefault="00865CE6" w:rsidP="008668A1">
      <w:pPr>
        <w:pStyle w:val="Heading1"/>
        <w:rPr>
          <w:lang w:val="en-US"/>
        </w:rPr>
      </w:pPr>
      <w:bookmarkStart w:id="664" w:name="_Toc178759229"/>
      <w:bookmarkStart w:id="665" w:name="_Toc179279222"/>
      <w:bookmarkStart w:id="666" w:name="_Toc183231306"/>
      <w:r w:rsidRPr="00865CE6">
        <w:rPr>
          <w:lang w:val="en-US"/>
        </w:rPr>
        <w:t>B.4</w:t>
      </w:r>
      <w:r w:rsidRPr="00865CE6">
        <w:rPr>
          <w:lang w:val="en-US"/>
        </w:rPr>
        <w:tab/>
        <w:t>Test Plan for CAPIF DiscoverService</w:t>
      </w:r>
      <w:bookmarkEnd w:id="664"/>
      <w:bookmarkEnd w:id="665"/>
      <w:bookmarkEnd w:id="666"/>
    </w:p>
    <w:p w14:paraId="7EE4D21A" w14:textId="77777777" w:rsidR="00865CE6" w:rsidRPr="00865CE6" w:rsidRDefault="00865CE6" w:rsidP="00865CE6">
      <w:pPr>
        <w:rPr>
          <w:lang w:val="en-US"/>
        </w:rPr>
      </w:pPr>
      <w:r w:rsidRPr="00865CE6">
        <w:rPr>
          <w:lang w:val="en-US"/>
        </w:rPr>
        <w:t>This section list test cases for the CAPIF_Discover_Service_API.</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667" w:name="_Toc178759230"/>
      <w:bookmarkStart w:id="668" w:name="_Toc179279223"/>
      <w:r w:rsidRPr="00865CE6">
        <w:rPr>
          <w:rFonts w:ascii="Arial" w:hAnsi="Arial"/>
          <w:sz w:val="28"/>
          <w:lang w:val="en-US"/>
        </w:rPr>
        <w:t>Test Case 1: Discover Published Service Apis by Authorised Invoker</w:t>
      </w:r>
      <w:bookmarkEnd w:id="667"/>
      <w:bookmarkEnd w:id="668"/>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3B2724">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r w:rsidRPr="00865CE6">
              <w:rPr>
                <w:lang w:val="en-US"/>
              </w:rPr>
              <w:t>capif_api_discover _service-1</w:t>
            </w:r>
          </w:p>
        </w:tc>
      </w:tr>
      <w:tr w:rsidR="00865CE6" w:rsidRPr="00865CE6" w14:paraId="1F1E31FA" w14:textId="77777777" w:rsidTr="003B2724">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3B2724">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3B2724">
        <w:trPr>
          <w:trHeight w:val="300"/>
        </w:trPr>
        <w:tc>
          <w:tcPr>
            <w:tcW w:w="1555" w:type="dxa"/>
          </w:tcPr>
          <w:p w14:paraId="4C1039D6" w14:textId="77777777" w:rsidR="00865CE6" w:rsidRPr="00865CE6" w:rsidRDefault="00865CE6" w:rsidP="00865CE6">
            <w:pPr>
              <w:jc w:val="both"/>
              <w:rPr>
                <w:lang w:val="en-US"/>
              </w:rPr>
            </w:pPr>
            <w:bookmarkStart w:id="669"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670"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671" w:name="MCCQCTEMPBM_00000859"/>
            <w:bookmarkEnd w:id="670"/>
            <w:r w:rsidRPr="00865CE6">
              <w:rPr>
                <w:lang w:val="en-US"/>
              </w:rPr>
              <w:t>Onboard Invoker at CCF</w:t>
            </w:r>
          </w:p>
          <w:bookmarkEnd w:id="671"/>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3B2724">
        <w:trPr>
          <w:trHeight w:val="300"/>
        </w:trPr>
        <w:tc>
          <w:tcPr>
            <w:tcW w:w="1555" w:type="dxa"/>
          </w:tcPr>
          <w:p w14:paraId="549F6B8B" w14:textId="77777777" w:rsidR="00865CE6" w:rsidRPr="00865CE6" w:rsidRDefault="00865CE6" w:rsidP="00865CE6">
            <w:pPr>
              <w:jc w:val="both"/>
              <w:rPr>
                <w:b/>
                <w:bCs/>
                <w:lang w:val="en-US"/>
              </w:rPr>
            </w:pPr>
            <w:bookmarkStart w:id="672" w:name="MCCQCTEMPBM_00000869" w:colFirst="1" w:colLast="1"/>
            <w:bookmarkEnd w:id="669"/>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673"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674" w:name="MCCQCTEMPBM_00000862"/>
            <w:bookmarkEnd w:id="673"/>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675" w:name="MCCQCTEMPBM_00000863"/>
            <w:bookmarkEnd w:id="674"/>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676" w:name="MCCQCTEMPBM_00000864"/>
            <w:bookmarkEnd w:id="675"/>
            <w:r w:rsidRPr="00865CE6">
              <w:rPr>
                <w:lang w:val="en-US"/>
              </w:rPr>
              <w:t>Body serviceAPIDescription with apiName service_1</w:t>
            </w:r>
          </w:p>
          <w:p w14:paraId="3D204B8C" w14:textId="77777777" w:rsidR="00865CE6" w:rsidRPr="00865CE6" w:rsidRDefault="00865CE6" w:rsidP="003579F9">
            <w:pPr>
              <w:numPr>
                <w:ilvl w:val="1"/>
                <w:numId w:val="115"/>
              </w:numPr>
              <w:spacing w:after="0"/>
              <w:contextualSpacing/>
              <w:rPr>
                <w:lang w:val="en-US"/>
              </w:rPr>
            </w:pPr>
            <w:bookmarkStart w:id="677" w:name="MCCQCTEMPBM_00000865"/>
            <w:bookmarkEnd w:id="676"/>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678" w:name="MCCQCTEMPBM_00000866"/>
            <w:bookmarkEnd w:id="677"/>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679" w:name="MCCQCTEMPBM_00000867"/>
            <w:bookmarkEnd w:id="678"/>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680" w:name="MCCQCTEMPBM_00000868"/>
            <w:bookmarkEnd w:id="679"/>
            <w:r w:rsidRPr="00865CE6">
              <w:rPr>
                <w:lang w:val="en-US"/>
              </w:rPr>
              <w:t>Param api-invoker-id is mandatory</w:t>
            </w:r>
          </w:p>
          <w:bookmarkEnd w:id="680"/>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3B2724">
        <w:trPr>
          <w:trHeight w:val="300"/>
        </w:trPr>
        <w:tc>
          <w:tcPr>
            <w:tcW w:w="1555" w:type="dxa"/>
          </w:tcPr>
          <w:p w14:paraId="27DFD475" w14:textId="77777777" w:rsidR="00865CE6" w:rsidRPr="00865CE6" w:rsidRDefault="00865CE6" w:rsidP="00865CE6">
            <w:pPr>
              <w:jc w:val="both"/>
              <w:rPr>
                <w:b/>
                <w:bCs/>
                <w:lang w:val="en-US"/>
              </w:rPr>
            </w:pPr>
            <w:bookmarkStart w:id="681" w:name="MCCQCTEMPBM_00000878" w:colFirst="1" w:colLast="1"/>
            <w:bookmarkEnd w:id="672"/>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682"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683" w:name="MCCQCTEMPBM_00000871"/>
            <w:bookmarkEnd w:id="682"/>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684" w:name="MCCQCTEMPBM_00000872"/>
            <w:bookmarkEnd w:id="683"/>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bookmarkStart w:id="685" w:name="MCCQCTEMPBM_00000873"/>
            <w:bookmarkEnd w:id="684"/>
            <w:r w:rsidRPr="00865CE6">
              <w:rPr>
                <w:bCs/>
                <w:lang w:val="en-US"/>
              </w:rPr>
              <w:t>apiId</w:t>
            </w:r>
          </w:p>
          <w:p w14:paraId="2FCC3FD0" w14:textId="77777777" w:rsidR="00865CE6" w:rsidRPr="00865CE6" w:rsidRDefault="00865CE6" w:rsidP="003579F9">
            <w:pPr>
              <w:numPr>
                <w:ilvl w:val="1"/>
                <w:numId w:val="116"/>
              </w:numPr>
              <w:spacing w:after="0"/>
              <w:contextualSpacing/>
              <w:rPr>
                <w:bCs/>
                <w:lang w:val="en-US"/>
              </w:rPr>
            </w:pPr>
            <w:bookmarkStart w:id="686" w:name="MCCQCTEMPBM_00000874"/>
            <w:bookmarkEnd w:id="68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687" w:name="MCCQCTEMPBM_00000875"/>
            <w:bookmarkEnd w:id="686"/>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688" w:name="MCCQCTEMPBM_00000876"/>
            <w:bookmarkEnd w:id="687"/>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689" w:name="MCCQCTEMPBM_00000877"/>
            <w:bookmarkEnd w:id="688"/>
            <w:r w:rsidRPr="00865CE6">
              <w:rPr>
                <w:bCs/>
                <w:lang w:val="en-US"/>
              </w:rPr>
              <w:t>Response body must follow DiscoveredAPIs data structure:</w:t>
            </w:r>
          </w:p>
          <w:bookmarkEnd w:id="689"/>
          <w:p w14:paraId="4432C823" w14:textId="77777777" w:rsidR="00865CE6" w:rsidRPr="00865CE6" w:rsidRDefault="00865CE6" w:rsidP="003579F9">
            <w:pPr>
              <w:numPr>
                <w:ilvl w:val="2"/>
                <w:numId w:val="116"/>
              </w:numPr>
              <w:spacing w:after="0"/>
              <w:contextualSpacing/>
              <w:rPr>
                <w:bCs/>
                <w:lang w:val="en-US"/>
              </w:rPr>
            </w:pPr>
            <w:r w:rsidRPr="00865CE6">
              <w:rPr>
                <w:bCs/>
                <w:lang w:val="en-US"/>
              </w:rPr>
              <w:t>Check if DiscoveredAPIs contains the API Published previously</w:t>
            </w:r>
          </w:p>
        </w:tc>
      </w:tr>
      <w:bookmarkEnd w:id="681"/>
    </w:tbl>
    <w:p w14:paraId="626FC8E3" w14:textId="77777777" w:rsidR="00865CE6" w:rsidRPr="00865CE6" w:rsidRDefault="00865CE6" w:rsidP="00865CE6">
      <w:pPr>
        <w:ind w:left="568"/>
        <w:jc w:val="both"/>
        <w:rPr>
          <w:lang w:val="en-US"/>
        </w:rPr>
      </w:pPr>
    </w:p>
    <w:p w14:paraId="757A9E94" w14:textId="77777777" w:rsidR="00865CE6" w:rsidRPr="00865CE6" w:rsidRDefault="00865CE6" w:rsidP="00865CE6">
      <w:pPr>
        <w:keepNext/>
        <w:keepLines/>
        <w:spacing w:before="120"/>
        <w:ind w:left="1134" w:hanging="1134"/>
        <w:outlineLvl w:val="2"/>
        <w:rPr>
          <w:rFonts w:ascii="Arial" w:hAnsi="Arial"/>
          <w:sz w:val="28"/>
          <w:lang w:val="en-US"/>
        </w:rPr>
      </w:pPr>
      <w:bookmarkStart w:id="690" w:name="_Toc178759231"/>
      <w:bookmarkStart w:id="691" w:name="_Toc179279224"/>
      <w:r w:rsidRPr="00865CE6">
        <w:rPr>
          <w:rFonts w:ascii="Arial" w:hAnsi="Arial"/>
          <w:sz w:val="28"/>
          <w:lang w:val="en-US"/>
        </w:rPr>
        <w:t>Test Case 2: Discover Published Service Apis by Non Authorised Invoker</w:t>
      </w:r>
      <w:bookmarkEnd w:id="690"/>
      <w:bookmarkEnd w:id="691"/>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3B2724">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r w:rsidRPr="00865CE6">
              <w:rPr>
                <w:lang w:val="en-US"/>
              </w:rPr>
              <w:t>capif_api_discover _service-2</w:t>
            </w:r>
          </w:p>
        </w:tc>
      </w:tr>
      <w:tr w:rsidR="00865CE6" w:rsidRPr="00865CE6" w14:paraId="7740B6D8" w14:textId="77777777" w:rsidTr="003B2724">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3B2724">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3B2724">
        <w:trPr>
          <w:trHeight w:val="300"/>
        </w:trPr>
        <w:tc>
          <w:tcPr>
            <w:tcW w:w="1555" w:type="dxa"/>
          </w:tcPr>
          <w:p w14:paraId="60BCF33A" w14:textId="77777777" w:rsidR="00865CE6" w:rsidRPr="00865CE6" w:rsidRDefault="00865CE6" w:rsidP="00865CE6">
            <w:pPr>
              <w:jc w:val="both"/>
              <w:rPr>
                <w:lang w:val="en-US"/>
              </w:rPr>
            </w:pPr>
            <w:bookmarkStart w:id="692"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693"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694" w:name="MCCQCTEMPBM_00000880"/>
            <w:bookmarkEnd w:id="693"/>
            <w:r w:rsidRPr="00865CE6">
              <w:rPr>
                <w:lang w:val="en-US"/>
              </w:rPr>
              <w:t>Onboard Invoker at CCF</w:t>
            </w:r>
          </w:p>
          <w:bookmarkEnd w:id="694"/>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3B2724">
        <w:trPr>
          <w:trHeight w:val="300"/>
        </w:trPr>
        <w:tc>
          <w:tcPr>
            <w:tcW w:w="1555" w:type="dxa"/>
          </w:tcPr>
          <w:p w14:paraId="0C11CB24" w14:textId="77777777" w:rsidR="00865CE6" w:rsidRPr="00865CE6" w:rsidRDefault="00865CE6" w:rsidP="00865CE6">
            <w:pPr>
              <w:jc w:val="both"/>
              <w:rPr>
                <w:b/>
                <w:bCs/>
                <w:lang w:val="en-US"/>
              </w:rPr>
            </w:pPr>
            <w:bookmarkStart w:id="695" w:name="MCCQCTEMPBM_00000890" w:colFirst="1" w:colLast="1"/>
            <w:bookmarkEnd w:id="692"/>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696"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697" w:name="MCCQCTEMPBM_00000883"/>
            <w:bookmarkEnd w:id="696"/>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698" w:name="MCCQCTEMPBM_00000884"/>
            <w:bookmarkEnd w:id="697"/>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699" w:name="MCCQCTEMPBM_00000885"/>
            <w:bookmarkEnd w:id="698"/>
            <w:r w:rsidRPr="00865CE6">
              <w:rPr>
                <w:lang w:val="en-US"/>
              </w:rPr>
              <w:t>Body serviceAPIDescription with apiName service_1</w:t>
            </w:r>
          </w:p>
          <w:p w14:paraId="12BE5334" w14:textId="77777777" w:rsidR="00865CE6" w:rsidRPr="00865CE6" w:rsidRDefault="00865CE6" w:rsidP="003579F9">
            <w:pPr>
              <w:numPr>
                <w:ilvl w:val="1"/>
                <w:numId w:val="118"/>
              </w:numPr>
              <w:spacing w:after="0"/>
              <w:contextualSpacing/>
              <w:rPr>
                <w:lang w:val="en-US"/>
              </w:rPr>
            </w:pPr>
            <w:bookmarkStart w:id="700" w:name="MCCQCTEMPBM_00000886"/>
            <w:bookmarkEnd w:id="699"/>
            <w:r w:rsidRPr="00865CE6">
              <w:rPr>
                <w:lang w:val="en-US"/>
              </w:rPr>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701" w:name="MCCQCTEMPBM_00000887"/>
            <w:bookmarkEnd w:id="700"/>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702" w:name="MCCQCTEMPBM_00000888"/>
            <w:bookmarkEnd w:id="701"/>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703" w:name="MCCQCTEMPBM_00000889"/>
            <w:bookmarkEnd w:id="702"/>
            <w:r w:rsidRPr="00865CE6">
              <w:rPr>
                <w:lang w:val="en-US"/>
              </w:rPr>
              <w:t>Param api-invoker-id is mandatory</w:t>
            </w:r>
          </w:p>
          <w:bookmarkEnd w:id="703"/>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3B2724">
        <w:trPr>
          <w:trHeight w:val="300"/>
        </w:trPr>
        <w:tc>
          <w:tcPr>
            <w:tcW w:w="1555" w:type="dxa"/>
          </w:tcPr>
          <w:p w14:paraId="7E395200" w14:textId="77777777" w:rsidR="00865CE6" w:rsidRPr="00865CE6" w:rsidRDefault="00865CE6" w:rsidP="00865CE6">
            <w:pPr>
              <w:jc w:val="both"/>
              <w:rPr>
                <w:b/>
                <w:bCs/>
                <w:lang w:val="en-US"/>
              </w:rPr>
            </w:pPr>
            <w:bookmarkStart w:id="704" w:name="MCCQCTEMPBM_00000902" w:colFirst="1" w:colLast="1"/>
            <w:bookmarkEnd w:id="695"/>
            <w:r w:rsidRPr="00865CE6">
              <w:rPr>
                <w:b/>
                <w:bCs/>
                <w:lang w:val="en-US"/>
              </w:rPr>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705"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706" w:name="MCCQCTEMPBM_00000892"/>
            <w:bookmarkEnd w:id="705"/>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707" w:name="MCCQCTEMPBM_00000893"/>
            <w:bookmarkEnd w:id="706"/>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bookmarkStart w:id="708" w:name="MCCQCTEMPBM_00000894"/>
            <w:bookmarkEnd w:id="707"/>
            <w:r w:rsidRPr="00865CE6">
              <w:rPr>
                <w:bCs/>
                <w:lang w:val="en-US"/>
              </w:rPr>
              <w:t>apiId</w:t>
            </w:r>
          </w:p>
          <w:p w14:paraId="5A1FBCFD" w14:textId="77777777" w:rsidR="00865CE6" w:rsidRPr="00865CE6" w:rsidRDefault="00865CE6" w:rsidP="003579F9">
            <w:pPr>
              <w:numPr>
                <w:ilvl w:val="1"/>
                <w:numId w:val="119"/>
              </w:numPr>
              <w:spacing w:after="0"/>
              <w:contextualSpacing/>
              <w:rPr>
                <w:bCs/>
                <w:lang w:val="en-US"/>
              </w:rPr>
            </w:pPr>
            <w:bookmarkStart w:id="709" w:name="MCCQCTEMPBM_00000895"/>
            <w:bookmarkEnd w:id="708"/>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710" w:name="MCCQCTEMPBM_00000896"/>
            <w:bookmarkEnd w:id="709"/>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711" w:name="MCCQCTEMPBM_00000897"/>
            <w:bookmarkEnd w:id="710"/>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712" w:name="MCCQCTEMPBM_00000898"/>
            <w:bookmarkEnd w:id="711"/>
            <w:r w:rsidRPr="00865CE6">
              <w:rPr>
                <w:bCs/>
                <w:lang w:val="en-US"/>
              </w:rPr>
              <w:t>Error Response Body must accomplish with ProblemDetails data structure with:</w:t>
            </w:r>
          </w:p>
          <w:p w14:paraId="6BAA8DAB" w14:textId="77777777" w:rsidR="00865CE6" w:rsidRPr="00865CE6" w:rsidRDefault="00865CE6" w:rsidP="003579F9">
            <w:pPr>
              <w:numPr>
                <w:ilvl w:val="2"/>
                <w:numId w:val="119"/>
              </w:numPr>
              <w:spacing w:after="0"/>
              <w:contextualSpacing/>
              <w:rPr>
                <w:bCs/>
                <w:lang w:val="en-US"/>
              </w:rPr>
            </w:pPr>
            <w:bookmarkStart w:id="713" w:name="MCCQCTEMPBM_00000899"/>
            <w:bookmarkEnd w:id="712"/>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714" w:name="MCCQCTEMPBM_00000900"/>
            <w:bookmarkEnd w:id="713"/>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715" w:name="MCCQCTEMPBM_00000901"/>
            <w:bookmarkEnd w:id="714"/>
            <w:r w:rsidRPr="00865CE6">
              <w:rPr>
                <w:bCs/>
                <w:lang w:val="en-US"/>
              </w:rPr>
              <w:t>detail with message “User not authorized”</w:t>
            </w:r>
          </w:p>
          <w:bookmarkEnd w:id="715"/>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704"/>
    </w:tbl>
    <w:p w14:paraId="67354BD8" w14:textId="77777777" w:rsidR="00865CE6" w:rsidRPr="00865CE6" w:rsidRDefault="00865CE6" w:rsidP="00865CE6">
      <w:pPr>
        <w:ind w:left="568"/>
        <w:jc w:val="both"/>
        <w:rPr>
          <w:lang w:val="en-US"/>
        </w:rPr>
      </w:pPr>
    </w:p>
    <w:p w14:paraId="02AB8D31" w14:textId="77777777" w:rsidR="00865CE6" w:rsidRPr="00865CE6" w:rsidRDefault="00865CE6" w:rsidP="00865CE6">
      <w:pPr>
        <w:keepNext/>
        <w:keepLines/>
        <w:spacing w:before="120"/>
        <w:ind w:left="1134" w:hanging="1134"/>
        <w:outlineLvl w:val="2"/>
        <w:rPr>
          <w:rFonts w:ascii="Arial" w:hAnsi="Arial"/>
          <w:sz w:val="28"/>
          <w:lang w:val="en-US"/>
        </w:rPr>
      </w:pPr>
      <w:bookmarkStart w:id="716" w:name="_Toc178759232"/>
      <w:bookmarkStart w:id="717" w:name="_Toc179279225"/>
      <w:r w:rsidRPr="00865CE6">
        <w:rPr>
          <w:rFonts w:ascii="Arial" w:hAnsi="Arial"/>
          <w:sz w:val="28"/>
          <w:lang w:val="en-US"/>
        </w:rPr>
        <w:t>Test Case 3: Discover Published Service Apis by Not Registered API Invoker</w:t>
      </w:r>
      <w:bookmarkEnd w:id="716"/>
      <w:bookmarkEnd w:id="717"/>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3B2724">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r w:rsidRPr="00865CE6">
              <w:rPr>
                <w:lang w:val="en-US"/>
              </w:rPr>
              <w:t>capif_api_discover _service-3</w:t>
            </w:r>
          </w:p>
        </w:tc>
      </w:tr>
      <w:tr w:rsidR="00865CE6" w:rsidRPr="00865CE6" w14:paraId="0DF84895" w14:textId="77777777" w:rsidTr="003B2724">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3B2724">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3B2724">
        <w:trPr>
          <w:trHeight w:val="300"/>
        </w:trPr>
        <w:tc>
          <w:tcPr>
            <w:tcW w:w="1555" w:type="dxa"/>
          </w:tcPr>
          <w:p w14:paraId="59F35EC0" w14:textId="77777777" w:rsidR="00865CE6" w:rsidRPr="00865CE6" w:rsidRDefault="00865CE6" w:rsidP="00865CE6">
            <w:pPr>
              <w:jc w:val="both"/>
              <w:rPr>
                <w:lang w:val="en-US"/>
              </w:rPr>
            </w:pPr>
            <w:bookmarkStart w:id="718"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719"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720" w:name="MCCQCTEMPBM_00000904"/>
            <w:bookmarkEnd w:id="719"/>
            <w:r w:rsidRPr="00865CE6">
              <w:rPr>
                <w:lang w:val="en-US"/>
              </w:rPr>
              <w:t>Onboard Invoker at CCF</w:t>
            </w:r>
          </w:p>
          <w:bookmarkEnd w:id="720"/>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3B2724">
        <w:trPr>
          <w:trHeight w:val="300"/>
        </w:trPr>
        <w:tc>
          <w:tcPr>
            <w:tcW w:w="1555" w:type="dxa"/>
          </w:tcPr>
          <w:p w14:paraId="6DF117AD" w14:textId="77777777" w:rsidR="00865CE6" w:rsidRPr="00865CE6" w:rsidRDefault="00865CE6" w:rsidP="00865CE6">
            <w:pPr>
              <w:jc w:val="both"/>
              <w:rPr>
                <w:b/>
                <w:bCs/>
                <w:lang w:val="en-US"/>
              </w:rPr>
            </w:pPr>
            <w:bookmarkStart w:id="721" w:name="MCCQCTEMPBM_00000914" w:colFirst="1" w:colLast="1"/>
            <w:bookmarkEnd w:id="718"/>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722"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723" w:name="MCCQCTEMPBM_00000907"/>
            <w:bookmarkEnd w:id="722"/>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724" w:name="MCCQCTEMPBM_00000908"/>
            <w:bookmarkEnd w:id="723"/>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725" w:name="MCCQCTEMPBM_00000909"/>
            <w:bookmarkEnd w:id="724"/>
            <w:r w:rsidRPr="00865CE6">
              <w:rPr>
                <w:lang w:val="en-US"/>
              </w:rPr>
              <w:t>Body serviceAPIDescription with apiName service_1</w:t>
            </w:r>
          </w:p>
          <w:p w14:paraId="53089E80" w14:textId="77777777" w:rsidR="00865CE6" w:rsidRPr="00865CE6" w:rsidRDefault="00865CE6" w:rsidP="003579F9">
            <w:pPr>
              <w:numPr>
                <w:ilvl w:val="1"/>
                <w:numId w:val="121"/>
              </w:numPr>
              <w:spacing w:after="0"/>
              <w:contextualSpacing/>
              <w:rPr>
                <w:lang w:val="en-US"/>
              </w:rPr>
            </w:pPr>
            <w:bookmarkStart w:id="726" w:name="MCCQCTEMPBM_00000910"/>
            <w:bookmarkEnd w:id="725"/>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727" w:name="MCCQCTEMPBM_00000911"/>
            <w:bookmarkEnd w:id="726"/>
            <w:r w:rsidRPr="00865CE6">
              <w:rPr>
                <w:lang w:val="en-US"/>
              </w:rPr>
              <w:t>Request Discover Published API with not valid apiInvokerId:</w:t>
            </w:r>
          </w:p>
          <w:p w14:paraId="28034985" w14:textId="77777777" w:rsidR="00865CE6" w:rsidRPr="00865CE6" w:rsidRDefault="00865CE6" w:rsidP="003579F9">
            <w:pPr>
              <w:numPr>
                <w:ilvl w:val="1"/>
                <w:numId w:val="121"/>
              </w:numPr>
              <w:spacing w:after="0"/>
              <w:contextualSpacing/>
              <w:rPr>
                <w:lang w:val="en-US"/>
              </w:rPr>
            </w:pPr>
            <w:bookmarkStart w:id="728" w:name="MCCQCTEMPBM_00000912"/>
            <w:bookmarkEnd w:id="727"/>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729" w:name="MCCQCTEMPBM_00000913"/>
            <w:bookmarkEnd w:id="728"/>
            <w:r w:rsidRPr="00865CE6">
              <w:rPr>
                <w:lang w:val="en-US"/>
              </w:rPr>
              <w:t>Param api-invoker-id is mandatory</w:t>
            </w:r>
          </w:p>
          <w:bookmarkEnd w:id="729"/>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3B2724">
        <w:trPr>
          <w:trHeight w:val="300"/>
        </w:trPr>
        <w:tc>
          <w:tcPr>
            <w:tcW w:w="1555" w:type="dxa"/>
          </w:tcPr>
          <w:p w14:paraId="6C74ADEF" w14:textId="77777777" w:rsidR="00865CE6" w:rsidRPr="00865CE6" w:rsidRDefault="00865CE6" w:rsidP="00865CE6">
            <w:pPr>
              <w:jc w:val="both"/>
              <w:rPr>
                <w:b/>
                <w:bCs/>
                <w:lang w:val="en-US"/>
              </w:rPr>
            </w:pPr>
            <w:bookmarkStart w:id="730" w:name="MCCQCTEMPBM_00000926" w:colFirst="1" w:colLast="1"/>
            <w:bookmarkEnd w:id="721"/>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731"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732" w:name="MCCQCTEMPBM_00000916"/>
            <w:bookmarkEnd w:id="731"/>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733" w:name="MCCQCTEMPBM_00000917"/>
            <w:bookmarkEnd w:id="732"/>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bookmarkStart w:id="734" w:name="MCCQCTEMPBM_00000918"/>
            <w:bookmarkEnd w:id="733"/>
            <w:r w:rsidRPr="00865CE6">
              <w:rPr>
                <w:bCs/>
                <w:lang w:val="en-US"/>
              </w:rPr>
              <w:lastRenderedPageBreak/>
              <w:t>apiId</w:t>
            </w:r>
          </w:p>
          <w:p w14:paraId="32C74E18" w14:textId="77777777" w:rsidR="00865CE6" w:rsidRPr="00865CE6" w:rsidRDefault="00865CE6" w:rsidP="003579F9">
            <w:pPr>
              <w:numPr>
                <w:ilvl w:val="1"/>
                <w:numId w:val="122"/>
              </w:numPr>
              <w:spacing w:after="0"/>
              <w:contextualSpacing/>
              <w:rPr>
                <w:bCs/>
                <w:lang w:val="en-US"/>
              </w:rPr>
            </w:pPr>
            <w:bookmarkStart w:id="735" w:name="MCCQCTEMPBM_00000919"/>
            <w:bookmarkEnd w:id="73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736" w:name="MCCQCTEMPBM_00000920"/>
            <w:bookmarkEnd w:id="735"/>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737" w:name="MCCQCTEMPBM_00000921"/>
            <w:bookmarkEnd w:id="736"/>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738" w:name="MCCQCTEMPBM_00000922"/>
            <w:bookmarkEnd w:id="737"/>
            <w:r w:rsidRPr="00865CE6">
              <w:rPr>
                <w:bCs/>
                <w:lang w:val="en-US"/>
              </w:rPr>
              <w:t>Error Response Body must accomplish with ProblemDetails data structure with:</w:t>
            </w:r>
          </w:p>
          <w:p w14:paraId="3D8BBF89" w14:textId="77777777" w:rsidR="00865CE6" w:rsidRPr="00865CE6" w:rsidRDefault="00865CE6" w:rsidP="003579F9">
            <w:pPr>
              <w:numPr>
                <w:ilvl w:val="2"/>
                <w:numId w:val="122"/>
              </w:numPr>
              <w:spacing w:after="0"/>
              <w:contextualSpacing/>
              <w:rPr>
                <w:bCs/>
                <w:lang w:val="en-US"/>
              </w:rPr>
            </w:pPr>
            <w:bookmarkStart w:id="739" w:name="MCCQCTEMPBM_00000923"/>
            <w:bookmarkEnd w:id="738"/>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740" w:name="MCCQCTEMPBM_00000924"/>
            <w:bookmarkEnd w:id="739"/>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741" w:name="MCCQCTEMPBM_00000925"/>
            <w:bookmarkEnd w:id="740"/>
            <w:r w:rsidRPr="00865CE6">
              <w:rPr>
                <w:bCs/>
                <w:lang w:val="en-US"/>
              </w:rPr>
              <w:t>title with message “API Invoker does not exist”</w:t>
            </w:r>
          </w:p>
          <w:bookmarkEnd w:id="741"/>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730"/>
    </w:tbl>
    <w:p w14:paraId="0129D7A5" w14:textId="77777777" w:rsidR="00865CE6" w:rsidRPr="00865CE6" w:rsidRDefault="00865CE6" w:rsidP="00865CE6">
      <w:pPr>
        <w:ind w:left="568"/>
        <w:jc w:val="both"/>
        <w:rPr>
          <w:lang w:val="en-US"/>
        </w:rPr>
      </w:pPr>
    </w:p>
    <w:p w14:paraId="3D427ED4" w14:textId="77777777" w:rsidR="00865CE6" w:rsidRPr="00865CE6" w:rsidRDefault="00865CE6" w:rsidP="00865CE6">
      <w:pPr>
        <w:keepNext/>
        <w:keepLines/>
        <w:spacing w:before="120"/>
        <w:ind w:left="1134" w:hanging="1134"/>
        <w:outlineLvl w:val="2"/>
        <w:rPr>
          <w:rFonts w:ascii="Arial" w:hAnsi="Arial"/>
          <w:sz w:val="28"/>
          <w:lang w:val="en-US"/>
        </w:rPr>
      </w:pPr>
      <w:bookmarkStart w:id="742" w:name="_Toc178759233"/>
      <w:bookmarkStart w:id="743" w:name="_Toc179279226"/>
      <w:r w:rsidRPr="00865CE6">
        <w:rPr>
          <w:rFonts w:ascii="Arial" w:hAnsi="Arial"/>
          <w:sz w:val="28"/>
          <w:lang w:val="en-US"/>
        </w:rPr>
        <w:t>Test Case 4: Discover Published Service Apis by Authorised Invoker with 1 result filtered</w:t>
      </w:r>
      <w:bookmarkEnd w:id="742"/>
      <w:bookmarkEnd w:id="743"/>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3B2724">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r w:rsidRPr="00865CE6">
              <w:rPr>
                <w:lang w:val="en-US"/>
              </w:rPr>
              <w:t>capif_api_discover _service-4</w:t>
            </w:r>
          </w:p>
        </w:tc>
      </w:tr>
      <w:tr w:rsidR="00865CE6" w:rsidRPr="00865CE6" w14:paraId="4580EE61" w14:textId="77777777" w:rsidTr="003B2724">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3B2724">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3B2724">
        <w:trPr>
          <w:trHeight w:val="300"/>
        </w:trPr>
        <w:tc>
          <w:tcPr>
            <w:tcW w:w="1555" w:type="dxa"/>
          </w:tcPr>
          <w:p w14:paraId="16CBA602" w14:textId="77777777" w:rsidR="00865CE6" w:rsidRPr="00865CE6" w:rsidRDefault="00865CE6" w:rsidP="00865CE6">
            <w:pPr>
              <w:jc w:val="both"/>
              <w:rPr>
                <w:lang w:val="en-US"/>
              </w:rPr>
            </w:pPr>
            <w:bookmarkStart w:id="744"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745"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746" w:name="MCCQCTEMPBM_00000928"/>
            <w:bookmarkEnd w:id="745"/>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747" w:name="MCCQCTEMPBM_00000929"/>
            <w:bookmarkEnd w:id="746"/>
            <w:r w:rsidRPr="00865CE6">
              <w:rPr>
                <w:lang w:val="en-US"/>
              </w:rPr>
              <w:t>Discover Service APIs by Invoker</w:t>
            </w:r>
          </w:p>
          <w:bookmarkEnd w:id="747"/>
          <w:p w14:paraId="19401D0E" w14:textId="77777777" w:rsidR="00865CE6" w:rsidRPr="00865CE6" w:rsidRDefault="00865CE6" w:rsidP="003579F9">
            <w:pPr>
              <w:numPr>
                <w:ilvl w:val="0"/>
                <w:numId w:val="123"/>
              </w:numPr>
              <w:spacing w:after="0"/>
              <w:contextualSpacing/>
              <w:rPr>
                <w:lang w:val="en-US"/>
              </w:rPr>
            </w:pPr>
            <w:r w:rsidRPr="00865CE6">
              <w:rPr>
                <w:lang w:val="en-US"/>
              </w:rPr>
              <w:t>Discover filtered by api-name service_1 Service APIs by Invoker</w:t>
            </w:r>
          </w:p>
        </w:tc>
      </w:tr>
      <w:tr w:rsidR="00865CE6" w:rsidRPr="00865CE6" w14:paraId="56566F9B" w14:textId="77777777" w:rsidTr="003B2724">
        <w:trPr>
          <w:trHeight w:val="300"/>
        </w:trPr>
        <w:tc>
          <w:tcPr>
            <w:tcW w:w="1555" w:type="dxa"/>
          </w:tcPr>
          <w:p w14:paraId="6CDAEEDF" w14:textId="77777777" w:rsidR="00865CE6" w:rsidRPr="00865CE6" w:rsidRDefault="00865CE6" w:rsidP="00865CE6">
            <w:pPr>
              <w:jc w:val="both"/>
              <w:rPr>
                <w:b/>
                <w:bCs/>
                <w:lang w:val="en-US"/>
              </w:rPr>
            </w:pPr>
            <w:bookmarkStart w:id="748" w:name="MCCQCTEMPBM_00000944" w:colFirst="1" w:colLast="1"/>
            <w:bookmarkEnd w:id="744"/>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749"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750" w:name="MCCQCTEMPBM_00000932"/>
            <w:bookmarkEnd w:id="749"/>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751" w:name="MCCQCTEMPBM_00000933"/>
            <w:bookmarkEnd w:id="750"/>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752" w:name="MCCQCTEMPBM_00000934"/>
            <w:bookmarkEnd w:id="751"/>
            <w:r w:rsidRPr="00865CE6">
              <w:rPr>
                <w:lang w:val="en-US"/>
              </w:rPr>
              <w:t>Body serviceAPIDescription with apiName service_1</w:t>
            </w:r>
          </w:p>
          <w:p w14:paraId="648D99E2" w14:textId="77777777" w:rsidR="00865CE6" w:rsidRPr="00865CE6" w:rsidRDefault="00865CE6" w:rsidP="003579F9">
            <w:pPr>
              <w:numPr>
                <w:ilvl w:val="1"/>
                <w:numId w:val="124"/>
              </w:numPr>
              <w:spacing w:after="0"/>
              <w:contextualSpacing/>
              <w:rPr>
                <w:lang w:val="en-US"/>
              </w:rPr>
            </w:pPr>
            <w:bookmarkStart w:id="753" w:name="MCCQCTEMPBM_00000935"/>
            <w:bookmarkEnd w:id="752"/>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754" w:name="MCCQCTEMPBM_00000936"/>
            <w:bookmarkEnd w:id="753"/>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755" w:name="MCCQCTEMPBM_00000937"/>
            <w:bookmarkEnd w:id="754"/>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756" w:name="MCCQCTEMPBM_00000938"/>
            <w:bookmarkEnd w:id="755"/>
            <w:r w:rsidRPr="00865CE6">
              <w:rPr>
                <w:lang w:val="en-US"/>
              </w:rPr>
              <w:t>Body serviceAPIDescription with apiName service_2</w:t>
            </w:r>
          </w:p>
          <w:p w14:paraId="20C0DD87" w14:textId="77777777" w:rsidR="00865CE6" w:rsidRPr="00865CE6" w:rsidRDefault="00865CE6" w:rsidP="003579F9">
            <w:pPr>
              <w:numPr>
                <w:ilvl w:val="1"/>
                <w:numId w:val="124"/>
              </w:numPr>
              <w:spacing w:after="0"/>
              <w:contextualSpacing/>
              <w:rPr>
                <w:lang w:val="en-US"/>
              </w:rPr>
            </w:pPr>
            <w:bookmarkStart w:id="757" w:name="MCCQCTEMPBM_00000939"/>
            <w:bookmarkEnd w:id="756"/>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758" w:name="MCCQCTEMPBM_00000940"/>
            <w:bookmarkEnd w:id="757"/>
            <w:r w:rsidRPr="00865CE6">
              <w:rPr>
                <w:lang w:val="en-US"/>
              </w:rPr>
              <w:t>Request Discover Published APIs filtering by api-name:</w:t>
            </w:r>
          </w:p>
          <w:p w14:paraId="58662AF3" w14:textId="77777777" w:rsidR="00865CE6" w:rsidRPr="00865CE6" w:rsidRDefault="00865CE6" w:rsidP="003579F9">
            <w:pPr>
              <w:numPr>
                <w:ilvl w:val="1"/>
                <w:numId w:val="124"/>
              </w:numPr>
              <w:spacing w:after="0"/>
              <w:contextualSpacing/>
              <w:rPr>
                <w:lang w:val="en-US"/>
              </w:rPr>
            </w:pPr>
            <w:bookmarkStart w:id="759" w:name="MCCQCTEMPBM_00000941"/>
            <w:bookmarkEnd w:id="758"/>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760" w:name="MCCQCTEMPBM_00000942"/>
            <w:bookmarkEnd w:id="759"/>
            <w:r w:rsidRPr="00865CE6">
              <w:rPr>
                <w:lang w:val="en-US"/>
              </w:rPr>
              <w:t>Param api-invoker-id is mandatory</w:t>
            </w:r>
          </w:p>
          <w:p w14:paraId="7B1F1256" w14:textId="77777777" w:rsidR="00865CE6" w:rsidRPr="00865CE6" w:rsidRDefault="00865CE6" w:rsidP="003579F9">
            <w:pPr>
              <w:numPr>
                <w:ilvl w:val="1"/>
                <w:numId w:val="124"/>
              </w:numPr>
              <w:spacing w:after="0"/>
              <w:contextualSpacing/>
              <w:rPr>
                <w:lang w:val="en-US"/>
              </w:rPr>
            </w:pPr>
            <w:bookmarkStart w:id="761" w:name="MCCQCTEMPBM_00000943"/>
            <w:bookmarkEnd w:id="760"/>
            <w:r w:rsidRPr="00865CE6">
              <w:rPr>
                <w:lang w:val="en-US"/>
              </w:rPr>
              <w:t>Use Invoker</w:t>
            </w:r>
            <w:r w:rsidRPr="00865CE6">
              <w:rPr>
                <w:b/>
                <w:bCs/>
                <w:lang w:val="en-US"/>
              </w:rPr>
              <w:t xml:space="preserve"> Certificate</w:t>
            </w:r>
          </w:p>
          <w:bookmarkEnd w:id="761"/>
          <w:p w14:paraId="720F7708" w14:textId="77777777" w:rsidR="00865CE6" w:rsidRPr="00865CE6" w:rsidRDefault="00865CE6" w:rsidP="003579F9">
            <w:pPr>
              <w:numPr>
                <w:ilvl w:val="1"/>
                <w:numId w:val="124"/>
              </w:numPr>
              <w:spacing w:after="0"/>
              <w:contextualSpacing/>
              <w:rPr>
                <w:lang w:val="en-US"/>
              </w:rPr>
            </w:pPr>
            <w:r w:rsidRPr="00865CE6">
              <w:rPr>
                <w:lang w:val="en-US"/>
              </w:rPr>
              <w:t>Filter by api-name service_1</w:t>
            </w:r>
          </w:p>
        </w:tc>
      </w:tr>
      <w:tr w:rsidR="00865CE6" w:rsidRPr="00865CE6" w14:paraId="69C21354" w14:textId="77777777" w:rsidTr="003B2724">
        <w:trPr>
          <w:trHeight w:val="300"/>
        </w:trPr>
        <w:tc>
          <w:tcPr>
            <w:tcW w:w="1555" w:type="dxa"/>
          </w:tcPr>
          <w:p w14:paraId="4D047755" w14:textId="77777777" w:rsidR="00865CE6" w:rsidRPr="00865CE6" w:rsidRDefault="00865CE6" w:rsidP="00865CE6">
            <w:pPr>
              <w:jc w:val="both"/>
              <w:rPr>
                <w:b/>
                <w:bCs/>
                <w:lang w:val="en-US"/>
              </w:rPr>
            </w:pPr>
            <w:bookmarkStart w:id="762" w:name="MCCQCTEMPBM_00000958" w:colFirst="1" w:colLast="1"/>
            <w:bookmarkEnd w:id="748"/>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763"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764" w:name="MCCQCTEMPBM_00000946"/>
            <w:bookmarkEnd w:id="763"/>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765" w:name="MCCQCTEMPBM_00000947"/>
            <w:bookmarkEnd w:id="764"/>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bookmarkStart w:id="766" w:name="MCCQCTEMPBM_00000948"/>
            <w:bookmarkEnd w:id="765"/>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767" w:name="MCCQCTEMPBM_00000949"/>
            <w:bookmarkEnd w:id="76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768" w:name="MCCQCTEMPBM_00000950"/>
            <w:bookmarkEnd w:id="767"/>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769" w:name="MCCQCTEMPBM_00000951"/>
            <w:bookmarkEnd w:id="768"/>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770" w:name="MCCQCTEMPBM_00000952"/>
            <w:bookmarkEnd w:id="769"/>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bookmarkStart w:id="771" w:name="MCCQCTEMPBM_00000953"/>
            <w:bookmarkEnd w:id="770"/>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772" w:name="MCCQCTEMPBM_00000954"/>
            <w:bookmarkEnd w:id="77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773" w:name="MCCQCTEMPBM_00000955"/>
            <w:bookmarkEnd w:id="772"/>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774" w:name="MCCQCTEMPBM_00000956"/>
            <w:bookmarkEnd w:id="773"/>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775" w:name="MCCQCTEMPBM_00000957"/>
            <w:bookmarkEnd w:id="774"/>
            <w:r w:rsidRPr="00865CE6">
              <w:rPr>
                <w:bCs/>
                <w:lang w:val="en-US"/>
              </w:rPr>
              <w:lastRenderedPageBreak/>
              <w:t>Response body must follow DiscoveredAPIs data structure:</w:t>
            </w:r>
          </w:p>
          <w:bookmarkEnd w:id="775"/>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DiscoveredAPIs contains only the API Published with api-name </w:t>
            </w:r>
            <w:r w:rsidRPr="00865CE6">
              <w:rPr>
                <w:b/>
                <w:lang w:val="en-US"/>
              </w:rPr>
              <w:t>service_1</w:t>
            </w:r>
          </w:p>
        </w:tc>
      </w:tr>
      <w:bookmarkEnd w:id="762"/>
    </w:tbl>
    <w:p w14:paraId="556C6A16" w14:textId="77777777" w:rsidR="00865CE6" w:rsidRPr="00865CE6" w:rsidRDefault="00865CE6" w:rsidP="00865CE6">
      <w:pPr>
        <w:ind w:left="568"/>
        <w:jc w:val="both"/>
        <w:rPr>
          <w:lang w:val="en-US"/>
        </w:rPr>
      </w:pPr>
    </w:p>
    <w:p w14:paraId="3B2EAF66" w14:textId="77777777" w:rsidR="00865CE6" w:rsidRPr="00865CE6" w:rsidRDefault="00865CE6" w:rsidP="00865CE6">
      <w:pPr>
        <w:keepNext/>
        <w:keepLines/>
        <w:spacing w:before="120"/>
        <w:ind w:left="1134" w:hanging="1134"/>
        <w:outlineLvl w:val="2"/>
        <w:rPr>
          <w:rFonts w:ascii="Arial" w:hAnsi="Arial"/>
          <w:sz w:val="28"/>
          <w:lang w:val="en-US"/>
        </w:rPr>
      </w:pPr>
      <w:bookmarkStart w:id="776" w:name="_Toc178759234"/>
      <w:bookmarkStart w:id="777" w:name="_Toc179279227"/>
      <w:r w:rsidRPr="00865CE6">
        <w:rPr>
          <w:rFonts w:ascii="Arial" w:hAnsi="Arial"/>
          <w:sz w:val="28"/>
          <w:lang w:val="en-US"/>
        </w:rPr>
        <w:t>Test Case 5: Discover Published Service Apis by Authorised Invoker with no match</w:t>
      </w:r>
      <w:bookmarkEnd w:id="776"/>
      <w:bookmarkEnd w:id="777"/>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3B2724">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r w:rsidRPr="00865CE6">
              <w:rPr>
                <w:lang w:val="en-US"/>
              </w:rPr>
              <w:t>capif_api_discover _service-5</w:t>
            </w:r>
          </w:p>
        </w:tc>
      </w:tr>
      <w:tr w:rsidR="00865CE6" w:rsidRPr="00865CE6" w14:paraId="58974BA5" w14:textId="77777777" w:rsidTr="003B2724">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3B2724">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3B2724">
        <w:trPr>
          <w:trHeight w:val="300"/>
        </w:trPr>
        <w:tc>
          <w:tcPr>
            <w:tcW w:w="1555" w:type="dxa"/>
          </w:tcPr>
          <w:p w14:paraId="4CCF6DD2" w14:textId="77777777" w:rsidR="00865CE6" w:rsidRPr="00865CE6" w:rsidRDefault="00865CE6" w:rsidP="00865CE6">
            <w:pPr>
              <w:jc w:val="both"/>
              <w:rPr>
                <w:lang w:val="en-US"/>
              </w:rPr>
            </w:pPr>
            <w:bookmarkStart w:id="778"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779"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780" w:name="MCCQCTEMPBM_00000960"/>
            <w:bookmarkEnd w:id="779"/>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781" w:name="MCCQCTEMPBM_00000961"/>
            <w:bookmarkEnd w:id="780"/>
            <w:r w:rsidRPr="00865CE6">
              <w:rPr>
                <w:lang w:val="en-US"/>
              </w:rPr>
              <w:t>Discover Service APIs by Invoker</w:t>
            </w:r>
          </w:p>
          <w:bookmarkEnd w:id="781"/>
          <w:p w14:paraId="36731661" w14:textId="77777777" w:rsidR="00865CE6" w:rsidRPr="00865CE6" w:rsidRDefault="00865CE6" w:rsidP="003579F9">
            <w:pPr>
              <w:numPr>
                <w:ilvl w:val="0"/>
                <w:numId w:val="126"/>
              </w:numPr>
              <w:spacing w:after="0"/>
              <w:contextualSpacing/>
              <w:rPr>
                <w:lang w:val="en-US"/>
              </w:rPr>
            </w:pPr>
            <w:r w:rsidRPr="00865CE6">
              <w:rPr>
                <w:lang w:val="en-US"/>
              </w:rPr>
              <w:t>Discover filtered by api-name not published Service API by Invoker</w:t>
            </w:r>
          </w:p>
        </w:tc>
      </w:tr>
      <w:tr w:rsidR="00865CE6" w:rsidRPr="00865CE6" w14:paraId="10C3BB7E" w14:textId="77777777" w:rsidTr="003B2724">
        <w:trPr>
          <w:trHeight w:val="300"/>
        </w:trPr>
        <w:tc>
          <w:tcPr>
            <w:tcW w:w="1555" w:type="dxa"/>
          </w:tcPr>
          <w:p w14:paraId="255D98CE" w14:textId="77777777" w:rsidR="00865CE6" w:rsidRPr="00865CE6" w:rsidRDefault="00865CE6" w:rsidP="00865CE6">
            <w:pPr>
              <w:jc w:val="both"/>
              <w:rPr>
                <w:b/>
                <w:bCs/>
                <w:lang w:val="en-US"/>
              </w:rPr>
            </w:pPr>
            <w:bookmarkStart w:id="782" w:name="MCCQCTEMPBM_00000976" w:colFirst="1" w:colLast="1"/>
            <w:bookmarkEnd w:id="778"/>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783"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784" w:name="MCCQCTEMPBM_00000964"/>
            <w:bookmarkEnd w:id="783"/>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785" w:name="MCCQCTEMPBM_00000965"/>
            <w:bookmarkEnd w:id="784"/>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786" w:name="MCCQCTEMPBM_00000966"/>
            <w:bookmarkEnd w:id="785"/>
            <w:r w:rsidRPr="00865CE6">
              <w:rPr>
                <w:lang w:val="en-US"/>
              </w:rPr>
              <w:t>Body serviceAPIDescription with apiName service_1</w:t>
            </w:r>
          </w:p>
          <w:p w14:paraId="211164F7" w14:textId="77777777" w:rsidR="00865CE6" w:rsidRPr="00865CE6" w:rsidRDefault="00865CE6" w:rsidP="003579F9">
            <w:pPr>
              <w:numPr>
                <w:ilvl w:val="1"/>
                <w:numId w:val="127"/>
              </w:numPr>
              <w:spacing w:after="0"/>
              <w:contextualSpacing/>
              <w:rPr>
                <w:lang w:val="en-US"/>
              </w:rPr>
            </w:pPr>
            <w:bookmarkStart w:id="787" w:name="MCCQCTEMPBM_00000967"/>
            <w:bookmarkEnd w:id="786"/>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788" w:name="MCCQCTEMPBM_00000968"/>
            <w:bookmarkEnd w:id="787"/>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789" w:name="MCCQCTEMPBM_00000969"/>
            <w:bookmarkEnd w:id="788"/>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790" w:name="MCCQCTEMPBM_00000970"/>
            <w:bookmarkEnd w:id="789"/>
            <w:r w:rsidRPr="00865CE6">
              <w:rPr>
                <w:lang w:val="en-US"/>
              </w:rPr>
              <w:t>Body serviceAPIDescription with apiName service_2</w:t>
            </w:r>
          </w:p>
          <w:p w14:paraId="718FAF1E" w14:textId="77777777" w:rsidR="00865CE6" w:rsidRPr="00865CE6" w:rsidRDefault="00865CE6" w:rsidP="003579F9">
            <w:pPr>
              <w:numPr>
                <w:ilvl w:val="1"/>
                <w:numId w:val="127"/>
              </w:numPr>
              <w:spacing w:after="0"/>
              <w:contextualSpacing/>
              <w:rPr>
                <w:lang w:val="en-US"/>
              </w:rPr>
            </w:pPr>
            <w:bookmarkStart w:id="791" w:name="MCCQCTEMPBM_00000971"/>
            <w:bookmarkEnd w:id="790"/>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792" w:name="MCCQCTEMPBM_00000972"/>
            <w:bookmarkEnd w:id="791"/>
            <w:r w:rsidRPr="00865CE6">
              <w:rPr>
                <w:lang w:val="en-US"/>
              </w:rPr>
              <w:t>Request Discover Published APIs filtering by api-name not published:</w:t>
            </w:r>
          </w:p>
          <w:p w14:paraId="55CDFDD9" w14:textId="77777777" w:rsidR="00865CE6" w:rsidRPr="00865CE6" w:rsidRDefault="00865CE6" w:rsidP="003579F9">
            <w:pPr>
              <w:numPr>
                <w:ilvl w:val="1"/>
                <w:numId w:val="127"/>
              </w:numPr>
              <w:spacing w:after="0"/>
              <w:contextualSpacing/>
              <w:rPr>
                <w:lang w:val="en-US"/>
              </w:rPr>
            </w:pPr>
            <w:bookmarkStart w:id="793" w:name="MCCQCTEMPBM_00000973"/>
            <w:bookmarkEnd w:id="792"/>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794" w:name="MCCQCTEMPBM_00000974"/>
            <w:bookmarkEnd w:id="793"/>
            <w:r w:rsidRPr="00865CE6">
              <w:rPr>
                <w:lang w:val="en-US"/>
              </w:rPr>
              <w:t>Param api-invoker-id is mandatory</w:t>
            </w:r>
          </w:p>
          <w:p w14:paraId="6CA17D13" w14:textId="77777777" w:rsidR="00865CE6" w:rsidRPr="00865CE6" w:rsidRDefault="00865CE6" w:rsidP="003579F9">
            <w:pPr>
              <w:numPr>
                <w:ilvl w:val="1"/>
                <w:numId w:val="127"/>
              </w:numPr>
              <w:spacing w:after="0"/>
              <w:contextualSpacing/>
              <w:rPr>
                <w:lang w:val="en-US"/>
              </w:rPr>
            </w:pPr>
            <w:bookmarkStart w:id="795" w:name="MCCQCTEMPBM_00000975"/>
            <w:bookmarkEnd w:id="794"/>
            <w:r w:rsidRPr="00865CE6">
              <w:rPr>
                <w:lang w:val="en-US"/>
              </w:rPr>
              <w:t>Use Invoker</w:t>
            </w:r>
            <w:r w:rsidRPr="00865CE6">
              <w:rPr>
                <w:b/>
                <w:bCs/>
                <w:lang w:val="en-US"/>
              </w:rPr>
              <w:t xml:space="preserve"> Certificate</w:t>
            </w:r>
          </w:p>
          <w:bookmarkEnd w:id="795"/>
          <w:p w14:paraId="0A483FC9" w14:textId="77777777" w:rsidR="00865CE6" w:rsidRPr="00865CE6" w:rsidRDefault="00865CE6" w:rsidP="003579F9">
            <w:pPr>
              <w:numPr>
                <w:ilvl w:val="1"/>
                <w:numId w:val="127"/>
              </w:numPr>
              <w:spacing w:after="0"/>
              <w:contextualSpacing/>
              <w:rPr>
                <w:lang w:val="en-US"/>
              </w:rPr>
            </w:pPr>
            <w:r w:rsidRPr="00865CE6">
              <w:rPr>
                <w:lang w:val="en-US"/>
              </w:rPr>
              <w:t>Filter by api-name NOT_VALID_NAME</w:t>
            </w:r>
          </w:p>
        </w:tc>
      </w:tr>
      <w:tr w:rsidR="00865CE6" w:rsidRPr="00865CE6" w14:paraId="4B34696D" w14:textId="77777777" w:rsidTr="003B2724">
        <w:trPr>
          <w:trHeight w:val="300"/>
        </w:trPr>
        <w:tc>
          <w:tcPr>
            <w:tcW w:w="1555" w:type="dxa"/>
          </w:tcPr>
          <w:p w14:paraId="3FFC9076" w14:textId="77777777" w:rsidR="00865CE6" w:rsidRPr="00865CE6" w:rsidRDefault="00865CE6" w:rsidP="00865CE6">
            <w:pPr>
              <w:jc w:val="both"/>
              <w:rPr>
                <w:b/>
                <w:bCs/>
                <w:lang w:val="en-US"/>
              </w:rPr>
            </w:pPr>
            <w:bookmarkStart w:id="796" w:name="MCCQCTEMPBM_00000997" w:colFirst="1" w:colLast="1"/>
            <w:bookmarkEnd w:id="782"/>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797"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798" w:name="MCCQCTEMPBM_00000978"/>
            <w:bookmarkEnd w:id="797"/>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799" w:name="MCCQCTEMPBM_00000979"/>
            <w:bookmarkEnd w:id="798"/>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bookmarkStart w:id="800" w:name="MCCQCTEMPBM_00000980"/>
            <w:bookmarkEnd w:id="799"/>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801" w:name="MCCQCTEMPBM_00000981"/>
            <w:bookmarkEnd w:id="80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802" w:name="MCCQCTEMPBM_00000982"/>
            <w:bookmarkEnd w:id="801"/>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803" w:name="MCCQCTEMPBM_00000983"/>
            <w:bookmarkEnd w:id="802"/>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804" w:name="MCCQCTEMPBM_00000984"/>
            <w:bookmarkEnd w:id="803"/>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bookmarkStart w:id="805" w:name="MCCQCTEMPBM_00000985"/>
            <w:bookmarkEnd w:id="804"/>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806" w:name="MCCQCTEMPBM_00000986"/>
            <w:bookmarkEnd w:id="80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807" w:name="MCCQCTEMPBM_00000987"/>
            <w:bookmarkEnd w:id="806"/>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808" w:name="MCCQCTEMPBM_00000988"/>
            <w:bookmarkEnd w:id="807"/>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809" w:name="MCCQCTEMPBM_00000989"/>
            <w:bookmarkEnd w:id="808"/>
            <w:r w:rsidRPr="00865CE6">
              <w:rPr>
                <w:bCs/>
                <w:lang w:val="en-US"/>
              </w:rPr>
              <w:t>Response body must follow DiscoveredAPIs data structure:</w:t>
            </w:r>
          </w:p>
          <w:p w14:paraId="5882C2B0" w14:textId="77777777" w:rsidR="00865CE6" w:rsidRPr="00865CE6" w:rsidRDefault="00865CE6" w:rsidP="003579F9">
            <w:pPr>
              <w:numPr>
                <w:ilvl w:val="2"/>
                <w:numId w:val="128"/>
              </w:numPr>
              <w:spacing w:after="0"/>
              <w:contextualSpacing/>
              <w:rPr>
                <w:bCs/>
                <w:lang w:val="en-US"/>
              </w:rPr>
            </w:pPr>
            <w:bookmarkStart w:id="810" w:name="MCCQCTEMPBM_00000990"/>
            <w:bookmarkEnd w:id="809"/>
            <w:r w:rsidRPr="00865CE6">
              <w:rPr>
                <w:bCs/>
                <w:lang w:val="en-US"/>
              </w:rPr>
              <w:t>Check if DiscoveredAPIs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811" w:name="MCCQCTEMPBM_00000991"/>
            <w:bookmarkEnd w:id="810"/>
            <w:r w:rsidRPr="00865CE6">
              <w:rPr>
                <w:bCs/>
                <w:lang w:val="en-US"/>
              </w:rPr>
              <w:t>Response to Discover Request By Invoker:</w:t>
            </w:r>
          </w:p>
          <w:p w14:paraId="12909647" w14:textId="77777777" w:rsidR="00865CE6" w:rsidRPr="00865CE6" w:rsidRDefault="00865CE6" w:rsidP="003579F9">
            <w:pPr>
              <w:numPr>
                <w:ilvl w:val="1"/>
                <w:numId w:val="128"/>
              </w:numPr>
              <w:spacing w:after="0"/>
              <w:contextualSpacing/>
              <w:rPr>
                <w:bCs/>
                <w:lang w:val="en-US"/>
              </w:rPr>
            </w:pPr>
            <w:bookmarkStart w:id="812" w:name="MCCQCTEMPBM_00000992"/>
            <w:bookmarkEnd w:id="811"/>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813" w:name="MCCQCTEMPBM_00000993"/>
            <w:bookmarkEnd w:id="812"/>
            <w:r w:rsidRPr="00865CE6">
              <w:rPr>
                <w:bCs/>
                <w:lang w:val="en-US"/>
              </w:rPr>
              <w:t>Error Response Body must accomplish with ProblemDetails data structure with:</w:t>
            </w:r>
          </w:p>
          <w:p w14:paraId="249A56EE" w14:textId="77777777" w:rsidR="00865CE6" w:rsidRPr="00865CE6" w:rsidRDefault="00865CE6" w:rsidP="003579F9">
            <w:pPr>
              <w:numPr>
                <w:ilvl w:val="2"/>
                <w:numId w:val="128"/>
              </w:numPr>
              <w:spacing w:after="0"/>
              <w:contextualSpacing/>
              <w:rPr>
                <w:bCs/>
                <w:lang w:val="en-US"/>
              </w:rPr>
            </w:pPr>
            <w:bookmarkStart w:id="814" w:name="MCCQCTEMPBM_00000994"/>
            <w:bookmarkEnd w:id="813"/>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815" w:name="MCCQCTEMPBM_00000995"/>
            <w:bookmarkEnd w:id="814"/>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816" w:name="MCCQCTEMPBM_00000996"/>
            <w:bookmarkEnd w:id="815"/>
            <w:r w:rsidRPr="00865CE6">
              <w:rPr>
                <w:bCs/>
                <w:lang w:val="en-US"/>
              </w:rPr>
              <w:lastRenderedPageBreak/>
              <w:t>title with message “API Invoker{api_invoker_id} has no API Published that accomplish filter conditions”</w:t>
            </w:r>
          </w:p>
          <w:bookmarkEnd w:id="816"/>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796"/>
    </w:tbl>
    <w:p w14:paraId="34BD5C3B" w14:textId="77777777" w:rsidR="00865CE6" w:rsidRPr="00865CE6" w:rsidRDefault="00865CE6" w:rsidP="00865CE6">
      <w:pPr>
        <w:ind w:left="568"/>
        <w:jc w:val="both"/>
        <w:rPr>
          <w:lang w:val="en-US"/>
        </w:rPr>
      </w:pPr>
    </w:p>
    <w:p w14:paraId="5F8810E8" w14:textId="77777777" w:rsidR="00865CE6" w:rsidRPr="00865CE6" w:rsidRDefault="00865CE6" w:rsidP="00865CE6">
      <w:pPr>
        <w:keepNext/>
        <w:keepLines/>
        <w:spacing w:before="120"/>
        <w:ind w:left="1134" w:hanging="1134"/>
        <w:outlineLvl w:val="2"/>
        <w:rPr>
          <w:rFonts w:ascii="Arial" w:hAnsi="Arial"/>
          <w:sz w:val="28"/>
          <w:lang w:val="en-US"/>
        </w:rPr>
      </w:pPr>
      <w:bookmarkStart w:id="817" w:name="_Toc178759235"/>
      <w:bookmarkStart w:id="818" w:name="_Toc179279228"/>
      <w:r w:rsidRPr="00865CE6">
        <w:rPr>
          <w:rFonts w:ascii="Arial" w:hAnsi="Arial"/>
          <w:sz w:val="28"/>
          <w:lang w:val="en-US"/>
        </w:rPr>
        <w:t>Test Case 6: Discover Published Service Apis by Authorised Invoker not filtered</w:t>
      </w:r>
      <w:bookmarkEnd w:id="817"/>
      <w:bookmarkEnd w:id="818"/>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3B2724">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r w:rsidRPr="00865CE6">
              <w:rPr>
                <w:lang w:val="en-US"/>
              </w:rPr>
              <w:t>capif_api_discover _service-6</w:t>
            </w:r>
          </w:p>
        </w:tc>
      </w:tr>
      <w:tr w:rsidR="00865CE6" w:rsidRPr="00865CE6" w14:paraId="7F55E707" w14:textId="77777777" w:rsidTr="003B2724">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3B2724">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3B2724">
        <w:trPr>
          <w:trHeight w:val="300"/>
        </w:trPr>
        <w:tc>
          <w:tcPr>
            <w:tcW w:w="1555" w:type="dxa"/>
          </w:tcPr>
          <w:p w14:paraId="5D27A3BB" w14:textId="77777777" w:rsidR="00865CE6" w:rsidRPr="00865CE6" w:rsidRDefault="00865CE6" w:rsidP="00865CE6">
            <w:pPr>
              <w:jc w:val="both"/>
              <w:rPr>
                <w:lang w:val="en-US"/>
              </w:rPr>
            </w:pPr>
            <w:bookmarkStart w:id="819"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820"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821" w:name="MCCQCTEMPBM_00000999"/>
            <w:bookmarkEnd w:id="820"/>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822" w:name="MCCQCTEMPBM_00001000"/>
            <w:bookmarkEnd w:id="821"/>
            <w:r w:rsidRPr="00865CE6">
              <w:rPr>
                <w:lang w:val="en-US"/>
              </w:rPr>
              <w:t>Discover Service APIs by Invoker</w:t>
            </w:r>
          </w:p>
          <w:bookmarkEnd w:id="822"/>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3B2724">
        <w:trPr>
          <w:trHeight w:val="300"/>
        </w:trPr>
        <w:tc>
          <w:tcPr>
            <w:tcW w:w="1555" w:type="dxa"/>
          </w:tcPr>
          <w:p w14:paraId="34C9912C" w14:textId="77777777" w:rsidR="00865CE6" w:rsidRPr="00865CE6" w:rsidRDefault="00865CE6" w:rsidP="00865CE6">
            <w:pPr>
              <w:jc w:val="both"/>
              <w:rPr>
                <w:b/>
                <w:bCs/>
                <w:lang w:val="en-US"/>
              </w:rPr>
            </w:pPr>
            <w:bookmarkStart w:id="823" w:name="MCCQCTEMPBM_00001014" w:colFirst="1" w:colLast="1"/>
            <w:bookmarkEnd w:id="819"/>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824"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825" w:name="MCCQCTEMPBM_00001003"/>
            <w:bookmarkEnd w:id="824"/>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826" w:name="MCCQCTEMPBM_00001004"/>
            <w:bookmarkEnd w:id="825"/>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827" w:name="MCCQCTEMPBM_00001005"/>
            <w:bookmarkEnd w:id="826"/>
            <w:r w:rsidRPr="00865CE6">
              <w:rPr>
                <w:lang w:val="en-US"/>
              </w:rPr>
              <w:t>Body serviceAPIDescription with apiName service_1</w:t>
            </w:r>
          </w:p>
          <w:p w14:paraId="290FBBAF" w14:textId="77777777" w:rsidR="00865CE6" w:rsidRPr="00865CE6" w:rsidRDefault="00865CE6" w:rsidP="003579F9">
            <w:pPr>
              <w:numPr>
                <w:ilvl w:val="1"/>
                <w:numId w:val="130"/>
              </w:numPr>
              <w:spacing w:after="0"/>
              <w:contextualSpacing/>
              <w:rPr>
                <w:lang w:val="en-US"/>
              </w:rPr>
            </w:pPr>
            <w:bookmarkStart w:id="828" w:name="MCCQCTEMPBM_00001006"/>
            <w:bookmarkEnd w:id="827"/>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829" w:name="MCCQCTEMPBM_00001007"/>
            <w:bookmarkEnd w:id="828"/>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830" w:name="MCCQCTEMPBM_00001008"/>
            <w:bookmarkEnd w:id="829"/>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831" w:name="MCCQCTEMPBM_00001009"/>
            <w:bookmarkEnd w:id="830"/>
            <w:r w:rsidRPr="00865CE6">
              <w:rPr>
                <w:lang w:val="en-US"/>
              </w:rPr>
              <w:t>Body serviceAPIDescription with apiName service_2</w:t>
            </w:r>
          </w:p>
          <w:p w14:paraId="5316F3FC" w14:textId="77777777" w:rsidR="00865CE6" w:rsidRPr="00865CE6" w:rsidRDefault="00865CE6" w:rsidP="003579F9">
            <w:pPr>
              <w:numPr>
                <w:ilvl w:val="1"/>
                <w:numId w:val="130"/>
              </w:numPr>
              <w:spacing w:after="0"/>
              <w:contextualSpacing/>
              <w:rPr>
                <w:lang w:val="en-US"/>
              </w:rPr>
            </w:pPr>
            <w:bookmarkStart w:id="832" w:name="MCCQCTEMPBM_00001010"/>
            <w:bookmarkEnd w:id="831"/>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833" w:name="MCCQCTEMPBM_00001011"/>
            <w:bookmarkEnd w:id="832"/>
            <w:r w:rsidRPr="00865CE6">
              <w:rPr>
                <w:lang w:val="en-US"/>
              </w:rPr>
              <w:t>Request Discover Published APIs filtering by api-name not published:</w:t>
            </w:r>
          </w:p>
          <w:p w14:paraId="7A02099A" w14:textId="77777777" w:rsidR="00865CE6" w:rsidRPr="00865CE6" w:rsidRDefault="00865CE6" w:rsidP="003579F9">
            <w:pPr>
              <w:numPr>
                <w:ilvl w:val="1"/>
                <w:numId w:val="130"/>
              </w:numPr>
              <w:spacing w:after="0"/>
              <w:contextualSpacing/>
              <w:rPr>
                <w:lang w:val="en-US"/>
              </w:rPr>
            </w:pPr>
            <w:bookmarkStart w:id="834" w:name="MCCQCTEMPBM_00001012"/>
            <w:bookmarkEnd w:id="833"/>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835" w:name="MCCQCTEMPBM_00001013"/>
            <w:bookmarkEnd w:id="834"/>
            <w:r w:rsidRPr="00865CE6">
              <w:rPr>
                <w:lang w:val="en-US"/>
              </w:rPr>
              <w:t>Param api-invoker-id is mandatory</w:t>
            </w:r>
          </w:p>
          <w:bookmarkEnd w:id="835"/>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3B2724">
        <w:trPr>
          <w:trHeight w:val="300"/>
        </w:trPr>
        <w:tc>
          <w:tcPr>
            <w:tcW w:w="1555" w:type="dxa"/>
          </w:tcPr>
          <w:p w14:paraId="37E648A7" w14:textId="77777777" w:rsidR="00865CE6" w:rsidRPr="00865CE6" w:rsidRDefault="00865CE6" w:rsidP="00865CE6">
            <w:pPr>
              <w:jc w:val="both"/>
              <w:rPr>
                <w:b/>
                <w:bCs/>
                <w:lang w:val="en-US"/>
              </w:rPr>
            </w:pPr>
            <w:bookmarkStart w:id="836" w:name="MCCQCTEMPBM_00001028" w:colFirst="1" w:colLast="1"/>
            <w:bookmarkEnd w:id="823"/>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837"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838" w:name="MCCQCTEMPBM_00001016"/>
            <w:bookmarkEnd w:id="837"/>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839" w:name="MCCQCTEMPBM_00001017"/>
            <w:bookmarkEnd w:id="838"/>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bookmarkStart w:id="840" w:name="MCCQCTEMPBM_00001018"/>
            <w:bookmarkEnd w:id="839"/>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841" w:name="MCCQCTEMPBM_00001019"/>
            <w:bookmarkEnd w:id="84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842" w:name="MCCQCTEMPBM_00001020"/>
            <w:bookmarkEnd w:id="841"/>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843" w:name="MCCQCTEMPBM_00001021"/>
            <w:bookmarkEnd w:id="842"/>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844" w:name="MCCQCTEMPBM_00001022"/>
            <w:bookmarkEnd w:id="843"/>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bookmarkStart w:id="845" w:name="MCCQCTEMPBM_00001023"/>
            <w:bookmarkEnd w:id="844"/>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846" w:name="MCCQCTEMPBM_00001024"/>
            <w:bookmarkEnd w:id="84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847" w:name="MCCQCTEMPBM_00001025"/>
            <w:bookmarkEnd w:id="846"/>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848" w:name="MCCQCTEMPBM_00001026"/>
            <w:bookmarkEnd w:id="847"/>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849" w:name="MCCQCTEMPBM_00001027"/>
            <w:bookmarkEnd w:id="848"/>
            <w:r w:rsidRPr="00865CE6">
              <w:rPr>
                <w:bCs/>
                <w:lang w:val="en-US"/>
              </w:rPr>
              <w:t>Response body must follow DiscoveredAPIs data structure:</w:t>
            </w:r>
          </w:p>
          <w:bookmarkEnd w:id="849"/>
          <w:p w14:paraId="6241BAB1" w14:textId="77777777" w:rsidR="00865CE6" w:rsidRPr="00865CE6" w:rsidRDefault="00865CE6" w:rsidP="003579F9">
            <w:pPr>
              <w:numPr>
                <w:ilvl w:val="2"/>
                <w:numId w:val="131"/>
              </w:numPr>
              <w:spacing w:after="0"/>
              <w:contextualSpacing/>
              <w:rPr>
                <w:bCs/>
                <w:lang w:val="en-US"/>
              </w:rPr>
            </w:pPr>
            <w:r w:rsidRPr="00865CE6">
              <w:rPr>
                <w:bCs/>
                <w:lang w:val="en-US"/>
              </w:rPr>
              <w:t>Check if DiscoveredAPIs contains the 2 previously registered Service API Published.</w:t>
            </w:r>
          </w:p>
        </w:tc>
      </w:tr>
      <w:bookmarkEnd w:id="836"/>
    </w:tbl>
    <w:p w14:paraId="42876102" w14:textId="77777777" w:rsidR="00865CE6" w:rsidRPr="00865CE6" w:rsidRDefault="00865CE6" w:rsidP="00865CE6">
      <w:pPr>
        <w:ind w:left="568"/>
        <w:jc w:val="both"/>
        <w:rPr>
          <w:lang w:val="en-US"/>
        </w:rPr>
      </w:pPr>
    </w:p>
    <w:p w14:paraId="5EA16B5B" w14:textId="77777777" w:rsidR="00865CE6" w:rsidRPr="00865CE6" w:rsidRDefault="00865CE6" w:rsidP="008668A1">
      <w:pPr>
        <w:pStyle w:val="Heading1"/>
        <w:rPr>
          <w:lang w:val="en-US"/>
        </w:rPr>
      </w:pPr>
      <w:bookmarkStart w:id="850" w:name="_Toc178759236"/>
      <w:bookmarkStart w:id="851" w:name="_Toc179279229"/>
      <w:bookmarkStart w:id="852" w:name="_Toc183231307"/>
      <w:r w:rsidRPr="00865CE6">
        <w:rPr>
          <w:lang w:val="en-US"/>
        </w:rPr>
        <w:lastRenderedPageBreak/>
        <w:t>B.5</w:t>
      </w:r>
      <w:r w:rsidRPr="00865CE6">
        <w:rPr>
          <w:lang w:val="en-US"/>
        </w:rPr>
        <w:tab/>
        <w:t>Test Plan for CAPIF API Events Service</w:t>
      </w:r>
      <w:bookmarkEnd w:id="850"/>
      <w:bookmarkEnd w:id="851"/>
      <w:bookmarkEnd w:id="852"/>
    </w:p>
    <w:p w14:paraId="71A075E5" w14:textId="77777777" w:rsidR="00865CE6" w:rsidRPr="00865CE6" w:rsidRDefault="00865CE6" w:rsidP="00865CE6">
      <w:pPr>
        <w:rPr>
          <w:lang w:val="en-US"/>
        </w:rPr>
      </w:pPr>
      <w:r w:rsidRPr="00865CE6">
        <w:rPr>
          <w:lang w:val="en-US"/>
        </w:rPr>
        <w:t>This section list test cases for the CAPIF_Events_API.</w:t>
      </w:r>
    </w:p>
    <w:p w14:paraId="33D7CB5A" w14:textId="77777777" w:rsidR="00865CE6" w:rsidRPr="00865CE6" w:rsidRDefault="00865CE6" w:rsidP="00865CE6">
      <w:pPr>
        <w:keepNext/>
        <w:keepLines/>
        <w:spacing w:before="120"/>
        <w:ind w:left="1134" w:hanging="1134"/>
        <w:outlineLvl w:val="2"/>
        <w:rPr>
          <w:rFonts w:ascii="Arial" w:hAnsi="Arial"/>
          <w:sz w:val="28"/>
          <w:lang w:val="en-US"/>
        </w:rPr>
      </w:pPr>
      <w:bookmarkStart w:id="853" w:name="_Toc178759237"/>
      <w:bookmarkStart w:id="854" w:name="_Toc179279230"/>
      <w:r w:rsidRPr="00865CE6">
        <w:rPr>
          <w:rFonts w:ascii="Arial" w:hAnsi="Arial"/>
          <w:sz w:val="28"/>
          <w:lang w:val="en-US"/>
        </w:rPr>
        <w:t>Test Case 1: Creates a New Individual CAPIF Event Subscription</w:t>
      </w:r>
      <w:bookmarkEnd w:id="853"/>
      <w:bookmarkEnd w:id="854"/>
    </w:p>
    <w:tbl>
      <w:tblPr>
        <w:tblStyle w:val="TableGrid1"/>
        <w:tblW w:w="0" w:type="auto"/>
        <w:tblLook w:val="04A0" w:firstRow="1" w:lastRow="0" w:firstColumn="1" w:lastColumn="0" w:noHBand="0" w:noVBand="1"/>
      </w:tblPr>
      <w:tblGrid>
        <w:gridCol w:w="1555"/>
        <w:gridCol w:w="8076"/>
      </w:tblGrid>
      <w:tr w:rsidR="00865CE6" w:rsidRPr="00865CE6" w14:paraId="53433667" w14:textId="77777777" w:rsidTr="003B2724">
        <w:trPr>
          <w:trHeight w:val="300"/>
        </w:trPr>
        <w:tc>
          <w:tcPr>
            <w:tcW w:w="1555" w:type="dxa"/>
          </w:tcPr>
          <w:p w14:paraId="78A10A97" w14:textId="77777777" w:rsidR="00865CE6" w:rsidRPr="00865CE6" w:rsidRDefault="00865CE6" w:rsidP="00865CE6">
            <w:pPr>
              <w:jc w:val="both"/>
              <w:rPr>
                <w:lang w:val="en-US"/>
              </w:rPr>
            </w:pPr>
            <w:r w:rsidRPr="00865CE6">
              <w:rPr>
                <w:b/>
                <w:bCs/>
                <w:lang w:val="en-US"/>
              </w:rPr>
              <w:t>Test ID</w:t>
            </w:r>
          </w:p>
        </w:tc>
        <w:tc>
          <w:tcPr>
            <w:tcW w:w="8076" w:type="dxa"/>
          </w:tcPr>
          <w:p w14:paraId="55204D52" w14:textId="77777777" w:rsidR="00865CE6" w:rsidRPr="00865CE6" w:rsidRDefault="00865CE6" w:rsidP="00865CE6">
            <w:pPr>
              <w:rPr>
                <w:lang w:val="en-US"/>
              </w:rPr>
            </w:pPr>
            <w:r w:rsidRPr="00865CE6">
              <w:rPr>
                <w:lang w:val="en-US"/>
              </w:rPr>
              <w:t>capif_api_events-1</w:t>
            </w:r>
          </w:p>
        </w:tc>
      </w:tr>
      <w:tr w:rsidR="00865CE6" w:rsidRPr="00865CE6" w14:paraId="7819587E" w14:textId="77777777" w:rsidTr="003B2724">
        <w:trPr>
          <w:trHeight w:val="300"/>
        </w:trPr>
        <w:tc>
          <w:tcPr>
            <w:tcW w:w="1555" w:type="dxa"/>
          </w:tcPr>
          <w:p w14:paraId="548AF1AC" w14:textId="77777777" w:rsidR="00865CE6" w:rsidRPr="00865CE6" w:rsidRDefault="00865CE6" w:rsidP="00865CE6">
            <w:pPr>
              <w:jc w:val="both"/>
              <w:rPr>
                <w:lang w:val="en-US"/>
              </w:rPr>
            </w:pPr>
            <w:r w:rsidRPr="00865CE6">
              <w:rPr>
                <w:b/>
                <w:bCs/>
                <w:lang w:val="en-US"/>
              </w:rPr>
              <w:t>Description</w:t>
            </w:r>
          </w:p>
        </w:tc>
        <w:tc>
          <w:tcPr>
            <w:tcW w:w="8076" w:type="dxa"/>
          </w:tcPr>
          <w:p w14:paraId="71662EAB" w14:textId="77777777" w:rsidR="00865CE6" w:rsidRPr="00865CE6" w:rsidRDefault="00865CE6" w:rsidP="00865CE6">
            <w:pPr>
              <w:rPr>
                <w:lang w:val="en-US"/>
              </w:rPr>
            </w:pPr>
            <w:r w:rsidRPr="00865CE6">
              <w:rPr>
                <w:lang w:val="en-US"/>
              </w:rPr>
              <w:t>This test case will check that a CAPIF subscriber (Invoker or Provider) can Subscribe to Events</w:t>
            </w:r>
          </w:p>
        </w:tc>
      </w:tr>
      <w:tr w:rsidR="00865CE6" w:rsidRPr="00865CE6" w14:paraId="642DB90C" w14:textId="77777777" w:rsidTr="003B2724">
        <w:trPr>
          <w:trHeight w:val="300"/>
        </w:trPr>
        <w:tc>
          <w:tcPr>
            <w:tcW w:w="1555" w:type="dxa"/>
          </w:tcPr>
          <w:p w14:paraId="7F64DC12" w14:textId="77777777" w:rsidR="00865CE6" w:rsidRPr="00865CE6" w:rsidRDefault="00865CE6" w:rsidP="00865CE6">
            <w:pPr>
              <w:jc w:val="both"/>
              <w:rPr>
                <w:b/>
                <w:bCs/>
                <w:lang w:val="en-US"/>
              </w:rPr>
            </w:pPr>
            <w:r w:rsidRPr="00865CE6">
              <w:rPr>
                <w:b/>
                <w:bCs/>
                <w:lang w:val="en-US"/>
              </w:rPr>
              <w:t>Pre-conditions</w:t>
            </w:r>
          </w:p>
        </w:tc>
        <w:tc>
          <w:tcPr>
            <w:tcW w:w="8076" w:type="dxa"/>
          </w:tcPr>
          <w:p w14:paraId="5B5B99F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6CAC21E5" w14:textId="77777777" w:rsidTr="003B2724">
        <w:trPr>
          <w:trHeight w:val="300"/>
        </w:trPr>
        <w:tc>
          <w:tcPr>
            <w:tcW w:w="1555" w:type="dxa"/>
          </w:tcPr>
          <w:p w14:paraId="4920DCEC" w14:textId="77777777" w:rsidR="00865CE6" w:rsidRPr="00865CE6" w:rsidRDefault="00865CE6" w:rsidP="00865CE6">
            <w:pPr>
              <w:jc w:val="both"/>
              <w:rPr>
                <w:lang w:val="en-US"/>
              </w:rPr>
            </w:pPr>
            <w:bookmarkStart w:id="855" w:name="MCCQCTEMPBM_00001031" w:colFirst="1" w:colLast="1"/>
            <w:r w:rsidRPr="00865CE6">
              <w:rPr>
                <w:b/>
                <w:bCs/>
                <w:lang w:val="en-US"/>
              </w:rPr>
              <w:t>Execution Steps</w:t>
            </w:r>
          </w:p>
        </w:tc>
        <w:tc>
          <w:tcPr>
            <w:tcW w:w="8076" w:type="dxa"/>
          </w:tcPr>
          <w:p w14:paraId="0CC8223A" w14:textId="77777777" w:rsidR="00865CE6" w:rsidRPr="00865CE6" w:rsidRDefault="00865CE6" w:rsidP="003579F9">
            <w:pPr>
              <w:numPr>
                <w:ilvl w:val="0"/>
                <w:numId w:val="132"/>
              </w:numPr>
              <w:spacing w:after="0"/>
              <w:contextualSpacing/>
              <w:rPr>
                <w:lang w:val="en-US"/>
              </w:rPr>
            </w:pPr>
            <w:bookmarkStart w:id="856" w:name="MCCQCTEMPBM_00001029"/>
            <w:r w:rsidRPr="00865CE6">
              <w:rPr>
                <w:lang w:val="en-US"/>
              </w:rPr>
              <w:t>Onboard Invoker at CCF.</w:t>
            </w:r>
          </w:p>
          <w:p w14:paraId="74D5D266" w14:textId="77777777" w:rsidR="00865CE6" w:rsidRPr="00865CE6" w:rsidRDefault="00865CE6" w:rsidP="003579F9">
            <w:pPr>
              <w:numPr>
                <w:ilvl w:val="0"/>
                <w:numId w:val="132"/>
              </w:numPr>
              <w:spacing w:after="0"/>
              <w:contextualSpacing/>
              <w:rPr>
                <w:lang w:val="en-US"/>
              </w:rPr>
            </w:pPr>
            <w:bookmarkStart w:id="857" w:name="MCCQCTEMPBM_00001030"/>
            <w:bookmarkEnd w:id="856"/>
            <w:r w:rsidRPr="00865CE6">
              <w:rPr>
                <w:lang w:val="en-US"/>
              </w:rPr>
              <w:t>Subscribe to Events</w:t>
            </w:r>
          </w:p>
          <w:bookmarkEnd w:id="857"/>
          <w:p w14:paraId="49F59042" w14:textId="77777777" w:rsidR="00865CE6" w:rsidRPr="00865CE6" w:rsidRDefault="00865CE6" w:rsidP="003579F9">
            <w:pPr>
              <w:numPr>
                <w:ilvl w:val="0"/>
                <w:numId w:val="132"/>
              </w:numPr>
              <w:contextualSpacing/>
              <w:rPr>
                <w:lang w:val="en-US"/>
              </w:rPr>
            </w:pPr>
            <w:r w:rsidRPr="00865CE6">
              <w:rPr>
                <w:lang w:val="en-US"/>
              </w:rPr>
              <w:t>Retrieve (subscribeId) and (subscriptionId) from Location Header</w:t>
            </w:r>
          </w:p>
        </w:tc>
      </w:tr>
      <w:tr w:rsidR="00865CE6" w:rsidRPr="00865CE6" w14:paraId="346A09CA" w14:textId="77777777" w:rsidTr="003B2724">
        <w:trPr>
          <w:trHeight w:val="300"/>
        </w:trPr>
        <w:tc>
          <w:tcPr>
            <w:tcW w:w="1555" w:type="dxa"/>
          </w:tcPr>
          <w:p w14:paraId="229D39F1" w14:textId="77777777" w:rsidR="00865CE6" w:rsidRPr="00865CE6" w:rsidRDefault="00865CE6" w:rsidP="00865CE6">
            <w:pPr>
              <w:jc w:val="both"/>
              <w:rPr>
                <w:b/>
                <w:bCs/>
                <w:lang w:val="en-US"/>
              </w:rPr>
            </w:pPr>
            <w:bookmarkStart w:id="858" w:name="MCCQCTEMPBM_00001035" w:colFirst="1" w:colLast="1"/>
            <w:bookmarkEnd w:id="855"/>
            <w:r w:rsidRPr="00865CE6">
              <w:rPr>
                <w:b/>
                <w:bCs/>
                <w:lang w:val="en-US"/>
              </w:rPr>
              <w:t>Information of Test</w:t>
            </w:r>
          </w:p>
        </w:tc>
        <w:tc>
          <w:tcPr>
            <w:tcW w:w="8076" w:type="dxa"/>
          </w:tcPr>
          <w:p w14:paraId="04C48DD3" w14:textId="77777777" w:rsidR="00865CE6" w:rsidRPr="00865CE6" w:rsidRDefault="00865CE6" w:rsidP="003579F9">
            <w:pPr>
              <w:numPr>
                <w:ilvl w:val="0"/>
                <w:numId w:val="133"/>
              </w:numPr>
              <w:spacing w:after="0"/>
              <w:contextualSpacing/>
              <w:rPr>
                <w:lang w:val="en-US"/>
              </w:rPr>
            </w:pPr>
            <w:bookmarkStart w:id="859" w:name="MCCQCTEMPBM_00001032"/>
            <w:r w:rsidRPr="00865CE6">
              <w:rPr>
                <w:lang w:val="en-US"/>
              </w:rPr>
              <w:t>Onboard Invoker at CCF.</w:t>
            </w:r>
          </w:p>
          <w:p w14:paraId="03817EC5" w14:textId="77777777" w:rsidR="00865CE6" w:rsidRPr="00865CE6" w:rsidRDefault="00865CE6" w:rsidP="003579F9">
            <w:pPr>
              <w:numPr>
                <w:ilvl w:val="0"/>
                <w:numId w:val="133"/>
              </w:numPr>
              <w:spacing w:after="0"/>
              <w:contextualSpacing/>
              <w:rPr>
                <w:lang w:val="en-US"/>
              </w:rPr>
            </w:pPr>
            <w:bookmarkStart w:id="860" w:name="MCCQCTEMPBM_00001033"/>
            <w:bookmarkEnd w:id="859"/>
            <w:r w:rsidRPr="00865CE6">
              <w:rPr>
                <w:lang w:val="en-US"/>
              </w:rPr>
              <w:t>Event Subscription:</w:t>
            </w:r>
          </w:p>
          <w:p w14:paraId="19E8F800" w14:textId="77777777" w:rsidR="00865CE6" w:rsidRPr="00865CE6" w:rsidRDefault="00865CE6" w:rsidP="003579F9">
            <w:pPr>
              <w:numPr>
                <w:ilvl w:val="1"/>
                <w:numId w:val="133"/>
              </w:numPr>
              <w:spacing w:after="0"/>
              <w:contextualSpacing/>
              <w:rPr>
                <w:lang w:val="en-US"/>
              </w:rPr>
            </w:pPr>
            <w:bookmarkStart w:id="861" w:name="MCCQCTEMPBM_00001034"/>
            <w:bookmarkEnd w:id="860"/>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861"/>
          <w:p w14:paraId="197EE6D4" w14:textId="77777777" w:rsidR="00865CE6" w:rsidRPr="00865CE6" w:rsidRDefault="00865CE6" w:rsidP="003579F9">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865CE6" w:rsidRPr="00865CE6" w14:paraId="0DF8A8C6" w14:textId="77777777" w:rsidTr="003B2724">
        <w:trPr>
          <w:trHeight w:val="300"/>
        </w:trPr>
        <w:tc>
          <w:tcPr>
            <w:tcW w:w="1555" w:type="dxa"/>
          </w:tcPr>
          <w:p w14:paraId="63065BC1" w14:textId="77777777" w:rsidR="00865CE6" w:rsidRPr="00865CE6" w:rsidRDefault="00865CE6" w:rsidP="00865CE6">
            <w:pPr>
              <w:jc w:val="both"/>
              <w:rPr>
                <w:b/>
                <w:bCs/>
                <w:lang w:val="en-US"/>
              </w:rPr>
            </w:pPr>
            <w:bookmarkStart w:id="862" w:name="MCCQCTEMPBM_00001041" w:colFirst="1" w:colLast="1"/>
            <w:bookmarkEnd w:id="858"/>
            <w:r w:rsidRPr="00865CE6">
              <w:rPr>
                <w:b/>
                <w:bCs/>
                <w:lang w:val="en-US"/>
              </w:rPr>
              <w:t>Expected Result</w:t>
            </w:r>
          </w:p>
        </w:tc>
        <w:tc>
          <w:tcPr>
            <w:tcW w:w="8076" w:type="dxa"/>
          </w:tcPr>
          <w:p w14:paraId="05FADEFF" w14:textId="77777777" w:rsidR="00865CE6" w:rsidRPr="00865CE6" w:rsidRDefault="00865CE6" w:rsidP="003579F9">
            <w:pPr>
              <w:numPr>
                <w:ilvl w:val="0"/>
                <w:numId w:val="134"/>
              </w:numPr>
              <w:spacing w:after="0"/>
              <w:contextualSpacing/>
              <w:rPr>
                <w:bCs/>
                <w:lang w:val="en-US"/>
              </w:rPr>
            </w:pPr>
            <w:bookmarkStart w:id="863" w:name="MCCQCTEMPBM_00001036"/>
            <w:r w:rsidRPr="00865CE6">
              <w:rPr>
                <w:bCs/>
                <w:lang w:val="en-US"/>
              </w:rPr>
              <w:t>Onboard Invoker.</w:t>
            </w:r>
          </w:p>
          <w:p w14:paraId="044994FD" w14:textId="77777777" w:rsidR="00865CE6" w:rsidRPr="00865CE6" w:rsidRDefault="00865CE6" w:rsidP="003579F9">
            <w:pPr>
              <w:numPr>
                <w:ilvl w:val="0"/>
                <w:numId w:val="134"/>
              </w:numPr>
              <w:spacing w:after="0"/>
              <w:contextualSpacing/>
              <w:rPr>
                <w:bCs/>
                <w:lang w:val="en-US"/>
              </w:rPr>
            </w:pPr>
            <w:bookmarkStart w:id="864" w:name="MCCQCTEMPBM_00001037"/>
            <w:bookmarkEnd w:id="863"/>
            <w:r w:rsidRPr="00865CE6">
              <w:rPr>
                <w:bCs/>
                <w:lang w:val="en-US"/>
              </w:rPr>
              <w:t>Response to Event Subscription must accomplish:</w:t>
            </w:r>
          </w:p>
          <w:p w14:paraId="15E551CE" w14:textId="77777777" w:rsidR="00865CE6" w:rsidRPr="00865CE6" w:rsidRDefault="00865CE6" w:rsidP="003579F9">
            <w:pPr>
              <w:numPr>
                <w:ilvl w:val="1"/>
                <w:numId w:val="134"/>
              </w:numPr>
              <w:spacing w:after="0"/>
              <w:contextualSpacing/>
              <w:rPr>
                <w:bCs/>
                <w:lang w:val="en-US"/>
              </w:rPr>
            </w:pPr>
            <w:bookmarkStart w:id="865" w:name="MCCQCTEMPBM_00001038"/>
            <w:bookmarkEnd w:id="864"/>
            <w:r w:rsidRPr="00865CE6">
              <w:rPr>
                <w:bCs/>
                <w:lang w:val="en-US"/>
              </w:rPr>
              <w:t>Status code 201 Created</w:t>
            </w:r>
          </w:p>
          <w:p w14:paraId="197FFF8A" w14:textId="77777777" w:rsidR="00865CE6" w:rsidRPr="00865CE6" w:rsidRDefault="00865CE6" w:rsidP="003579F9">
            <w:pPr>
              <w:numPr>
                <w:ilvl w:val="1"/>
                <w:numId w:val="134"/>
              </w:numPr>
              <w:spacing w:after="0"/>
              <w:contextualSpacing/>
              <w:rPr>
                <w:bCs/>
                <w:lang w:val="en-US"/>
              </w:rPr>
            </w:pPr>
            <w:bookmarkStart w:id="866" w:name="MCCQCTEMPBM_00001039"/>
            <w:bookmarkEnd w:id="865"/>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E7B1158" w14:textId="77777777" w:rsidR="00865CE6" w:rsidRPr="00865CE6" w:rsidRDefault="00865CE6" w:rsidP="003579F9">
            <w:pPr>
              <w:numPr>
                <w:ilvl w:val="1"/>
                <w:numId w:val="134"/>
              </w:numPr>
              <w:spacing w:after="0"/>
              <w:contextualSpacing/>
              <w:rPr>
                <w:bCs/>
                <w:lang w:val="en-US"/>
              </w:rPr>
            </w:pPr>
            <w:bookmarkStart w:id="867" w:name="MCCQCTEMPBM_00001040"/>
            <w:bookmarkEnd w:id="866"/>
            <w:r w:rsidRPr="00865CE6">
              <w:rPr>
                <w:bCs/>
                <w:lang w:val="en-US"/>
              </w:rPr>
              <w:t>Response body must follow EvenstSubscription data structure:</w:t>
            </w:r>
          </w:p>
          <w:bookmarkEnd w:id="867"/>
          <w:p w14:paraId="3255505C" w14:textId="77777777" w:rsidR="00865CE6" w:rsidRPr="00865CE6" w:rsidRDefault="00865CE6" w:rsidP="003579F9">
            <w:pPr>
              <w:numPr>
                <w:ilvl w:val="0"/>
                <w:numId w:val="134"/>
              </w:numPr>
              <w:spacing w:after="0"/>
              <w:contextualSpacing/>
              <w:rPr>
                <w:bCs/>
                <w:lang w:val="en-US"/>
              </w:rPr>
            </w:pPr>
            <w:r w:rsidRPr="00865CE6">
              <w:rPr>
                <w:bCs/>
                <w:lang w:val="en-US"/>
              </w:rPr>
              <w:t>Event subscriptions are stored in CAPIF Database</w:t>
            </w:r>
          </w:p>
        </w:tc>
      </w:tr>
      <w:bookmarkEnd w:id="862"/>
    </w:tbl>
    <w:p w14:paraId="176F751F" w14:textId="77777777" w:rsidR="00865CE6" w:rsidRPr="00865CE6" w:rsidRDefault="00865CE6" w:rsidP="00865CE6">
      <w:pPr>
        <w:ind w:left="568"/>
        <w:jc w:val="both"/>
        <w:rPr>
          <w:lang w:val="en-US"/>
        </w:rPr>
      </w:pPr>
    </w:p>
    <w:p w14:paraId="29ECDACA" w14:textId="77777777" w:rsidR="00865CE6" w:rsidRPr="00865CE6" w:rsidRDefault="00865CE6" w:rsidP="00865CE6">
      <w:pPr>
        <w:keepNext/>
        <w:keepLines/>
        <w:spacing w:before="120"/>
        <w:ind w:left="1134" w:hanging="1134"/>
        <w:outlineLvl w:val="2"/>
        <w:rPr>
          <w:rFonts w:ascii="Arial" w:hAnsi="Arial"/>
          <w:sz w:val="28"/>
          <w:lang w:val="en-US"/>
        </w:rPr>
      </w:pPr>
      <w:bookmarkStart w:id="868" w:name="_Toc178759238"/>
      <w:bookmarkStart w:id="869" w:name="_Toc179279231"/>
      <w:r w:rsidRPr="00865CE6">
        <w:rPr>
          <w:rFonts w:ascii="Arial" w:hAnsi="Arial"/>
          <w:sz w:val="28"/>
          <w:lang w:val="en-US"/>
        </w:rPr>
        <w:t>Test Case 2: Creates a New Individual CAPIF Event Subscription with invalid subscriberId</w:t>
      </w:r>
      <w:bookmarkEnd w:id="868"/>
      <w:bookmarkEnd w:id="869"/>
    </w:p>
    <w:tbl>
      <w:tblPr>
        <w:tblStyle w:val="TableGrid1"/>
        <w:tblW w:w="0" w:type="auto"/>
        <w:tblLook w:val="04A0" w:firstRow="1" w:lastRow="0" w:firstColumn="1" w:lastColumn="0" w:noHBand="0" w:noVBand="1"/>
      </w:tblPr>
      <w:tblGrid>
        <w:gridCol w:w="1555"/>
        <w:gridCol w:w="8076"/>
      </w:tblGrid>
      <w:tr w:rsidR="00865CE6" w:rsidRPr="00865CE6" w14:paraId="32DC8735" w14:textId="77777777" w:rsidTr="003B2724">
        <w:trPr>
          <w:trHeight w:val="300"/>
        </w:trPr>
        <w:tc>
          <w:tcPr>
            <w:tcW w:w="1555" w:type="dxa"/>
          </w:tcPr>
          <w:p w14:paraId="7E923785" w14:textId="77777777" w:rsidR="00865CE6" w:rsidRPr="00865CE6" w:rsidRDefault="00865CE6" w:rsidP="00865CE6">
            <w:pPr>
              <w:jc w:val="both"/>
              <w:rPr>
                <w:lang w:val="en-US"/>
              </w:rPr>
            </w:pPr>
            <w:r w:rsidRPr="00865CE6">
              <w:rPr>
                <w:b/>
                <w:bCs/>
                <w:lang w:val="en-US"/>
              </w:rPr>
              <w:t>Test ID</w:t>
            </w:r>
          </w:p>
        </w:tc>
        <w:tc>
          <w:tcPr>
            <w:tcW w:w="8076" w:type="dxa"/>
          </w:tcPr>
          <w:p w14:paraId="4A68D5BD" w14:textId="77777777" w:rsidR="00865CE6" w:rsidRPr="00865CE6" w:rsidRDefault="00865CE6" w:rsidP="00865CE6">
            <w:pPr>
              <w:rPr>
                <w:lang w:val="en-US"/>
              </w:rPr>
            </w:pPr>
            <w:r w:rsidRPr="00865CE6">
              <w:rPr>
                <w:lang w:val="en-US"/>
              </w:rPr>
              <w:t>capif_api_events-2</w:t>
            </w:r>
          </w:p>
        </w:tc>
      </w:tr>
      <w:tr w:rsidR="00865CE6" w:rsidRPr="00865CE6" w14:paraId="2E7DAE12" w14:textId="77777777" w:rsidTr="003B2724">
        <w:trPr>
          <w:trHeight w:val="300"/>
        </w:trPr>
        <w:tc>
          <w:tcPr>
            <w:tcW w:w="1555" w:type="dxa"/>
          </w:tcPr>
          <w:p w14:paraId="513BC409" w14:textId="77777777" w:rsidR="00865CE6" w:rsidRPr="00865CE6" w:rsidRDefault="00865CE6" w:rsidP="00865CE6">
            <w:pPr>
              <w:jc w:val="both"/>
              <w:rPr>
                <w:lang w:val="en-US"/>
              </w:rPr>
            </w:pPr>
            <w:r w:rsidRPr="00865CE6">
              <w:rPr>
                <w:b/>
                <w:bCs/>
                <w:lang w:val="en-US"/>
              </w:rPr>
              <w:t>Description</w:t>
            </w:r>
          </w:p>
        </w:tc>
        <w:tc>
          <w:tcPr>
            <w:tcW w:w="8076" w:type="dxa"/>
          </w:tcPr>
          <w:p w14:paraId="7CDC678E" w14:textId="77777777" w:rsidR="00865CE6" w:rsidRPr="00865CE6" w:rsidRDefault="00865CE6" w:rsidP="00865CE6">
            <w:pPr>
              <w:rPr>
                <w:lang w:val="en-US"/>
              </w:rPr>
            </w:pPr>
            <w:r w:rsidRPr="00865CE6">
              <w:rPr>
                <w:lang w:val="en-US"/>
              </w:rPr>
              <w:t>This test case will check that a CAPIF subscriber (Invoker or Publisher) cannot Subscribe to Events without valid SubcriberId</w:t>
            </w:r>
          </w:p>
        </w:tc>
      </w:tr>
      <w:tr w:rsidR="00865CE6" w:rsidRPr="00865CE6" w14:paraId="7705CCC5" w14:textId="77777777" w:rsidTr="003B2724">
        <w:trPr>
          <w:trHeight w:val="300"/>
        </w:trPr>
        <w:tc>
          <w:tcPr>
            <w:tcW w:w="1555" w:type="dxa"/>
          </w:tcPr>
          <w:p w14:paraId="268BA934" w14:textId="77777777" w:rsidR="00865CE6" w:rsidRPr="00865CE6" w:rsidRDefault="00865CE6" w:rsidP="00865CE6">
            <w:pPr>
              <w:jc w:val="both"/>
              <w:rPr>
                <w:b/>
                <w:bCs/>
                <w:lang w:val="en-US"/>
              </w:rPr>
            </w:pPr>
            <w:r w:rsidRPr="00865CE6">
              <w:rPr>
                <w:b/>
                <w:bCs/>
                <w:lang w:val="en-US"/>
              </w:rPr>
              <w:t>Pre-conditions</w:t>
            </w:r>
          </w:p>
        </w:tc>
        <w:tc>
          <w:tcPr>
            <w:tcW w:w="8076" w:type="dxa"/>
          </w:tcPr>
          <w:p w14:paraId="56E7005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59501833" w14:textId="77777777" w:rsidTr="003B2724">
        <w:trPr>
          <w:trHeight w:val="300"/>
        </w:trPr>
        <w:tc>
          <w:tcPr>
            <w:tcW w:w="1555" w:type="dxa"/>
          </w:tcPr>
          <w:p w14:paraId="348D8B5E" w14:textId="77777777" w:rsidR="00865CE6" w:rsidRPr="00865CE6" w:rsidRDefault="00865CE6" w:rsidP="00865CE6">
            <w:pPr>
              <w:jc w:val="both"/>
              <w:rPr>
                <w:lang w:val="en-US"/>
              </w:rPr>
            </w:pPr>
            <w:bookmarkStart w:id="870" w:name="MCCQCTEMPBM_00001044" w:colFirst="1" w:colLast="1"/>
            <w:r w:rsidRPr="00865CE6">
              <w:rPr>
                <w:b/>
                <w:bCs/>
                <w:lang w:val="en-US"/>
              </w:rPr>
              <w:t>Execution Steps</w:t>
            </w:r>
          </w:p>
        </w:tc>
        <w:tc>
          <w:tcPr>
            <w:tcW w:w="8076" w:type="dxa"/>
          </w:tcPr>
          <w:p w14:paraId="35285AE8" w14:textId="77777777" w:rsidR="00865CE6" w:rsidRPr="00865CE6" w:rsidRDefault="00865CE6" w:rsidP="003579F9">
            <w:pPr>
              <w:numPr>
                <w:ilvl w:val="0"/>
                <w:numId w:val="135"/>
              </w:numPr>
              <w:spacing w:after="0"/>
              <w:contextualSpacing/>
              <w:rPr>
                <w:lang w:val="en-US"/>
              </w:rPr>
            </w:pPr>
            <w:bookmarkStart w:id="871" w:name="MCCQCTEMPBM_00001042"/>
            <w:r w:rsidRPr="00865CE6">
              <w:rPr>
                <w:lang w:val="en-US"/>
              </w:rPr>
              <w:t>Onboard Invoker at CCF.</w:t>
            </w:r>
          </w:p>
          <w:p w14:paraId="6834543D" w14:textId="77777777" w:rsidR="00865CE6" w:rsidRPr="00865CE6" w:rsidRDefault="00865CE6" w:rsidP="003579F9">
            <w:pPr>
              <w:numPr>
                <w:ilvl w:val="0"/>
                <w:numId w:val="135"/>
              </w:numPr>
              <w:spacing w:after="0"/>
              <w:contextualSpacing/>
              <w:rPr>
                <w:lang w:val="en-US"/>
              </w:rPr>
            </w:pPr>
            <w:bookmarkStart w:id="872" w:name="MCCQCTEMPBM_00001043"/>
            <w:bookmarkEnd w:id="871"/>
            <w:r w:rsidRPr="00865CE6">
              <w:rPr>
                <w:lang w:val="en-US"/>
              </w:rPr>
              <w:t>Subscribe to Events with an invalid subscriberId</w:t>
            </w:r>
          </w:p>
          <w:bookmarkEnd w:id="872"/>
          <w:p w14:paraId="3A909FD2" w14:textId="77777777" w:rsidR="00865CE6" w:rsidRPr="00865CE6" w:rsidRDefault="00865CE6" w:rsidP="003579F9">
            <w:pPr>
              <w:numPr>
                <w:ilvl w:val="0"/>
                <w:numId w:val="135"/>
              </w:numPr>
              <w:contextualSpacing/>
              <w:rPr>
                <w:lang w:val="en-US"/>
              </w:rPr>
            </w:pPr>
            <w:r w:rsidRPr="00865CE6">
              <w:rPr>
                <w:lang w:val="en-US"/>
              </w:rPr>
              <w:t>Retrieve (subscribeId) and (subscriptionId) from Location Header</w:t>
            </w:r>
          </w:p>
        </w:tc>
      </w:tr>
      <w:tr w:rsidR="00865CE6" w:rsidRPr="00865CE6" w14:paraId="78E04F34" w14:textId="77777777" w:rsidTr="003B2724">
        <w:trPr>
          <w:trHeight w:val="300"/>
        </w:trPr>
        <w:tc>
          <w:tcPr>
            <w:tcW w:w="1555" w:type="dxa"/>
          </w:tcPr>
          <w:p w14:paraId="70BD3F5B" w14:textId="77777777" w:rsidR="00865CE6" w:rsidRPr="00865CE6" w:rsidRDefault="00865CE6" w:rsidP="00865CE6">
            <w:pPr>
              <w:jc w:val="both"/>
              <w:rPr>
                <w:b/>
                <w:bCs/>
                <w:lang w:val="en-US"/>
              </w:rPr>
            </w:pPr>
            <w:bookmarkStart w:id="873" w:name="MCCQCTEMPBM_00001048" w:colFirst="1" w:colLast="1"/>
            <w:bookmarkEnd w:id="870"/>
            <w:r w:rsidRPr="00865CE6">
              <w:rPr>
                <w:b/>
                <w:bCs/>
                <w:lang w:val="en-US"/>
              </w:rPr>
              <w:t>Information of Test</w:t>
            </w:r>
          </w:p>
        </w:tc>
        <w:tc>
          <w:tcPr>
            <w:tcW w:w="8076" w:type="dxa"/>
          </w:tcPr>
          <w:p w14:paraId="2734764E" w14:textId="77777777" w:rsidR="00865CE6" w:rsidRPr="00865CE6" w:rsidRDefault="00865CE6" w:rsidP="003579F9">
            <w:pPr>
              <w:numPr>
                <w:ilvl w:val="0"/>
                <w:numId w:val="136"/>
              </w:numPr>
              <w:spacing w:after="0"/>
              <w:contextualSpacing/>
              <w:rPr>
                <w:lang w:val="en-US"/>
              </w:rPr>
            </w:pPr>
            <w:bookmarkStart w:id="874" w:name="MCCQCTEMPBM_00001045"/>
            <w:r w:rsidRPr="00865CE6">
              <w:rPr>
                <w:lang w:val="en-US"/>
              </w:rPr>
              <w:t>Onboard Invoker at CCF.</w:t>
            </w:r>
          </w:p>
          <w:p w14:paraId="22AB45B6" w14:textId="77777777" w:rsidR="00865CE6" w:rsidRPr="00865CE6" w:rsidRDefault="00865CE6" w:rsidP="003579F9">
            <w:pPr>
              <w:numPr>
                <w:ilvl w:val="0"/>
                <w:numId w:val="136"/>
              </w:numPr>
              <w:spacing w:after="0"/>
              <w:contextualSpacing/>
              <w:rPr>
                <w:lang w:val="en-US"/>
              </w:rPr>
            </w:pPr>
            <w:bookmarkStart w:id="875" w:name="MCCQCTEMPBM_00001046"/>
            <w:bookmarkEnd w:id="874"/>
            <w:r w:rsidRPr="00865CE6">
              <w:rPr>
                <w:lang w:val="en-US"/>
              </w:rPr>
              <w:t>Event Subscription:</w:t>
            </w:r>
          </w:p>
          <w:p w14:paraId="1F9E1383" w14:textId="77777777" w:rsidR="00865CE6" w:rsidRPr="00865CE6" w:rsidRDefault="00865CE6" w:rsidP="003579F9">
            <w:pPr>
              <w:numPr>
                <w:ilvl w:val="1"/>
                <w:numId w:val="136"/>
              </w:numPr>
              <w:spacing w:after="0"/>
              <w:contextualSpacing/>
              <w:rPr>
                <w:lang w:val="en-US"/>
              </w:rPr>
            </w:pPr>
            <w:bookmarkStart w:id="876" w:name="MCCQCTEMPBM_00001047"/>
            <w:bookmarkEnd w:id="875"/>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876"/>
          <w:p w14:paraId="0E5F4B81" w14:textId="77777777" w:rsidR="00865CE6" w:rsidRPr="00865CE6" w:rsidRDefault="00865CE6" w:rsidP="003579F9">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865CE6" w:rsidRPr="00865CE6" w14:paraId="457A0EC7" w14:textId="77777777" w:rsidTr="003B2724">
        <w:trPr>
          <w:trHeight w:val="300"/>
        </w:trPr>
        <w:tc>
          <w:tcPr>
            <w:tcW w:w="1555" w:type="dxa"/>
          </w:tcPr>
          <w:p w14:paraId="504B78B3" w14:textId="77777777" w:rsidR="00865CE6" w:rsidRPr="00865CE6" w:rsidRDefault="00865CE6" w:rsidP="00865CE6">
            <w:pPr>
              <w:jc w:val="both"/>
              <w:rPr>
                <w:b/>
                <w:bCs/>
                <w:lang w:val="en-US"/>
              </w:rPr>
            </w:pPr>
            <w:bookmarkStart w:id="877" w:name="MCCQCTEMPBM_00001057" w:colFirst="1" w:colLast="1"/>
            <w:bookmarkEnd w:id="873"/>
            <w:r w:rsidRPr="00865CE6">
              <w:rPr>
                <w:b/>
                <w:bCs/>
                <w:lang w:val="en-US"/>
              </w:rPr>
              <w:t>Expected Result</w:t>
            </w:r>
          </w:p>
        </w:tc>
        <w:tc>
          <w:tcPr>
            <w:tcW w:w="8076" w:type="dxa"/>
          </w:tcPr>
          <w:p w14:paraId="7A6239C6" w14:textId="77777777" w:rsidR="00865CE6" w:rsidRPr="00865CE6" w:rsidRDefault="00865CE6" w:rsidP="003579F9">
            <w:pPr>
              <w:numPr>
                <w:ilvl w:val="0"/>
                <w:numId w:val="137"/>
              </w:numPr>
              <w:spacing w:after="0"/>
              <w:contextualSpacing/>
              <w:rPr>
                <w:bCs/>
                <w:lang w:val="en-US"/>
              </w:rPr>
            </w:pPr>
            <w:bookmarkStart w:id="878" w:name="MCCQCTEMPBM_00001049"/>
            <w:r w:rsidRPr="00865CE6">
              <w:rPr>
                <w:bCs/>
                <w:lang w:val="en-US"/>
              </w:rPr>
              <w:t>Onboard Invoker.</w:t>
            </w:r>
          </w:p>
          <w:p w14:paraId="254F5D76" w14:textId="77777777" w:rsidR="00865CE6" w:rsidRPr="00865CE6" w:rsidRDefault="00865CE6" w:rsidP="003579F9">
            <w:pPr>
              <w:numPr>
                <w:ilvl w:val="0"/>
                <w:numId w:val="137"/>
              </w:numPr>
              <w:spacing w:after="0"/>
              <w:contextualSpacing/>
              <w:rPr>
                <w:bCs/>
                <w:lang w:val="en-US"/>
              </w:rPr>
            </w:pPr>
            <w:bookmarkStart w:id="879" w:name="MCCQCTEMPBM_00001050"/>
            <w:bookmarkEnd w:id="878"/>
            <w:r w:rsidRPr="00865CE6">
              <w:rPr>
                <w:bCs/>
                <w:lang w:val="en-US"/>
              </w:rPr>
              <w:t>Response to Event Subscription must accomplish:</w:t>
            </w:r>
          </w:p>
          <w:p w14:paraId="70C14D82" w14:textId="77777777" w:rsidR="00865CE6" w:rsidRPr="00865CE6" w:rsidRDefault="00865CE6" w:rsidP="003579F9">
            <w:pPr>
              <w:numPr>
                <w:ilvl w:val="1"/>
                <w:numId w:val="137"/>
              </w:numPr>
              <w:spacing w:after="0"/>
              <w:contextualSpacing/>
              <w:rPr>
                <w:bCs/>
                <w:lang w:val="en-US"/>
              </w:rPr>
            </w:pPr>
            <w:bookmarkStart w:id="880" w:name="MCCQCTEMPBM_00001051"/>
            <w:bookmarkEnd w:id="879"/>
            <w:r w:rsidRPr="00865CE6">
              <w:rPr>
                <w:bCs/>
                <w:lang w:val="en-US"/>
              </w:rPr>
              <w:t>Status code 4</w:t>
            </w:r>
            <w:r w:rsidRPr="00865CE6">
              <w:rPr>
                <w:b/>
                <w:lang w:val="en-US"/>
              </w:rPr>
              <w:t>04 Not Found</w:t>
            </w:r>
          </w:p>
          <w:p w14:paraId="42C765AB" w14:textId="77777777" w:rsidR="00865CE6" w:rsidRPr="00865CE6" w:rsidRDefault="00865CE6" w:rsidP="003579F9">
            <w:pPr>
              <w:numPr>
                <w:ilvl w:val="1"/>
                <w:numId w:val="137"/>
              </w:numPr>
              <w:spacing w:after="0"/>
              <w:contextualSpacing/>
              <w:rPr>
                <w:bCs/>
                <w:lang w:val="en-US"/>
              </w:rPr>
            </w:pPr>
            <w:bookmarkStart w:id="881" w:name="MCCQCTEMPBM_00001052"/>
            <w:bookmarkEnd w:id="880"/>
            <w:r w:rsidRPr="00865CE6">
              <w:rPr>
                <w:bCs/>
                <w:lang w:val="en-US"/>
              </w:rPr>
              <w:t>Error Response Body must accomplish with ProblemDetails data structure with:</w:t>
            </w:r>
          </w:p>
          <w:p w14:paraId="76942B42" w14:textId="77777777" w:rsidR="00865CE6" w:rsidRPr="00865CE6" w:rsidRDefault="00865CE6" w:rsidP="003579F9">
            <w:pPr>
              <w:numPr>
                <w:ilvl w:val="2"/>
                <w:numId w:val="137"/>
              </w:numPr>
              <w:spacing w:after="0"/>
              <w:contextualSpacing/>
              <w:rPr>
                <w:bCs/>
                <w:lang w:val="en-US"/>
              </w:rPr>
            </w:pPr>
            <w:bookmarkStart w:id="882" w:name="MCCQCTEMPBM_00001053"/>
            <w:bookmarkEnd w:id="881"/>
            <w:r w:rsidRPr="00865CE6">
              <w:rPr>
                <w:bCs/>
                <w:lang w:val="en-US"/>
              </w:rPr>
              <w:t>Status 404</w:t>
            </w:r>
          </w:p>
          <w:p w14:paraId="2D4C7086" w14:textId="77777777" w:rsidR="00865CE6" w:rsidRPr="00865CE6" w:rsidRDefault="00865CE6" w:rsidP="003579F9">
            <w:pPr>
              <w:numPr>
                <w:ilvl w:val="2"/>
                <w:numId w:val="137"/>
              </w:numPr>
              <w:spacing w:after="0"/>
              <w:contextualSpacing/>
              <w:rPr>
                <w:bCs/>
                <w:lang w:val="en-US"/>
              </w:rPr>
            </w:pPr>
            <w:bookmarkStart w:id="883" w:name="MCCQCTEMPBM_00001054"/>
            <w:bookmarkEnd w:id="882"/>
            <w:r w:rsidRPr="00865CE6">
              <w:rPr>
                <w:bCs/>
                <w:lang w:val="en-US"/>
              </w:rPr>
              <w:t>Title with message “Not Found”</w:t>
            </w:r>
          </w:p>
          <w:p w14:paraId="68858DBC" w14:textId="77777777" w:rsidR="00865CE6" w:rsidRPr="00865CE6" w:rsidRDefault="00865CE6" w:rsidP="003579F9">
            <w:pPr>
              <w:numPr>
                <w:ilvl w:val="2"/>
                <w:numId w:val="137"/>
              </w:numPr>
              <w:spacing w:after="0"/>
              <w:contextualSpacing/>
              <w:rPr>
                <w:bCs/>
                <w:lang w:val="en-US"/>
              </w:rPr>
            </w:pPr>
            <w:bookmarkStart w:id="884" w:name="MCCQCTEMPBM_00001055"/>
            <w:bookmarkEnd w:id="883"/>
            <w:r w:rsidRPr="00865CE6">
              <w:rPr>
                <w:bCs/>
                <w:lang w:val="en-US"/>
              </w:rPr>
              <w:t>Title with message “Invoker or APF or AEF or AMF Not found”</w:t>
            </w:r>
          </w:p>
          <w:p w14:paraId="669B42F5" w14:textId="77777777" w:rsidR="00865CE6" w:rsidRPr="00865CE6" w:rsidRDefault="00865CE6" w:rsidP="003579F9">
            <w:pPr>
              <w:numPr>
                <w:ilvl w:val="2"/>
                <w:numId w:val="137"/>
              </w:numPr>
              <w:spacing w:after="0"/>
              <w:contextualSpacing/>
              <w:rPr>
                <w:bCs/>
                <w:lang w:val="en-US"/>
              </w:rPr>
            </w:pPr>
            <w:bookmarkStart w:id="885" w:name="MCCQCTEMPBM_00001056"/>
            <w:bookmarkEnd w:id="884"/>
            <w:r w:rsidRPr="00865CE6">
              <w:rPr>
                <w:bCs/>
                <w:lang w:val="en-US"/>
              </w:rPr>
              <w:t>Detail with message “Subscriber Not Found”</w:t>
            </w:r>
          </w:p>
          <w:bookmarkEnd w:id="885"/>
          <w:p w14:paraId="6D648CCA" w14:textId="77777777" w:rsidR="00865CE6" w:rsidRPr="00865CE6" w:rsidRDefault="00865CE6" w:rsidP="003579F9">
            <w:pPr>
              <w:numPr>
                <w:ilvl w:val="0"/>
                <w:numId w:val="137"/>
              </w:numPr>
              <w:spacing w:after="0"/>
              <w:contextualSpacing/>
              <w:rPr>
                <w:bCs/>
                <w:lang w:val="en-US"/>
              </w:rPr>
            </w:pPr>
            <w:r w:rsidRPr="00865CE6">
              <w:rPr>
                <w:bCs/>
                <w:lang w:val="en-US"/>
              </w:rPr>
              <w:lastRenderedPageBreak/>
              <w:t>Event subscription are not stored in CAPIF Database</w:t>
            </w:r>
          </w:p>
        </w:tc>
      </w:tr>
      <w:bookmarkEnd w:id="877"/>
    </w:tbl>
    <w:p w14:paraId="7695C99F" w14:textId="77777777" w:rsidR="00865CE6" w:rsidRPr="00865CE6" w:rsidRDefault="00865CE6" w:rsidP="00865CE6">
      <w:pPr>
        <w:ind w:left="568"/>
        <w:jc w:val="both"/>
        <w:rPr>
          <w:lang w:val="en-US"/>
        </w:rPr>
      </w:pPr>
    </w:p>
    <w:p w14:paraId="6B64D717" w14:textId="77777777" w:rsidR="00865CE6" w:rsidRPr="00865CE6" w:rsidRDefault="00865CE6" w:rsidP="00865CE6">
      <w:pPr>
        <w:keepNext/>
        <w:keepLines/>
        <w:spacing w:before="120"/>
        <w:ind w:left="1134" w:hanging="1134"/>
        <w:outlineLvl w:val="2"/>
        <w:rPr>
          <w:rFonts w:ascii="Arial" w:hAnsi="Arial"/>
          <w:sz w:val="28"/>
          <w:lang w:val="en-US"/>
        </w:rPr>
      </w:pPr>
      <w:bookmarkStart w:id="886" w:name="_Toc178759239"/>
      <w:bookmarkStart w:id="887" w:name="_Toc179279232"/>
      <w:r w:rsidRPr="00865CE6">
        <w:rPr>
          <w:rFonts w:ascii="Arial" w:hAnsi="Arial"/>
          <w:sz w:val="28"/>
          <w:lang w:val="en-US"/>
        </w:rPr>
        <w:t>Test Case 3: Delete an Individual CAPIF Event Subscription</w:t>
      </w:r>
      <w:bookmarkEnd w:id="886"/>
      <w:bookmarkEnd w:id="887"/>
    </w:p>
    <w:tbl>
      <w:tblPr>
        <w:tblStyle w:val="TableGrid1"/>
        <w:tblW w:w="0" w:type="auto"/>
        <w:tblLook w:val="04A0" w:firstRow="1" w:lastRow="0" w:firstColumn="1" w:lastColumn="0" w:noHBand="0" w:noVBand="1"/>
      </w:tblPr>
      <w:tblGrid>
        <w:gridCol w:w="1555"/>
        <w:gridCol w:w="8076"/>
      </w:tblGrid>
      <w:tr w:rsidR="00865CE6" w:rsidRPr="00865CE6" w14:paraId="2A574F02" w14:textId="77777777" w:rsidTr="003B2724">
        <w:trPr>
          <w:trHeight w:val="300"/>
        </w:trPr>
        <w:tc>
          <w:tcPr>
            <w:tcW w:w="1555" w:type="dxa"/>
          </w:tcPr>
          <w:p w14:paraId="169C70CA" w14:textId="77777777" w:rsidR="00865CE6" w:rsidRPr="00865CE6" w:rsidRDefault="00865CE6" w:rsidP="00865CE6">
            <w:pPr>
              <w:jc w:val="both"/>
              <w:rPr>
                <w:lang w:val="en-US"/>
              </w:rPr>
            </w:pPr>
            <w:r w:rsidRPr="00865CE6">
              <w:rPr>
                <w:b/>
                <w:bCs/>
                <w:lang w:val="en-US"/>
              </w:rPr>
              <w:t>Test ID</w:t>
            </w:r>
          </w:p>
        </w:tc>
        <w:tc>
          <w:tcPr>
            <w:tcW w:w="8076" w:type="dxa"/>
          </w:tcPr>
          <w:p w14:paraId="0A9FAA5C" w14:textId="77777777" w:rsidR="00865CE6" w:rsidRPr="00865CE6" w:rsidRDefault="00865CE6" w:rsidP="00865CE6">
            <w:pPr>
              <w:rPr>
                <w:lang w:val="en-US"/>
              </w:rPr>
            </w:pPr>
            <w:r w:rsidRPr="00865CE6">
              <w:rPr>
                <w:lang w:val="en-US"/>
              </w:rPr>
              <w:t>capif_api_events-3</w:t>
            </w:r>
          </w:p>
        </w:tc>
      </w:tr>
      <w:tr w:rsidR="00865CE6" w:rsidRPr="00865CE6" w14:paraId="37AE81B0" w14:textId="77777777" w:rsidTr="003B2724">
        <w:trPr>
          <w:trHeight w:val="300"/>
        </w:trPr>
        <w:tc>
          <w:tcPr>
            <w:tcW w:w="1555" w:type="dxa"/>
          </w:tcPr>
          <w:p w14:paraId="727ED36B" w14:textId="77777777" w:rsidR="00865CE6" w:rsidRPr="00865CE6" w:rsidRDefault="00865CE6" w:rsidP="00865CE6">
            <w:pPr>
              <w:jc w:val="both"/>
              <w:rPr>
                <w:lang w:val="en-US"/>
              </w:rPr>
            </w:pPr>
            <w:r w:rsidRPr="00865CE6">
              <w:rPr>
                <w:b/>
                <w:bCs/>
                <w:lang w:val="en-US"/>
              </w:rPr>
              <w:t>Description</w:t>
            </w:r>
          </w:p>
        </w:tc>
        <w:tc>
          <w:tcPr>
            <w:tcW w:w="8076" w:type="dxa"/>
          </w:tcPr>
          <w:p w14:paraId="0681ABF5" w14:textId="77777777" w:rsidR="00865CE6" w:rsidRPr="00865CE6" w:rsidRDefault="00865CE6" w:rsidP="00865CE6">
            <w:pPr>
              <w:rPr>
                <w:lang w:val="en-US"/>
              </w:rPr>
            </w:pPr>
            <w:r w:rsidRPr="00865CE6">
              <w:rPr>
                <w:lang w:val="en-US"/>
              </w:rPr>
              <w:t>This test case will check that a CAPIF subscriber (Invoker or Publisher) can Delete an Event Subscription</w:t>
            </w:r>
          </w:p>
        </w:tc>
      </w:tr>
      <w:tr w:rsidR="00865CE6" w:rsidRPr="00865CE6" w14:paraId="055E6DEB" w14:textId="77777777" w:rsidTr="003B2724">
        <w:trPr>
          <w:trHeight w:val="300"/>
        </w:trPr>
        <w:tc>
          <w:tcPr>
            <w:tcW w:w="1555" w:type="dxa"/>
          </w:tcPr>
          <w:p w14:paraId="3CB212CE" w14:textId="77777777" w:rsidR="00865CE6" w:rsidRPr="00865CE6" w:rsidRDefault="00865CE6" w:rsidP="00865CE6">
            <w:pPr>
              <w:jc w:val="both"/>
              <w:rPr>
                <w:b/>
                <w:bCs/>
                <w:lang w:val="en-US"/>
              </w:rPr>
            </w:pPr>
            <w:r w:rsidRPr="00865CE6">
              <w:rPr>
                <w:b/>
                <w:bCs/>
                <w:lang w:val="en-US"/>
              </w:rPr>
              <w:t>Pre-conditions</w:t>
            </w:r>
          </w:p>
        </w:tc>
        <w:tc>
          <w:tcPr>
            <w:tcW w:w="8076" w:type="dxa"/>
          </w:tcPr>
          <w:p w14:paraId="168848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56366C4A" w14:textId="77777777" w:rsidTr="003B2724">
        <w:trPr>
          <w:trHeight w:val="300"/>
        </w:trPr>
        <w:tc>
          <w:tcPr>
            <w:tcW w:w="1555" w:type="dxa"/>
          </w:tcPr>
          <w:p w14:paraId="12AB8ABE" w14:textId="77777777" w:rsidR="00865CE6" w:rsidRPr="00865CE6" w:rsidRDefault="00865CE6" w:rsidP="00865CE6">
            <w:pPr>
              <w:jc w:val="both"/>
              <w:rPr>
                <w:lang w:val="en-US"/>
              </w:rPr>
            </w:pPr>
            <w:bookmarkStart w:id="888" w:name="MCCQCTEMPBM_00001061" w:colFirst="1" w:colLast="1"/>
            <w:r w:rsidRPr="00865CE6">
              <w:rPr>
                <w:b/>
                <w:bCs/>
                <w:lang w:val="en-US"/>
              </w:rPr>
              <w:t>Execution Steps</w:t>
            </w:r>
          </w:p>
        </w:tc>
        <w:tc>
          <w:tcPr>
            <w:tcW w:w="8076" w:type="dxa"/>
          </w:tcPr>
          <w:p w14:paraId="59F6619B" w14:textId="77777777" w:rsidR="00865CE6" w:rsidRPr="00865CE6" w:rsidRDefault="00865CE6" w:rsidP="003579F9">
            <w:pPr>
              <w:numPr>
                <w:ilvl w:val="0"/>
                <w:numId w:val="139"/>
              </w:numPr>
              <w:spacing w:after="0"/>
              <w:contextualSpacing/>
              <w:rPr>
                <w:lang w:val="en-US"/>
              </w:rPr>
            </w:pPr>
            <w:bookmarkStart w:id="889" w:name="MCCQCTEMPBM_00001058"/>
            <w:r w:rsidRPr="00865CE6">
              <w:rPr>
                <w:lang w:val="en-US"/>
              </w:rPr>
              <w:t>Onboard Invoker at CCF.</w:t>
            </w:r>
          </w:p>
          <w:p w14:paraId="5C0B5531" w14:textId="77777777" w:rsidR="00865CE6" w:rsidRPr="00865CE6" w:rsidRDefault="00865CE6" w:rsidP="003579F9">
            <w:pPr>
              <w:numPr>
                <w:ilvl w:val="0"/>
                <w:numId w:val="139"/>
              </w:numPr>
              <w:spacing w:after="0"/>
              <w:contextualSpacing/>
              <w:rPr>
                <w:lang w:val="en-US"/>
              </w:rPr>
            </w:pPr>
            <w:bookmarkStart w:id="890" w:name="MCCQCTEMPBM_00001059"/>
            <w:bookmarkEnd w:id="889"/>
            <w:r w:rsidRPr="00865CE6">
              <w:rPr>
                <w:lang w:val="en-US"/>
              </w:rPr>
              <w:t>Subscribe to Events with an invalid subscriberId</w:t>
            </w:r>
          </w:p>
          <w:p w14:paraId="39D0297E" w14:textId="77777777" w:rsidR="00865CE6" w:rsidRPr="00865CE6" w:rsidRDefault="00865CE6" w:rsidP="003579F9">
            <w:pPr>
              <w:numPr>
                <w:ilvl w:val="0"/>
                <w:numId w:val="139"/>
              </w:numPr>
              <w:spacing w:after="0"/>
              <w:contextualSpacing/>
              <w:rPr>
                <w:lang w:val="en-US"/>
              </w:rPr>
            </w:pPr>
            <w:bookmarkStart w:id="891" w:name="MCCQCTEMPBM_00001060"/>
            <w:bookmarkEnd w:id="890"/>
            <w:r w:rsidRPr="00865CE6">
              <w:rPr>
                <w:lang w:val="en-US"/>
              </w:rPr>
              <w:t>Retrieve (subscribeId) and (subscriptionId) from Location Header</w:t>
            </w:r>
          </w:p>
          <w:bookmarkEnd w:id="891"/>
          <w:p w14:paraId="01D4A7CF" w14:textId="77777777" w:rsidR="00865CE6" w:rsidRPr="00865CE6" w:rsidRDefault="00865CE6" w:rsidP="003579F9">
            <w:pPr>
              <w:numPr>
                <w:ilvl w:val="0"/>
                <w:numId w:val="139"/>
              </w:numPr>
              <w:contextualSpacing/>
              <w:rPr>
                <w:lang w:val="en-US"/>
              </w:rPr>
            </w:pPr>
            <w:r w:rsidRPr="00865CE6">
              <w:rPr>
                <w:lang w:val="en-US"/>
              </w:rPr>
              <w:t>Remove Event Subscription</w:t>
            </w:r>
          </w:p>
        </w:tc>
      </w:tr>
      <w:tr w:rsidR="00865CE6" w:rsidRPr="00865CE6" w14:paraId="4E183D45" w14:textId="77777777" w:rsidTr="003B2724">
        <w:trPr>
          <w:trHeight w:val="300"/>
        </w:trPr>
        <w:tc>
          <w:tcPr>
            <w:tcW w:w="1555" w:type="dxa"/>
          </w:tcPr>
          <w:p w14:paraId="00E546A7" w14:textId="77777777" w:rsidR="00865CE6" w:rsidRPr="00865CE6" w:rsidRDefault="00865CE6" w:rsidP="00865CE6">
            <w:pPr>
              <w:jc w:val="both"/>
              <w:rPr>
                <w:b/>
                <w:bCs/>
                <w:lang w:val="en-US"/>
              </w:rPr>
            </w:pPr>
            <w:bookmarkStart w:id="892" w:name="MCCQCTEMPBM_00001068" w:colFirst="1" w:colLast="1"/>
            <w:bookmarkEnd w:id="888"/>
            <w:r w:rsidRPr="00865CE6">
              <w:rPr>
                <w:b/>
                <w:bCs/>
                <w:lang w:val="en-US"/>
              </w:rPr>
              <w:t>Information of Test</w:t>
            </w:r>
          </w:p>
        </w:tc>
        <w:tc>
          <w:tcPr>
            <w:tcW w:w="8076" w:type="dxa"/>
          </w:tcPr>
          <w:p w14:paraId="76D43122" w14:textId="77777777" w:rsidR="00865CE6" w:rsidRPr="00865CE6" w:rsidRDefault="00865CE6" w:rsidP="003579F9">
            <w:pPr>
              <w:numPr>
                <w:ilvl w:val="0"/>
                <w:numId w:val="140"/>
              </w:numPr>
              <w:spacing w:after="0"/>
              <w:contextualSpacing/>
              <w:rPr>
                <w:lang w:val="en-US"/>
              </w:rPr>
            </w:pPr>
            <w:bookmarkStart w:id="893" w:name="MCCQCTEMPBM_00001062"/>
            <w:r w:rsidRPr="00865CE6">
              <w:rPr>
                <w:lang w:val="en-US"/>
              </w:rPr>
              <w:t>Onboard Invoker at CCF.</w:t>
            </w:r>
          </w:p>
          <w:p w14:paraId="456DD598" w14:textId="77777777" w:rsidR="00865CE6" w:rsidRPr="00865CE6" w:rsidRDefault="00865CE6" w:rsidP="003579F9">
            <w:pPr>
              <w:numPr>
                <w:ilvl w:val="0"/>
                <w:numId w:val="140"/>
              </w:numPr>
              <w:spacing w:after="0"/>
              <w:contextualSpacing/>
              <w:rPr>
                <w:lang w:val="en-US"/>
              </w:rPr>
            </w:pPr>
            <w:bookmarkStart w:id="894" w:name="MCCQCTEMPBM_00001063"/>
            <w:bookmarkEnd w:id="893"/>
            <w:r w:rsidRPr="00865CE6">
              <w:rPr>
                <w:lang w:val="en-US"/>
              </w:rPr>
              <w:t>Event Subscription:</w:t>
            </w:r>
          </w:p>
          <w:p w14:paraId="21A81158" w14:textId="77777777" w:rsidR="00865CE6" w:rsidRPr="00865CE6" w:rsidRDefault="00865CE6" w:rsidP="003579F9">
            <w:pPr>
              <w:numPr>
                <w:ilvl w:val="1"/>
                <w:numId w:val="140"/>
              </w:numPr>
              <w:spacing w:after="0"/>
              <w:contextualSpacing/>
              <w:rPr>
                <w:lang w:val="en-US"/>
              </w:rPr>
            </w:pPr>
            <w:bookmarkStart w:id="895" w:name="MCCQCTEMPBM_00001064"/>
            <w:bookmarkEnd w:id="894"/>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7AE30BD" w14:textId="77777777" w:rsidR="00865CE6" w:rsidRPr="00865CE6" w:rsidRDefault="00865CE6" w:rsidP="003579F9">
            <w:pPr>
              <w:numPr>
                <w:ilvl w:val="1"/>
                <w:numId w:val="140"/>
              </w:numPr>
              <w:spacing w:after="0"/>
              <w:contextualSpacing/>
              <w:rPr>
                <w:lang w:val="en-US"/>
              </w:rPr>
            </w:pPr>
            <w:bookmarkStart w:id="896" w:name="MCCQCTEMPBM_00001065"/>
            <w:bookmarkEnd w:id="89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0909F5A" w14:textId="77777777" w:rsidR="00865CE6" w:rsidRPr="00865CE6" w:rsidRDefault="00865CE6" w:rsidP="003579F9">
            <w:pPr>
              <w:numPr>
                <w:ilvl w:val="0"/>
                <w:numId w:val="140"/>
              </w:numPr>
              <w:spacing w:after="0"/>
              <w:contextualSpacing/>
              <w:rPr>
                <w:lang w:val="en-US"/>
              </w:rPr>
            </w:pPr>
            <w:bookmarkStart w:id="897" w:name="MCCQCTEMPBM_00001066"/>
            <w:bookmarkEnd w:id="896"/>
            <w:r w:rsidRPr="00865CE6">
              <w:rPr>
                <w:lang w:val="en-US"/>
              </w:rPr>
              <w:t>Remove Event Subscription:</w:t>
            </w:r>
          </w:p>
          <w:p w14:paraId="473DE742" w14:textId="77777777" w:rsidR="00865CE6" w:rsidRPr="00865CE6" w:rsidRDefault="00865CE6" w:rsidP="003579F9">
            <w:pPr>
              <w:numPr>
                <w:ilvl w:val="1"/>
                <w:numId w:val="140"/>
              </w:numPr>
              <w:spacing w:after="0"/>
              <w:contextualSpacing/>
              <w:rPr>
                <w:lang w:val="en-US"/>
              </w:rPr>
            </w:pPr>
            <w:bookmarkStart w:id="898" w:name="MCCQCTEMPBM_00001067"/>
            <w:bookmarkEnd w:id="897"/>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898"/>
          <w:p w14:paraId="2CDDA539" w14:textId="77777777" w:rsidR="00865CE6" w:rsidRPr="00865CE6" w:rsidRDefault="00865CE6" w:rsidP="003579F9">
            <w:pPr>
              <w:numPr>
                <w:ilvl w:val="1"/>
                <w:numId w:val="140"/>
              </w:numPr>
              <w:spacing w:after="0"/>
              <w:contextualSpacing/>
              <w:rPr>
                <w:lang w:val="en-US"/>
              </w:rPr>
            </w:pPr>
            <w:r w:rsidRPr="00865CE6">
              <w:rPr>
                <w:lang w:val="en-US"/>
              </w:rPr>
              <w:t>Use Invoker Certificate</w:t>
            </w:r>
          </w:p>
        </w:tc>
      </w:tr>
      <w:tr w:rsidR="00865CE6" w:rsidRPr="00865CE6" w14:paraId="27570E0A" w14:textId="77777777" w:rsidTr="003B2724">
        <w:trPr>
          <w:trHeight w:val="300"/>
        </w:trPr>
        <w:tc>
          <w:tcPr>
            <w:tcW w:w="1555" w:type="dxa"/>
          </w:tcPr>
          <w:p w14:paraId="12F35770" w14:textId="77777777" w:rsidR="00865CE6" w:rsidRPr="00865CE6" w:rsidRDefault="00865CE6" w:rsidP="00865CE6">
            <w:pPr>
              <w:jc w:val="both"/>
              <w:rPr>
                <w:b/>
                <w:bCs/>
                <w:lang w:val="en-US"/>
              </w:rPr>
            </w:pPr>
            <w:bookmarkStart w:id="899" w:name="MCCQCTEMPBM_00001080" w:colFirst="1" w:colLast="1"/>
            <w:bookmarkEnd w:id="892"/>
            <w:r w:rsidRPr="00865CE6">
              <w:rPr>
                <w:b/>
                <w:bCs/>
                <w:lang w:val="en-US"/>
              </w:rPr>
              <w:t>Expected Result</w:t>
            </w:r>
          </w:p>
        </w:tc>
        <w:tc>
          <w:tcPr>
            <w:tcW w:w="8076" w:type="dxa"/>
          </w:tcPr>
          <w:p w14:paraId="1C6E0F39" w14:textId="77777777" w:rsidR="00865CE6" w:rsidRPr="00865CE6" w:rsidRDefault="00865CE6" w:rsidP="003579F9">
            <w:pPr>
              <w:numPr>
                <w:ilvl w:val="0"/>
                <w:numId w:val="141"/>
              </w:numPr>
              <w:spacing w:after="0"/>
              <w:contextualSpacing/>
              <w:rPr>
                <w:bCs/>
                <w:lang w:val="en-US"/>
              </w:rPr>
            </w:pPr>
            <w:bookmarkStart w:id="900" w:name="MCCQCTEMPBM_00001069"/>
            <w:r w:rsidRPr="00865CE6">
              <w:rPr>
                <w:bCs/>
                <w:lang w:val="en-US"/>
              </w:rPr>
              <w:t>Onboard Invoker.</w:t>
            </w:r>
          </w:p>
          <w:p w14:paraId="454AC5A3" w14:textId="77777777" w:rsidR="00865CE6" w:rsidRPr="00865CE6" w:rsidRDefault="00865CE6" w:rsidP="003579F9">
            <w:pPr>
              <w:numPr>
                <w:ilvl w:val="0"/>
                <w:numId w:val="141"/>
              </w:numPr>
              <w:spacing w:after="0"/>
              <w:contextualSpacing/>
              <w:rPr>
                <w:bCs/>
                <w:lang w:val="en-US"/>
              </w:rPr>
            </w:pPr>
            <w:bookmarkStart w:id="901" w:name="MCCQCTEMPBM_00001070"/>
            <w:bookmarkEnd w:id="900"/>
            <w:r w:rsidRPr="00865CE6">
              <w:rPr>
                <w:bCs/>
                <w:lang w:val="en-US"/>
              </w:rPr>
              <w:t>Response to Event Subscription must accomplish:</w:t>
            </w:r>
          </w:p>
          <w:p w14:paraId="608CE670" w14:textId="77777777" w:rsidR="00865CE6" w:rsidRPr="00865CE6" w:rsidRDefault="00865CE6" w:rsidP="003579F9">
            <w:pPr>
              <w:numPr>
                <w:ilvl w:val="1"/>
                <w:numId w:val="141"/>
              </w:numPr>
              <w:spacing w:after="0"/>
              <w:contextualSpacing/>
              <w:rPr>
                <w:bCs/>
                <w:lang w:val="en-US"/>
              </w:rPr>
            </w:pPr>
            <w:bookmarkStart w:id="902" w:name="MCCQCTEMPBM_00001071"/>
            <w:bookmarkEnd w:id="901"/>
            <w:r w:rsidRPr="00865CE6">
              <w:rPr>
                <w:bCs/>
                <w:lang w:val="en-US"/>
              </w:rPr>
              <w:t>Status code 4</w:t>
            </w:r>
            <w:r w:rsidRPr="00865CE6">
              <w:rPr>
                <w:b/>
                <w:lang w:val="en-US"/>
              </w:rPr>
              <w:t>04 Not Found</w:t>
            </w:r>
          </w:p>
          <w:p w14:paraId="187149EE" w14:textId="77777777" w:rsidR="00865CE6" w:rsidRPr="00865CE6" w:rsidRDefault="00865CE6" w:rsidP="003579F9">
            <w:pPr>
              <w:numPr>
                <w:ilvl w:val="1"/>
                <w:numId w:val="141"/>
              </w:numPr>
              <w:spacing w:after="0"/>
              <w:contextualSpacing/>
              <w:rPr>
                <w:bCs/>
                <w:lang w:val="en-US"/>
              </w:rPr>
            </w:pPr>
            <w:bookmarkStart w:id="903" w:name="MCCQCTEMPBM_00001072"/>
            <w:bookmarkEnd w:id="902"/>
            <w:r w:rsidRPr="00865CE6">
              <w:rPr>
                <w:bCs/>
                <w:lang w:val="en-US"/>
              </w:rPr>
              <w:t>Error Response Body must accomplish with ProblemDetails data structure with:</w:t>
            </w:r>
          </w:p>
          <w:p w14:paraId="4D2DF0DF" w14:textId="77777777" w:rsidR="00865CE6" w:rsidRPr="00865CE6" w:rsidRDefault="00865CE6" w:rsidP="003579F9">
            <w:pPr>
              <w:numPr>
                <w:ilvl w:val="2"/>
                <w:numId w:val="141"/>
              </w:numPr>
              <w:spacing w:after="0"/>
              <w:contextualSpacing/>
              <w:rPr>
                <w:bCs/>
                <w:lang w:val="en-US"/>
              </w:rPr>
            </w:pPr>
            <w:bookmarkStart w:id="904" w:name="MCCQCTEMPBM_00001073"/>
            <w:bookmarkEnd w:id="903"/>
            <w:r w:rsidRPr="00865CE6">
              <w:rPr>
                <w:bCs/>
                <w:lang w:val="en-US"/>
              </w:rPr>
              <w:t>Status 404</w:t>
            </w:r>
          </w:p>
          <w:p w14:paraId="767E8ACD" w14:textId="77777777" w:rsidR="00865CE6" w:rsidRPr="00865CE6" w:rsidRDefault="00865CE6" w:rsidP="003579F9">
            <w:pPr>
              <w:numPr>
                <w:ilvl w:val="2"/>
                <w:numId w:val="141"/>
              </w:numPr>
              <w:spacing w:after="0"/>
              <w:contextualSpacing/>
              <w:rPr>
                <w:bCs/>
                <w:lang w:val="en-US"/>
              </w:rPr>
            </w:pPr>
            <w:bookmarkStart w:id="905" w:name="MCCQCTEMPBM_00001074"/>
            <w:bookmarkEnd w:id="904"/>
            <w:r w:rsidRPr="00865CE6">
              <w:rPr>
                <w:bCs/>
                <w:lang w:val="en-US"/>
              </w:rPr>
              <w:t>Title with message “Not Found”</w:t>
            </w:r>
          </w:p>
          <w:p w14:paraId="6F9FDAF9" w14:textId="77777777" w:rsidR="00865CE6" w:rsidRPr="00865CE6" w:rsidRDefault="00865CE6" w:rsidP="003579F9">
            <w:pPr>
              <w:numPr>
                <w:ilvl w:val="2"/>
                <w:numId w:val="141"/>
              </w:numPr>
              <w:spacing w:after="0"/>
              <w:contextualSpacing/>
              <w:rPr>
                <w:bCs/>
                <w:lang w:val="en-US"/>
              </w:rPr>
            </w:pPr>
            <w:bookmarkStart w:id="906" w:name="MCCQCTEMPBM_00001075"/>
            <w:bookmarkEnd w:id="905"/>
            <w:r w:rsidRPr="00865CE6">
              <w:rPr>
                <w:bCs/>
                <w:lang w:val="en-US"/>
              </w:rPr>
              <w:t>Title with message “Invoker or APF or AEF or AMF Not found”</w:t>
            </w:r>
          </w:p>
          <w:p w14:paraId="62A07013" w14:textId="77777777" w:rsidR="00865CE6" w:rsidRPr="00865CE6" w:rsidRDefault="00865CE6" w:rsidP="003579F9">
            <w:pPr>
              <w:numPr>
                <w:ilvl w:val="2"/>
                <w:numId w:val="141"/>
              </w:numPr>
              <w:spacing w:after="0"/>
              <w:contextualSpacing/>
              <w:rPr>
                <w:bCs/>
                <w:lang w:val="en-US"/>
              </w:rPr>
            </w:pPr>
            <w:bookmarkStart w:id="907" w:name="MCCQCTEMPBM_00001076"/>
            <w:bookmarkEnd w:id="906"/>
            <w:r w:rsidRPr="00865CE6">
              <w:rPr>
                <w:bCs/>
                <w:lang w:val="en-US"/>
              </w:rPr>
              <w:t>Detail with message “Subscriber Not Found”</w:t>
            </w:r>
          </w:p>
          <w:p w14:paraId="3FF87F37" w14:textId="77777777" w:rsidR="00865CE6" w:rsidRPr="00865CE6" w:rsidRDefault="00865CE6" w:rsidP="003579F9">
            <w:pPr>
              <w:numPr>
                <w:ilvl w:val="0"/>
                <w:numId w:val="141"/>
              </w:numPr>
              <w:spacing w:after="0"/>
              <w:contextualSpacing/>
              <w:rPr>
                <w:bCs/>
                <w:lang w:val="en-US"/>
              </w:rPr>
            </w:pPr>
            <w:bookmarkStart w:id="908" w:name="MCCQCTEMPBM_00001077"/>
            <w:bookmarkEnd w:id="907"/>
            <w:r w:rsidRPr="00865CE6">
              <w:rPr>
                <w:bCs/>
                <w:lang w:val="en-US"/>
              </w:rPr>
              <w:t>Event subscriptions are stored in CAPIF Database</w:t>
            </w:r>
          </w:p>
          <w:p w14:paraId="3B35338D" w14:textId="77777777" w:rsidR="00865CE6" w:rsidRPr="00865CE6" w:rsidRDefault="00865CE6" w:rsidP="003579F9">
            <w:pPr>
              <w:numPr>
                <w:ilvl w:val="0"/>
                <w:numId w:val="141"/>
              </w:numPr>
              <w:spacing w:after="0"/>
              <w:contextualSpacing/>
              <w:rPr>
                <w:bCs/>
                <w:lang w:val="en-US"/>
              </w:rPr>
            </w:pPr>
            <w:bookmarkStart w:id="909" w:name="MCCQCTEMPBM_00001078"/>
            <w:bookmarkEnd w:id="908"/>
            <w:r w:rsidRPr="00865CE6">
              <w:rPr>
                <w:bCs/>
                <w:lang w:val="en-US"/>
              </w:rPr>
              <w:t>Remove Event Subscription:</w:t>
            </w:r>
          </w:p>
          <w:p w14:paraId="03078882" w14:textId="77777777" w:rsidR="00865CE6" w:rsidRPr="00865CE6" w:rsidRDefault="00865CE6" w:rsidP="003579F9">
            <w:pPr>
              <w:numPr>
                <w:ilvl w:val="1"/>
                <w:numId w:val="141"/>
              </w:numPr>
              <w:spacing w:after="0"/>
              <w:contextualSpacing/>
              <w:rPr>
                <w:bCs/>
                <w:lang w:val="en-US"/>
              </w:rPr>
            </w:pPr>
            <w:bookmarkStart w:id="910" w:name="MCCQCTEMPBM_00001079"/>
            <w:bookmarkEnd w:id="909"/>
            <w:r w:rsidRPr="00865CE6">
              <w:rPr>
                <w:bCs/>
                <w:lang w:val="en-US"/>
              </w:rPr>
              <w:t>204 No Content</w:t>
            </w:r>
          </w:p>
          <w:bookmarkEnd w:id="910"/>
          <w:p w14:paraId="530CA65D" w14:textId="77777777" w:rsidR="00865CE6" w:rsidRPr="00865CE6" w:rsidRDefault="00865CE6" w:rsidP="003579F9">
            <w:pPr>
              <w:numPr>
                <w:ilvl w:val="0"/>
                <w:numId w:val="141"/>
              </w:numPr>
              <w:spacing w:after="0"/>
              <w:contextualSpacing/>
              <w:rPr>
                <w:bCs/>
                <w:lang w:val="en-US"/>
              </w:rPr>
            </w:pPr>
            <w:r w:rsidRPr="00865CE6">
              <w:rPr>
                <w:bCs/>
                <w:lang w:val="en-US"/>
              </w:rPr>
              <w:t>Event Subscription is not present in CAPIF Database</w:t>
            </w:r>
          </w:p>
        </w:tc>
      </w:tr>
      <w:bookmarkEnd w:id="899"/>
    </w:tbl>
    <w:p w14:paraId="51C24E5A" w14:textId="77777777" w:rsidR="00865CE6" w:rsidRPr="00865CE6" w:rsidRDefault="00865CE6" w:rsidP="00865CE6">
      <w:pPr>
        <w:ind w:left="568"/>
        <w:jc w:val="both"/>
        <w:rPr>
          <w:lang w:val="en-US"/>
        </w:rPr>
      </w:pPr>
    </w:p>
    <w:p w14:paraId="2644BFCB" w14:textId="77777777" w:rsidR="00865CE6" w:rsidRPr="00865CE6" w:rsidRDefault="00865CE6" w:rsidP="00865CE6">
      <w:pPr>
        <w:keepNext/>
        <w:keepLines/>
        <w:spacing w:before="120"/>
        <w:ind w:left="1134" w:hanging="1134"/>
        <w:outlineLvl w:val="2"/>
        <w:rPr>
          <w:rFonts w:ascii="Arial" w:hAnsi="Arial"/>
          <w:sz w:val="28"/>
          <w:lang w:val="en-US"/>
        </w:rPr>
      </w:pPr>
      <w:bookmarkStart w:id="911" w:name="_Toc178759240"/>
      <w:bookmarkStart w:id="912" w:name="_Toc179279233"/>
      <w:r w:rsidRPr="00865CE6">
        <w:rPr>
          <w:rFonts w:ascii="Arial" w:hAnsi="Arial"/>
          <w:sz w:val="28"/>
          <w:lang w:val="en-US"/>
        </w:rPr>
        <w:t>Test Case 4: Delete an Individual CAPIF Event Subscription with an Invalid subscriberId</w:t>
      </w:r>
      <w:bookmarkEnd w:id="911"/>
      <w:bookmarkEnd w:id="912"/>
    </w:p>
    <w:tbl>
      <w:tblPr>
        <w:tblStyle w:val="TableGrid1"/>
        <w:tblW w:w="0" w:type="auto"/>
        <w:tblLook w:val="04A0" w:firstRow="1" w:lastRow="0" w:firstColumn="1" w:lastColumn="0" w:noHBand="0" w:noVBand="1"/>
      </w:tblPr>
      <w:tblGrid>
        <w:gridCol w:w="1555"/>
        <w:gridCol w:w="8076"/>
      </w:tblGrid>
      <w:tr w:rsidR="00865CE6" w:rsidRPr="00865CE6" w14:paraId="2CD72663" w14:textId="77777777" w:rsidTr="003B2724">
        <w:trPr>
          <w:trHeight w:val="300"/>
        </w:trPr>
        <w:tc>
          <w:tcPr>
            <w:tcW w:w="1555" w:type="dxa"/>
          </w:tcPr>
          <w:p w14:paraId="367E9435" w14:textId="77777777" w:rsidR="00865CE6" w:rsidRPr="00865CE6" w:rsidRDefault="00865CE6" w:rsidP="00865CE6">
            <w:pPr>
              <w:jc w:val="both"/>
              <w:rPr>
                <w:lang w:val="en-US"/>
              </w:rPr>
            </w:pPr>
            <w:r w:rsidRPr="00865CE6">
              <w:rPr>
                <w:b/>
                <w:bCs/>
                <w:lang w:val="en-US"/>
              </w:rPr>
              <w:t>Test ID</w:t>
            </w:r>
          </w:p>
        </w:tc>
        <w:tc>
          <w:tcPr>
            <w:tcW w:w="8076" w:type="dxa"/>
          </w:tcPr>
          <w:p w14:paraId="31087758" w14:textId="77777777" w:rsidR="00865CE6" w:rsidRPr="00865CE6" w:rsidRDefault="00865CE6" w:rsidP="00865CE6">
            <w:pPr>
              <w:rPr>
                <w:lang w:val="en-US"/>
              </w:rPr>
            </w:pPr>
            <w:r w:rsidRPr="00865CE6">
              <w:rPr>
                <w:lang w:val="en-US"/>
              </w:rPr>
              <w:t>capif_api_events-4</w:t>
            </w:r>
          </w:p>
        </w:tc>
      </w:tr>
      <w:tr w:rsidR="00865CE6" w:rsidRPr="00865CE6" w14:paraId="13B91953" w14:textId="77777777" w:rsidTr="003B2724">
        <w:trPr>
          <w:trHeight w:val="300"/>
        </w:trPr>
        <w:tc>
          <w:tcPr>
            <w:tcW w:w="1555" w:type="dxa"/>
          </w:tcPr>
          <w:p w14:paraId="54E87F60" w14:textId="77777777" w:rsidR="00865CE6" w:rsidRPr="00865CE6" w:rsidRDefault="00865CE6" w:rsidP="00865CE6">
            <w:pPr>
              <w:jc w:val="both"/>
              <w:rPr>
                <w:lang w:val="en-US"/>
              </w:rPr>
            </w:pPr>
            <w:r w:rsidRPr="00865CE6">
              <w:rPr>
                <w:b/>
                <w:bCs/>
                <w:lang w:val="en-US"/>
              </w:rPr>
              <w:t>Description</w:t>
            </w:r>
          </w:p>
        </w:tc>
        <w:tc>
          <w:tcPr>
            <w:tcW w:w="8076" w:type="dxa"/>
          </w:tcPr>
          <w:p w14:paraId="766B76CA" w14:textId="77777777" w:rsidR="00865CE6" w:rsidRPr="00865CE6" w:rsidRDefault="00865CE6" w:rsidP="00865CE6">
            <w:pPr>
              <w:rPr>
                <w:lang w:val="en-US"/>
              </w:rPr>
            </w:pPr>
            <w:r w:rsidRPr="00865CE6">
              <w:rPr>
                <w:lang w:val="en-US"/>
              </w:rPr>
              <w:t>This test case will check that a CAPIF subscriber (Invoker or Publisher) cannot Delete to Events without valid SubcriberId</w:t>
            </w:r>
          </w:p>
        </w:tc>
      </w:tr>
      <w:tr w:rsidR="00865CE6" w:rsidRPr="00865CE6" w14:paraId="51F00588" w14:textId="77777777" w:rsidTr="003B2724">
        <w:trPr>
          <w:trHeight w:val="300"/>
        </w:trPr>
        <w:tc>
          <w:tcPr>
            <w:tcW w:w="1555" w:type="dxa"/>
          </w:tcPr>
          <w:p w14:paraId="3F0D3508" w14:textId="77777777" w:rsidR="00865CE6" w:rsidRPr="00865CE6" w:rsidRDefault="00865CE6" w:rsidP="00865CE6">
            <w:pPr>
              <w:jc w:val="both"/>
              <w:rPr>
                <w:b/>
                <w:bCs/>
                <w:lang w:val="en-US"/>
              </w:rPr>
            </w:pPr>
            <w:r w:rsidRPr="00865CE6">
              <w:rPr>
                <w:b/>
                <w:bCs/>
                <w:lang w:val="en-US"/>
              </w:rPr>
              <w:t>Pre-conditions</w:t>
            </w:r>
          </w:p>
        </w:tc>
        <w:tc>
          <w:tcPr>
            <w:tcW w:w="8076" w:type="dxa"/>
          </w:tcPr>
          <w:p w14:paraId="78B8505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865CE6" w:rsidRPr="00865CE6" w14:paraId="0926AE65" w14:textId="77777777" w:rsidTr="003B2724">
        <w:trPr>
          <w:trHeight w:val="300"/>
        </w:trPr>
        <w:tc>
          <w:tcPr>
            <w:tcW w:w="1555" w:type="dxa"/>
          </w:tcPr>
          <w:p w14:paraId="00111517" w14:textId="77777777" w:rsidR="00865CE6" w:rsidRPr="00865CE6" w:rsidRDefault="00865CE6" w:rsidP="00865CE6">
            <w:pPr>
              <w:jc w:val="both"/>
              <w:rPr>
                <w:lang w:val="en-US"/>
              </w:rPr>
            </w:pPr>
            <w:bookmarkStart w:id="913" w:name="MCCQCTEMPBM_00001084" w:colFirst="1" w:colLast="1"/>
            <w:r w:rsidRPr="00865CE6">
              <w:rPr>
                <w:b/>
                <w:bCs/>
                <w:lang w:val="en-US"/>
              </w:rPr>
              <w:t>Execution Steps</w:t>
            </w:r>
          </w:p>
        </w:tc>
        <w:tc>
          <w:tcPr>
            <w:tcW w:w="8076" w:type="dxa"/>
          </w:tcPr>
          <w:p w14:paraId="2A62CF4D" w14:textId="77777777" w:rsidR="00865CE6" w:rsidRPr="00865CE6" w:rsidRDefault="00865CE6" w:rsidP="003579F9">
            <w:pPr>
              <w:numPr>
                <w:ilvl w:val="0"/>
                <w:numId w:val="142"/>
              </w:numPr>
              <w:spacing w:after="0"/>
              <w:contextualSpacing/>
              <w:rPr>
                <w:lang w:val="en-US"/>
              </w:rPr>
            </w:pPr>
            <w:bookmarkStart w:id="914" w:name="MCCQCTEMPBM_00001081"/>
            <w:r w:rsidRPr="00865CE6">
              <w:rPr>
                <w:lang w:val="en-US"/>
              </w:rPr>
              <w:t>Onboard Invoker at CCF.</w:t>
            </w:r>
          </w:p>
          <w:p w14:paraId="2BB77C71" w14:textId="77777777" w:rsidR="00865CE6" w:rsidRPr="00865CE6" w:rsidRDefault="00865CE6" w:rsidP="003579F9">
            <w:pPr>
              <w:numPr>
                <w:ilvl w:val="0"/>
                <w:numId w:val="142"/>
              </w:numPr>
              <w:spacing w:after="0"/>
              <w:contextualSpacing/>
              <w:rPr>
                <w:lang w:val="en-US"/>
              </w:rPr>
            </w:pPr>
            <w:bookmarkStart w:id="915" w:name="MCCQCTEMPBM_00001082"/>
            <w:bookmarkEnd w:id="914"/>
            <w:r w:rsidRPr="00865CE6">
              <w:rPr>
                <w:lang w:val="en-US"/>
              </w:rPr>
              <w:t>Subscribe to Events with an invalid subscriberId</w:t>
            </w:r>
          </w:p>
          <w:p w14:paraId="392DB665" w14:textId="77777777" w:rsidR="00865CE6" w:rsidRPr="00865CE6" w:rsidRDefault="00865CE6" w:rsidP="003579F9">
            <w:pPr>
              <w:numPr>
                <w:ilvl w:val="0"/>
                <w:numId w:val="142"/>
              </w:numPr>
              <w:spacing w:after="0"/>
              <w:contextualSpacing/>
              <w:rPr>
                <w:lang w:val="en-US"/>
              </w:rPr>
            </w:pPr>
            <w:bookmarkStart w:id="916" w:name="MCCQCTEMPBM_00001083"/>
            <w:bookmarkEnd w:id="915"/>
            <w:r w:rsidRPr="00865CE6">
              <w:rPr>
                <w:lang w:val="en-US"/>
              </w:rPr>
              <w:t>Retrieve (subscribeId) and (subscriptionId) from Location Header</w:t>
            </w:r>
          </w:p>
          <w:bookmarkEnd w:id="916"/>
          <w:p w14:paraId="29BB1523" w14:textId="77777777" w:rsidR="00865CE6" w:rsidRPr="00865CE6" w:rsidRDefault="00865CE6" w:rsidP="003579F9">
            <w:pPr>
              <w:numPr>
                <w:ilvl w:val="0"/>
                <w:numId w:val="142"/>
              </w:numPr>
              <w:contextualSpacing/>
              <w:rPr>
                <w:lang w:val="en-US"/>
              </w:rPr>
            </w:pPr>
            <w:r w:rsidRPr="00865CE6">
              <w:rPr>
                <w:lang w:val="en-US"/>
              </w:rPr>
              <w:t>Remove Event Subscription with not valid Subscriber</w:t>
            </w:r>
          </w:p>
        </w:tc>
      </w:tr>
      <w:tr w:rsidR="00865CE6" w:rsidRPr="00865CE6" w14:paraId="1423CACA" w14:textId="77777777" w:rsidTr="003B2724">
        <w:trPr>
          <w:trHeight w:val="300"/>
        </w:trPr>
        <w:tc>
          <w:tcPr>
            <w:tcW w:w="1555" w:type="dxa"/>
          </w:tcPr>
          <w:p w14:paraId="2BFD0187" w14:textId="77777777" w:rsidR="00865CE6" w:rsidRPr="00865CE6" w:rsidRDefault="00865CE6" w:rsidP="00865CE6">
            <w:pPr>
              <w:jc w:val="both"/>
              <w:rPr>
                <w:b/>
                <w:bCs/>
                <w:lang w:val="en-US"/>
              </w:rPr>
            </w:pPr>
            <w:bookmarkStart w:id="917" w:name="MCCQCTEMPBM_00001091" w:colFirst="1" w:colLast="1"/>
            <w:bookmarkEnd w:id="913"/>
            <w:r w:rsidRPr="00865CE6">
              <w:rPr>
                <w:b/>
                <w:bCs/>
                <w:lang w:val="en-US"/>
              </w:rPr>
              <w:t>Information of Test</w:t>
            </w:r>
          </w:p>
        </w:tc>
        <w:tc>
          <w:tcPr>
            <w:tcW w:w="8076" w:type="dxa"/>
          </w:tcPr>
          <w:p w14:paraId="243071A9" w14:textId="77777777" w:rsidR="00865CE6" w:rsidRPr="00865CE6" w:rsidRDefault="00865CE6" w:rsidP="003579F9">
            <w:pPr>
              <w:numPr>
                <w:ilvl w:val="0"/>
                <w:numId w:val="143"/>
              </w:numPr>
              <w:spacing w:after="0"/>
              <w:contextualSpacing/>
              <w:rPr>
                <w:lang w:val="en-US"/>
              </w:rPr>
            </w:pPr>
            <w:bookmarkStart w:id="918" w:name="MCCQCTEMPBM_00001085"/>
            <w:r w:rsidRPr="00865CE6">
              <w:rPr>
                <w:lang w:val="en-US"/>
              </w:rPr>
              <w:t>Onboard Invoker at CCF.</w:t>
            </w:r>
          </w:p>
          <w:p w14:paraId="71851D29" w14:textId="77777777" w:rsidR="00865CE6" w:rsidRPr="00865CE6" w:rsidRDefault="00865CE6" w:rsidP="003579F9">
            <w:pPr>
              <w:numPr>
                <w:ilvl w:val="0"/>
                <w:numId w:val="143"/>
              </w:numPr>
              <w:spacing w:after="0"/>
              <w:contextualSpacing/>
              <w:rPr>
                <w:lang w:val="en-US"/>
              </w:rPr>
            </w:pPr>
            <w:bookmarkStart w:id="919" w:name="MCCQCTEMPBM_00001086"/>
            <w:bookmarkEnd w:id="918"/>
            <w:r w:rsidRPr="00865CE6">
              <w:rPr>
                <w:lang w:val="en-US"/>
              </w:rPr>
              <w:t>Event Subscription:</w:t>
            </w:r>
          </w:p>
          <w:p w14:paraId="1ABC93A6" w14:textId="77777777" w:rsidR="00865CE6" w:rsidRPr="00865CE6" w:rsidRDefault="00865CE6" w:rsidP="003579F9">
            <w:pPr>
              <w:numPr>
                <w:ilvl w:val="1"/>
                <w:numId w:val="143"/>
              </w:numPr>
              <w:spacing w:after="0"/>
              <w:contextualSpacing/>
              <w:rPr>
                <w:lang w:val="en-US"/>
              </w:rPr>
            </w:pPr>
            <w:bookmarkStart w:id="920" w:name="MCCQCTEMPBM_00001087"/>
            <w:bookmarkEnd w:id="919"/>
            <w:r w:rsidRPr="00865CE6">
              <w:rPr>
                <w:lang w:val="en-US"/>
              </w:rPr>
              <w:lastRenderedPageBreak/>
              <w:t xml:space="preserve">Send POST to </w:t>
            </w:r>
            <w:hyperlink w:history="1">
              <w:r w:rsidRPr="00865CE6">
                <w:rPr>
                  <w:b/>
                  <w:bCs/>
                  <w:color w:val="0000FF"/>
                  <w:u w:val="single"/>
                  <w:lang w:val="en-US"/>
                </w:rPr>
                <w:t>https://{CAPIF_HOSTNAME}/capif-events/v1/{subscriberId}/subscriptions</w:t>
              </w:r>
            </w:hyperlink>
          </w:p>
          <w:p w14:paraId="4F79148E" w14:textId="77777777" w:rsidR="00865CE6" w:rsidRPr="00865CE6" w:rsidRDefault="00865CE6" w:rsidP="003579F9">
            <w:pPr>
              <w:numPr>
                <w:ilvl w:val="1"/>
                <w:numId w:val="143"/>
              </w:numPr>
              <w:spacing w:after="0"/>
              <w:contextualSpacing/>
              <w:rPr>
                <w:lang w:val="en-US"/>
              </w:rPr>
            </w:pPr>
            <w:bookmarkStart w:id="921" w:name="MCCQCTEMPBM_00001088"/>
            <w:bookmarkEnd w:id="92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73166FD6" w14:textId="77777777" w:rsidR="00865CE6" w:rsidRPr="00865CE6" w:rsidRDefault="00865CE6" w:rsidP="003579F9">
            <w:pPr>
              <w:numPr>
                <w:ilvl w:val="0"/>
                <w:numId w:val="143"/>
              </w:numPr>
              <w:spacing w:after="0"/>
              <w:contextualSpacing/>
              <w:rPr>
                <w:lang w:val="en-US"/>
              </w:rPr>
            </w:pPr>
            <w:bookmarkStart w:id="922" w:name="MCCQCTEMPBM_00001089"/>
            <w:bookmarkEnd w:id="921"/>
            <w:r w:rsidRPr="00865CE6">
              <w:rPr>
                <w:lang w:val="en-US"/>
              </w:rPr>
              <w:t>Remove Event Subscription with Invalid subscriberId:</w:t>
            </w:r>
          </w:p>
          <w:p w14:paraId="3ECD664B" w14:textId="77777777" w:rsidR="00865CE6" w:rsidRPr="00865CE6" w:rsidRDefault="00865CE6" w:rsidP="003579F9">
            <w:pPr>
              <w:numPr>
                <w:ilvl w:val="1"/>
                <w:numId w:val="143"/>
              </w:numPr>
              <w:spacing w:after="0"/>
              <w:contextualSpacing/>
              <w:rPr>
                <w:lang w:val="en-US"/>
              </w:rPr>
            </w:pPr>
            <w:bookmarkStart w:id="923" w:name="MCCQCTEMPBM_00001090"/>
            <w:bookmarkEnd w:id="922"/>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923"/>
          <w:p w14:paraId="68DA2755" w14:textId="77777777" w:rsidR="00865CE6" w:rsidRPr="00865CE6" w:rsidRDefault="00865CE6" w:rsidP="003579F9">
            <w:pPr>
              <w:numPr>
                <w:ilvl w:val="1"/>
                <w:numId w:val="143"/>
              </w:numPr>
              <w:spacing w:after="0"/>
              <w:contextualSpacing/>
              <w:rPr>
                <w:lang w:val="en-US"/>
              </w:rPr>
            </w:pPr>
            <w:r w:rsidRPr="00865CE6">
              <w:rPr>
                <w:lang w:val="en-US"/>
              </w:rPr>
              <w:t>Use Invoker Certificate</w:t>
            </w:r>
          </w:p>
        </w:tc>
      </w:tr>
      <w:tr w:rsidR="00865CE6" w:rsidRPr="00865CE6" w14:paraId="6611C334" w14:textId="77777777" w:rsidTr="003B2724">
        <w:trPr>
          <w:trHeight w:val="300"/>
        </w:trPr>
        <w:tc>
          <w:tcPr>
            <w:tcW w:w="1555" w:type="dxa"/>
          </w:tcPr>
          <w:p w14:paraId="3C2751DE" w14:textId="77777777" w:rsidR="00865CE6" w:rsidRPr="00865CE6" w:rsidRDefault="00865CE6" w:rsidP="00865CE6">
            <w:pPr>
              <w:jc w:val="both"/>
              <w:rPr>
                <w:b/>
                <w:bCs/>
                <w:lang w:val="en-US"/>
              </w:rPr>
            </w:pPr>
            <w:bookmarkStart w:id="924" w:name="MCCQCTEMPBM_00001107" w:colFirst="1" w:colLast="1"/>
            <w:bookmarkEnd w:id="917"/>
            <w:r w:rsidRPr="00865CE6">
              <w:rPr>
                <w:b/>
                <w:bCs/>
                <w:lang w:val="en-US"/>
              </w:rPr>
              <w:lastRenderedPageBreak/>
              <w:t>Expected Result</w:t>
            </w:r>
          </w:p>
        </w:tc>
        <w:tc>
          <w:tcPr>
            <w:tcW w:w="8076" w:type="dxa"/>
          </w:tcPr>
          <w:p w14:paraId="4B7C8B1D" w14:textId="77777777" w:rsidR="00865CE6" w:rsidRPr="00865CE6" w:rsidRDefault="00865CE6" w:rsidP="003579F9">
            <w:pPr>
              <w:numPr>
                <w:ilvl w:val="0"/>
                <w:numId w:val="144"/>
              </w:numPr>
              <w:spacing w:after="0"/>
              <w:contextualSpacing/>
              <w:rPr>
                <w:bCs/>
                <w:lang w:val="en-US"/>
              </w:rPr>
            </w:pPr>
            <w:bookmarkStart w:id="925" w:name="MCCQCTEMPBM_00001092"/>
            <w:r w:rsidRPr="00865CE6">
              <w:rPr>
                <w:bCs/>
                <w:lang w:val="en-US"/>
              </w:rPr>
              <w:t>Onboard Invoker.</w:t>
            </w:r>
          </w:p>
          <w:p w14:paraId="03F1ACBC" w14:textId="77777777" w:rsidR="00865CE6" w:rsidRPr="00865CE6" w:rsidRDefault="00865CE6" w:rsidP="003579F9">
            <w:pPr>
              <w:numPr>
                <w:ilvl w:val="0"/>
                <w:numId w:val="144"/>
              </w:numPr>
              <w:spacing w:after="0"/>
              <w:contextualSpacing/>
              <w:rPr>
                <w:bCs/>
                <w:lang w:val="en-US"/>
              </w:rPr>
            </w:pPr>
            <w:bookmarkStart w:id="926" w:name="MCCQCTEMPBM_00001093"/>
            <w:bookmarkEnd w:id="925"/>
            <w:r w:rsidRPr="00865CE6">
              <w:rPr>
                <w:bCs/>
                <w:lang w:val="en-US"/>
              </w:rPr>
              <w:t>Response to Event Subscription must accomplish:</w:t>
            </w:r>
          </w:p>
          <w:p w14:paraId="697C4990" w14:textId="77777777" w:rsidR="00865CE6" w:rsidRPr="00865CE6" w:rsidRDefault="00865CE6" w:rsidP="003579F9">
            <w:pPr>
              <w:numPr>
                <w:ilvl w:val="1"/>
                <w:numId w:val="144"/>
              </w:numPr>
              <w:spacing w:after="0"/>
              <w:contextualSpacing/>
              <w:rPr>
                <w:bCs/>
                <w:lang w:val="en-US"/>
              </w:rPr>
            </w:pPr>
            <w:bookmarkStart w:id="927" w:name="MCCQCTEMPBM_00001094"/>
            <w:bookmarkEnd w:id="926"/>
            <w:r w:rsidRPr="00865CE6">
              <w:rPr>
                <w:bCs/>
                <w:lang w:val="en-US"/>
              </w:rPr>
              <w:t>Status code 4</w:t>
            </w:r>
            <w:r w:rsidRPr="00865CE6">
              <w:rPr>
                <w:b/>
                <w:lang w:val="en-US"/>
              </w:rPr>
              <w:t>04 Not Found</w:t>
            </w:r>
          </w:p>
          <w:p w14:paraId="601F0C07" w14:textId="77777777" w:rsidR="00865CE6" w:rsidRPr="00865CE6" w:rsidRDefault="00865CE6" w:rsidP="003579F9">
            <w:pPr>
              <w:numPr>
                <w:ilvl w:val="1"/>
                <w:numId w:val="144"/>
              </w:numPr>
              <w:spacing w:after="0"/>
              <w:contextualSpacing/>
              <w:rPr>
                <w:bCs/>
                <w:lang w:val="en-US"/>
              </w:rPr>
            </w:pPr>
            <w:bookmarkStart w:id="928" w:name="MCCQCTEMPBM_00001095"/>
            <w:bookmarkEnd w:id="927"/>
            <w:r w:rsidRPr="00865CE6">
              <w:rPr>
                <w:bCs/>
                <w:lang w:val="en-US"/>
              </w:rPr>
              <w:t>Error Response Body must accomplish with ProblemDetails data structure with:</w:t>
            </w:r>
          </w:p>
          <w:p w14:paraId="221D45E8" w14:textId="77777777" w:rsidR="00865CE6" w:rsidRPr="00865CE6" w:rsidRDefault="00865CE6" w:rsidP="003579F9">
            <w:pPr>
              <w:numPr>
                <w:ilvl w:val="2"/>
                <w:numId w:val="144"/>
              </w:numPr>
              <w:spacing w:after="0"/>
              <w:contextualSpacing/>
              <w:rPr>
                <w:bCs/>
                <w:lang w:val="en-US"/>
              </w:rPr>
            </w:pPr>
            <w:bookmarkStart w:id="929" w:name="MCCQCTEMPBM_00001096"/>
            <w:bookmarkEnd w:id="928"/>
            <w:r w:rsidRPr="00865CE6">
              <w:rPr>
                <w:bCs/>
                <w:lang w:val="en-US"/>
              </w:rPr>
              <w:t>Status 404</w:t>
            </w:r>
          </w:p>
          <w:p w14:paraId="580F9532" w14:textId="77777777" w:rsidR="00865CE6" w:rsidRPr="00865CE6" w:rsidRDefault="00865CE6" w:rsidP="003579F9">
            <w:pPr>
              <w:numPr>
                <w:ilvl w:val="2"/>
                <w:numId w:val="144"/>
              </w:numPr>
              <w:spacing w:after="0"/>
              <w:contextualSpacing/>
              <w:rPr>
                <w:bCs/>
                <w:lang w:val="en-US"/>
              </w:rPr>
            </w:pPr>
            <w:bookmarkStart w:id="930" w:name="MCCQCTEMPBM_00001097"/>
            <w:bookmarkEnd w:id="929"/>
            <w:r w:rsidRPr="00865CE6">
              <w:rPr>
                <w:bCs/>
                <w:lang w:val="en-US"/>
              </w:rPr>
              <w:t>Title with message “Not Found”</w:t>
            </w:r>
          </w:p>
          <w:p w14:paraId="68DB76AE" w14:textId="77777777" w:rsidR="00865CE6" w:rsidRPr="00865CE6" w:rsidRDefault="00865CE6" w:rsidP="003579F9">
            <w:pPr>
              <w:numPr>
                <w:ilvl w:val="2"/>
                <w:numId w:val="144"/>
              </w:numPr>
              <w:spacing w:after="0"/>
              <w:contextualSpacing/>
              <w:rPr>
                <w:bCs/>
                <w:lang w:val="en-US"/>
              </w:rPr>
            </w:pPr>
            <w:bookmarkStart w:id="931" w:name="MCCQCTEMPBM_00001098"/>
            <w:bookmarkEnd w:id="930"/>
            <w:r w:rsidRPr="00865CE6">
              <w:rPr>
                <w:bCs/>
                <w:lang w:val="en-US"/>
              </w:rPr>
              <w:t>Title with message “Invoker or APF or AEF or AMF Not found”</w:t>
            </w:r>
          </w:p>
          <w:p w14:paraId="4664D10B" w14:textId="77777777" w:rsidR="00865CE6" w:rsidRPr="00865CE6" w:rsidRDefault="00865CE6" w:rsidP="003579F9">
            <w:pPr>
              <w:numPr>
                <w:ilvl w:val="2"/>
                <w:numId w:val="144"/>
              </w:numPr>
              <w:spacing w:after="0"/>
              <w:contextualSpacing/>
              <w:rPr>
                <w:bCs/>
                <w:lang w:val="en-US"/>
              </w:rPr>
            </w:pPr>
            <w:bookmarkStart w:id="932" w:name="MCCQCTEMPBM_00001099"/>
            <w:bookmarkEnd w:id="931"/>
            <w:r w:rsidRPr="00865CE6">
              <w:rPr>
                <w:bCs/>
                <w:lang w:val="en-US"/>
              </w:rPr>
              <w:t>Detail with message “Subscriber Not Found”</w:t>
            </w:r>
          </w:p>
          <w:p w14:paraId="24B4790D" w14:textId="77777777" w:rsidR="00865CE6" w:rsidRPr="00865CE6" w:rsidRDefault="00865CE6" w:rsidP="003579F9">
            <w:pPr>
              <w:numPr>
                <w:ilvl w:val="0"/>
                <w:numId w:val="144"/>
              </w:numPr>
              <w:spacing w:after="0"/>
              <w:contextualSpacing/>
              <w:rPr>
                <w:bCs/>
                <w:lang w:val="en-US"/>
              </w:rPr>
            </w:pPr>
            <w:bookmarkStart w:id="933" w:name="MCCQCTEMPBM_00001100"/>
            <w:bookmarkEnd w:id="932"/>
            <w:r w:rsidRPr="00865CE6">
              <w:rPr>
                <w:bCs/>
                <w:lang w:val="en-US"/>
              </w:rPr>
              <w:t>Event subscriptions are stored in CAPIF Database</w:t>
            </w:r>
          </w:p>
          <w:p w14:paraId="3A94AA56" w14:textId="77777777" w:rsidR="00865CE6" w:rsidRPr="00865CE6" w:rsidRDefault="00865CE6" w:rsidP="003579F9">
            <w:pPr>
              <w:numPr>
                <w:ilvl w:val="0"/>
                <w:numId w:val="144"/>
              </w:numPr>
              <w:spacing w:after="0"/>
              <w:contextualSpacing/>
              <w:rPr>
                <w:bCs/>
                <w:lang w:val="en-US"/>
              </w:rPr>
            </w:pPr>
            <w:bookmarkStart w:id="934" w:name="MCCQCTEMPBM_00001101"/>
            <w:bookmarkEnd w:id="933"/>
            <w:r w:rsidRPr="00865CE6">
              <w:rPr>
                <w:bCs/>
                <w:lang w:val="en-US"/>
              </w:rPr>
              <w:t>Remove Event Subscription with invalid subscriberId:</w:t>
            </w:r>
          </w:p>
          <w:p w14:paraId="74576B13" w14:textId="77777777" w:rsidR="00865CE6" w:rsidRPr="00865CE6" w:rsidRDefault="00865CE6" w:rsidP="003579F9">
            <w:pPr>
              <w:numPr>
                <w:ilvl w:val="1"/>
                <w:numId w:val="144"/>
              </w:numPr>
              <w:spacing w:after="0"/>
              <w:contextualSpacing/>
              <w:rPr>
                <w:bCs/>
                <w:lang w:val="en-US"/>
              </w:rPr>
            </w:pPr>
            <w:bookmarkStart w:id="935" w:name="MCCQCTEMPBM_00001102"/>
            <w:bookmarkEnd w:id="934"/>
            <w:r w:rsidRPr="00865CE6">
              <w:rPr>
                <w:bCs/>
                <w:lang w:val="en-US"/>
              </w:rPr>
              <w:t>Status code 4</w:t>
            </w:r>
            <w:r w:rsidRPr="00865CE6">
              <w:rPr>
                <w:b/>
                <w:lang w:val="en-US"/>
              </w:rPr>
              <w:t>04 Not Found</w:t>
            </w:r>
          </w:p>
          <w:p w14:paraId="58B39CD4" w14:textId="77777777" w:rsidR="00865CE6" w:rsidRPr="00865CE6" w:rsidRDefault="00865CE6" w:rsidP="003579F9">
            <w:pPr>
              <w:numPr>
                <w:ilvl w:val="1"/>
                <w:numId w:val="144"/>
              </w:numPr>
              <w:spacing w:after="0"/>
              <w:contextualSpacing/>
              <w:rPr>
                <w:bCs/>
                <w:lang w:val="en-US"/>
              </w:rPr>
            </w:pPr>
            <w:bookmarkStart w:id="936" w:name="MCCQCTEMPBM_00001103"/>
            <w:bookmarkEnd w:id="935"/>
            <w:r w:rsidRPr="00865CE6">
              <w:rPr>
                <w:bCs/>
                <w:lang w:val="en-US"/>
              </w:rPr>
              <w:t>Error Response Body must accomplish with ProblemDetails data structure with:</w:t>
            </w:r>
          </w:p>
          <w:p w14:paraId="7D9464A0" w14:textId="77777777" w:rsidR="00865CE6" w:rsidRPr="00865CE6" w:rsidRDefault="00865CE6" w:rsidP="003579F9">
            <w:pPr>
              <w:numPr>
                <w:ilvl w:val="2"/>
                <w:numId w:val="144"/>
              </w:numPr>
              <w:spacing w:after="0"/>
              <w:contextualSpacing/>
              <w:rPr>
                <w:bCs/>
                <w:lang w:val="en-US"/>
              </w:rPr>
            </w:pPr>
            <w:bookmarkStart w:id="937" w:name="MCCQCTEMPBM_00001104"/>
            <w:bookmarkEnd w:id="936"/>
            <w:r w:rsidRPr="00865CE6">
              <w:rPr>
                <w:bCs/>
                <w:lang w:val="en-US"/>
              </w:rPr>
              <w:t>Status 404</w:t>
            </w:r>
          </w:p>
          <w:p w14:paraId="40E558BE" w14:textId="77777777" w:rsidR="00865CE6" w:rsidRPr="00865CE6" w:rsidRDefault="00865CE6" w:rsidP="003579F9">
            <w:pPr>
              <w:numPr>
                <w:ilvl w:val="2"/>
                <w:numId w:val="144"/>
              </w:numPr>
              <w:spacing w:after="0"/>
              <w:contextualSpacing/>
              <w:rPr>
                <w:bCs/>
                <w:lang w:val="en-US"/>
              </w:rPr>
            </w:pPr>
            <w:bookmarkStart w:id="938" w:name="MCCQCTEMPBM_00001105"/>
            <w:bookmarkEnd w:id="937"/>
            <w:r w:rsidRPr="00865CE6">
              <w:rPr>
                <w:bCs/>
                <w:lang w:val="en-US"/>
              </w:rPr>
              <w:t>Title with message “Not Found”</w:t>
            </w:r>
          </w:p>
          <w:p w14:paraId="398A4C5D" w14:textId="77777777" w:rsidR="00865CE6" w:rsidRPr="00865CE6" w:rsidRDefault="00865CE6" w:rsidP="003579F9">
            <w:pPr>
              <w:numPr>
                <w:ilvl w:val="2"/>
                <w:numId w:val="144"/>
              </w:numPr>
              <w:spacing w:after="0"/>
              <w:contextualSpacing/>
              <w:rPr>
                <w:bCs/>
                <w:lang w:val="en-US"/>
              </w:rPr>
            </w:pPr>
            <w:bookmarkStart w:id="939" w:name="MCCQCTEMPBM_00001106"/>
            <w:bookmarkEnd w:id="938"/>
            <w:r w:rsidRPr="00865CE6">
              <w:rPr>
                <w:bCs/>
                <w:lang w:val="en-US"/>
              </w:rPr>
              <w:t>Title with message “Invoker or APF or AEF or AMF Not found”</w:t>
            </w:r>
          </w:p>
          <w:bookmarkEnd w:id="939"/>
          <w:p w14:paraId="09A04F60" w14:textId="77777777" w:rsidR="00865CE6" w:rsidRPr="00865CE6" w:rsidRDefault="00865CE6" w:rsidP="003579F9">
            <w:pPr>
              <w:numPr>
                <w:ilvl w:val="2"/>
                <w:numId w:val="144"/>
              </w:numPr>
              <w:spacing w:after="0"/>
              <w:contextualSpacing/>
              <w:rPr>
                <w:bCs/>
                <w:lang w:val="en-US"/>
              </w:rPr>
            </w:pPr>
            <w:r w:rsidRPr="00865CE6">
              <w:rPr>
                <w:bCs/>
                <w:lang w:val="en-US"/>
              </w:rPr>
              <w:t>Detail with message “Subscriber Not Found”</w:t>
            </w:r>
          </w:p>
        </w:tc>
      </w:tr>
      <w:bookmarkEnd w:id="924"/>
    </w:tbl>
    <w:p w14:paraId="527A9DF9" w14:textId="77777777" w:rsidR="00865CE6" w:rsidRPr="00865CE6" w:rsidRDefault="00865CE6" w:rsidP="00865CE6">
      <w:pPr>
        <w:jc w:val="both"/>
        <w:rPr>
          <w:lang w:val="en-US"/>
        </w:rPr>
      </w:pPr>
    </w:p>
    <w:p w14:paraId="450B2B81" w14:textId="77777777" w:rsidR="00865CE6" w:rsidRPr="00865CE6" w:rsidRDefault="00865CE6" w:rsidP="00865CE6">
      <w:pPr>
        <w:keepNext/>
        <w:keepLines/>
        <w:spacing w:before="120"/>
        <w:ind w:left="1134" w:hanging="1134"/>
        <w:outlineLvl w:val="2"/>
        <w:rPr>
          <w:rFonts w:ascii="Arial" w:hAnsi="Arial"/>
          <w:sz w:val="28"/>
          <w:lang w:val="en-US"/>
        </w:rPr>
      </w:pPr>
      <w:bookmarkStart w:id="940" w:name="_Toc178759241"/>
      <w:bookmarkStart w:id="941" w:name="_Toc179279234"/>
      <w:r w:rsidRPr="00865CE6">
        <w:rPr>
          <w:rFonts w:ascii="Arial" w:hAnsi="Arial"/>
          <w:sz w:val="28"/>
          <w:lang w:val="en-US"/>
        </w:rPr>
        <w:t>Test Case 5: Delete an Individual CAPIF Event Subscription with an Invalid subscriptionId</w:t>
      </w:r>
      <w:bookmarkEnd w:id="940"/>
      <w:bookmarkEnd w:id="941"/>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701C06FF" w14:textId="77777777" w:rsidTr="003B2724">
        <w:trPr>
          <w:trHeight w:val="300"/>
        </w:trPr>
        <w:tc>
          <w:tcPr>
            <w:tcW w:w="1555" w:type="dxa"/>
          </w:tcPr>
          <w:p w14:paraId="5890C9BB" w14:textId="77777777" w:rsidR="00865CE6" w:rsidRPr="00865CE6" w:rsidRDefault="00865CE6" w:rsidP="00865CE6">
            <w:pPr>
              <w:jc w:val="both"/>
              <w:rPr>
                <w:lang w:val="en-US"/>
              </w:rPr>
            </w:pPr>
            <w:r w:rsidRPr="00865CE6">
              <w:rPr>
                <w:b/>
                <w:bCs/>
                <w:lang w:val="en-US"/>
              </w:rPr>
              <w:t>Test ID</w:t>
            </w:r>
          </w:p>
        </w:tc>
        <w:tc>
          <w:tcPr>
            <w:tcW w:w="8076" w:type="dxa"/>
          </w:tcPr>
          <w:p w14:paraId="4597EAEB" w14:textId="77777777" w:rsidR="00865CE6" w:rsidRPr="00865CE6" w:rsidRDefault="00865CE6" w:rsidP="00865CE6">
            <w:pPr>
              <w:rPr>
                <w:lang w:val="en-US"/>
              </w:rPr>
            </w:pPr>
            <w:r w:rsidRPr="00865CE6">
              <w:rPr>
                <w:lang w:val="en-US"/>
              </w:rPr>
              <w:t>capif_api_events-5</w:t>
            </w:r>
          </w:p>
        </w:tc>
      </w:tr>
      <w:tr w:rsidR="00865CE6" w:rsidRPr="00865CE6" w14:paraId="39A99A8D" w14:textId="77777777" w:rsidTr="003B2724">
        <w:trPr>
          <w:trHeight w:val="300"/>
        </w:trPr>
        <w:tc>
          <w:tcPr>
            <w:tcW w:w="1555" w:type="dxa"/>
          </w:tcPr>
          <w:p w14:paraId="7E45455E" w14:textId="77777777" w:rsidR="00865CE6" w:rsidRPr="00865CE6" w:rsidRDefault="00865CE6" w:rsidP="00865CE6">
            <w:pPr>
              <w:jc w:val="both"/>
              <w:rPr>
                <w:lang w:val="en-US"/>
              </w:rPr>
            </w:pPr>
            <w:r w:rsidRPr="00865CE6">
              <w:rPr>
                <w:b/>
                <w:bCs/>
                <w:lang w:val="en-US"/>
              </w:rPr>
              <w:t>Description</w:t>
            </w:r>
          </w:p>
        </w:tc>
        <w:tc>
          <w:tcPr>
            <w:tcW w:w="8076" w:type="dxa"/>
          </w:tcPr>
          <w:p w14:paraId="4283142B" w14:textId="77777777" w:rsidR="00865CE6" w:rsidRPr="00865CE6" w:rsidRDefault="00865CE6" w:rsidP="00865CE6">
            <w:pPr>
              <w:rPr>
                <w:lang w:val="en-US"/>
              </w:rPr>
            </w:pPr>
            <w:r w:rsidRPr="00865CE6">
              <w:rPr>
                <w:lang w:val="en-US"/>
              </w:rPr>
              <w:t>This test case will check that a CAPIF subscriber (Invoker or Publisher) cannot Delete an Event Subscription without valid SubscriptionId</w:t>
            </w:r>
          </w:p>
        </w:tc>
      </w:tr>
      <w:tr w:rsidR="00865CE6" w:rsidRPr="00865CE6" w14:paraId="1CF196EB" w14:textId="77777777" w:rsidTr="003B2724">
        <w:trPr>
          <w:trHeight w:val="300"/>
        </w:trPr>
        <w:tc>
          <w:tcPr>
            <w:tcW w:w="1555" w:type="dxa"/>
          </w:tcPr>
          <w:p w14:paraId="3A9AE066" w14:textId="77777777" w:rsidR="00865CE6" w:rsidRPr="00865CE6" w:rsidRDefault="00865CE6" w:rsidP="00865CE6">
            <w:pPr>
              <w:jc w:val="both"/>
              <w:rPr>
                <w:b/>
                <w:bCs/>
                <w:lang w:val="en-US"/>
              </w:rPr>
            </w:pPr>
            <w:r w:rsidRPr="00865CE6">
              <w:rPr>
                <w:b/>
                <w:bCs/>
                <w:lang w:val="en-US"/>
              </w:rPr>
              <w:t>Pre-conditions</w:t>
            </w:r>
          </w:p>
        </w:tc>
        <w:tc>
          <w:tcPr>
            <w:tcW w:w="8076" w:type="dxa"/>
          </w:tcPr>
          <w:p w14:paraId="629F86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4D544822" w14:textId="77777777" w:rsidTr="003B2724">
        <w:trPr>
          <w:trHeight w:val="300"/>
        </w:trPr>
        <w:tc>
          <w:tcPr>
            <w:tcW w:w="1555" w:type="dxa"/>
          </w:tcPr>
          <w:p w14:paraId="7B376AA4" w14:textId="77777777" w:rsidR="00865CE6" w:rsidRPr="00865CE6" w:rsidRDefault="00865CE6" w:rsidP="00865CE6">
            <w:pPr>
              <w:jc w:val="both"/>
              <w:rPr>
                <w:lang w:val="en-US"/>
              </w:rPr>
            </w:pPr>
            <w:bookmarkStart w:id="942" w:name="MCCQCTEMPBM_00001111" w:colFirst="1" w:colLast="1"/>
            <w:r w:rsidRPr="00865CE6">
              <w:rPr>
                <w:b/>
                <w:bCs/>
                <w:lang w:val="en-US"/>
              </w:rPr>
              <w:t>Execution Steps</w:t>
            </w:r>
          </w:p>
        </w:tc>
        <w:tc>
          <w:tcPr>
            <w:tcW w:w="8076" w:type="dxa"/>
          </w:tcPr>
          <w:p w14:paraId="18031B67" w14:textId="77777777" w:rsidR="00865CE6" w:rsidRPr="00865CE6" w:rsidRDefault="00865CE6" w:rsidP="003579F9">
            <w:pPr>
              <w:numPr>
                <w:ilvl w:val="0"/>
                <w:numId w:val="145"/>
              </w:numPr>
              <w:spacing w:after="0"/>
              <w:contextualSpacing/>
              <w:rPr>
                <w:lang w:val="en-US"/>
              </w:rPr>
            </w:pPr>
            <w:bookmarkStart w:id="943" w:name="MCCQCTEMPBM_00001108"/>
            <w:r w:rsidRPr="00865CE6">
              <w:rPr>
                <w:lang w:val="en-US"/>
              </w:rPr>
              <w:t>Onboard Invoker at CCF.</w:t>
            </w:r>
          </w:p>
          <w:p w14:paraId="4A3F01C7" w14:textId="77777777" w:rsidR="00865CE6" w:rsidRPr="00865CE6" w:rsidRDefault="00865CE6" w:rsidP="003579F9">
            <w:pPr>
              <w:numPr>
                <w:ilvl w:val="0"/>
                <w:numId w:val="145"/>
              </w:numPr>
              <w:spacing w:after="0"/>
              <w:contextualSpacing/>
              <w:rPr>
                <w:lang w:val="en-US"/>
              </w:rPr>
            </w:pPr>
            <w:bookmarkStart w:id="944" w:name="MCCQCTEMPBM_00001109"/>
            <w:bookmarkEnd w:id="943"/>
            <w:r w:rsidRPr="00865CE6">
              <w:rPr>
                <w:lang w:val="en-US"/>
              </w:rPr>
              <w:t>Subscribe to Events with an invalid subscriberId</w:t>
            </w:r>
          </w:p>
          <w:p w14:paraId="6E341472" w14:textId="77777777" w:rsidR="00865CE6" w:rsidRPr="00865CE6" w:rsidRDefault="00865CE6" w:rsidP="003579F9">
            <w:pPr>
              <w:numPr>
                <w:ilvl w:val="0"/>
                <w:numId w:val="145"/>
              </w:numPr>
              <w:spacing w:after="0"/>
              <w:contextualSpacing/>
              <w:rPr>
                <w:lang w:val="en-US"/>
              </w:rPr>
            </w:pPr>
            <w:bookmarkStart w:id="945" w:name="MCCQCTEMPBM_00001110"/>
            <w:bookmarkEnd w:id="944"/>
            <w:r w:rsidRPr="00865CE6">
              <w:rPr>
                <w:lang w:val="en-US"/>
              </w:rPr>
              <w:t>Retrieve (subscribeId) and (subscriptionId) from Location Header</w:t>
            </w:r>
          </w:p>
          <w:bookmarkEnd w:id="945"/>
          <w:p w14:paraId="5F013B7E" w14:textId="77777777" w:rsidR="00865CE6" w:rsidRPr="00865CE6" w:rsidRDefault="00865CE6" w:rsidP="003579F9">
            <w:pPr>
              <w:numPr>
                <w:ilvl w:val="0"/>
                <w:numId w:val="145"/>
              </w:numPr>
              <w:contextualSpacing/>
              <w:rPr>
                <w:lang w:val="en-US"/>
              </w:rPr>
            </w:pPr>
            <w:r w:rsidRPr="00865CE6">
              <w:rPr>
                <w:lang w:val="en-US"/>
              </w:rPr>
              <w:t>Remove Event Subscription with not valid subscriptionId</w:t>
            </w:r>
          </w:p>
        </w:tc>
      </w:tr>
      <w:tr w:rsidR="00865CE6" w:rsidRPr="00865CE6" w14:paraId="594C0EA5" w14:textId="77777777" w:rsidTr="003B2724">
        <w:trPr>
          <w:trHeight w:val="300"/>
        </w:trPr>
        <w:tc>
          <w:tcPr>
            <w:tcW w:w="1555" w:type="dxa"/>
          </w:tcPr>
          <w:p w14:paraId="356027C1" w14:textId="77777777" w:rsidR="00865CE6" w:rsidRPr="00865CE6" w:rsidRDefault="00865CE6" w:rsidP="00865CE6">
            <w:pPr>
              <w:jc w:val="both"/>
              <w:rPr>
                <w:b/>
                <w:bCs/>
                <w:lang w:val="en-US"/>
              </w:rPr>
            </w:pPr>
            <w:bookmarkStart w:id="946" w:name="MCCQCTEMPBM_00001118" w:colFirst="1" w:colLast="1"/>
            <w:bookmarkEnd w:id="942"/>
            <w:r w:rsidRPr="00865CE6">
              <w:rPr>
                <w:b/>
                <w:bCs/>
                <w:lang w:val="en-US"/>
              </w:rPr>
              <w:t>Information of Test</w:t>
            </w:r>
          </w:p>
        </w:tc>
        <w:tc>
          <w:tcPr>
            <w:tcW w:w="8076" w:type="dxa"/>
          </w:tcPr>
          <w:p w14:paraId="44E1E411" w14:textId="77777777" w:rsidR="00865CE6" w:rsidRPr="00865CE6" w:rsidRDefault="00865CE6" w:rsidP="003579F9">
            <w:pPr>
              <w:numPr>
                <w:ilvl w:val="0"/>
                <w:numId w:val="146"/>
              </w:numPr>
              <w:spacing w:after="0"/>
              <w:contextualSpacing/>
              <w:rPr>
                <w:lang w:val="en-US"/>
              </w:rPr>
            </w:pPr>
            <w:bookmarkStart w:id="947" w:name="MCCQCTEMPBM_00001112"/>
            <w:r w:rsidRPr="00865CE6">
              <w:rPr>
                <w:lang w:val="en-US"/>
              </w:rPr>
              <w:t>Onboard Invoker at CCF.</w:t>
            </w:r>
          </w:p>
          <w:p w14:paraId="28F7288F" w14:textId="77777777" w:rsidR="00865CE6" w:rsidRPr="00865CE6" w:rsidRDefault="00865CE6" w:rsidP="003579F9">
            <w:pPr>
              <w:numPr>
                <w:ilvl w:val="0"/>
                <w:numId w:val="146"/>
              </w:numPr>
              <w:spacing w:after="0"/>
              <w:contextualSpacing/>
              <w:rPr>
                <w:lang w:val="en-US"/>
              </w:rPr>
            </w:pPr>
            <w:bookmarkStart w:id="948" w:name="MCCQCTEMPBM_00001113"/>
            <w:bookmarkEnd w:id="947"/>
            <w:r w:rsidRPr="00865CE6">
              <w:rPr>
                <w:lang w:val="en-US"/>
              </w:rPr>
              <w:t>Event Subscription:</w:t>
            </w:r>
          </w:p>
          <w:p w14:paraId="2CDBBB42" w14:textId="77777777" w:rsidR="00865CE6" w:rsidRPr="00865CE6" w:rsidRDefault="00865CE6" w:rsidP="003579F9">
            <w:pPr>
              <w:numPr>
                <w:ilvl w:val="1"/>
                <w:numId w:val="146"/>
              </w:numPr>
              <w:spacing w:after="0"/>
              <w:contextualSpacing/>
              <w:rPr>
                <w:lang w:val="en-US"/>
              </w:rPr>
            </w:pPr>
            <w:bookmarkStart w:id="949" w:name="MCCQCTEMPBM_00001114"/>
            <w:bookmarkEnd w:id="948"/>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4ABAD7E" w14:textId="77777777" w:rsidR="00865CE6" w:rsidRPr="00865CE6" w:rsidRDefault="00865CE6" w:rsidP="003579F9">
            <w:pPr>
              <w:numPr>
                <w:ilvl w:val="1"/>
                <w:numId w:val="146"/>
              </w:numPr>
              <w:spacing w:after="0"/>
              <w:contextualSpacing/>
              <w:rPr>
                <w:lang w:val="en-US"/>
              </w:rPr>
            </w:pPr>
            <w:bookmarkStart w:id="950" w:name="MCCQCTEMPBM_00001115"/>
            <w:bookmarkEnd w:id="949"/>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492B7E6F" w14:textId="77777777" w:rsidR="00865CE6" w:rsidRPr="00865CE6" w:rsidRDefault="00865CE6" w:rsidP="003579F9">
            <w:pPr>
              <w:numPr>
                <w:ilvl w:val="0"/>
                <w:numId w:val="146"/>
              </w:numPr>
              <w:spacing w:after="0"/>
              <w:contextualSpacing/>
              <w:rPr>
                <w:lang w:val="en-US"/>
              </w:rPr>
            </w:pPr>
            <w:bookmarkStart w:id="951" w:name="MCCQCTEMPBM_00001116"/>
            <w:bookmarkEnd w:id="950"/>
            <w:r w:rsidRPr="00865CE6">
              <w:rPr>
                <w:lang w:val="en-US"/>
              </w:rPr>
              <w:t>Remove Event Subscription with not valid subscriptionId:</w:t>
            </w:r>
          </w:p>
          <w:p w14:paraId="249E42FD" w14:textId="77777777" w:rsidR="00865CE6" w:rsidRPr="00865CE6" w:rsidRDefault="00865CE6" w:rsidP="003579F9">
            <w:pPr>
              <w:numPr>
                <w:ilvl w:val="1"/>
                <w:numId w:val="146"/>
              </w:numPr>
              <w:spacing w:after="0"/>
              <w:contextualSpacing/>
              <w:rPr>
                <w:lang w:val="en-US"/>
              </w:rPr>
            </w:pPr>
            <w:bookmarkStart w:id="952" w:name="MCCQCTEMPBM_00001117"/>
            <w:bookmarkEnd w:id="951"/>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952"/>
          <w:p w14:paraId="667CB581" w14:textId="77777777" w:rsidR="00865CE6" w:rsidRPr="00865CE6" w:rsidRDefault="00865CE6" w:rsidP="003579F9">
            <w:pPr>
              <w:numPr>
                <w:ilvl w:val="1"/>
                <w:numId w:val="146"/>
              </w:numPr>
              <w:spacing w:after="0"/>
              <w:contextualSpacing/>
              <w:rPr>
                <w:lang w:val="en-US"/>
              </w:rPr>
            </w:pPr>
            <w:r w:rsidRPr="00865CE6">
              <w:rPr>
                <w:lang w:val="en-US"/>
              </w:rPr>
              <w:t>Use Invoker Certificate</w:t>
            </w:r>
          </w:p>
        </w:tc>
      </w:tr>
      <w:tr w:rsidR="00865CE6" w:rsidRPr="00865CE6" w14:paraId="7D9FB7AD" w14:textId="77777777" w:rsidTr="003B2724">
        <w:trPr>
          <w:trHeight w:val="300"/>
        </w:trPr>
        <w:tc>
          <w:tcPr>
            <w:tcW w:w="1555" w:type="dxa"/>
          </w:tcPr>
          <w:p w14:paraId="55DAC8A6" w14:textId="77777777" w:rsidR="00865CE6" w:rsidRPr="00865CE6" w:rsidRDefault="00865CE6" w:rsidP="00865CE6">
            <w:pPr>
              <w:jc w:val="both"/>
              <w:rPr>
                <w:b/>
                <w:bCs/>
                <w:lang w:val="en-US"/>
              </w:rPr>
            </w:pPr>
            <w:bookmarkStart w:id="953" w:name="MCCQCTEMPBM_00001134" w:colFirst="1" w:colLast="1"/>
            <w:bookmarkEnd w:id="946"/>
            <w:r w:rsidRPr="00865CE6">
              <w:rPr>
                <w:b/>
                <w:bCs/>
                <w:lang w:val="en-US"/>
              </w:rPr>
              <w:t>Expected Result</w:t>
            </w:r>
          </w:p>
        </w:tc>
        <w:tc>
          <w:tcPr>
            <w:tcW w:w="8076" w:type="dxa"/>
          </w:tcPr>
          <w:p w14:paraId="45507A0C" w14:textId="77777777" w:rsidR="00865CE6" w:rsidRPr="00865CE6" w:rsidRDefault="00865CE6" w:rsidP="003579F9">
            <w:pPr>
              <w:numPr>
                <w:ilvl w:val="0"/>
                <w:numId w:val="147"/>
              </w:numPr>
              <w:spacing w:after="0"/>
              <w:contextualSpacing/>
              <w:rPr>
                <w:bCs/>
                <w:lang w:val="en-US"/>
              </w:rPr>
            </w:pPr>
            <w:bookmarkStart w:id="954" w:name="MCCQCTEMPBM_00001119"/>
            <w:r w:rsidRPr="00865CE6">
              <w:rPr>
                <w:bCs/>
                <w:lang w:val="en-US"/>
              </w:rPr>
              <w:t>Onboard Invoker.</w:t>
            </w:r>
          </w:p>
          <w:p w14:paraId="3B66EDDC" w14:textId="77777777" w:rsidR="00865CE6" w:rsidRPr="00865CE6" w:rsidRDefault="00865CE6" w:rsidP="003579F9">
            <w:pPr>
              <w:numPr>
                <w:ilvl w:val="0"/>
                <w:numId w:val="147"/>
              </w:numPr>
              <w:spacing w:after="0"/>
              <w:contextualSpacing/>
              <w:rPr>
                <w:bCs/>
                <w:lang w:val="en-US"/>
              </w:rPr>
            </w:pPr>
            <w:bookmarkStart w:id="955" w:name="MCCQCTEMPBM_00001120"/>
            <w:bookmarkEnd w:id="954"/>
            <w:r w:rsidRPr="00865CE6">
              <w:rPr>
                <w:bCs/>
                <w:lang w:val="en-US"/>
              </w:rPr>
              <w:t>Response to Event Subscription must accomplish:</w:t>
            </w:r>
          </w:p>
          <w:p w14:paraId="76BFE00B" w14:textId="77777777" w:rsidR="00865CE6" w:rsidRPr="00865CE6" w:rsidRDefault="00865CE6" w:rsidP="003579F9">
            <w:pPr>
              <w:numPr>
                <w:ilvl w:val="1"/>
                <w:numId w:val="147"/>
              </w:numPr>
              <w:spacing w:after="0"/>
              <w:contextualSpacing/>
              <w:rPr>
                <w:bCs/>
                <w:lang w:val="en-US"/>
              </w:rPr>
            </w:pPr>
            <w:bookmarkStart w:id="956" w:name="MCCQCTEMPBM_00001121"/>
            <w:bookmarkEnd w:id="955"/>
            <w:r w:rsidRPr="00865CE6">
              <w:rPr>
                <w:bCs/>
                <w:lang w:val="en-US"/>
              </w:rPr>
              <w:t>Status code 4</w:t>
            </w:r>
            <w:r w:rsidRPr="00865CE6">
              <w:rPr>
                <w:b/>
                <w:lang w:val="en-US"/>
              </w:rPr>
              <w:t>04 Not Found</w:t>
            </w:r>
          </w:p>
          <w:p w14:paraId="3A02FF02" w14:textId="77777777" w:rsidR="00865CE6" w:rsidRPr="00865CE6" w:rsidRDefault="00865CE6" w:rsidP="003579F9">
            <w:pPr>
              <w:numPr>
                <w:ilvl w:val="1"/>
                <w:numId w:val="147"/>
              </w:numPr>
              <w:spacing w:after="0"/>
              <w:contextualSpacing/>
              <w:rPr>
                <w:bCs/>
                <w:lang w:val="en-US"/>
              </w:rPr>
            </w:pPr>
            <w:bookmarkStart w:id="957" w:name="MCCQCTEMPBM_00001122"/>
            <w:bookmarkEnd w:id="956"/>
            <w:r w:rsidRPr="00865CE6">
              <w:rPr>
                <w:bCs/>
                <w:lang w:val="en-US"/>
              </w:rPr>
              <w:t>Error Response Body must accomplish with ProblemDetails data structure with:</w:t>
            </w:r>
          </w:p>
          <w:p w14:paraId="1FFDB0B1" w14:textId="77777777" w:rsidR="00865CE6" w:rsidRPr="00865CE6" w:rsidRDefault="00865CE6" w:rsidP="003579F9">
            <w:pPr>
              <w:numPr>
                <w:ilvl w:val="2"/>
                <w:numId w:val="147"/>
              </w:numPr>
              <w:spacing w:after="0"/>
              <w:contextualSpacing/>
              <w:rPr>
                <w:bCs/>
                <w:lang w:val="en-US"/>
              </w:rPr>
            </w:pPr>
            <w:bookmarkStart w:id="958" w:name="MCCQCTEMPBM_00001123"/>
            <w:bookmarkEnd w:id="957"/>
            <w:r w:rsidRPr="00865CE6">
              <w:rPr>
                <w:bCs/>
                <w:lang w:val="en-US"/>
              </w:rPr>
              <w:t>Status 404</w:t>
            </w:r>
          </w:p>
          <w:p w14:paraId="62703C48" w14:textId="77777777" w:rsidR="00865CE6" w:rsidRPr="00865CE6" w:rsidRDefault="00865CE6" w:rsidP="003579F9">
            <w:pPr>
              <w:numPr>
                <w:ilvl w:val="2"/>
                <w:numId w:val="147"/>
              </w:numPr>
              <w:spacing w:after="0"/>
              <w:contextualSpacing/>
              <w:rPr>
                <w:bCs/>
                <w:lang w:val="en-US"/>
              </w:rPr>
            </w:pPr>
            <w:bookmarkStart w:id="959" w:name="MCCQCTEMPBM_00001124"/>
            <w:bookmarkEnd w:id="958"/>
            <w:r w:rsidRPr="00865CE6">
              <w:rPr>
                <w:bCs/>
                <w:lang w:val="en-US"/>
              </w:rPr>
              <w:t>Title with message “Not Found”</w:t>
            </w:r>
          </w:p>
          <w:p w14:paraId="06C58906" w14:textId="77777777" w:rsidR="00865CE6" w:rsidRPr="00865CE6" w:rsidRDefault="00865CE6" w:rsidP="003579F9">
            <w:pPr>
              <w:numPr>
                <w:ilvl w:val="2"/>
                <w:numId w:val="147"/>
              </w:numPr>
              <w:spacing w:after="0"/>
              <w:contextualSpacing/>
              <w:rPr>
                <w:bCs/>
                <w:lang w:val="en-US"/>
              </w:rPr>
            </w:pPr>
            <w:bookmarkStart w:id="960" w:name="MCCQCTEMPBM_00001125"/>
            <w:bookmarkEnd w:id="959"/>
            <w:r w:rsidRPr="00865CE6">
              <w:rPr>
                <w:bCs/>
                <w:lang w:val="en-US"/>
              </w:rPr>
              <w:t>Title with message “Invoker or APF or AEF or AMF Not found”</w:t>
            </w:r>
          </w:p>
          <w:p w14:paraId="6326701D" w14:textId="77777777" w:rsidR="00865CE6" w:rsidRPr="00865CE6" w:rsidRDefault="00865CE6" w:rsidP="003579F9">
            <w:pPr>
              <w:numPr>
                <w:ilvl w:val="2"/>
                <w:numId w:val="147"/>
              </w:numPr>
              <w:spacing w:after="0"/>
              <w:contextualSpacing/>
              <w:rPr>
                <w:bCs/>
                <w:lang w:val="en-US"/>
              </w:rPr>
            </w:pPr>
            <w:bookmarkStart w:id="961" w:name="MCCQCTEMPBM_00001126"/>
            <w:bookmarkEnd w:id="960"/>
            <w:r w:rsidRPr="00865CE6">
              <w:rPr>
                <w:bCs/>
                <w:lang w:val="en-US"/>
              </w:rPr>
              <w:t>Detail with message “Subscriber Not Found”</w:t>
            </w:r>
          </w:p>
          <w:p w14:paraId="54A7E692" w14:textId="77777777" w:rsidR="00865CE6" w:rsidRPr="00865CE6" w:rsidRDefault="00865CE6" w:rsidP="003579F9">
            <w:pPr>
              <w:numPr>
                <w:ilvl w:val="0"/>
                <w:numId w:val="147"/>
              </w:numPr>
              <w:spacing w:after="0"/>
              <w:contextualSpacing/>
              <w:rPr>
                <w:bCs/>
                <w:lang w:val="en-US"/>
              </w:rPr>
            </w:pPr>
            <w:bookmarkStart w:id="962" w:name="MCCQCTEMPBM_00001127"/>
            <w:bookmarkEnd w:id="961"/>
            <w:r w:rsidRPr="00865CE6">
              <w:rPr>
                <w:bCs/>
                <w:lang w:val="en-US"/>
              </w:rPr>
              <w:t>Event subscriptions are stored in CAPIF Database</w:t>
            </w:r>
          </w:p>
          <w:p w14:paraId="4845474E" w14:textId="77777777" w:rsidR="00865CE6" w:rsidRPr="00865CE6" w:rsidRDefault="00865CE6" w:rsidP="003579F9">
            <w:pPr>
              <w:numPr>
                <w:ilvl w:val="0"/>
                <w:numId w:val="147"/>
              </w:numPr>
              <w:spacing w:after="0"/>
              <w:contextualSpacing/>
              <w:rPr>
                <w:bCs/>
                <w:lang w:val="en-US"/>
              </w:rPr>
            </w:pPr>
            <w:bookmarkStart w:id="963" w:name="MCCQCTEMPBM_00001128"/>
            <w:bookmarkEnd w:id="962"/>
            <w:r w:rsidRPr="00865CE6">
              <w:rPr>
                <w:bCs/>
                <w:lang w:val="en-US"/>
              </w:rPr>
              <w:t>Remove Event Subscription:</w:t>
            </w:r>
          </w:p>
          <w:p w14:paraId="24CD5421" w14:textId="77777777" w:rsidR="00865CE6" w:rsidRPr="00865CE6" w:rsidRDefault="00865CE6" w:rsidP="003579F9">
            <w:pPr>
              <w:numPr>
                <w:ilvl w:val="1"/>
                <w:numId w:val="147"/>
              </w:numPr>
              <w:spacing w:after="0"/>
              <w:contextualSpacing/>
              <w:rPr>
                <w:bCs/>
                <w:lang w:val="en-US"/>
              </w:rPr>
            </w:pPr>
            <w:bookmarkStart w:id="964" w:name="MCCQCTEMPBM_00001129"/>
            <w:bookmarkEnd w:id="963"/>
            <w:r w:rsidRPr="00865CE6">
              <w:rPr>
                <w:bCs/>
                <w:lang w:val="en-US"/>
              </w:rPr>
              <w:lastRenderedPageBreak/>
              <w:t>Status code 4</w:t>
            </w:r>
            <w:r w:rsidRPr="00865CE6">
              <w:rPr>
                <w:b/>
                <w:lang w:val="en-US"/>
              </w:rPr>
              <w:t>04 Not Found</w:t>
            </w:r>
          </w:p>
          <w:p w14:paraId="742132D4" w14:textId="77777777" w:rsidR="00865CE6" w:rsidRPr="00865CE6" w:rsidRDefault="00865CE6" w:rsidP="003579F9">
            <w:pPr>
              <w:numPr>
                <w:ilvl w:val="1"/>
                <w:numId w:val="147"/>
              </w:numPr>
              <w:spacing w:after="0"/>
              <w:contextualSpacing/>
              <w:rPr>
                <w:bCs/>
                <w:lang w:val="en-US"/>
              </w:rPr>
            </w:pPr>
            <w:bookmarkStart w:id="965" w:name="MCCQCTEMPBM_00001130"/>
            <w:bookmarkEnd w:id="964"/>
            <w:r w:rsidRPr="00865CE6">
              <w:rPr>
                <w:bCs/>
                <w:lang w:val="en-US"/>
              </w:rPr>
              <w:t>Error Response Body must accomplish with ProblemDetails data structure with:</w:t>
            </w:r>
          </w:p>
          <w:p w14:paraId="38A7DBBD" w14:textId="77777777" w:rsidR="00865CE6" w:rsidRPr="00865CE6" w:rsidRDefault="00865CE6" w:rsidP="003579F9">
            <w:pPr>
              <w:numPr>
                <w:ilvl w:val="2"/>
                <w:numId w:val="147"/>
              </w:numPr>
              <w:spacing w:after="0"/>
              <w:contextualSpacing/>
              <w:rPr>
                <w:bCs/>
                <w:lang w:val="en-US"/>
              </w:rPr>
            </w:pPr>
            <w:bookmarkStart w:id="966" w:name="MCCQCTEMPBM_00001131"/>
            <w:bookmarkEnd w:id="965"/>
            <w:r w:rsidRPr="00865CE6">
              <w:rPr>
                <w:bCs/>
                <w:lang w:val="en-US"/>
              </w:rPr>
              <w:t>Status 404</w:t>
            </w:r>
          </w:p>
          <w:p w14:paraId="1AA5AAB8" w14:textId="77777777" w:rsidR="00865CE6" w:rsidRPr="00865CE6" w:rsidRDefault="00865CE6" w:rsidP="003579F9">
            <w:pPr>
              <w:numPr>
                <w:ilvl w:val="2"/>
                <w:numId w:val="147"/>
              </w:numPr>
              <w:spacing w:after="0"/>
              <w:contextualSpacing/>
              <w:rPr>
                <w:bCs/>
                <w:lang w:val="en-US"/>
              </w:rPr>
            </w:pPr>
            <w:bookmarkStart w:id="967" w:name="MCCQCTEMPBM_00001132"/>
            <w:bookmarkEnd w:id="966"/>
            <w:r w:rsidRPr="00865CE6">
              <w:rPr>
                <w:bCs/>
                <w:lang w:val="en-US"/>
              </w:rPr>
              <w:t>Title with message “Not Found”</w:t>
            </w:r>
          </w:p>
          <w:p w14:paraId="60930C24" w14:textId="77777777" w:rsidR="00865CE6" w:rsidRPr="00865CE6" w:rsidRDefault="00865CE6" w:rsidP="003579F9">
            <w:pPr>
              <w:numPr>
                <w:ilvl w:val="2"/>
                <w:numId w:val="147"/>
              </w:numPr>
              <w:spacing w:after="0"/>
              <w:contextualSpacing/>
              <w:rPr>
                <w:bCs/>
                <w:lang w:val="en-US"/>
              </w:rPr>
            </w:pPr>
            <w:bookmarkStart w:id="968" w:name="MCCQCTEMPBM_00001133"/>
            <w:bookmarkEnd w:id="967"/>
            <w:r w:rsidRPr="00865CE6">
              <w:rPr>
                <w:bCs/>
                <w:lang w:val="en-US"/>
              </w:rPr>
              <w:t>Title with message “Service API not existing”</w:t>
            </w:r>
          </w:p>
          <w:bookmarkEnd w:id="968"/>
          <w:p w14:paraId="04459CDF" w14:textId="77777777" w:rsidR="00865CE6" w:rsidRPr="00865CE6" w:rsidRDefault="00865CE6" w:rsidP="003579F9">
            <w:pPr>
              <w:numPr>
                <w:ilvl w:val="2"/>
                <w:numId w:val="147"/>
              </w:numPr>
              <w:spacing w:after="0"/>
              <w:contextualSpacing/>
              <w:rPr>
                <w:bCs/>
                <w:lang w:val="en-US"/>
              </w:rPr>
            </w:pPr>
            <w:r w:rsidRPr="00865CE6">
              <w:rPr>
                <w:bCs/>
                <w:lang w:val="en-US"/>
              </w:rPr>
              <w:t>Detail with message “Event API subscription Id not found”</w:t>
            </w:r>
          </w:p>
        </w:tc>
      </w:tr>
      <w:bookmarkEnd w:id="953"/>
    </w:tbl>
    <w:p w14:paraId="73566F8A" w14:textId="77777777" w:rsidR="00865CE6" w:rsidRPr="00865CE6" w:rsidRDefault="00865CE6" w:rsidP="00865CE6">
      <w:pPr>
        <w:jc w:val="both"/>
        <w:rPr>
          <w:lang w:val="en-US"/>
        </w:rPr>
      </w:pPr>
    </w:p>
    <w:p w14:paraId="5601FF89" w14:textId="77777777" w:rsidR="00865CE6" w:rsidRPr="00865CE6" w:rsidRDefault="00865CE6" w:rsidP="00865CE6">
      <w:pPr>
        <w:keepNext/>
        <w:keepLines/>
        <w:spacing w:before="120"/>
        <w:ind w:left="1134" w:hanging="1134"/>
        <w:outlineLvl w:val="2"/>
        <w:rPr>
          <w:rFonts w:ascii="Arial" w:hAnsi="Arial"/>
          <w:sz w:val="28"/>
          <w:lang w:val="en-US"/>
        </w:rPr>
      </w:pPr>
      <w:bookmarkStart w:id="969" w:name="_Toc178759242"/>
      <w:bookmarkStart w:id="970" w:name="_Toc179279235"/>
      <w:r w:rsidRPr="00865CE6">
        <w:rPr>
          <w:rFonts w:ascii="Arial" w:hAnsi="Arial"/>
          <w:sz w:val="28"/>
          <w:lang w:val="en-US"/>
        </w:rPr>
        <w:t>Test Case 6: Invoker receives Service API invocation Events</w:t>
      </w:r>
      <w:bookmarkEnd w:id="969"/>
      <w:bookmarkEnd w:id="970"/>
    </w:p>
    <w:tbl>
      <w:tblPr>
        <w:tblStyle w:val="TableGrid1"/>
        <w:tblW w:w="0" w:type="auto"/>
        <w:tblLook w:val="04A0" w:firstRow="1" w:lastRow="0" w:firstColumn="1" w:lastColumn="0" w:noHBand="0" w:noVBand="1"/>
      </w:tblPr>
      <w:tblGrid>
        <w:gridCol w:w="1151"/>
        <w:gridCol w:w="8480"/>
      </w:tblGrid>
      <w:tr w:rsidR="00865CE6" w:rsidRPr="00865CE6" w14:paraId="5643574E" w14:textId="77777777" w:rsidTr="003B2724">
        <w:trPr>
          <w:trHeight w:val="300"/>
        </w:trPr>
        <w:tc>
          <w:tcPr>
            <w:tcW w:w="2263" w:type="dxa"/>
          </w:tcPr>
          <w:p w14:paraId="25B51518" w14:textId="77777777" w:rsidR="00865CE6" w:rsidRPr="00865CE6" w:rsidRDefault="00865CE6" w:rsidP="00865CE6">
            <w:pPr>
              <w:jc w:val="both"/>
              <w:rPr>
                <w:lang w:val="en-US"/>
              </w:rPr>
            </w:pPr>
            <w:r w:rsidRPr="00865CE6">
              <w:rPr>
                <w:b/>
                <w:bCs/>
                <w:lang w:val="en-US"/>
              </w:rPr>
              <w:t>Test ID</w:t>
            </w:r>
          </w:p>
        </w:tc>
        <w:tc>
          <w:tcPr>
            <w:tcW w:w="7366" w:type="dxa"/>
          </w:tcPr>
          <w:p w14:paraId="2EF709E5" w14:textId="77777777" w:rsidR="00865CE6" w:rsidRPr="00865CE6" w:rsidRDefault="00865CE6" w:rsidP="00865CE6">
            <w:pPr>
              <w:rPr>
                <w:lang w:val="en-US"/>
              </w:rPr>
            </w:pPr>
            <w:r w:rsidRPr="00865CE6">
              <w:rPr>
                <w:lang w:val="en-US"/>
              </w:rPr>
              <w:t>capif_api_events-6</w:t>
            </w:r>
          </w:p>
        </w:tc>
      </w:tr>
      <w:tr w:rsidR="00865CE6" w:rsidRPr="00865CE6" w14:paraId="2B3D48EC" w14:textId="77777777" w:rsidTr="003B2724">
        <w:trPr>
          <w:trHeight w:val="300"/>
        </w:trPr>
        <w:tc>
          <w:tcPr>
            <w:tcW w:w="2263" w:type="dxa"/>
          </w:tcPr>
          <w:p w14:paraId="70791F41" w14:textId="77777777" w:rsidR="00865CE6" w:rsidRPr="00865CE6" w:rsidRDefault="00865CE6" w:rsidP="00865CE6">
            <w:pPr>
              <w:jc w:val="both"/>
              <w:rPr>
                <w:lang w:val="en-US"/>
              </w:rPr>
            </w:pPr>
            <w:r w:rsidRPr="00865CE6">
              <w:rPr>
                <w:b/>
                <w:bCs/>
                <w:lang w:val="en-US"/>
              </w:rPr>
              <w:t>Description</w:t>
            </w:r>
          </w:p>
        </w:tc>
        <w:tc>
          <w:tcPr>
            <w:tcW w:w="7366" w:type="dxa"/>
          </w:tcPr>
          <w:p w14:paraId="71B0EB3C" w14:textId="77777777" w:rsidR="00865CE6" w:rsidRPr="00865CE6" w:rsidRDefault="00865CE6" w:rsidP="00865CE6">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865CE6" w:rsidRPr="00865CE6" w14:paraId="406A8026" w14:textId="77777777" w:rsidTr="003B2724">
        <w:trPr>
          <w:trHeight w:val="300"/>
        </w:trPr>
        <w:tc>
          <w:tcPr>
            <w:tcW w:w="2263" w:type="dxa"/>
          </w:tcPr>
          <w:p w14:paraId="69233D67" w14:textId="77777777" w:rsidR="00865CE6" w:rsidRPr="00865CE6" w:rsidRDefault="00865CE6" w:rsidP="00865CE6">
            <w:pPr>
              <w:jc w:val="both"/>
              <w:rPr>
                <w:b/>
                <w:bCs/>
                <w:lang w:val="en-US"/>
              </w:rPr>
            </w:pPr>
            <w:r w:rsidRPr="00865CE6">
              <w:rPr>
                <w:b/>
                <w:bCs/>
                <w:lang w:val="en-US"/>
              </w:rPr>
              <w:t>Pre-conditions</w:t>
            </w:r>
          </w:p>
        </w:tc>
        <w:tc>
          <w:tcPr>
            <w:tcW w:w="7366" w:type="dxa"/>
          </w:tcPr>
          <w:p w14:paraId="07F7970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76BEC46D" w14:textId="77777777" w:rsidTr="003B2724">
        <w:trPr>
          <w:trHeight w:val="300"/>
        </w:trPr>
        <w:tc>
          <w:tcPr>
            <w:tcW w:w="2263" w:type="dxa"/>
          </w:tcPr>
          <w:p w14:paraId="50C31502" w14:textId="77777777" w:rsidR="00865CE6" w:rsidRPr="00865CE6" w:rsidRDefault="00865CE6" w:rsidP="00865CE6">
            <w:pPr>
              <w:jc w:val="both"/>
              <w:rPr>
                <w:lang w:val="en-US"/>
              </w:rPr>
            </w:pPr>
            <w:bookmarkStart w:id="971" w:name="MCCQCTEMPBM_00001140" w:colFirst="1" w:colLast="1"/>
            <w:r w:rsidRPr="00865CE6">
              <w:rPr>
                <w:b/>
                <w:bCs/>
                <w:lang w:val="en-US"/>
              </w:rPr>
              <w:t>Execution Steps</w:t>
            </w:r>
          </w:p>
        </w:tc>
        <w:tc>
          <w:tcPr>
            <w:tcW w:w="7366" w:type="dxa"/>
          </w:tcPr>
          <w:p w14:paraId="6709DA72" w14:textId="77777777" w:rsidR="00865CE6" w:rsidRPr="00865CE6" w:rsidRDefault="00865CE6" w:rsidP="003579F9">
            <w:pPr>
              <w:numPr>
                <w:ilvl w:val="0"/>
                <w:numId w:val="148"/>
              </w:numPr>
              <w:spacing w:after="0"/>
              <w:contextualSpacing/>
              <w:rPr>
                <w:lang w:val="en-US"/>
              </w:rPr>
            </w:pPr>
            <w:bookmarkStart w:id="972" w:name="MCCQCTEMPBM_00001135"/>
            <w:r w:rsidRPr="00865CE6">
              <w:rPr>
                <w:lang w:val="en-US"/>
              </w:rPr>
              <w:t>Onboard Provider and publish one API at CCF</w:t>
            </w:r>
          </w:p>
          <w:p w14:paraId="000E36C3" w14:textId="77777777" w:rsidR="00865CE6" w:rsidRPr="00865CE6" w:rsidRDefault="00865CE6" w:rsidP="003579F9">
            <w:pPr>
              <w:numPr>
                <w:ilvl w:val="0"/>
                <w:numId w:val="148"/>
              </w:numPr>
              <w:spacing w:after="0"/>
              <w:contextualSpacing/>
              <w:rPr>
                <w:lang w:val="en-US"/>
              </w:rPr>
            </w:pPr>
            <w:bookmarkStart w:id="973" w:name="MCCQCTEMPBM_00001136"/>
            <w:bookmarkEnd w:id="972"/>
            <w:r w:rsidRPr="00865CE6">
              <w:rPr>
                <w:lang w:val="en-US"/>
              </w:rPr>
              <w:t>Onboard Invoker at CCF.</w:t>
            </w:r>
          </w:p>
          <w:p w14:paraId="3C57872B" w14:textId="77777777" w:rsidR="00865CE6" w:rsidRPr="00865CE6" w:rsidRDefault="00865CE6" w:rsidP="003579F9">
            <w:pPr>
              <w:numPr>
                <w:ilvl w:val="0"/>
                <w:numId w:val="148"/>
              </w:numPr>
              <w:spacing w:after="0"/>
              <w:contextualSpacing/>
              <w:rPr>
                <w:lang w:val="en-US"/>
              </w:rPr>
            </w:pPr>
            <w:bookmarkStart w:id="974" w:name="MCCQCTEMPBM_00001137"/>
            <w:bookmarkEnd w:id="973"/>
            <w:r w:rsidRPr="00865CE6">
              <w:rPr>
                <w:lang w:val="en-US"/>
              </w:rPr>
              <w:t>Discover Published APIs and extract apiIds and apiNames.</w:t>
            </w:r>
          </w:p>
          <w:p w14:paraId="04E95C89" w14:textId="77777777" w:rsidR="00865CE6" w:rsidRPr="00865CE6" w:rsidRDefault="00865CE6" w:rsidP="003579F9">
            <w:pPr>
              <w:numPr>
                <w:ilvl w:val="0"/>
                <w:numId w:val="148"/>
              </w:numPr>
              <w:spacing w:after="0"/>
              <w:contextualSpacing/>
              <w:rPr>
                <w:lang w:val="en-US"/>
              </w:rPr>
            </w:pPr>
            <w:bookmarkStart w:id="975" w:name="MCCQCTEMPBM_00001138"/>
            <w:bookmarkEnd w:id="974"/>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078FA1B4" w14:textId="77777777" w:rsidR="00865CE6" w:rsidRPr="00865CE6" w:rsidRDefault="00865CE6" w:rsidP="003579F9">
            <w:pPr>
              <w:numPr>
                <w:ilvl w:val="0"/>
                <w:numId w:val="148"/>
              </w:numPr>
              <w:spacing w:after="0"/>
              <w:contextualSpacing/>
              <w:rPr>
                <w:lang w:val="en-US"/>
              </w:rPr>
            </w:pPr>
            <w:bookmarkStart w:id="976" w:name="MCCQCTEMPBM_00001139"/>
            <w:bookmarkEnd w:id="975"/>
            <w:r w:rsidRPr="00865CE6">
              <w:rPr>
                <w:lang w:val="en-US"/>
              </w:rPr>
              <w:t>Retrieve (subscribeId) and (subscriptionId) from Location Header</w:t>
            </w:r>
          </w:p>
          <w:bookmarkEnd w:id="976"/>
          <w:p w14:paraId="2C3B3721" w14:textId="77777777" w:rsidR="00865CE6" w:rsidRPr="00865CE6" w:rsidRDefault="00865CE6" w:rsidP="003579F9">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971"/>
      <w:tr w:rsidR="00865CE6" w:rsidRPr="00865CE6" w14:paraId="0A20C613" w14:textId="77777777" w:rsidTr="003B2724">
        <w:trPr>
          <w:trHeight w:val="300"/>
        </w:trPr>
        <w:tc>
          <w:tcPr>
            <w:tcW w:w="2263" w:type="dxa"/>
          </w:tcPr>
          <w:p w14:paraId="0F8288D4" w14:textId="77777777" w:rsidR="00865CE6" w:rsidRPr="00865CE6" w:rsidRDefault="00865CE6" w:rsidP="00865CE6">
            <w:pPr>
              <w:jc w:val="both"/>
              <w:rPr>
                <w:b/>
                <w:bCs/>
                <w:lang w:val="en-US"/>
              </w:rPr>
            </w:pPr>
            <w:r w:rsidRPr="00865CE6">
              <w:rPr>
                <w:b/>
                <w:bCs/>
                <w:lang w:val="en-US"/>
              </w:rPr>
              <w:t>Information of Test</w:t>
            </w:r>
          </w:p>
        </w:tc>
        <w:tc>
          <w:tcPr>
            <w:tcW w:w="7366" w:type="dxa"/>
          </w:tcPr>
          <w:p w14:paraId="1DC7F0FA" w14:textId="77777777" w:rsidR="00865CE6" w:rsidRPr="00865CE6" w:rsidRDefault="00865CE6" w:rsidP="003579F9">
            <w:pPr>
              <w:numPr>
                <w:ilvl w:val="0"/>
                <w:numId w:val="149"/>
              </w:numPr>
              <w:spacing w:after="0"/>
              <w:contextualSpacing/>
              <w:rPr>
                <w:lang w:val="en-US"/>
              </w:rPr>
            </w:pPr>
            <w:bookmarkStart w:id="977" w:name="MCCQCTEMPBM_00001141"/>
            <w:r w:rsidRPr="00865CE6">
              <w:rPr>
                <w:lang w:val="en-US"/>
              </w:rPr>
              <w:t>Onboard Provider</w:t>
            </w:r>
          </w:p>
          <w:p w14:paraId="1A7476FF" w14:textId="77777777" w:rsidR="00865CE6" w:rsidRPr="00865CE6" w:rsidRDefault="00865CE6" w:rsidP="003579F9">
            <w:pPr>
              <w:numPr>
                <w:ilvl w:val="0"/>
                <w:numId w:val="149"/>
              </w:numPr>
              <w:spacing w:after="0"/>
              <w:contextualSpacing/>
              <w:rPr>
                <w:lang w:val="en-US"/>
              </w:rPr>
            </w:pPr>
            <w:bookmarkStart w:id="978" w:name="MCCQCTEMPBM_00001142"/>
            <w:bookmarkEnd w:id="977"/>
            <w:r w:rsidRPr="00865CE6">
              <w:rPr>
                <w:lang w:val="en-US"/>
              </w:rPr>
              <w:t xml:space="preserve">Publish Service API at CCF: </w:t>
            </w:r>
          </w:p>
          <w:p w14:paraId="0105D5C1" w14:textId="77777777" w:rsidR="00865CE6" w:rsidRPr="00865CE6" w:rsidRDefault="00865CE6" w:rsidP="003579F9">
            <w:pPr>
              <w:numPr>
                <w:ilvl w:val="1"/>
                <w:numId w:val="149"/>
              </w:numPr>
              <w:spacing w:after="0"/>
              <w:contextualSpacing/>
              <w:rPr>
                <w:lang w:val="en-US"/>
              </w:rPr>
            </w:pPr>
            <w:bookmarkStart w:id="979" w:name="MCCQCTEMPBM_00001143"/>
            <w:bookmarkEnd w:id="978"/>
            <w:r w:rsidRPr="00865CE6">
              <w:rPr>
                <w:lang w:val="en-US"/>
              </w:rPr>
              <w:t xml:space="preserve">Send POST to </w:t>
            </w:r>
            <w:hyperlink w:history="1">
              <w:r w:rsidRPr="00865CE6">
                <w:rPr>
                  <w:b/>
                  <w:bCs/>
                  <w:color w:val="0000FF"/>
                  <w:u w:val="single"/>
                  <w:lang w:val="en-US"/>
                </w:rPr>
                <w:t>https://{CAPIF_HOSTNAME}/published-apis/v1/{apfId}/service-apis</w:t>
              </w:r>
            </w:hyperlink>
          </w:p>
          <w:p w14:paraId="57E5FAAB" w14:textId="77777777" w:rsidR="00865CE6" w:rsidRPr="00865CE6" w:rsidRDefault="00865CE6" w:rsidP="003579F9">
            <w:pPr>
              <w:numPr>
                <w:ilvl w:val="1"/>
                <w:numId w:val="149"/>
              </w:numPr>
              <w:spacing w:after="0"/>
              <w:contextualSpacing/>
              <w:rPr>
                <w:lang w:val="en-US"/>
              </w:rPr>
            </w:pPr>
            <w:bookmarkStart w:id="980" w:name="MCCQCTEMPBM_00001144"/>
            <w:bookmarkEnd w:id="979"/>
            <w:r w:rsidRPr="00865CE6">
              <w:rPr>
                <w:lang w:val="en-US"/>
              </w:rPr>
              <w:t>Body serviceAPIDescription with apiName service_1</w:t>
            </w:r>
          </w:p>
          <w:p w14:paraId="2CCE5CBF" w14:textId="77777777" w:rsidR="00865CE6" w:rsidRPr="00865CE6" w:rsidRDefault="00865CE6" w:rsidP="003579F9">
            <w:pPr>
              <w:numPr>
                <w:ilvl w:val="1"/>
                <w:numId w:val="149"/>
              </w:numPr>
              <w:spacing w:after="0"/>
              <w:contextualSpacing/>
              <w:rPr>
                <w:lang w:val="en-US"/>
              </w:rPr>
            </w:pPr>
            <w:bookmarkStart w:id="981" w:name="MCCQCTEMPBM_00001145"/>
            <w:bookmarkEnd w:id="980"/>
            <w:r w:rsidRPr="00865CE6">
              <w:rPr>
                <w:lang w:val="en-US"/>
              </w:rPr>
              <w:t>Get apiId</w:t>
            </w:r>
          </w:p>
          <w:p w14:paraId="03C8DC8A" w14:textId="77777777" w:rsidR="00865CE6" w:rsidRPr="00865CE6" w:rsidRDefault="00865CE6" w:rsidP="003579F9">
            <w:pPr>
              <w:numPr>
                <w:ilvl w:val="1"/>
                <w:numId w:val="149"/>
              </w:numPr>
              <w:spacing w:after="0"/>
              <w:contextualSpacing/>
              <w:rPr>
                <w:lang w:val="en-US"/>
              </w:rPr>
            </w:pPr>
            <w:bookmarkStart w:id="982" w:name="MCCQCTEMPBM_00001146"/>
            <w:bookmarkEnd w:id="981"/>
            <w:r w:rsidRPr="00865CE6">
              <w:rPr>
                <w:lang w:val="en-US"/>
              </w:rPr>
              <w:t xml:space="preserve">Use </w:t>
            </w:r>
            <w:r w:rsidRPr="00865CE6">
              <w:rPr>
                <w:b/>
                <w:bCs/>
                <w:lang w:val="en-US"/>
              </w:rPr>
              <w:t>APF Certificate</w:t>
            </w:r>
          </w:p>
          <w:p w14:paraId="4BC142BE" w14:textId="77777777" w:rsidR="00865CE6" w:rsidRPr="00865CE6" w:rsidRDefault="00865CE6" w:rsidP="003579F9">
            <w:pPr>
              <w:numPr>
                <w:ilvl w:val="0"/>
                <w:numId w:val="149"/>
              </w:numPr>
              <w:spacing w:after="0"/>
              <w:contextualSpacing/>
              <w:rPr>
                <w:lang w:val="en-US"/>
              </w:rPr>
            </w:pPr>
            <w:bookmarkStart w:id="983" w:name="MCCQCTEMPBM_00001147"/>
            <w:bookmarkEnd w:id="982"/>
            <w:r w:rsidRPr="00865CE6">
              <w:rPr>
                <w:lang w:val="en-US"/>
              </w:rPr>
              <w:t>Onboard Invoker at CCF.</w:t>
            </w:r>
          </w:p>
          <w:p w14:paraId="502A5E18" w14:textId="77777777" w:rsidR="00865CE6" w:rsidRPr="00865CE6" w:rsidRDefault="00865CE6" w:rsidP="003579F9">
            <w:pPr>
              <w:numPr>
                <w:ilvl w:val="0"/>
                <w:numId w:val="149"/>
              </w:numPr>
              <w:spacing w:after="0"/>
              <w:contextualSpacing/>
              <w:rPr>
                <w:lang w:val="en-US"/>
              </w:rPr>
            </w:pPr>
            <w:bookmarkStart w:id="984" w:name="MCCQCTEMPBM_00001148"/>
            <w:bookmarkEnd w:id="983"/>
            <w:r w:rsidRPr="00865CE6">
              <w:rPr>
                <w:lang w:val="en-US"/>
              </w:rPr>
              <w:t>Discover published APIs:</w:t>
            </w:r>
          </w:p>
          <w:p w14:paraId="0468AE37" w14:textId="77777777" w:rsidR="00865CE6" w:rsidRPr="00865CE6" w:rsidRDefault="00865CE6" w:rsidP="003579F9">
            <w:pPr>
              <w:numPr>
                <w:ilvl w:val="1"/>
                <w:numId w:val="149"/>
              </w:numPr>
              <w:spacing w:after="0"/>
              <w:contextualSpacing/>
              <w:rPr>
                <w:lang w:val="en-US"/>
              </w:rPr>
            </w:pPr>
            <w:bookmarkStart w:id="985" w:name="MCCQCTEMPBM_00001149"/>
            <w:bookmarkEnd w:id="984"/>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3EF0323F" w14:textId="77777777" w:rsidR="00865CE6" w:rsidRPr="00865CE6" w:rsidRDefault="00865CE6" w:rsidP="003579F9">
            <w:pPr>
              <w:numPr>
                <w:ilvl w:val="0"/>
                <w:numId w:val="149"/>
              </w:numPr>
              <w:spacing w:after="0"/>
              <w:contextualSpacing/>
              <w:rPr>
                <w:lang w:val="en-US"/>
              </w:rPr>
            </w:pPr>
            <w:bookmarkStart w:id="986" w:name="MCCQCTEMPBM_00001150"/>
            <w:bookmarkEnd w:id="985"/>
            <w:r w:rsidRPr="00865CE6">
              <w:rPr>
                <w:lang w:val="en-US"/>
              </w:rPr>
              <w:t>Event Subscription to SERVICE_API_INVOCATION_SUCCESS and SERVICE_API_INVOCATION_FAILURE of provider previously registered:</w:t>
            </w:r>
          </w:p>
          <w:p w14:paraId="1FC4728E" w14:textId="77777777" w:rsidR="00865CE6" w:rsidRPr="00865CE6" w:rsidRDefault="00865CE6" w:rsidP="003579F9">
            <w:pPr>
              <w:numPr>
                <w:ilvl w:val="1"/>
                <w:numId w:val="149"/>
              </w:numPr>
              <w:spacing w:after="0"/>
              <w:contextualSpacing/>
              <w:rPr>
                <w:lang w:val="en-US"/>
              </w:rPr>
            </w:pPr>
            <w:bookmarkStart w:id="987" w:name="MCCQCTEMPBM_00001151"/>
            <w:bookmarkEnd w:id="986"/>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E6B78FE" w14:textId="77777777" w:rsidR="00865CE6" w:rsidRPr="00865CE6" w:rsidRDefault="00865CE6" w:rsidP="003579F9">
            <w:pPr>
              <w:numPr>
                <w:ilvl w:val="1"/>
                <w:numId w:val="149"/>
              </w:numPr>
              <w:spacing w:after="0"/>
              <w:contextualSpacing/>
              <w:rPr>
                <w:lang w:val="en-US"/>
              </w:rPr>
            </w:pPr>
            <w:bookmarkStart w:id="988" w:name="MCCQCTEMPBM_00001152"/>
            <w:bookmarkEnd w:id="987"/>
            <w:r w:rsidRPr="00865CE6">
              <w:rPr>
                <w:lang w:val="en-US"/>
              </w:rPr>
              <w:t>Body of Event Subscription request with:</w:t>
            </w:r>
          </w:p>
          <w:p w14:paraId="0C0D8616" w14:textId="77777777" w:rsidR="00865CE6" w:rsidRPr="00865CE6" w:rsidRDefault="00865CE6" w:rsidP="003579F9">
            <w:pPr>
              <w:numPr>
                <w:ilvl w:val="2"/>
                <w:numId w:val="149"/>
              </w:numPr>
              <w:spacing w:after="0"/>
              <w:contextualSpacing/>
              <w:rPr>
                <w:bCs/>
                <w:lang w:val="en-US"/>
              </w:rPr>
            </w:pPr>
            <w:bookmarkStart w:id="989" w:name="MCCQCTEMPBM_00001153"/>
            <w:bookmarkEnd w:id="988"/>
            <w:r w:rsidRPr="00865CE6">
              <w:rPr>
                <w:bCs/>
                <w:lang w:val="en-US"/>
              </w:rPr>
              <w:t>Events:</w:t>
            </w:r>
            <w:r w:rsidRPr="00865CE6">
              <w:rPr>
                <w:bCs/>
                <w:lang w:val="en-US"/>
              </w:rPr>
              <w:br/>
            </w:r>
            <w:r w:rsidRPr="00865CE6">
              <w:rPr>
                <w:b/>
                <w:bCs/>
                <w:lang w:val="en-US"/>
              </w:rPr>
              <w:t>['SERVICE_API_INVOCATION_SUCCESS','SERVICE_API_INVOCATION_FAILURE']</w:t>
            </w:r>
          </w:p>
          <w:p w14:paraId="7DDDBD59" w14:textId="77777777" w:rsidR="00865CE6" w:rsidRPr="00865CE6" w:rsidRDefault="00865CE6" w:rsidP="003579F9">
            <w:pPr>
              <w:numPr>
                <w:ilvl w:val="2"/>
                <w:numId w:val="149"/>
              </w:numPr>
              <w:shd w:val="clear" w:color="auto" w:fill="FFFFFF"/>
              <w:spacing w:before="100" w:beforeAutospacing="1" w:after="0"/>
              <w:rPr>
                <w:lang w:val="en-US"/>
              </w:rPr>
            </w:pPr>
            <w:bookmarkStart w:id="990" w:name="MCCQCTEMPBM_00001154"/>
            <w:bookmarkEnd w:id="989"/>
            <w:r w:rsidRPr="00865CE6">
              <w:rPr>
                <w:lang w:val="en-US"/>
              </w:rPr>
              <w:t>eventFilter: only receive events from provider's aefId.</w:t>
            </w:r>
          </w:p>
          <w:p w14:paraId="3EB60AD9" w14:textId="77777777" w:rsidR="00865CE6" w:rsidRPr="00865CE6" w:rsidRDefault="00865CE6" w:rsidP="003579F9">
            <w:pPr>
              <w:numPr>
                <w:ilvl w:val="1"/>
                <w:numId w:val="149"/>
              </w:numPr>
              <w:spacing w:after="0"/>
              <w:contextualSpacing/>
              <w:rPr>
                <w:lang w:val="en-US"/>
              </w:rPr>
            </w:pPr>
            <w:bookmarkStart w:id="991" w:name="MCCQCTEMPBM_00001155"/>
            <w:bookmarkEnd w:id="99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8CB0910" w14:textId="77777777" w:rsidR="00865CE6" w:rsidRPr="00865CE6" w:rsidRDefault="00865CE6" w:rsidP="003579F9">
            <w:pPr>
              <w:numPr>
                <w:ilvl w:val="0"/>
                <w:numId w:val="149"/>
              </w:numPr>
              <w:spacing w:after="0"/>
              <w:contextualSpacing/>
              <w:rPr>
                <w:lang w:val="en-US"/>
              </w:rPr>
            </w:pPr>
            <w:bookmarkStart w:id="992" w:name="MCCQCTEMPBM_00001156"/>
            <w:bookmarkEnd w:id="991"/>
            <w:r w:rsidRPr="00865CE6">
              <w:rPr>
                <w:lang w:val="en-US"/>
              </w:rPr>
              <w:t>Create a Log Entry emulating provider receive Success and Failure api Invocation from Invoker</w:t>
            </w:r>
          </w:p>
          <w:p w14:paraId="502789AC"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993" w:name="MCCQCTEMPBM_00001157"/>
            <w:bookmarkEnd w:id="992"/>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7D963AE"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994" w:name="MCCQCTEMPBM_00001158"/>
            <w:bookmarkEnd w:id="993"/>
            <w:r w:rsidRPr="00865CE6">
              <w:rPr>
                <w:lang w:val="en-US"/>
              </w:rPr>
              <w:t>body </w:t>
            </w:r>
            <w:hyperlink r:id="rId68" w:tooltip="Log Request Body" w:history="1">
              <w:r w:rsidRPr="00865CE6">
                <w:rPr>
                  <w:color w:val="0000FF"/>
                  <w:u w:val="single"/>
                  <w:lang w:val="en-US"/>
                </w:rPr>
                <w:t>log entry request body</w:t>
              </w:r>
            </w:hyperlink>
            <w:r w:rsidRPr="00865CE6">
              <w:rPr>
                <w:lang w:val="en-US"/>
              </w:rPr>
              <w:t> with:</w:t>
            </w:r>
          </w:p>
          <w:p w14:paraId="09D1B5AC"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95" w:name="MCCQCTEMPBM_00001159"/>
            <w:bookmarkEnd w:id="994"/>
            <w:r w:rsidRPr="00865CE6">
              <w:rPr>
                <w:lang w:val="en-US"/>
              </w:rPr>
              <w:t>aefId from provider published.</w:t>
            </w:r>
          </w:p>
          <w:p w14:paraId="4D334872"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96" w:name="MCCQCTEMPBM_00001160"/>
            <w:bookmarkEnd w:id="995"/>
            <w:r w:rsidRPr="00865CE6">
              <w:rPr>
                <w:lang w:val="en-US"/>
              </w:rPr>
              <w:t>apiInvokerId from invoker onboarded.</w:t>
            </w:r>
          </w:p>
          <w:p w14:paraId="436F29C3"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97" w:name="MCCQCTEMPBM_00001161"/>
            <w:bookmarkEnd w:id="996"/>
            <w:r w:rsidRPr="00865CE6">
              <w:rPr>
                <w:lang w:val="en-US"/>
              </w:rPr>
              <w:t>apiId of published API</w:t>
            </w:r>
          </w:p>
          <w:p w14:paraId="1AA1EA58"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98" w:name="MCCQCTEMPBM_00001162"/>
            <w:bookmarkEnd w:id="997"/>
            <w:r w:rsidRPr="00865CE6">
              <w:rPr>
                <w:lang w:val="en-US"/>
              </w:rPr>
              <w:t>apiName of published API</w:t>
            </w:r>
          </w:p>
          <w:p w14:paraId="50A7F6E7"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99" w:name="MCCQCTEMPBM_00001163"/>
            <w:bookmarkEnd w:id="998"/>
            <w:r w:rsidRPr="00865CE6">
              <w:rPr>
                <w:lang w:val="en-US"/>
              </w:rPr>
              <w:t>200 and 400 results in two logs.</w:t>
            </w:r>
          </w:p>
          <w:p w14:paraId="56B7D9F4"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1000" w:name="MCCQCTEMPBM_00001164"/>
            <w:bookmarkEnd w:id="999"/>
            <w:r w:rsidRPr="00865CE6">
              <w:rPr>
                <w:lang w:val="en-US"/>
              </w:rPr>
              <w:t>Use </w:t>
            </w:r>
            <w:r w:rsidRPr="00865CE6">
              <w:rPr>
                <w:b/>
                <w:bCs/>
                <w:lang w:val="en-US"/>
              </w:rPr>
              <w:t>AEF Certificate</w:t>
            </w:r>
          </w:p>
          <w:bookmarkEnd w:id="1000"/>
          <w:p w14:paraId="66313DE7" w14:textId="77777777" w:rsidR="00865CE6" w:rsidRPr="00865CE6" w:rsidRDefault="00865CE6" w:rsidP="00865CE6">
            <w:pPr>
              <w:ind w:left="928"/>
              <w:contextualSpacing/>
              <w:rPr>
                <w:lang w:val="en-US"/>
              </w:rPr>
            </w:pPr>
          </w:p>
        </w:tc>
      </w:tr>
      <w:tr w:rsidR="00865CE6" w:rsidRPr="00865CE6" w14:paraId="2C78DA8D" w14:textId="77777777" w:rsidTr="003B2724">
        <w:trPr>
          <w:trHeight w:val="300"/>
        </w:trPr>
        <w:tc>
          <w:tcPr>
            <w:tcW w:w="2263" w:type="dxa"/>
          </w:tcPr>
          <w:p w14:paraId="265B83BF" w14:textId="77777777" w:rsidR="00865CE6" w:rsidRPr="00865CE6" w:rsidRDefault="00865CE6" w:rsidP="00865CE6">
            <w:pPr>
              <w:jc w:val="both"/>
              <w:rPr>
                <w:b/>
                <w:bCs/>
                <w:lang w:val="en-US"/>
              </w:rPr>
            </w:pPr>
            <w:bookmarkStart w:id="1001" w:name="MCCQCTEMPBM_00001176" w:colFirst="1" w:colLast="1"/>
            <w:r w:rsidRPr="00865CE6">
              <w:rPr>
                <w:b/>
                <w:bCs/>
                <w:lang w:val="en-US"/>
              </w:rPr>
              <w:lastRenderedPageBreak/>
              <w:t>Expected Result</w:t>
            </w:r>
          </w:p>
        </w:tc>
        <w:tc>
          <w:tcPr>
            <w:tcW w:w="7366" w:type="dxa"/>
          </w:tcPr>
          <w:p w14:paraId="1FD9FCBF" w14:textId="77777777" w:rsidR="00865CE6" w:rsidRPr="00865CE6" w:rsidRDefault="00865CE6" w:rsidP="003579F9">
            <w:pPr>
              <w:numPr>
                <w:ilvl w:val="0"/>
                <w:numId w:val="150"/>
              </w:numPr>
              <w:spacing w:after="0"/>
              <w:contextualSpacing/>
              <w:rPr>
                <w:bCs/>
                <w:lang w:val="en-US"/>
              </w:rPr>
            </w:pPr>
            <w:bookmarkStart w:id="1002" w:name="MCCQCTEMPBM_00001165"/>
            <w:r w:rsidRPr="00865CE6">
              <w:rPr>
                <w:bCs/>
                <w:lang w:val="en-US"/>
              </w:rPr>
              <w:t>Response to Event Subscription must accomplish:</w:t>
            </w:r>
          </w:p>
          <w:p w14:paraId="08C1F45F" w14:textId="77777777" w:rsidR="00865CE6" w:rsidRPr="00865CE6" w:rsidRDefault="00865CE6" w:rsidP="003579F9">
            <w:pPr>
              <w:numPr>
                <w:ilvl w:val="1"/>
                <w:numId w:val="150"/>
              </w:numPr>
              <w:spacing w:after="0"/>
              <w:contextualSpacing/>
              <w:rPr>
                <w:bCs/>
                <w:lang w:val="en-US"/>
              </w:rPr>
            </w:pPr>
            <w:bookmarkStart w:id="1003" w:name="MCCQCTEMPBM_00001166"/>
            <w:bookmarkEnd w:id="1002"/>
            <w:r w:rsidRPr="00865CE6">
              <w:rPr>
                <w:b/>
                <w:bCs/>
                <w:lang w:val="en-US"/>
              </w:rPr>
              <w:t>201 Created</w:t>
            </w:r>
          </w:p>
          <w:p w14:paraId="13C890D8" w14:textId="77777777" w:rsidR="00865CE6" w:rsidRPr="00865CE6" w:rsidRDefault="00865CE6" w:rsidP="003579F9">
            <w:pPr>
              <w:numPr>
                <w:ilvl w:val="1"/>
                <w:numId w:val="150"/>
              </w:numPr>
              <w:spacing w:after="0"/>
              <w:contextualSpacing/>
              <w:rPr>
                <w:bCs/>
                <w:lang w:val="en-US"/>
              </w:rPr>
            </w:pPr>
            <w:bookmarkStart w:id="1004" w:name="MCCQCTEMPBM_00001167"/>
            <w:bookmarkEnd w:id="1003"/>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0696804" w14:textId="77777777" w:rsidR="00865CE6" w:rsidRPr="00865CE6" w:rsidRDefault="00865CE6" w:rsidP="003579F9">
            <w:pPr>
              <w:numPr>
                <w:ilvl w:val="1"/>
                <w:numId w:val="150"/>
              </w:numPr>
              <w:spacing w:after="0"/>
              <w:contextualSpacing/>
              <w:rPr>
                <w:bCs/>
                <w:lang w:val="en-US"/>
              </w:rPr>
            </w:pPr>
            <w:bookmarkStart w:id="1005" w:name="MCCQCTEMPBM_00001168"/>
            <w:bookmarkEnd w:id="1004"/>
            <w:r w:rsidRPr="00865CE6">
              <w:rPr>
                <w:bCs/>
                <w:lang w:val="en-US"/>
              </w:rPr>
              <w:t>Response Body must follow </w:t>
            </w:r>
            <w:r w:rsidRPr="00865CE6">
              <w:rPr>
                <w:b/>
                <w:bCs/>
                <w:lang w:val="en-US"/>
              </w:rPr>
              <w:t>EventSubscription</w:t>
            </w:r>
            <w:r w:rsidRPr="00865CE6">
              <w:rPr>
                <w:bCs/>
                <w:lang w:val="en-US"/>
              </w:rPr>
              <w:t> data structure.</w:t>
            </w:r>
          </w:p>
          <w:p w14:paraId="36C8281D" w14:textId="77777777" w:rsidR="00865CE6" w:rsidRPr="00865CE6" w:rsidRDefault="00865CE6" w:rsidP="003579F9">
            <w:pPr>
              <w:numPr>
                <w:ilvl w:val="0"/>
                <w:numId w:val="150"/>
              </w:numPr>
              <w:spacing w:after="0"/>
              <w:contextualSpacing/>
              <w:rPr>
                <w:bCs/>
                <w:lang w:val="en-US"/>
              </w:rPr>
            </w:pPr>
            <w:bookmarkStart w:id="1006" w:name="MCCQCTEMPBM_00001169"/>
            <w:bookmarkEnd w:id="1005"/>
            <w:r w:rsidRPr="00865CE6">
              <w:rPr>
                <w:bCs/>
                <w:lang w:val="en-US"/>
              </w:rPr>
              <w:t>Response to creation of log entry on CCF must accomplish:</w:t>
            </w:r>
          </w:p>
          <w:p w14:paraId="37B79F07" w14:textId="77777777" w:rsidR="00865CE6" w:rsidRPr="00865CE6" w:rsidRDefault="00865CE6" w:rsidP="003579F9">
            <w:pPr>
              <w:numPr>
                <w:ilvl w:val="1"/>
                <w:numId w:val="150"/>
              </w:numPr>
              <w:spacing w:after="0"/>
              <w:contextualSpacing/>
              <w:rPr>
                <w:bCs/>
                <w:lang w:val="en-US"/>
              </w:rPr>
            </w:pPr>
            <w:bookmarkStart w:id="1007" w:name="MCCQCTEMPBM_00001170"/>
            <w:bookmarkEnd w:id="1006"/>
            <w:r w:rsidRPr="00865CE6">
              <w:rPr>
                <w:b/>
                <w:bCs/>
                <w:lang w:val="en-US"/>
              </w:rPr>
              <w:t>201 Created</w:t>
            </w:r>
          </w:p>
          <w:p w14:paraId="1A5C95C1" w14:textId="77777777" w:rsidR="00865CE6" w:rsidRPr="00865CE6" w:rsidRDefault="00865CE6" w:rsidP="003579F9">
            <w:pPr>
              <w:numPr>
                <w:ilvl w:val="1"/>
                <w:numId w:val="150"/>
              </w:numPr>
              <w:spacing w:after="0"/>
              <w:contextualSpacing/>
              <w:rPr>
                <w:bCs/>
                <w:lang w:val="en-US"/>
              </w:rPr>
            </w:pPr>
            <w:bookmarkStart w:id="1008" w:name="MCCQCTEMPBM_00001171"/>
            <w:bookmarkEnd w:id="1007"/>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6CE9C828" w14:textId="77777777" w:rsidR="00865CE6" w:rsidRPr="00865CE6" w:rsidRDefault="00865CE6" w:rsidP="003579F9">
            <w:pPr>
              <w:numPr>
                <w:ilvl w:val="0"/>
                <w:numId w:val="150"/>
              </w:numPr>
              <w:spacing w:after="0"/>
              <w:contextualSpacing/>
              <w:rPr>
                <w:bCs/>
                <w:lang w:val="en-US"/>
              </w:rPr>
            </w:pPr>
            <w:bookmarkStart w:id="1009" w:name="MCCQCTEMPBM_00001172"/>
            <w:bookmarkEnd w:id="1008"/>
            <w:r w:rsidRPr="00865CE6">
              <w:rPr>
                <w:bCs/>
                <w:lang w:val="en-US"/>
              </w:rPr>
              <w:t>Mock Server received messages must accomplish:</w:t>
            </w:r>
          </w:p>
          <w:p w14:paraId="5FB08577" w14:textId="77777777" w:rsidR="00865CE6" w:rsidRPr="00865CE6" w:rsidRDefault="00865CE6" w:rsidP="003579F9">
            <w:pPr>
              <w:numPr>
                <w:ilvl w:val="1"/>
                <w:numId w:val="150"/>
              </w:numPr>
              <w:spacing w:after="0"/>
              <w:contextualSpacing/>
              <w:rPr>
                <w:bCs/>
                <w:lang w:val="en-US"/>
              </w:rPr>
            </w:pPr>
            <w:bookmarkStart w:id="1010" w:name="MCCQCTEMPBM_00001173"/>
            <w:bookmarkEnd w:id="1009"/>
            <w:r w:rsidRPr="00865CE6">
              <w:rPr>
                <w:b/>
                <w:bCs/>
                <w:lang w:val="en-US"/>
              </w:rPr>
              <w:t>Two Events have been received</w:t>
            </w:r>
            <w:r w:rsidRPr="00865CE6">
              <w:rPr>
                <w:bCs/>
                <w:lang w:val="en-US"/>
              </w:rPr>
              <w:t>.</w:t>
            </w:r>
          </w:p>
          <w:p w14:paraId="11FD0578" w14:textId="77777777" w:rsidR="00865CE6" w:rsidRPr="00865CE6" w:rsidRDefault="00865CE6" w:rsidP="003579F9">
            <w:pPr>
              <w:numPr>
                <w:ilvl w:val="1"/>
                <w:numId w:val="150"/>
              </w:numPr>
              <w:spacing w:after="0"/>
              <w:contextualSpacing/>
              <w:rPr>
                <w:bCs/>
                <w:lang w:val="en-US"/>
              </w:rPr>
            </w:pPr>
            <w:bookmarkStart w:id="1011" w:name="MCCQCTEMPBM_00001174"/>
            <w:bookmarkEnd w:id="1010"/>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32C77AE7" w14:textId="77777777" w:rsidR="00865CE6" w:rsidRPr="00865CE6" w:rsidRDefault="00865CE6" w:rsidP="003579F9">
            <w:pPr>
              <w:numPr>
                <w:ilvl w:val="2"/>
                <w:numId w:val="150"/>
              </w:numPr>
              <w:spacing w:after="0"/>
              <w:contextualSpacing/>
              <w:rPr>
                <w:bCs/>
                <w:lang w:val="en-US"/>
              </w:rPr>
            </w:pPr>
            <w:bookmarkStart w:id="1012" w:name="MCCQCTEMPBM_00001175"/>
            <w:bookmarkEnd w:id="1011"/>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bookmarkEnd w:id="1012"/>
          <w:p w14:paraId="29C2AD23" w14:textId="77777777" w:rsidR="00865CE6" w:rsidRPr="00865CE6" w:rsidRDefault="00865CE6" w:rsidP="003579F9">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bookmarkEnd w:id="1001"/>
    </w:tbl>
    <w:p w14:paraId="33652DF6" w14:textId="77777777" w:rsidR="00865CE6" w:rsidRPr="00865CE6" w:rsidRDefault="00865CE6" w:rsidP="00865CE6">
      <w:pPr>
        <w:jc w:val="both"/>
        <w:rPr>
          <w:lang w:val="en-US"/>
        </w:rPr>
      </w:pPr>
    </w:p>
    <w:p w14:paraId="4BA10EEF" w14:textId="77777777" w:rsidR="00865CE6" w:rsidRPr="00865CE6" w:rsidRDefault="00865CE6" w:rsidP="00865CE6">
      <w:pPr>
        <w:keepNext/>
        <w:keepLines/>
        <w:spacing w:before="120"/>
        <w:ind w:left="1134" w:hanging="1134"/>
        <w:outlineLvl w:val="2"/>
        <w:rPr>
          <w:rFonts w:ascii="Arial" w:hAnsi="Arial"/>
          <w:sz w:val="28"/>
          <w:lang w:val="en-US"/>
        </w:rPr>
      </w:pPr>
      <w:bookmarkStart w:id="1013" w:name="_Toc178759243"/>
      <w:bookmarkStart w:id="1014" w:name="_Toc179279236"/>
      <w:r w:rsidRPr="00865CE6">
        <w:rPr>
          <w:rFonts w:ascii="Arial" w:hAnsi="Arial"/>
          <w:sz w:val="28"/>
          <w:lang w:val="en-US"/>
        </w:rPr>
        <w:t>Test Case 7: Invoker subscribe to Service API Available and Unavailable events</w:t>
      </w:r>
      <w:bookmarkEnd w:id="1013"/>
      <w:bookmarkEnd w:id="1014"/>
    </w:p>
    <w:tbl>
      <w:tblPr>
        <w:tblStyle w:val="TableGrid1"/>
        <w:tblW w:w="0" w:type="auto"/>
        <w:tblLook w:val="04A0" w:firstRow="1" w:lastRow="0" w:firstColumn="1" w:lastColumn="0" w:noHBand="0" w:noVBand="1"/>
      </w:tblPr>
      <w:tblGrid>
        <w:gridCol w:w="1542"/>
        <w:gridCol w:w="8089"/>
      </w:tblGrid>
      <w:tr w:rsidR="00865CE6" w:rsidRPr="00865CE6" w14:paraId="4499A130" w14:textId="77777777" w:rsidTr="003B2724">
        <w:trPr>
          <w:trHeight w:val="300"/>
        </w:trPr>
        <w:tc>
          <w:tcPr>
            <w:tcW w:w="1555" w:type="dxa"/>
          </w:tcPr>
          <w:p w14:paraId="7CC6B51F" w14:textId="77777777" w:rsidR="00865CE6" w:rsidRPr="00865CE6" w:rsidRDefault="00865CE6" w:rsidP="00865CE6">
            <w:pPr>
              <w:jc w:val="both"/>
              <w:rPr>
                <w:lang w:val="en-US"/>
              </w:rPr>
            </w:pPr>
            <w:r w:rsidRPr="00865CE6">
              <w:rPr>
                <w:b/>
                <w:bCs/>
                <w:lang w:val="en-US"/>
              </w:rPr>
              <w:t>Test ID</w:t>
            </w:r>
          </w:p>
        </w:tc>
        <w:tc>
          <w:tcPr>
            <w:tcW w:w="8076" w:type="dxa"/>
          </w:tcPr>
          <w:p w14:paraId="6E1F5F58" w14:textId="77777777" w:rsidR="00865CE6" w:rsidRPr="00865CE6" w:rsidRDefault="00865CE6" w:rsidP="00865CE6">
            <w:pPr>
              <w:rPr>
                <w:lang w:val="en-US"/>
              </w:rPr>
            </w:pPr>
            <w:r w:rsidRPr="00865CE6">
              <w:rPr>
                <w:lang w:val="en-US"/>
              </w:rPr>
              <w:t>capif_api_events-7</w:t>
            </w:r>
          </w:p>
        </w:tc>
      </w:tr>
      <w:tr w:rsidR="00865CE6" w:rsidRPr="00865CE6" w14:paraId="552754AF" w14:textId="77777777" w:rsidTr="003B2724">
        <w:trPr>
          <w:trHeight w:val="300"/>
        </w:trPr>
        <w:tc>
          <w:tcPr>
            <w:tcW w:w="1555" w:type="dxa"/>
          </w:tcPr>
          <w:p w14:paraId="54C98FC5" w14:textId="77777777" w:rsidR="00865CE6" w:rsidRPr="00865CE6" w:rsidRDefault="00865CE6" w:rsidP="00865CE6">
            <w:pPr>
              <w:jc w:val="both"/>
              <w:rPr>
                <w:lang w:val="en-US"/>
              </w:rPr>
            </w:pPr>
            <w:r w:rsidRPr="00865CE6">
              <w:rPr>
                <w:b/>
                <w:bCs/>
                <w:lang w:val="en-US"/>
              </w:rPr>
              <w:t>Description</w:t>
            </w:r>
          </w:p>
        </w:tc>
        <w:tc>
          <w:tcPr>
            <w:tcW w:w="8076" w:type="dxa"/>
          </w:tcPr>
          <w:p w14:paraId="539D5088" w14:textId="77777777" w:rsidR="00865CE6" w:rsidRPr="00865CE6" w:rsidRDefault="00865CE6" w:rsidP="00865CE6">
            <w:pPr>
              <w:rPr>
                <w:lang w:val="en-US"/>
              </w:rPr>
            </w:pPr>
            <w:r w:rsidRPr="00865CE6">
              <w:rPr>
                <w:lang w:val="en-US"/>
              </w:rPr>
              <w:t>This test case will check that a CAPIF Invoker subscribed to SERVICE_API_AVAILABLE and SERVICE_API_UNAVAILABLE, receive the notification when AEF publish and remove it.</w:t>
            </w:r>
          </w:p>
        </w:tc>
      </w:tr>
      <w:tr w:rsidR="00865CE6" w:rsidRPr="00865CE6" w14:paraId="4B376561" w14:textId="77777777" w:rsidTr="003B2724">
        <w:trPr>
          <w:trHeight w:val="300"/>
        </w:trPr>
        <w:tc>
          <w:tcPr>
            <w:tcW w:w="1555" w:type="dxa"/>
          </w:tcPr>
          <w:p w14:paraId="60E8B143" w14:textId="77777777" w:rsidR="00865CE6" w:rsidRPr="00865CE6" w:rsidRDefault="00865CE6" w:rsidP="00865CE6">
            <w:pPr>
              <w:jc w:val="both"/>
              <w:rPr>
                <w:b/>
                <w:bCs/>
                <w:lang w:val="en-US"/>
              </w:rPr>
            </w:pPr>
            <w:r w:rsidRPr="00865CE6">
              <w:rPr>
                <w:b/>
                <w:bCs/>
                <w:lang w:val="en-US"/>
              </w:rPr>
              <w:t>Pre-conditions</w:t>
            </w:r>
          </w:p>
        </w:tc>
        <w:tc>
          <w:tcPr>
            <w:tcW w:w="8076" w:type="dxa"/>
          </w:tcPr>
          <w:p w14:paraId="59E5429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652EA9FF" w14:textId="77777777" w:rsidTr="003B2724">
        <w:trPr>
          <w:trHeight w:val="300"/>
        </w:trPr>
        <w:tc>
          <w:tcPr>
            <w:tcW w:w="1555" w:type="dxa"/>
          </w:tcPr>
          <w:p w14:paraId="273916A0" w14:textId="77777777" w:rsidR="00865CE6" w:rsidRPr="00865CE6" w:rsidRDefault="00865CE6" w:rsidP="00865CE6">
            <w:pPr>
              <w:jc w:val="both"/>
              <w:rPr>
                <w:lang w:val="en-US"/>
              </w:rPr>
            </w:pPr>
            <w:bookmarkStart w:id="1015" w:name="MCCQCTEMPBM_00001183" w:colFirst="1" w:colLast="1"/>
            <w:r w:rsidRPr="00865CE6">
              <w:rPr>
                <w:b/>
                <w:bCs/>
                <w:lang w:val="en-US"/>
              </w:rPr>
              <w:t>Execution Steps</w:t>
            </w:r>
          </w:p>
        </w:tc>
        <w:tc>
          <w:tcPr>
            <w:tcW w:w="8076" w:type="dxa"/>
          </w:tcPr>
          <w:p w14:paraId="5425D08A" w14:textId="77777777" w:rsidR="00865CE6" w:rsidRPr="00865CE6" w:rsidRDefault="00865CE6" w:rsidP="003579F9">
            <w:pPr>
              <w:numPr>
                <w:ilvl w:val="0"/>
                <w:numId w:val="151"/>
              </w:numPr>
              <w:spacing w:after="0"/>
              <w:contextualSpacing/>
              <w:rPr>
                <w:lang w:val="en-US"/>
              </w:rPr>
            </w:pPr>
            <w:bookmarkStart w:id="1016" w:name="MCCQCTEMPBM_00001177"/>
            <w:r w:rsidRPr="00865CE6">
              <w:rPr>
                <w:lang w:val="en-US"/>
              </w:rPr>
              <w:t>Onboard Provider and publish one API at CCF</w:t>
            </w:r>
          </w:p>
          <w:p w14:paraId="49BE24DC" w14:textId="77777777" w:rsidR="00865CE6" w:rsidRPr="00865CE6" w:rsidRDefault="00865CE6" w:rsidP="003579F9">
            <w:pPr>
              <w:numPr>
                <w:ilvl w:val="0"/>
                <w:numId w:val="151"/>
              </w:numPr>
              <w:spacing w:after="0"/>
              <w:contextualSpacing/>
              <w:rPr>
                <w:lang w:val="en-US"/>
              </w:rPr>
            </w:pPr>
            <w:bookmarkStart w:id="1017" w:name="MCCQCTEMPBM_00001178"/>
            <w:bookmarkEnd w:id="1016"/>
            <w:r w:rsidRPr="00865CE6">
              <w:rPr>
                <w:lang w:val="en-US"/>
              </w:rPr>
              <w:t>Onboard Invoker at CCF.</w:t>
            </w:r>
          </w:p>
          <w:p w14:paraId="1E98E6E3" w14:textId="77777777" w:rsidR="00865CE6" w:rsidRPr="00865CE6" w:rsidRDefault="00865CE6" w:rsidP="003579F9">
            <w:pPr>
              <w:numPr>
                <w:ilvl w:val="0"/>
                <w:numId w:val="151"/>
              </w:numPr>
              <w:spacing w:after="0"/>
              <w:contextualSpacing/>
              <w:rPr>
                <w:lang w:val="en-US"/>
              </w:rPr>
            </w:pPr>
            <w:bookmarkStart w:id="1018" w:name="MCCQCTEMPBM_00001179"/>
            <w:bookmarkEnd w:id="1017"/>
            <w:r w:rsidRPr="00865CE6">
              <w:rPr>
                <w:lang w:val="en-US"/>
              </w:rPr>
              <w:t>Discover Published APIs and extract apiIds and apiNames.</w:t>
            </w:r>
          </w:p>
          <w:p w14:paraId="6ADE5992" w14:textId="77777777" w:rsidR="00865CE6" w:rsidRPr="00865CE6" w:rsidRDefault="00865CE6" w:rsidP="003579F9">
            <w:pPr>
              <w:numPr>
                <w:ilvl w:val="0"/>
                <w:numId w:val="151"/>
              </w:numPr>
              <w:spacing w:after="0"/>
              <w:contextualSpacing/>
              <w:rPr>
                <w:lang w:val="en-US"/>
              </w:rPr>
            </w:pPr>
            <w:bookmarkStart w:id="1019" w:name="MCCQCTEMPBM_00001180"/>
            <w:bookmarkEnd w:id="1018"/>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6F1F1E56" w14:textId="77777777" w:rsidR="00865CE6" w:rsidRPr="00865CE6" w:rsidRDefault="00865CE6" w:rsidP="003579F9">
            <w:pPr>
              <w:numPr>
                <w:ilvl w:val="0"/>
                <w:numId w:val="151"/>
              </w:numPr>
              <w:spacing w:after="0"/>
              <w:contextualSpacing/>
              <w:rPr>
                <w:lang w:val="en-US"/>
              </w:rPr>
            </w:pPr>
            <w:bookmarkStart w:id="1020" w:name="MCCQCTEMPBM_00001181"/>
            <w:bookmarkEnd w:id="1019"/>
            <w:r w:rsidRPr="00865CE6">
              <w:rPr>
                <w:lang w:val="en-US"/>
              </w:rPr>
              <w:t>Retrieve (subscribeId) and (subscriptionId) from Location Header</w:t>
            </w:r>
          </w:p>
          <w:p w14:paraId="17DBC374" w14:textId="77777777" w:rsidR="00865CE6" w:rsidRPr="00865CE6" w:rsidRDefault="00865CE6" w:rsidP="003579F9">
            <w:pPr>
              <w:numPr>
                <w:ilvl w:val="0"/>
                <w:numId w:val="151"/>
              </w:numPr>
              <w:spacing w:after="0"/>
              <w:contextualSpacing/>
              <w:rPr>
                <w:lang w:val="en-US"/>
              </w:rPr>
            </w:pPr>
            <w:bookmarkStart w:id="1021" w:name="MCCQCTEMPBM_00001182"/>
            <w:bookmarkEnd w:id="1020"/>
            <w:r w:rsidRPr="00865CE6">
              <w:rPr>
                <w:lang w:val="en-US"/>
              </w:rPr>
              <w:t>Provider publish new API</w:t>
            </w:r>
          </w:p>
          <w:bookmarkEnd w:id="1021"/>
          <w:p w14:paraId="64E5F681" w14:textId="77777777" w:rsidR="00865CE6" w:rsidRPr="00865CE6" w:rsidRDefault="00865CE6" w:rsidP="003579F9">
            <w:pPr>
              <w:numPr>
                <w:ilvl w:val="0"/>
                <w:numId w:val="151"/>
              </w:numPr>
              <w:spacing w:after="0"/>
              <w:contextualSpacing/>
              <w:rPr>
                <w:lang w:val="en-US"/>
              </w:rPr>
            </w:pPr>
            <w:r w:rsidRPr="00865CE6">
              <w:rPr>
                <w:lang w:val="en-US"/>
              </w:rPr>
              <w:t>Provider remove published API</w:t>
            </w:r>
          </w:p>
        </w:tc>
      </w:tr>
      <w:bookmarkEnd w:id="1015"/>
      <w:tr w:rsidR="00865CE6" w:rsidRPr="00865CE6" w14:paraId="29490CAB" w14:textId="77777777" w:rsidTr="003B2724">
        <w:trPr>
          <w:trHeight w:val="300"/>
        </w:trPr>
        <w:tc>
          <w:tcPr>
            <w:tcW w:w="1555" w:type="dxa"/>
          </w:tcPr>
          <w:p w14:paraId="4A3C947F"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19A574" w14:textId="77777777" w:rsidR="00865CE6" w:rsidRPr="00865CE6" w:rsidRDefault="00865CE6" w:rsidP="003579F9">
            <w:pPr>
              <w:numPr>
                <w:ilvl w:val="0"/>
                <w:numId w:val="152"/>
              </w:numPr>
              <w:spacing w:after="0"/>
              <w:contextualSpacing/>
              <w:rPr>
                <w:lang w:val="en-US"/>
              </w:rPr>
            </w:pPr>
            <w:bookmarkStart w:id="1022" w:name="MCCQCTEMPBM_00001184"/>
            <w:r w:rsidRPr="00865CE6">
              <w:rPr>
                <w:lang w:val="en-US"/>
              </w:rPr>
              <w:t>Perform </w:t>
            </w:r>
            <w:hyperlink r:id="rId69" w:anchor="register-a-provider" w:tooltip="Provider Registration" w:history="1">
              <w:r w:rsidRPr="00865CE6">
                <w:rPr>
                  <w:color w:val="0000FF"/>
                  <w:u w:val="single"/>
                  <w:lang w:val="en-US"/>
                </w:rPr>
                <w:t>provider registration</w:t>
              </w:r>
            </w:hyperlink>
          </w:p>
          <w:p w14:paraId="1FED1A66" w14:textId="77777777" w:rsidR="00865CE6" w:rsidRPr="00865CE6" w:rsidRDefault="00865CE6" w:rsidP="003579F9">
            <w:pPr>
              <w:numPr>
                <w:ilvl w:val="0"/>
                <w:numId w:val="152"/>
              </w:numPr>
              <w:spacing w:after="0"/>
              <w:contextualSpacing/>
              <w:rPr>
                <w:lang w:val="en-US"/>
              </w:rPr>
            </w:pPr>
            <w:bookmarkStart w:id="1023" w:name="MCCQCTEMPBM_00001185"/>
            <w:bookmarkEnd w:id="1022"/>
            <w:r w:rsidRPr="00865CE6">
              <w:rPr>
                <w:lang w:val="en-US"/>
              </w:rPr>
              <w:t>Publish Service API at CCF:</w:t>
            </w:r>
          </w:p>
          <w:p w14:paraId="661A8AED" w14:textId="77777777" w:rsidR="00865CE6" w:rsidRPr="00865CE6" w:rsidRDefault="00865CE6" w:rsidP="003579F9">
            <w:pPr>
              <w:numPr>
                <w:ilvl w:val="1"/>
                <w:numId w:val="152"/>
              </w:numPr>
              <w:spacing w:after="0"/>
              <w:contextualSpacing/>
              <w:rPr>
                <w:lang w:val="en-US"/>
              </w:rPr>
            </w:pPr>
            <w:bookmarkStart w:id="1024" w:name="MCCQCTEMPBM_00001186"/>
            <w:bookmarkEnd w:id="1023"/>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23509811" w14:textId="77777777" w:rsidR="00865CE6" w:rsidRPr="00865CE6" w:rsidRDefault="00865CE6" w:rsidP="003579F9">
            <w:pPr>
              <w:numPr>
                <w:ilvl w:val="1"/>
                <w:numId w:val="152"/>
              </w:numPr>
              <w:spacing w:after="0"/>
              <w:contextualSpacing/>
              <w:rPr>
                <w:lang w:val="en-US"/>
              </w:rPr>
            </w:pPr>
            <w:bookmarkStart w:id="1025" w:name="MCCQCTEMPBM_00001187"/>
            <w:bookmarkEnd w:id="1024"/>
            <w:r w:rsidRPr="00865CE6">
              <w:rPr>
                <w:lang w:val="en-US"/>
              </w:rPr>
              <w:t>body [service api description] with apiName </w:t>
            </w:r>
            <w:r w:rsidRPr="00865CE6">
              <w:rPr>
                <w:b/>
                <w:bCs/>
                <w:lang w:val="en-US"/>
              </w:rPr>
              <w:t>service_1</w:t>
            </w:r>
          </w:p>
          <w:p w14:paraId="65E68237" w14:textId="77777777" w:rsidR="00865CE6" w:rsidRPr="00865CE6" w:rsidRDefault="00865CE6" w:rsidP="003579F9">
            <w:pPr>
              <w:numPr>
                <w:ilvl w:val="1"/>
                <w:numId w:val="152"/>
              </w:numPr>
              <w:spacing w:after="0"/>
              <w:contextualSpacing/>
              <w:rPr>
                <w:lang w:val="en-US"/>
              </w:rPr>
            </w:pPr>
            <w:bookmarkStart w:id="1026" w:name="MCCQCTEMPBM_00001188"/>
            <w:bookmarkEnd w:id="1025"/>
            <w:r w:rsidRPr="00865CE6">
              <w:rPr>
                <w:lang w:val="en-US"/>
              </w:rPr>
              <w:t>Store </w:t>
            </w:r>
            <w:r w:rsidRPr="00865CE6">
              <w:rPr>
                <w:b/>
                <w:bCs/>
                <w:lang w:val="en-US"/>
              </w:rPr>
              <w:t>serviceApiId</w:t>
            </w:r>
          </w:p>
          <w:p w14:paraId="571E611B" w14:textId="77777777" w:rsidR="00865CE6" w:rsidRPr="00865CE6" w:rsidRDefault="00865CE6" w:rsidP="003579F9">
            <w:pPr>
              <w:numPr>
                <w:ilvl w:val="1"/>
                <w:numId w:val="152"/>
              </w:numPr>
              <w:spacing w:after="0"/>
              <w:contextualSpacing/>
              <w:rPr>
                <w:lang w:val="en-US"/>
              </w:rPr>
            </w:pPr>
            <w:bookmarkStart w:id="1027" w:name="MCCQCTEMPBM_00001189"/>
            <w:bookmarkEnd w:id="1026"/>
            <w:r w:rsidRPr="00865CE6">
              <w:rPr>
                <w:lang w:val="en-US"/>
              </w:rPr>
              <w:t>Use </w:t>
            </w:r>
            <w:r w:rsidRPr="00865CE6">
              <w:rPr>
                <w:b/>
                <w:bCs/>
                <w:lang w:val="en-US"/>
              </w:rPr>
              <w:t>APF Certificate</w:t>
            </w:r>
          </w:p>
          <w:p w14:paraId="43801C94" w14:textId="77777777" w:rsidR="00865CE6" w:rsidRPr="00865CE6" w:rsidRDefault="00865CE6" w:rsidP="003579F9">
            <w:pPr>
              <w:numPr>
                <w:ilvl w:val="0"/>
                <w:numId w:val="152"/>
              </w:numPr>
              <w:spacing w:after="0"/>
              <w:contextualSpacing/>
              <w:rPr>
                <w:lang w:val="en-US"/>
              </w:rPr>
            </w:pPr>
            <w:bookmarkStart w:id="1028" w:name="MCCQCTEMPBM_00001190"/>
            <w:bookmarkEnd w:id="1027"/>
            <w:r w:rsidRPr="00865CE6">
              <w:rPr>
                <w:lang w:val="en-US"/>
              </w:rPr>
              <w:t>Perform </w:t>
            </w:r>
            <w:hyperlink r:id="rId70" w:anchor="onboard-an-invoker" w:tooltip="Invoker Onboarding" w:history="1">
              <w:r w:rsidRPr="00865CE6">
                <w:rPr>
                  <w:color w:val="0000FF"/>
                  <w:u w:val="single"/>
                  <w:lang w:val="en-US"/>
                </w:rPr>
                <w:t>invoker onboarding</w:t>
              </w:r>
            </w:hyperlink>
          </w:p>
          <w:p w14:paraId="24D53674" w14:textId="77777777" w:rsidR="00865CE6" w:rsidRPr="00865CE6" w:rsidRDefault="00865CE6" w:rsidP="003579F9">
            <w:pPr>
              <w:numPr>
                <w:ilvl w:val="0"/>
                <w:numId w:val="152"/>
              </w:numPr>
              <w:spacing w:after="0"/>
              <w:contextualSpacing/>
              <w:rPr>
                <w:lang w:val="en-US"/>
              </w:rPr>
            </w:pPr>
            <w:bookmarkStart w:id="1029" w:name="MCCQCTEMPBM_00001191"/>
            <w:bookmarkEnd w:id="1028"/>
            <w:r w:rsidRPr="00865CE6">
              <w:rPr>
                <w:lang w:val="en-US"/>
              </w:rPr>
              <w:t>Discover published APIs:</w:t>
            </w:r>
          </w:p>
          <w:p w14:paraId="2296CE11" w14:textId="77777777" w:rsidR="00865CE6" w:rsidRPr="00865CE6" w:rsidRDefault="00865CE6" w:rsidP="003579F9">
            <w:pPr>
              <w:numPr>
                <w:ilvl w:val="1"/>
                <w:numId w:val="152"/>
              </w:numPr>
              <w:spacing w:after="0"/>
              <w:contextualSpacing/>
              <w:rPr>
                <w:lang w:val="en-US"/>
              </w:rPr>
            </w:pPr>
            <w:bookmarkStart w:id="1030" w:name="MCCQCTEMPBM_00001192"/>
            <w:bookmarkEnd w:id="1029"/>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0E6C386C" w14:textId="77777777" w:rsidR="00865CE6" w:rsidRPr="00865CE6" w:rsidRDefault="00865CE6" w:rsidP="003579F9">
            <w:pPr>
              <w:numPr>
                <w:ilvl w:val="0"/>
                <w:numId w:val="152"/>
              </w:numPr>
              <w:spacing w:after="0"/>
              <w:contextualSpacing/>
              <w:rPr>
                <w:lang w:val="en-US"/>
              </w:rPr>
            </w:pPr>
            <w:bookmarkStart w:id="1031" w:name="MCCQCTEMPBM_00001193"/>
            <w:bookmarkEnd w:id="1030"/>
            <w:r w:rsidRPr="00865CE6">
              <w:rPr>
                <w:lang w:val="en-US"/>
              </w:rPr>
              <w:t>Event Subscription to SERVICE_API_AVAILABLE and SERVICE_API_UNAVAILABLE of provider previously registered:</w:t>
            </w:r>
          </w:p>
          <w:p w14:paraId="68BD3D55" w14:textId="77777777" w:rsidR="00865CE6" w:rsidRPr="00865CE6" w:rsidRDefault="00865CE6" w:rsidP="003579F9">
            <w:pPr>
              <w:numPr>
                <w:ilvl w:val="1"/>
                <w:numId w:val="152"/>
              </w:numPr>
              <w:spacing w:after="0"/>
              <w:contextualSpacing/>
              <w:rPr>
                <w:lang w:val="en-US"/>
              </w:rPr>
            </w:pPr>
            <w:bookmarkStart w:id="1032" w:name="MCCQCTEMPBM_00001194"/>
            <w:bookmarkEnd w:id="1031"/>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3EE6C543" w14:textId="77777777" w:rsidR="00865CE6" w:rsidRPr="00865CE6" w:rsidRDefault="00865CE6" w:rsidP="003579F9">
            <w:pPr>
              <w:numPr>
                <w:ilvl w:val="1"/>
                <w:numId w:val="152"/>
              </w:numPr>
              <w:spacing w:after="0"/>
              <w:contextualSpacing/>
              <w:rPr>
                <w:lang w:val="en-US"/>
              </w:rPr>
            </w:pPr>
            <w:bookmarkStart w:id="1033" w:name="MCCQCTEMPBM_00001195"/>
            <w:bookmarkEnd w:id="1032"/>
            <w:r w:rsidRPr="00865CE6">
              <w:rPr>
                <w:lang w:val="en-US"/>
              </w:rPr>
              <w:t>body </w:t>
            </w:r>
            <w:hyperlink r:id="rId71" w:tooltip="Event Subscription Request" w:history="1">
              <w:r w:rsidRPr="00865CE6">
                <w:rPr>
                  <w:color w:val="0000FF"/>
                  <w:u w:val="single"/>
                  <w:lang w:val="en-US"/>
                </w:rPr>
                <w:t>event subscription request body</w:t>
              </w:r>
            </w:hyperlink>
            <w:r w:rsidRPr="00865CE6">
              <w:rPr>
                <w:lang w:val="en-US"/>
              </w:rPr>
              <w:t> with:</w:t>
            </w:r>
          </w:p>
          <w:p w14:paraId="362A7DF2" w14:textId="77777777" w:rsidR="00865CE6" w:rsidRPr="00865CE6" w:rsidRDefault="00865CE6" w:rsidP="003579F9">
            <w:pPr>
              <w:numPr>
                <w:ilvl w:val="2"/>
                <w:numId w:val="152"/>
              </w:numPr>
              <w:spacing w:after="0"/>
              <w:contextualSpacing/>
              <w:rPr>
                <w:lang w:val="en-US"/>
              </w:rPr>
            </w:pPr>
            <w:bookmarkStart w:id="1034" w:name="MCCQCTEMPBM_00001196"/>
            <w:bookmarkEnd w:id="1033"/>
            <w:r w:rsidRPr="00865CE6">
              <w:rPr>
                <w:lang w:val="en-US"/>
              </w:rPr>
              <w:t>events: </w:t>
            </w:r>
            <w:r w:rsidRPr="00865CE6">
              <w:rPr>
                <w:b/>
                <w:bCs/>
                <w:lang w:val="en-US"/>
              </w:rPr>
              <w:t>['SERVICE_API_AVAILABLE','SERVICE_API_UNAVAILABLE']</w:t>
            </w:r>
          </w:p>
          <w:p w14:paraId="172E8841" w14:textId="77777777" w:rsidR="00865CE6" w:rsidRPr="00865CE6" w:rsidRDefault="00865CE6" w:rsidP="003579F9">
            <w:pPr>
              <w:numPr>
                <w:ilvl w:val="2"/>
                <w:numId w:val="152"/>
              </w:numPr>
              <w:spacing w:after="0"/>
              <w:contextualSpacing/>
              <w:rPr>
                <w:lang w:val="en-US"/>
              </w:rPr>
            </w:pPr>
            <w:bookmarkStart w:id="1035" w:name="MCCQCTEMPBM_00001197"/>
            <w:bookmarkEnd w:id="1034"/>
            <w:r w:rsidRPr="00865CE6">
              <w:rPr>
                <w:lang w:val="en-US"/>
              </w:rPr>
              <w:t>eventFilter: only receive events from provider's aefId.</w:t>
            </w:r>
          </w:p>
          <w:p w14:paraId="6F2DE932" w14:textId="77777777" w:rsidR="00865CE6" w:rsidRPr="00865CE6" w:rsidRDefault="00865CE6" w:rsidP="003579F9">
            <w:pPr>
              <w:numPr>
                <w:ilvl w:val="1"/>
                <w:numId w:val="152"/>
              </w:numPr>
              <w:spacing w:after="0"/>
              <w:contextualSpacing/>
              <w:rPr>
                <w:lang w:val="en-US"/>
              </w:rPr>
            </w:pPr>
            <w:bookmarkStart w:id="1036" w:name="MCCQCTEMPBM_00001198"/>
            <w:bookmarkEnd w:id="1035"/>
            <w:r w:rsidRPr="00865CE6">
              <w:rPr>
                <w:lang w:val="en-US"/>
              </w:rPr>
              <w:lastRenderedPageBreak/>
              <w:t>Use </w:t>
            </w:r>
            <w:r w:rsidRPr="00865CE6">
              <w:rPr>
                <w:b/>
                <w:bCs/>
                <w:lang w:val="en-US"/>
              </w:rPr>
              <w:t>Invoker Certificate</w:t>
            </w:r>
          </w:p>
          <w:p w14:paraId="4F581D39" w14:textId="77777777" w:rsidR="00865CE6" w:rsidRPr="00865CE6" w:rsidRDefault="00865CE6" w:rsidP="003579F9">
            <w:pPr>
              <w:numPr>
                <w:ilvl w:val="0"/>
                <w:numId w:val="152"/>
              </w:numPr>
              <w:spacing w:after="0"/>
              <w:contextualSpacing/>
              <w:rPr>
                <w:lang w:val="en-US"/>
              </w:rPr>
            </w:pPr>
            <w:bookmarkStart w:id="1037" w:name="MCCQCTEMPBM_00001199"/>
            <w:bookmarkEnd w:id="1036"/>
            <w:r w:rsidRPr="00865CE6">
              <w:rPr>
                <w:lang w:val="en-US"/>
              </w:rPr>
              <w:t>Publish new Service API at CCF:</w:t>
            </w:r>
          </w:p>
          <w:p w14:paraId="0265E981" w14:textId="77777777" w:rsidR="00865CE6" w:rsidRPr="00865CE6" w:rsidRDefault="00865CE6" w:rsidP="003579F9">
            <w:pPr>
              <w:numPr>
                <w:ilvl w:val="1"/>
                <w:numId w:val="152"/>
              </w:numPr>
              <w:spacing w:after="0"/>
              <w:contextualSpacing/>
              <w:rPr>
                <w:lang w:val="en-US"/>
              </w:rPr>
            </w:pPr>
            <w:bookmarkStart w:id="1038" w:name="MCCQCTEMPBM_00001200"/>
            <w:bookmarkEnd w:id="1037"/>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1ABBAC84" w14:textId="77777777" w:rsidR="00865CE6" w:rsidRPr="00865CE6" w:rsidRDefault="00865CE6" w:rsidP="003579F9">
            <w:pPr>
              <w:numPr>
                <w:ilvl w:val="1"/>
                <w:numId w:val="152"/>
              </w:numPr>
              <w:spacing w:after="0"/>
              <w:contextualSpacing/>
              <w:rPr>
                <w:lang w:val="en-US"/>
              </w:rPr>
            </w:pPr>
            <w:bookmarkStart w:id="1039" w:name="MCCQCTEMPBM_00001201"/>
            <w:bookmarkEnd w:id="1038"/>
            <w:r w:rsidRPr="00865CE6">
              <w:rPr>
                <w:lang w:val="en-US"/>
              </w:rPr>
              <w:t>body [service api description] with apiName </w:t>
            </w:r>
            <w:r w:rsidRPr="00865CE6">
              <w:rPr>
                <w:b/>
                <w:bCs/>
                <w:lang w:val="en-US"/>
              </w:rPr>
              <w:t>service_2</w:t>
            </w:r>
          </w:p>
          <w:p w14:paraId="2CD615B4" w14:textId="77777777" w:rsidR="00865CE6" w:rsidRPr="00865CE6" w:rsidRDefault="00865CE6" w:rsidP="003579F9">
            <w:pPr>
              <w:numPr>
                <w:ilvl w:val="1"/>
                <w:numId w:val="152"/>
              </w:numPr>
              <w:spacing w:after="0"/>
              <w:contextualSpacing/>
              <w:rPr>
                <w:lang w:val="en-US"/>
              </w:rPr>
            </w:pPr>
            <w:bookmarkStart w:id="1040" w:name="MCCQCTEMPBM_00001202"/>
            <w:bookmarkEnd w:id="1039"/>
            <w:r w:rsidRPr="00865CE6">
              <w:rPr>
                <w:lang w:val="en-US"/>
              </w:rPr>
              <w:t>Store </w:t>
            </w:r>
            <w:r w:rsidRPr="00865CE6">
              <w:rPr>
                <w:b/>
                <w:bCs/>
                <w:lang w:val="en-US"/>
              </w:rPr>
              <w:t>serviceApiId</w:t>
            </w:r>
          </w:p>
          <w:p w14:paraId="2C0B6B64" w14:textId="77777777" w:rsidR="00865CE6" w:rsidRPr="00865CE6" w:rsidRDefault="00865CE6" w:rsidP="003579F9">
            <w:pPr>
              <w:numPr>
                <w:ilvl w:val="1"/>
                <w:numId w:val="152"/>
              </w:numPr>
              <w:spacing w:after="0"/>
              <w:contextualSpacing/>
              <w:rPr>
                <w:lang w:val="en-US"/>
              </w:rPr>
            </w:pPr>
            <w:bookmarkStart w:id="1041" w:name="MCCQCTEMPBM_00001203"/>
            <w:bookmarkEnd w:id="1040"/>
            <w:r w:rsidRPr="00865CE6">
              <w:rPr>
                <w:lang w:val="en-US"/>
              </w:rPr>
              <w:t>Use </w:t>
            </w:r>
            <w:r w:rsidRPr="00865CE6">
              <w:rPr>
                <w:b/>
                <w:bCs/>
                <w:lang w:val="en-US"/>
              </w:rPr>
              <w:t>APF Certificate</w:t>
            </w:r>
          </w:p>
          <w:p w14:paraId="4D239C5E" w14:textId="77777777" w:rsidR="00865CE6" w:rsidRPr="00865CE6" w:rsidRDefault="00865CE6" w:rsidP="003579F9">
            <w:pPr>
              <w:numPr>
                <w:ilvl w:val="0"/>
                <w:numId w:val="152"/>
              </w:numPr>
              <w:spacing w:after="0"/>
              <w:contextualSpacing/>
              <w:rPr>
                <w:lang w:val="en-US"/>
              </w:rPr>
            </w:pPr>
            <w:bookmarkStart w:id="1042" w:name="MCCQCTEMPBM_00001204"/>
            <w:bookmarkEnd w:id="1041"/>
            <w:r w:rsidRPr="00865CE6">
              <w:rPr>
                <w:lang w:val="en-US"/>
              </w:rPr>
              <w:t>Remove published Service API at CCF:</w:t>
            </w:r>
          </w:p>
          <w:p w14:paraId="6A328F19" w14:textId="77777777" w:rsidR="00865CE6" w:rsidRPr="00865CE6" w:rsidRDefault="00865CE6" w:rsidP="003579F9">
            <w:pPr>
              <w:numPr>
                <w:ilvl w:val="1"/>
                <w:numId w:val="152"/>
              </w:numPr>
              <w:spacing w:after="0"/>
              <w:contextualSpacing/>
              <w:rPr>
                <w:lang w:val="en-US"/>
              </w:rPr>
            </w:pPr>
            <w:bookmarkStart w:id="1043" w:name="MCCQCTEMPBM_00001205"/>
            <w:bookmarkEnd w:id="1042"/>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30A8A0D4" w14:textId="77777777" w:rsidR="00865CE6" w:rsidRPr="00865CE6" w:rsidRDefault="00865CE6" w:rsidP="003579F9">
            <w:pPr>
              <w:numPr>
                <w:ilvl w:val="1"/>
                <w:numId w:val="152"/>
              </w:numPr>
              <w:spacing w:after="0"/>
              <w:contextualSpacing/>
              <w:rPr>
                <w:lang w:val="en-US"/>
              </w:rPr>
            </w:pPr>
            <w:bookmarkStart w:id="1044" w:name="MCCQCTEMPBM_00001206"/>
            <w:bookmarkEnd w:id="1043"/>
            <w:r w:rsidRPr="00865CE6">
              <w:rPr>
                <w:lang w:val="en-US"/>
              </w:rPr>
              <w:t>Use </w:t>
            </w:r>
            <w:r w:rsidRPr="00865CE6">
              <w:rPr>
                <w:b/>
                <w:bCs/>
                <w:lang w:val="en-US"/>
              </w:rPr>
              <w:t>APF Certificate</w:t>
            </w:r>
          </w:p>
          <w:bookmarkEnd w:id="1044"/>
          <w:p w14:paraId="502EAA53" w14:textId="77777777" w:rsidR="00865CE6" w:rsidRPr="00865CE6" w:rsidRDefault="00865CE6" w:rsidP="00865CE6">
            <w:pPr>
              <w:ind w:left="928"/>
              <w:contextualSpacing/>
              <w:rPr>
                <w:lang w:val="en-US"/>
              </w:rPr>
            </w:pPr>
          </w:p>
        </w:tc>
      </w:tr>
      <w:tr w:rsidR="00865CE6" w:rsidRPr="00865CE6" w14:paraId="3B3F1ABE" w14:textId="77777777" w:rsidTr="003B2724">
        <w:trPr>
          <w:trHeight w:val="300"/>
        </w:trPr>
        <w:tc>
          <w:tcPr>
            <w:tcW w:w="1555" w:type="dxa"/>
          </w:tcPr>
          <w:p w14:paraId="7277BFC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77053651" w14:textId="77777777" w:rsidR="00865CE6" w:rsidRPr="00865CE6" w:rsidRDefault="00865CE6" w:rsidP="003579F9">
            <w:pPr>
              <w:numPr>
                <w:ilvl w:val="0"/>
                <w:numId w:val="153"/>
              </w:numPr>
              <w:spacing w:after="0"/>
              <w:contextualSpacing/>
              <w:rPr>
                <w:bCs/>
                <w:lang w:val="en-US"/>
              </w:rPr>
            </w:pPr>
            <w:bookmarkStart w:id="1045" w:name="MCCQCTEMPBM_00001207"/>
            <w:r w:rsidRPr="00865CE6">
              <w:rPr>
                <w:bCs/>
                <w:lang w:val="en-US"/>
              </w:rPr>
              <w:t>Response to Event Subscription must accomplish:</w:t>
            </w:r>
          </w:p>
          <w:p w14:paraId="1E01B98A" w14:textId="77777777" w:rsidR="00865CE6" w:rsidRPr="00865CE6" w:rsidRDefault="00865CE6" w:rsidP="003579F9">
            <w:pPr>
              <w:numPr>
                <w:ilvl w:val="1"/>
                <w:numId w:val="153"/>
              </w:numPr>
              <w:spacing w:after="0"/>
              <w:contextualSpacing/>
              <w:rPr>
                <w:bCs/>
                <w:lang w:val="en-US"/>
              </w:rPr>
            </w:pPr>
            <w:bookmarkStart w:id="1046" w:name="MCCQCTEMPBM_00001208"/>
            <w:bookmarkEnd w:id="1045"/>
            <w:r w:rsidRPr="00865CE6">
              <w:rPr>
                <w:b/>
                <w:bCs/>
                <w:lang w:val="en-US"/>
              </w:rPr>
              <w:t>201 Created</w:t>
            </w:r>
          </w:p>
          <w:p w14:paraId="43379D34" w14:textId="77777777" w:rsidR="00865CE6" w:rsidRPr="00865CE6" w:rsidRDefault="00865CE6" w:rsidP="003579F9">
            <w:pPr>
              <w:numPr>
                <w:ilvl w:val="1"/>
                <w:numId w:val="153"/>
              </w:numPr>
              <w:spacing w:after="0"/>
              <w:contextualSpacing/>
              <w:rPr>
                <w:bCs/>
                <w:lang w:val="en-US"/>
              </w:rPr>
            </w:pPr>
            <w:bookmarkStart w:id="1047" w:name="MCCQCTEMPBM_00001209"/>
            <w:bookmarkEnd w:id="104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796A4F7" w14:textId="77777777" w:rsidR="00865CE6" w:rsidRPr="00865CE6" w:rsidRDefault="00865CE6" w:rsidP="003579F9">
            <w:pPr>
              <w:numPr>
                <w:ilvl w:val="1"/>
                <w:numId w:val="153"/>
              </w:numPr>
              <w:spacing w:after="0"/>
              <w:contextualSpacing/>
              <w:rPr>
                <w:bCs/>
                <w:lang w:val="en-US"/>
              </w:rPr>
            </w:pPr>
            <w:bookmarkStart w:id="1048" w:name="MCCQCTEMPBM_00001210"/>
            <w:bookmarkEnd w:id="1047"/>
            <w:r w:rsidRPr="00865CE6">
              <w:rPr>
                <w:bCs/>
                <w:lang w:val="en-US"/>
              </w:rPr>
              <w:t>Response Body must follow </w:t>
            </w:r>
            <w:r w:rsidRPr="00865CE6">
              <w:rPr>
                <w:b/>
                <w:bCs/>
                <w:lang w:val="en-US"/>
              </w:rPr>
              <w:t>EventSubscription</w:t>
            </w:r>
            <w:r w:rsidRPr="00865CE6">
              <w:rPr>
                <w:bCs/>
                <w:lang w:val="en-US"/>
              </w:rPr>
              <w:t> data structure.</w:t>
            </w:r>
          </w:p>
          <w:p w14:paraId="79435FBC" w14:textId="77777777" w:rsidR="00865CE6" w:rsidRPr="00865CE6" w:rsidRDefault="00865CE6" w:rsidP="003579F9">
            <w:pPr>
              <w:numPr>
                <w:ilvl w:val="0"/>
                <w:numId w:val="153"/>
              </w:numPr>
              <w:spacing w:after="0"/>
              <w:contextualSpacing/>
              <w:rPr>
                <w:bCs/>
                <w:lang w:val="en-US"/>
              </w:rPr>
            </w:pPr>
            <w:bookmarkStart w:id="1049" w:name="MCCQCTEMPBM_00001211"/>
            <w:bookmarkEnd w:id="1048"/>
            <w:r w:rsidRPr="00865CE6">
              <w:rPr>
                <w:bCs/>
                <w:lang w:val="en-US"/>
              </w:rPr>
              <w:t>Mock Server received messages must accomplish:</w:t>
            </w:r>
          </w:p>
          <w:p w14:paraId="28BC9E7E" w14:textId="77777777" w:rsidR="00865CE6" w:rsidRPr="00865CE6" w:rsidRDefault="00865CE6" w:rsidP="003579F9">
            <w:pPr>
              <w:numPr>
                <w:ilvl w:val="1"/>
                <w:numId w:val="153"/>
              </w:numPr>
              <w:spacing w:after="0"/>
              <w:contextualSpacing/>
              <w:rPr>
                <w:bCs/>
                <w:lang w:val="en-US"/>
              </w:rPr>
            </w:pPr>
            <w:bookmarkStart w:id="1050" w:name="MCCQCTEMPBM_00001212"/>
            <w:bookmarkEnd w:id="1049"/>
            <w:r w:rsidRPr="00865CE6">
              <w:rPr>
                <w:b/>
                <w:bCs/>
                <w:lang w:val="en-US"/>
              </w:rPr>
              <w:t>Two Events have been received</w:t>
            </w:r>
            <w:r w:rsidRPr="00865CE6">
              <w:rPr>
                <w:bCs/>
                <w:lang w:val="en-US"/>
              </w:rPr>
              <w:t>.</w:t>
            </w:r>
          </w:p>
          <w:p w14:paraId="67191087" w14:textId="77777777" w:rsidR="00865CE6" w:rsidRPr="00865CE6" w:rsidRDefault="00865CE6" w:rsidP="003579F9">
            <w:pPr>
              <w:numPr>
                <w:ilvl w:val="1"/>
                <w:numId w:val="153"/>
              </w:numPr>
              <w:spacing w:after="0"/>
              <w:contextualSpacing/>
              <w:rPr>
                <w:bCs/>
                <w:lang w:val="en-US"/>
              </w:rPr>
            </w:pPr>
            <w:bookmarkStart w:id="1051" w:name="MCCQCTEMPBM_00001213"/>
            <w:bookmarkEnd w:id="1050"/>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479BF331" w14:textId="77777777" w:rsidR="00865CE6" w:rsidRPr="00865CE6" w:rsidRDefault="00865CE6" w:rsidP="003579F9">
            <w:pPr>
              <w:numPr>
                <w:ilvl w:val="2"/>
                <w:numId w:val="153"/>
              </w:numPr>
              <w:spacing w:after="0"/>
              <w:contextualSpacing/>
              <w:rPr>
                <w:bCs/>
                <w:lang w:val="en-US"/>
              </w:rPr>
            </w:pPr>
            <w:bookmarkStart w:id="1052" w:name="MCCQCTEMPBM_00001214"/>
            <w:bookmarkEnd w:id="1051"/>
            <w:r w:rsidRPr="00865CE6">
              <w:rPr>
                <w:lang w:val="en-US"/>
              </w:rPr>
              <w:t>One should be </w:t>
            </w:r>
            <w:r w:rsidRPr="00865CE6">
              <w:rPr>
                <w:b/>
                <w:bCs/>
                <w:lang w:val="en-US"/>
              </w:rPr>
              <w:t>SERVICE_API_AVAILABLE</w:t>
            </w:r>
            <w:r w:rsidRPr="00865CE6">
              <w:rPr>
                <w:lang w:val="en-US"/>
              </w:rPr>
              <w:t> apiId of </w:t>
            </w:r>
            <w:r w:rsidRPr="00865CE6">
              <w:rPr>
                <w:b/>
                <w:bCs/>
                <w:lang w:val="en-US"/>
              </w:rPr>
              <w:t>service_2</w:t>
            </w:r>
            <w:r w:rsidRPr="00865CE6">
              <w:rPr>
                <w:lang w:val="en-US"/>
              </w:rPr>
              <w:t> published API.</w:t>
            </w:r>
          </w:p>
          <w:p w14:paraId="44CD8B12" w14:textId="77777777" w:rsidR="00865CE6" w:rsidRPr="00865CE6" w:rsidRDefault="00865CE6" w:rsidP="003579F9">
            <w:pPr>
              <w:numPr>
                <w:ilvl w:val="2"/>
                <w:numId w:val="153"/>
              </w:numPr>
              <w:spacing w:after="0"/>
              <w:contextualSpacing/>
              <w:rPr>
                <w:bCs/>
                <w:lang w:val="en-US"/>
              </w:rPr>
            </w:pPr>
            <w:bookmarkStart w:id="1053" w:name="MCCQCTEMPBM_00001215"/>
            <w:bookmarkEnd w:id="1052"/>
            <w:r w:rsidRPr="00865CE6">
              <w:rPr>
                <w:lang w:val="en-US"/>
              </w:rPr>
              <w:t>The other one must be </w:t>
            </w:r>
            <w:r w:rsidRPr="00865CE6">
              <w:rPr>
                <w:b/>
                <w:bCs/>
                <w:lang w:val="en-US"/>
              </w:rPr>
              <w:t>SERVICE_API_UNAVAILABLE</w:t>
            </w:r>
            <w:r w:rsidRPr="00865CE6">
              <w:rPr>
                <w:lang w:val="en-US"/>
              </w:rPr>
              <w:t> apiId of </w:t>
            </w:r>
            <w:r w:rsidRPr="00865CE6">
              <w:rPr>
                <w:b/>
                <w:bCs/>
                <w:lang w:val="en-US"/>
              </w:rPr>
              <w:t>service_1</w:t>
            </w:r>
            <w:r w:rsidRPr="00865CE6">
              <w:rPr>
                <w:lang w:val="en-US"/>
              </w:rPr>
              <w:t> published API.</w:t>
            </w:r>
          </w:p>
          <w:bookmarkEnd w:id="1053"/>
          <w:p w14:paraId="1C5D1D70" w14:textId="77777777" w:rsidR="00865CE6" w:rsidRPr="00865CE6" w:rsidRDefault="00865CE6" w:rsidP="00865CE6">
            <w:pPr>
              <w:ind w:left="1316"/>
              <w:contextualSpacing/>
              <w:rPr>
                <w:bCs/>
                <w:lang w:val="en-US"/>
              </w:rPr>
            </w:pPr>
          </w:p>
        </w:tc>
      </w:tr>
    </w:tbl>
    <w:p w14:paraId="7EF1C8AE" w14:textId="77777777" w:rsidR="00865CE6" w:rsidRPr="00865CE6" w:rsidRDefault="00865CE6" w:rsidP="00865CE6">
      <w:pPr>
        <w:jc w:val="both"/>
        <w:rPr>
          <w:lang w:val="en-US"/>
        </w:rPr>
      </w:pPr>
    </w:p>
    <w:p w14:paraId="1CACBD5D" w14:textId="77777777" w:rsidR="00865CE6" w:rsidRPr="00865CE6" w:rsidRDefault="00865CE6" w:rsidP="00865CE6">
      <w:pPr>
        <w:keepNext/>
        <w:keepLines/>
        <w:spacing w:before="120"/>
        <w:ind w:left="1134" w:hanging="1134"/>
        <w:outlineLvl w:val="2"/>
        <w:rPr>
          <w:rFonts w:ascii="Arial" w:hAnsi="Arial"/>
          <w:sz w:val="28"/>
          <w:lang w:val="en-US"/>
        </w:rPr>
      </w:pPr>
      <w:bookmarkStart w:id="1054" w:name="_Toc178759244"/>
      <w:bookmarkStart w:id="1055" w:name="_Toc179279237"/>
      <w:r w:rsidRPr="00865CE6">
        <w:rPr>
          <w:rFonts w:ascii="Arial" w:hAnsi="Arial"/>
          <w:sz w:val="28"/>
          <w:lang w:val="en-US"/>
        </w:rPr>
        <w:t>Test Case 8: Invoker subscribe to Service API Update</w:t>
      </w:r>
      <w:bookmarkEnd w:id="1054"/>
      <w:bookmarkEnd w:id="1055"/>
    </w:p>
    <w:tbl>
      <w:tblPr>
        <w:tblStyle w:val="TableGrid1"/>
        <w:tblW w:w="0" w:type="auto"/>
        <w:tblLook w:val="04A0" w:firstRow="1" w:lastRow="0" w:firstColumn="1" w:lastColumn="0" w:noHBand="0" w:noVBand="1"/>
      </w:tblPr>
      <w:tblGrid>
        <w:gridCol w:w="1555"/>
        <w:gridCol w:w="8076"/>
      </w:tblGrid>
      <w:tr w:rsidR="00865CE6" w:rsidRPr="00865CE6" w14:paraId="0C5C43D6" w14:textId="77777777" w:rsidTr="003B2724">
        <w:trPr>
          <w:trHeight w:val="300"/>
        </w:trPr>
        <w:tc>
          <w:tcPr>
            <w:tcW w:w="1555" w:type="dxa"/>
          </w:tcPr>
          <w:p w14:paraId="29E95FE5" w14:textId="77777777" w:rsidR="00865CE6" w:rsidRPr="00865CE6" w:rsidRDefault="00865CE6" w:rsidP="00865CE6">
            <w:pPr>
              <w:jc w:val="both"/>
              <w:rPr>
                <w:lang w:val="en-US"/>
              </w:rPr>
            </w:pPr>
            <w:r w:rsidRPr="00865CE6">
              <w:rPr>
                <w:b/>
                <w:bCs/>
                <w:lang w:val="en-US"/>
              </w:rPr>
              <w:t>Test ID</w:t>
            </w:r>
          </w:p>
        </w:tc>
        <w:tc>
          <w:tcPr>
            <w:tcW w:w="8076" w:type="dxa"/>
          </w:tcPr>
          <w:p w14:paraId="79109620" w14:textId="77777777" w:rsidR="00865CE6" w:rsidRPr="00865CE6" w:rsidRDefault="00865CE6" w:rsidP="00865CE6">
            <w:pPr>
              <w:rPr>
                <w:lang w:val="en-US"/>
              </w:rPr>
            </w:pPr>
            <w:r w:rsidRPr="00865CE6">
              <w:rPr>
                <w:lang w:val="en-US"/>
              </w:rPr>
              <w:t>capif_api_events-8</w:t>
            </w:r>
          </w:p>
        </w:tc>
      </w:tr>
      <w:tr w:rsidR="00865CE6" w:rsidRPr="00865CE6" w14:paraId="5DD1A669" w14:textId="77777777" w:rsidTr="003B2724">
        <w:trPr>
          <w:trHeight w:val="300"/>
        </w:trPr>
        <w:tc>
          <w:tcPr>
            <w:tcW w:w="1555" w:type="dxa"/>
          </w:tcPr>
          <w:p w14:paraId="4AA3261C" w14:textId="77777777" w:rsidR="00865CE6" w:rsidRPr="00865CE6" w:rsidRDefault="00865CE6" w:rsidP="00865CE6">
            <w:pPr>
              <w:jc w:val="both"/>
              <w:rPr>
                <w:lang w:val="en-US"/>
              </w:rPr>
            </w:pPr>
            <w:r w:rsidRPr="00865CE6">
              <w:rPr>
                <w:b/>
                <w:bCs/>
                <w:lang w:val="en-US"/>
              </w:rPr>
              <w:t>Description</w:t>
            </w:r>
          </w:p>
        </w:tc>
        <w:tc>
          <w:tcPr>
            <w:tcW w:w="8076" w:type="dxa"/>
          </w:tcPr>
          <w:p w14:paraId="6FF9D0F1" w14:textId="77777777" w:rsidR="00865CE6" w:rsidRPr="00865CE6" w:rsidRDefault="00865CE6" w:rsidP="00865CE6">
            <w:pPr>
              <w:rPr>
                <w:lang w:val="en-US"/>
              </w:rPr>
            </w:pPr>
            <w:r w:rsidRPr="00865CE6">
              <w:rPr>
                <w:lang w:val="en-US"/>
              </w:rPr>
              <w:t>This test case will check that a CAPIF Invoker subscribed to SERVICE_API_UPDATE, receive the notification when AEF Update some information on API Published.</w:t>
            </w:r>
          </w:p>
        </w:tc>
      </w:tr>
      <w:tr w:rsidR="00865CE6" w:rsidRPr="00865CE6" w14:paraId="68271E63" w14:textId="77777777" w:rsidTr="003B2724">
        <w:trPr>
          <w:trHeight w:val="300"/>
        </w:trPr>
        <w:tc>
          <w:tcPr>
            <w:tcW w:w="1555" w:type="dxa"/>
          </w:tcPr>
          <w:p w14:paraId="4EE9E389" w14:textId="77777777" w:rsidR="00865CE6" w:rsidRPr="00865CE6" w:rsidRDefault="00865CE6" w:rsidP="00865CE6">
            <w:pPr>
              <w:jc w:val="both"/>
              <w:rPr>
                <w:b/>
                <w:bCs/>
                <w:lang w:val="en-US"/>
              </w:rPr>
            </w:pPr>
            <w:r w:rsidRPr="00865CE6">
              <w:rPr>
                <w:b/>
                <w:bCs/>
                <w:lang w:val="en-US"/>
              </w:rPr>
              <w:t>Pre-conditions</w:t>
            </w:r>
          </w:p>
        </w:tc>
        <w:tc>
          <w:tcPr>
            <w:tcW w:w="8076" w:type="dxa"/>
          </w:tcPr>
          <w:p w14:paraId="7DCACCF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1F759816" w14:textId="77777777" w:rsidTr="003B2724">
        <w:trPr>
          <w:trHeight w:val="300"/>
        </w:trPr>
        <w:tc>
          <w:tcPr>
            <w:tcW w:w="1555" w:type="dxa"/>
          </w:tcPr>
          <w:p w14:paraId="3FC5AE61" w14:textId="77777777" w:rsidR="00865CE6" w:rsidRPr="00865CE6" w:rsidRDefault="00865CE6" w:rsidP="00865CE6">
            <w:pPr>
              <w:jc w:val="both"/>
              <w:rPr>
                <w:lang w:val="en-US"/>
              </w:rPr>
            </w:pPr>
            <w:bookmarkStart w:id="1056" w:name="MCCQCTEMPBM_00001221" w:colFirst="1" w:colLast="1"/>
            <w:r w:rsidRPr="00865CE6">
              <w:rPr>
                <w:b/>
                <w:bCs/>
                <w:lang w:val="en-US"/>
              </w:rPr>
              <w:t>Execution Steps</w:t>
            </w:r>
          </w:p>
        </w:tc>
        <w:tc>
          <w:tcPr>
            <w:tcW w:w="8076" w:type="dxa"/>
          </w:tcPr>
          <w:p w14:paraId="1DBFA717" w14:textId="77777777" w:rsidR="00865CE6" w:rsidRPr="00865CE6" w:rsidRDefault="00865CE6" w:rsidP="003579F9">
            <w:pPr>
              <w:numPr>
                <w:ilvl w:val="0"/>
                <w:numId w:val="154"/>
              </w:numPr>
              <w:spacing w:after="0"/>
              <w:contextualSpacing/>
              <w:rPr>
                <w:lang w:val="en-US"/>
              </w:rPr>
            </w:pPr>
            <w:bookmarkStart w:id="1057" w:name="MCCQCTEMPBM_00001216"/>
            <w:r w:rsidRPr="00865CE6">
              <w:rPr>
                <w:lang w:val="en-US"/>
              </w:rPr>
              <w:t>Onboard Provider and publish one API at CCF</w:t>
            </w:r>
          </w:p>
          <w:p w14:paraId="5C79EDC1" w14:textId="77777777" w:rsidR="00865CE6" w:rsidRPr="00865CE6" w:rsidRDefault="00865CE6" w:rsidP="003579F9">
            <w:pPr>
              <w:numPr>
                <w:ilvl w:val="0"/>
                <w:numId w:val="154"/>
              </w:numPr>
              <w:spacing w:after="0"/>
              <w:contextualSpacing/>
              <w:rPr>
                <w:lang w:val="en-US"/>
              </w:rPr>
            </w:pPr>
            <w:bookmarkStart w:id="1058" w:name="MCCQCTEMPBM_00001217"/>
            <w:bookmarkEnd w:id="1057"/>
            <w:r w:rsidRPr="00865CE6">
              <w:rPr>
                <w:lang w:val="en-US"/>
              </w:rPr>
              <w:t>Onboard Invoker at CCF.</w:t>
            </w:r>
          </w:p>
          <w:p w14:paraId="4CA2DB21" w14:textId="77777777" w:rsidR="00865CE6" w:rsidRPr="00865CE6" w:rsidRDefault="00865CE6" w:rsidP="003579F9">
            <w:pPr>
              <w:numPr>
                <w:ilvl w:val="0"/>
                <w:numId w:val="154"/>
              </w:numPr>
              <w:spacing w:after="0"/>
              <w:contextualSpacing/>
              <w:rPr>
                <w:lang w:val="en-US"/>
              </w:rPr>
            </w:pPr>
            <w:bookmarkStart w:id="1059" w:name="MCCQCTEMPBM_00001218"/>
            <w:bookmarkEnd w:id="1058"/>
            <w:r w:rsidRPr="00865CE6">
              <w:rPr>
                <w:lang w:val="en-US"/>
              </w:rPr>
              <w:t>Discover Published APIs and extract apiIds and apiNames.</w:t>
            </w:r>
          </w:p>
          <w:p w14:paraId="1EBD6EE9" w14:textId="77777777" w:rsidR="00865CE6" w:rsidRPr="00865CE6" w:rsidRDefault="00865CE6" w:rsidP="003579F9">
            <w:pPr>
              <w:numPr>
                <w:ilvl w:val="0"/>
                <w:numId w:val="154"/>
              </w:numPr>
              <w:spacing w:after="0"/>
              <w:contextualSpacing/>
              <w:rPr>
                <w:lang w:val="en-US"/>
              </w:rPr>
            </w:pPr>
            <w:bookmarkStart w:id="1060" w:name="MCCQCTEMPBM_00001219"/>
            <w:bookmarkEnd w:id="1059"/>
            <w:r w:rsidRPr="00865CE6">
              <w:rPr>
                <w:lang w:val="en-US"/>
              </w:rPr>
              <w:t>Subscribe to </w:t>
            </w:r>
            <w:r w:rsidRPr="00865CE6">
              <w:rPr>
                <w:b/>
                <w:bCs/>
                <w:lang w:val="en-US"/>
              </w:rPr>
              <w:t>SERVICE_API_UPDATE</w:t>
            </w:r>
            <w:r w:rsidRPr="00865CE6">
              <w:rPr>
                <w:lang w:val="en-US"/>
              </w:rPr>
              <w:t> event filtering by aefId.</w:t>
            </w:r>
          </w:p>
          <w:p w14:paraId="6454A607" w14:textId="77777777" w:rsidR="00865CE6" w:rsidRPr="00865CE6" w:rsidRDefault="00865CE6" w:rsidP="003579F9">
            <w:pPr>
              <w:numPr>
                <w:ilvl w:val="0"/>
                <w:numId w:val="154"/>
              </w:numPr>
              <w:spacing w:after="0"/>
              <w:contextualSpacing/>
              <w:rPr>
                <w:lang w:val="en-US"/>
              </w:rPr>
            </w:pPr>
            <w:bookmarkStart w:id="1061" w:name="MCCQCTEMPBM_00001220"/>
            <w:bookmarkEnd w:id="1060"/>
            <w:r w:rsidRPr="00865CE6">
              <w:rPr>
                <w:lang w:val="en-US"/>
              </w:rPr>
              <w:t>Retrieve (subscribeId) and (subscriptionId) from Location Header</w:t>
            </w:r>
          </w:p>
          <w:bookmarkEnd w:id="1061"/>
          <w:p w14:paraId="1E723C07" w14:textId="77777777" w:rsidR="00865CE6" w:rsidRPr="00865CE6" w:rsidRDefault="00865CE6" w:rsidP="003579F9">
            <w:pPr>
              <w:numPr>
                <w:ilvl w:val="0"/>
                <w:numId w:val="154"/>
              </w:numPr>
              <w:spacing w:after="0"/>
              <w:contextualSpacing/>
              <w:rPr>
                <w:lang w:val="en-US"/>
              </w:rPr>
            </w:pPr>
            <w:r w:rsidRPr="00865CE6">
              <w:rPr>
                <w:lang w:val="en-US"/>
              </w:rPr>
              <w:t>Provider update information of Service API Published.</w:t>
            </w:r>
          </w:p>
        </w:tc>
      </w:tr>
      <w:tr w:rsidR="00865CE6" w:rsidRPr="00865CE6" w14:paraId="00A332DD" w14:textId="77777777" w:rsidTr="003B2724">
        <w:trPr>
          <w:trHeight w:val="300"/>
        </w:trPr>
        <w:tc>
          <w:tcPr>
            <w:tcW w:w="1555" w:type="dxa"/>
          </w:tcPr>
          <w:p w14:paraId="7D5838AA" w14:textId="77777777" w:rsidR="00865CE6" w:rsidRPr="00865CE6" w:rsidRDefault="00865CE6" w:rsidP="00865CE6">
            <w:pPr>
              <w:jc w:val="both"/>
              <w:rPr>
                <w:b/>
                <w:bCs/>
                <w:lang w:val="en-US"/>
              </w:rPr>
            </w:pPr>
            <w:bookmarkStart w:id="1062" w:name="MCCQCTEMPBM_00001240" w:colFirst="1" w:colLast="1"/>
            <w:bookmarkEnd w:id="1056"/>
            <w:r w:rsidRPr="00865CE6">
              <w:rPr>
                <w:b/>
                <w:bCs/>
                <w:lang w:val="en-US"/>
              </w:rPr>
              <w:t>Information of Test</w:t>
            </w:r>
          </w:p>
        </w:tc>
        <w:tc>
          <w:tcPr>
            <w:tcW w:w="8076" w:type="dxa"/>
          </w:tcPr>
          <w:p w14:paraId="3C82C632" w14:textId="77777777" w:rsidR="00865CE6" w:rsidRPr="00865CE6" w:rsidRDefault="00865CE6" w:rsidP="003579F9">
            <w:pPr>
              <w:numPr>
                <w:ilvl w:val="0"/>
                <w:numId w:val="155"/>
              </w:numPr>
              <w:spacing w:after="0"/>
              <w:contextualSpacing/>
              <w:rPr>
                <w:lang w:val="en-US"/>
              </w:rPr>
            </w:pPr>
            <w:bookmarkStart w:id="1063" w:name="MCCQCTEMPBM_00001222"/>
            <w:r w:rsidRPr="00865CE6">
              <w:rPr>
                <w:lang w:val="en-US"/>
              </w:rPr>
              <w:t>Perform </w:t>
            </w:r>
            <w:hyperlink r:id="rId72" w:anchor="register-a-provider" w:tooltip="Provider Registration" w:history="1">
              <w:r w:rsidRPr="00865CE6">
                <w:rPr>
                  <w:color w:val="000000" w:themeColor="text1"/>
                  <w:u w:val="single"/>
                  <w:lang w:val="en-US"/>
                </w:rPr>
                <w:t>provider registration</w:t>
              </w:r>
            </w:hyperlink>
          </w:p>
          <w:p w14:paraId="7FFA507D" w14:textId="77777777" w:rsidR="00865CE6" w:rsidRPr="00865CE6" w:rsidRDefault="00865CE6" w:rsidP="003579F9">
            <w:pPr>
              <w:numPr>
                <w:ilvl w:val="0"/>
                <w:numId w:val="155"/>
              </w:numPr>
              <w:spacing w:after="0"/>
              <w:contextualSpacing/>
              <w:rPr>
                <w:lang w:val="en-US"/>
              </w:rPr>
            </w:pPr>
            <w:bookmarkStart w:id="1064" w:name="MCCQCTEMPBM_00001223"/>
            <w:bookmarkEnd w:id="1063"/>
            <w:r w:rsidRPr="00865CE6">
              <w:rPr>
                <w:lang w:val="en-US"/>
              </w:rPr>
              <w:t>Publish Service API at CCF:</w:t>
            </w:r>
          </w:p>
          <w:p w14:paraId="40EED3EE" w14:textId="77777777" w:rsidR="00865CE6" w:rsidRPr="00865CE6" w:rsidRDefault="00865CE6" w:rsidP="003579F9">
            <w:pPr>
              <w:numPr>
                <w:ilvl w:val="1"/>
                <w:numId w:val="155"/>
              </w:numPr>
              <w:spacing w:after="0"/>
              <w:contextualSpacing/>
              <w:rPr>
                <w:lang w:val="en-US"/>
              </w:rPr>
            </w:pPr>
            <w:bookmarkStart w:id="1065" w:name="MCCQCTEMPBM_00001224"/>
            <w:bookmarkEnd w:id="1064"/>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25452981" w14:textId="77777777" w:rsidR="00865CE6" w:rsidRPr="00865CE6" w:rsidRDefault="00865CE6" w:rsidP="003579F9">
            <w:pPr>
              <w:numPr>
                <w:ilvl w:val="1"/>
                <w:numId w:val="155"/>
              </w:numPr>
              <w:spacing w:after="0"/>
              <w:contextualSpacing/>
              <w:rPr>
                <w:lang w:val="en-US"/>
              </w:rPr>
            </w:pPr>
            <w:bookmarkStart w:id="1066" w:name="MCCQCTEMPBM_00001225"/>
            <w:bookmarkEnd w:id="1065"/>
            <w:r w:rsidRPr="00865CE6">
              <w:rPr>
                <w:lang w:val="en-US"/>
              </w:rPr>
              <w:t>body [service api description] with apiName </w:t>
            </w:r>
            <w:r w:rsidRPr="00865CE6">
              <w:rPr>
                <w:b/>
                <w:bCs/>
                <w:lang w:val="en-US"/>
              </w:rPr>
              <w:t>service_1</w:t>
            </w:r>
          </w:p>
          <w:p w14:paraId="6955FDBF" w14:textId="77777777" w:rsidR="00865CE6" w:rsidRPr="00865CE6" w:rsidRDefault="00865CE6" w:rsidP="003579F9">
            <w:pPr>
              <w:numPr>
                <w:ilvl w:val="1"/>
                <w:numId w:val="155"/>
              </w:numPr>
              <w:spacing w:after="0"/>
              <w:contextualSpacing/>
              <w:rPr>
                <w:lang w:val="en-US"/>
              </w:rPr>
            </w:pPr>
            <w:bookmarkStart w:id="1067" w:name="MCCQCTEMPBM_00001226"/>
            <w:bookmarkEnd w:id="1066"/>
            <w:r w:rsidRPr="00865CE6">
              <w:rPr>
                <w:lang w:val="en-US"/>
              </w:rPr>
              <w:t>Store </w:t>
            </w:r>
            <w:r w:rsidRPr="00865CE6">
              <w:rPr>
                <w:b/>
                <w:bCs/>
                <w:lang w:val="en-US"/>
              </w:rPr>
              <w:t>serviceApiId</w:t>
            </w:r>
          </w:p>
          <w:p w14:paraId="22F477F5" w14:textId="77777777" w:rsidR="00865CE6" w:rsidRPr="00865CE6" w:rsidRDefault="00865CE6" w:rsidP="003579F9">
            <w:pPr>
              <w:numPr>
                <w:ilvl w:val="1"/>
                <w:numId w:val="155"/>
              </w:numPr>
              <w:spacing w:after="0"/>
              <w:contextualSpacing/>
              <w:rPr>
                <w:lang w:val="en-US"/>
              </w:rPr>
            </w:pPr>
            <w:bookmarkStart w:id="1068" w:name="MCCQCTEMPBM_00001227"/>
            <w:bookmarkEnd w:id="1067"/>
            <w:r w:rsidRPr="00865CE6">
              <w:rPr>
                <w:lang w:val="en-US"/>
              </w:rPr>
              <w:t>Use </w:t>
            </w:r>
            <w:r w:rsidRPr="00865CE6">
              <w:rPr>
                <w:b/>
                <w:bCs/>
                <w:lang w:val="en-US"/>
              </w:rPr>
              <w:t>APF Certificate</w:t>
            </w:r>
          </w:p>
          <w:p w14:paraId="17AAB73E" w14:textId="77777777" w:rsidR="00865CE6" w:rsidRPr="00865CE6" w:rsidRDefault="00865CE6" w:rsidP="003579F9">
            <w:pPr>
              <w:numPr>
                <w:ilvl w:val="0"/>
                <w:numId w:val="155"/>
              </w:numPr>
              <w:spacing w:after="0"/>
              <w:contextualSpacing/>
              <w:rPr>
                <w:lang w:val="en-US"/>
              </w:rPr>
            </w:pPr>
            <w:bookmarkStart w:id="1069" w:name="MCCQCTEMPBM_00001228"/>
            <w:bookmarkEnd w:id="1068"/>
            <w:r w:rsidRPr="00865CE6">
              <w:rPr>
                <w:lang w:val="en-US"/>
              </w:rPr>
              <w:t>Perform </w:t>
            </w:r>
            <w:hyperlink r:id="rId73" w:anchor="onboard-an-invoker" w:tooltip="Invoker Onboarding" w:history="1">
              <w:r w:rsidRPr="00865CE6">
                <w:rPr>
                  <w:color w:val="0000FF"/>
                  <w:u w:val="single"/>
                  <w:lang w:val="en-US"/>
                </w:rPr>
                <w:t>invoker onboarding</w:t>
              </w:r>
            </w:hyperlink>
          </w:p>
          <w:p w14:paraId="0B4472B5" w14:textId="77777777" w:rsidR="00865CE6" w:rsidRPr="00865CE6" w:rsidRDefault="00865CE6" w:rsidP="003579F9">
            <w:pPr>
              <w:numPr>
                <w:ilvl w:val="0"/>
                <w:numId w:val="155"/>
              </w:numPr>
              <w:spacing w:after="0"/>
              <w:contextualSpacing/>
              <w:rPr>
                <w:lang w:val="en-US"/>
              </w:rPr>
            </w:pPr>
            <w:bookmarkStart w:id="1070" w:name="MCCQCTEMPBM_00001229"/>
            <w:bookmarkEnd w:id="1069"/>
            <w:r w:rsidRPr="00865CE6">
              <w:rPr>
                <w:lang w:val="en-US"/>
              </w:rPr>
              <w:t>Discover published APIs:</w:t>
            </w:r>
          </w:p>
          <w:p w14:paraId="5BF15189" w14:textId="77777777" w:rsidR="00865CE6" w:rsidRPr="00865CE6" w:rsidRDefault="00865CE6" w:rsidP="003579F9">
            <w:pPr>
              <w:numPr>
                <w:ilvl w:val="1"/>
                <w:numId w:val="155"/>
              </w:numPr>
              <w:spacing w:after="0"/>
              <w:contextualSpacing/>
              <w:rPr>
                <w:lang w:val="en-US"/>
              </w:rPr>
            </w:pPr>
            <w:bookmarkStart w:id="1071" w:name="MCCQCTEMPBM_00001230"/>
            <w:bookmarkEnd w:id="1070"/>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3D1CF0F" w14:textId="77777777" w:rsidR="00865CE6" w:rsidRPr="00865CE6" w:rsidRDefault="00865CE6" w:rsidP="003579F9">
            <w:pPr>
              <w:numPr>
                <w:ilvl w:val="0"/>
                <w:numId w:val="155"/>
              </w:numPr>
              <w:spacing w:after="0"/>
              <w:contextualSpacing/>
              <w:rPr>
                <w:lang w:val="en-US"/>
              </w:rPr>
            </w:pPr>
            <w:bookmarkStart w:id="1072" w:name="MCCQCTEMPBM_00001231"/>
            <w:bookmarkEnd w:id="1071"/>
            <w:r w:rsidRPr="00865CE6">
              <w:rPr>
                <w:lang w:val="en-US"/>
              </w:rPr>
              <w:t>Event Subscription to SERVICE_API_AVAILABLE and SERVICE_API_UNAVAILABLE of provider previously registered:</w:t>
            </w:r>
          </w:p>
          <w:p w14:paraId="33014792" w14:textId="77777777" w:rsidR="00865CE6" w:rsidRPr="00865CE6" w:rsidRDefault="00865CE6" w:rsidP="003579F9">
            <w:pPr>
              <w:numPr>
                <w:ilvl w:val="1"/>
                <w:numId w:val="155"/>
              </w:numPr>
              <w:spacing w:after="0"/>
              <w:contextualSpacing/>
              <w:rPr>
                <w:lang w:val="en-US"/>
              </w:rPr>
            </w:pPr>
            <w:bookmarkStart w:id="1073" w:name="MCCQCTEMPBM_00001232"/>
            <w:bookmarkEnd w:id="1072"/>
            <w:r w:rsidRPr="00865CE6">
              <w:rPr>
                <w:lang w:val="en-US"/>
              </w:rPr>
              <w:lastRenderedPageBreak/>
              <w:t>Send </w:t>
            </w:r>
            <w:r w:rsidRPr="00865CE6">
              <w:rPr>
                <w:b/>
                <w:bCs/>
                <w:lang w:val="en-US"/>
              </w:rPr>
              <w:t>POST</w:t>
            </w:r>
            <w:r w:rsidRPr="00865CE6">
              <w:rPr>
                <w:lang w:val="en-US"/>
              </w:rPr>
              <w:t> to </w:t>
            </w:r>
            <w:r w:rsidRPr="00865CE6">
              <w:rPr>
                <w:b/>
                <w:bCs/>
                <w:lang w:val="en-US"/>
              </w:rPr>
              <w:t>https://{CAPIF_HOSTNAME}/capif-events/v1/{subscriberId}/subscriptions</w:t>
            </w:r>
          </w:p>
          <w:p w14:paraId="53236CB4" w14:textId="77777777" w:rsidR="00865CE6" w:rsidRPr="00865CE6" w:rsidRDefault="00865CE6" w:rsidP="003579F9">
            <w:pPr>
              <w:numPr>
                <w:ilvl w:val="1"/>
                <w:numId w:val="155"/>
              </w:numPr>
              <w:spacing w:after="0"/>
              <w:contextualSpacing/>
              <w:rPr>
                <w:lang w:val="en-US"/>
              </w:rPr>
            </w:pPr>
            <w:bookmarkStart w:id="1074" w:name="MCCQCTEMPBM_00001233"/>
            <w:bookmarkEnd w:id="1073"/>
            <w:r w:rsidRPr="00865CE6">
              <w:rPr>
                <w:lang w:val="en-US"/>
              </w:rPr>
              <w:t>body </w:t>
            </w:r>
            <w:hyperlink r:id="rId74" w:tooltip="Event Subscription Request" w:history="1">
              <w:r w:rsidRPr="00865CE6">
                <w:rPr>
                  <w:color w:val="0000FF"/>
                  <w:u w:val="single"/>
                  <w:lang w:val="en-US"/>
                </w:rPr>
                <w:t>event subscription request body</w:t>
              </w:r>
            </w:hyperlink>
            <w:r w:rsidRPr="00865CE6">
              <w:rPr>
                <w:lang w:val="en-US"/>
              </w:rPr>
              <w:t> with:</w:t>
            </w:r>
          </w:p>
          <w:p w14:paraId="110E05DE" w14:textId="77777777" w:rsidR="00865CE6" w:rsidRPr="00865CE6" w:rsidRDefault="00865CE6" w:rsidP="003579F9">
            <w:pPr>
              <w:numPr>
                <w:ilvl w:val="2"/>
                <w:numId w:val="155"/>
              </w:numPr>
              <w:spacing w:after="0"/>
              <w:contextualSpacing/>
              <w:rPr>
                <w:lang w:val="en-US"/>
              </w:rPr>
            </w:pPr>
            <w:bookmarkStart w:id="1075" w:name="MCCQCTEMPBM_00001234"/>
            <w:bookmarkEnd w:id="1074"/>
            <w:r w:rsidRPr="00865CE6">
              <w:rPr>
                <w:lang w:val="en-US"/>
              </w:rPr>
              <w:t>events: </w:t>
            </w:r>
            <w:r w:rsidRPr="00865CE6">
              <w:rPr>
                <w:b/>
                <w:bCs/>
                <w:lang w:val="en-US"/>
              </w:rPr>
              <w:t>[‘SERVICE_API_UPDATE’]</w:t>
            </w:r>
          </w:p>
          <w:p w14:paraId="6203CC45" w14:textId="77777777" w:rsidR="00865CE6" w:rsidRPr="00865CE6" w:rsidRDefault="00865CE6" w:rsidP="003579F9">
            <w:pPr>
              <w:numPr>
                <w:ilvl w:val="2"/>
                <w:numId w:val="155"/>
              </w:numPr>
              <w:spacing w:after="0"/>
              <w:contextualSpacing/>
              <w:rPr>
                <w:lang w:val="en-US"/>
              </w:rPr>
            </w:pPr>
            <w:bookmarkStart w:id="1076" w:name="MCCQCTEMPBM_00001235"/>
            <w:bookmarkEnd w:id="1075"/>
            <w:r w:rsidRPr="00865CE6">
              <w:rPr>
                <w:lang w:val="en-US"/>
              </w:rPr>
              <w:t>eventFilter: only receive events from provider's aefId.</w:t>
            </w:r>
          </w:p>
          <w:p w14:paraId="46C05CDD" w14:textId="77777777" w:rsidR="00865CE6" w:rsidRPr="00865CE6" w:rsidRDefault="00865CE6" w:rsidP="003579F9">
            <w:pPr>
              <w:numPr>
                <w:ilvl w:val="1"/>
                <w:numId w:val="155"/>
              </w:numPr>
              <w:spacing w:after="0"/>
              <w:contextualSpacing/>
              <w:rPr>
                <w:lang w:val="en-US"/>
              </w:rPr>
            </w:pPr>
            <w:bookmarkStart w:id="1077" w:name="MCCQCTEMPBM_00001236"/>
            <w:bookmarkEnd w:id="1076"/>
            <w:r w:rsidRPr="00865CE6">
              <w:rPr>
                <w:lang w:val="en-US"/>
              </w:rPr>
              <w:t>Use </w:t>
            </w:r>
            <w:r w:rsidRPr="00865CE6">
              <w:rPr>
                <w:b/>
                <w:bCs/>
                <w:lang w:val="en-US"/>
              </w:rPr>
              <w:t>Invoker Certificate</w:t>
            </w:r>
          </w:p>
          <w:p w14:paraId="5CB77668" w14:textId="77777777" w:rsidR="00865CE6" w:rsidRPr="00865CE6" w:rsidRDefault="00865CE6" w:rsidP="003579F9">
            <w:pPr>
              <w:numPr>
                <w:ilvl w:val="0"/>
                <w:numId w:val="155"/>
              </w:numPr>
              <w:spacing w:after="0"/>
              <w:contextualSpacing/>
              <w:rPr>
                <w:lang w:val="en-US"/>
              </w:rPr>
            </w:pPr>
            <w:bookmarkStart w:id="1078" w:name="MCCQCTEMPBM_00001237"/>
            <w:bookmarkEnd w:id="1077"/>
            <w:r w:rsidRPr="00865CE6">
              <w:rPr>
                <w:lang w:val="en-US"/>
              </w:rPr>
              <w:t>Update published API at CCF:</w:t>
            </w:r>
          </w:p>
          <w:p w14:paraId="054651BF" w14:textId="77777777" w:rsidR="00865CE6" w:rsidRPr="00865CE6" w:rsidRDefault="00865CE6" w:rsidP="003579F9">
            <w:pPr>
              <w:numPr>
                <w:ilvl w:val="1"/>
                <w:numId w:val="155"/>
              </w:numPr>
              <w:spacing w:after="0"/>
              <w:contextualSpacing/>
              <w:rPr>
                <w:lang w:val="en-US"/>
              </w:rPr>
            </w:pPr>
            <w:bookmarkStart w:id="1079" w:name="MCCQCTEMPBM_00001238"/>
            <w:bookmarkEnd w:id="1078"/>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75BAB751" w14:textId="77777777" w:rsidR="00865CE6" w:rsidRPr="00865CE6" w:rsidRDefault="00865CE6" w:rsidP="003579F9">
            <w:pPr>
              <w:numPr>
                <w:ilvl w:val="1"/>
                <w:numId w:val="155"/>
              </w:numPr>
              <w:spacing w:after="0"/>
              <w:contextualSpacing/>
              <w:rPr>
                <w:lang w:val="en-US"/>
              </w:rPr>
            </w:pPr>
            <w:bookmarkStart w:id="1080" w:name="MCCQCTEMPBM_00001239"/>
            <w:bookmarkEnd w:id="1079"/>
            <w:r w:rsidRPr="00865CE6">
              <w:rPr>
                <w:lang w:val="en-US"/>
              </w:rPr>
              <w:t>body [service api description] with overrided </w:t>
            </w:r>
            <w:r w:rsidRPr="00865CE6">
              <w:rPr>
                <w:b/>
                <w:bCs/>
                <w:lang w:val="en-US"/>
              </w:rPr>
              <w:t>apiName</w:t>
            </w:r>
            <w:r w:rsidRPr="00865CE6">
              <w:rPr>
                <w:lang w:val="en-US"/>
              </w:rPr>
              <w:t> to </w:t>
            </w:r>
            <w:r w:rsidRPr="00865CE6">
              <w:rPr>
                <w:b/>
                <w:bCs/>
                <w:lang w:val="en-US"/>
              </w:rPr>
              <w:t>service_1</w:t>
            </w:r>
            <w:r w:rsidRPr="00865CE6">
              <w:rPr>
                <w:lang w:val="en-US"/>
              </w:rPr>
              <w:t>_modified**</w:t>
            </w:r>
          </w:p>
          <w:bookmarkEnd w:id="1080"/>
          <w:p w14:paraId="1717A1B4" w14:textId="77777777" w:rsidR="00865CE6" w:rsidRPr="00865CE6" w:rsidRDefault="00865CE6" w:rsidP="003579F9">
            <w:pPr>
              <w:numPr>
                <w:ilvl w:val="1"/>
                <w:numId w:val="155"/>
              </w:numPr>
              <w:spacing w:after="0"/>
              <w:contextualSpacing/>
              <w:rPr>
                <w:lang w:val="en-US"/>
              </w:rPr>
            </w:pPr>
            <w:r w:rsidRPr="00865CE6">
              <w:rPr>
                <w:lang w:val="en-US"/>
              </w:rPr>
              <w:t>Use </w:t>
            </w:r>
            <w:r w:rsidRPr="00865CE6">
              <w:rPr>
                <w:b/>
                <w:bCs/>
                <w:lang w:val="en-US"/>
              </w:rPr>
              <w:t>APF Certificate</w:t>
            </w:r>
          </w:p>
        </w:tc>
      </w:tr>
      <w:bookmarkEnd w:id="1062"/>
      <w:tr w:rsidR="00865CE6" w:rsidRPr="00865CE6" w14:paraId="317A431E" w14:textId="77777777" w:rsidTr="003B2724">
        <w:trPr>
          <w:trHeight w:val="300"/>
        </w:trPr>
        <w:tc>
          <w:tcPr>
            <w:tcW w:w="1555" w:type="dxa"/>
          </w:tcPr>
          <w:p w14:paraId="0FE2EBCE"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0F7CF510" w14:textId="77777777" w:rsidR="00865CE6" w:rsidRPr="00865CE6" w:rsidRDefault="00865CE6" w:rsidP="003579F9">
            <w:pPr>
              <w:numPr>
                <w:ilvl w:val="0"/>
                <w:numId w:val="156"/>
              </w:numPr>
              <w:spacing w:after="0"/>
              <w:contextualSpacing/>
              <w:rPr>
                <w:bCs/>
                <w:lang w:val="en-US"/>
              </w:rPr>
            </w:pPr>
            <w:bookmarkStart w:id="1081" w:name="MCCQCTEMPBM_00001241"/>
            <w:r w:rsidRPr="00865CE6">
              <w:rPr>
                <w:bCs/>
                <w:lang w:val="en-US"/>
              </w:rPr>
              <w:t>Response to Event Subscription must accomplish:</w:t>
            </w:r>
          </w:p>
          <w:p w14:paraId="47D220C5" w14:textId="77777777" w:rsidR="00865CE6" w:rsidRPr="00865CE6" w:rsidRDefault="00865CE6" w:rsidP="003579F9">
            <w:pPr>
              <w:numPr>
                <w:ilvl w:val="1"/>
                <w:numId w:val="156"/>
              </w:numPr>
              <w:spacing w:after="0"/>
              <w:contextualSpacing/>
              <w:rPr>
                <w:bCs/>
                <w:lang w:val="en-US"/>
              </w:rPr>
            </w:pPr>
            <w:bookmarkStart w:id="1082" w:name="MCCQCTEMPBM_00001242"/>
            <w:bookmarkEnd w:id="1081"/>
            <w:r w:rsidRPr="00865CE6">
              <w:rPr>
                <w:b/>
                <w:bCs/>
                <w:lang w:val="en-US"/>
              </w:rPr>
              <w:t>201 Created</w:t>
            </w:r>
          </w:p>
          <w:p w14:paraId="633FFF5E" w14:textId="77777777" w:rsidR="00865CE6" w:rsidRPr="00865CE6" w:rsidRDefault="00865CE6" w:rsidP="003579F9">
            <w:pPr>
              <w:numPr>
                <w:ilvl w:val="1"/>
                <w:numId w:val="156"/>
              </w:numPr>
              <w:spacing w:after="0"/>
              <w:contextualSpacing/>
              <w:rPr>
                <w:bCs/>
                <w:lang w:val="en-US"/>
              </w:rPr>
            </w:pPr>
            <w:bookmarkStart w:id="1083" w:name="MCCQCTEMPBM_00001243"/>
            <w:bookmarkEnd w:id="108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9349A8F" w14:textId="77777777" w:rsidR="00865CE6" w:rsidRPr="00865CE6" w:rsidRDefault="00865CE6" w:rsidP="003579F9">
            <w:pPr>
              <w:numPr>
                <w:ilvl w:val="1"/>
                <w:numId w:val="156"/>
              </w:numPr>
              <w:spacing w:after="0"/>
              <w:contextualSpacing/>
              <w:rPr>
                <w:bCs/>
                <w:lang w:val="en-US"/>
              </w:rPr>
            </w:pPr>
            <w:bookmarkStart w:id="1084" w:name="MCCQCTEMPBM_00001244"/>
            <w:bookmarkEnd w:id="1083"/>
            <w:r w:rsidRPr="00865CE6">
              <w:rPr>
                <w:bCs/>
                <w:lang w:val="en-US"/>
              </w:rPr>
              <w:t>Response Body must follow </w:t>
            </w:r>
            <w:r w:rsidRPr="00865CE6">
              <w:rPr>
                <w:b/>
                <w:bCs/>
                <w:lang w:val="en-US"/>
              </w:rPr>
              <w:t>EventSubscription</w:t>
            </w:r>
            <w:r w:rsidRPr="00865CE6">
              <w:rPr>
                <w:bCs/>
                <w:lang w:val="en-US"/>
              </w:rPr>
              <w:t> data structure.</w:t>
            </w:r>
          </w:p>
          <w:p w14:paraId="621A1885" w14:textId="77777777" w:rsidR="00865CE6" w:rsidRPr="00865CE6" w:rsidRDefault="00865CE6" w:rsidP="003579F9">
            <w:pPr>
              <w:numPr>
                <w:ilvl w:val="0"/>
                <w:numId w:val="156"/>
              </w:numPr>
              <w:spacing w:after="0"/>
              <w:contextualSpacing/>
              <w:rPr>
                <w:bCs/>
                <w:lang w:val="en-US"/>
              </w:rPr>
            </w:pPr>
            <w:bookmarkStart w:id="1085" w:name="MCCQCTEMPBM_00001245"/>
            <w:bookmarkEnd w:id="1084"/>
            <w:r w:rsidRPr="00865CE6">
              <w:rPr>
                <w:lang w:val="en-US"/>
              </w:rPr>
              <w:t>Response to Update Published Service API:</w:t>
            </w:r>
          </w:p>
          <w:p w14:paraId="1E2B857A" w14:textId="77777777" w:rsidR="00865CE6" w:rsidRPr="00865CE6" w:rsidRDefault="00865CE6" w:rsidP="003579F9">
            <w:pPr>
              <w:numPr>
                <w:ilvl w:val="1"/>
                <w:numId w:val="156"/>
              </w:numPr>
              <w:spacing w:after="0"/>
              <w:contextualSpacing/>
              <w:rPr>
                <w:bCs/>
                <w:lang w:val="en-US"/>
              </w:rPr>
            </w:pPr>
            <w:bookmarkStart w:id="1086" w:name="MCCQCTEMPBM_00001246"/>
            <w:bookmarkEnd w:id="1085"/>
            <w:r w:rsidRPr="00865CE6">
              <w:rPr>
                <w:b/>
                <w:bCs/>
                <w:lang w:val="en-US"/>
              </w:rPr>
              <w:t>200 OK</w:t>
            </w:r>
          </w:p>
          <w:p w14:paraId="06AC6706" w14:textId="77777777" w:rsidR="00865CE6" w:rsidRPr="00865CE6" w:rsidRDefault="00865CE6" w:rsidP="003579F9">
            <w:pPr>
              <w:numPr>
                <w:ilvl w:val="1"/>
                <w:numId w:val="156"/>
              </w:numPr>
              <w:spacing w:after="0"/>
              <w:contextualSpacing/>
              <w:rPr>
                <w:bCs/>
                <w:lang w:val="en-US"/>
              </w:rPr>
            </w:pPr>
            <w:bookmarkStart w:id="1087" w:name="MCCQCTEMPBM_00001247"/>
            <w:bookmarkEnd w:id="1086"/>
            <w:r w:rsidRPr="00865CE6">
              <w:rPr>
                <w:lang w:val="en-US"/>
              </w:rPr>
              <w:t>Response Body must follow </w:t>
            </w:r>
            <w:r w:rsidRPr="00865CE6">
              <w:rPr>
                <w:b/>
                <w:bCs/>
                <w:lang w:val="en-US"/>
              </w:rPr>
              <w:t>ServiceAPIDescription</w:t>
            </w:r>
            <w:r w:rsidRPr="00865CE6">
              <w:rPr>
                <w:lang w:val="en-US"/>
              </w:rPr>
              <w:t> data structure with:</w:t>
            </w:r>
          </w:p>
          <w:p w14:paraId="1EF91285" w14:textId="77777777" w:rsidR="00865CE6" w:rsidRPr="00865CE6" w:rsidRDefault="00865CE6" w:rsidP="003579F9">
            <w:pPr>
              <w:numPr>
                <w:ilvl w:val="2"/>
                <w:numId w:val="156"/>
              </w:numPr>
              <w:spacing w:after="0"/>
              <w:contextualSpacing/>
              <w:rPr>
                <w:bCs/>
                <w:lang w:val="en-US"/>
              </w:rPr>
            </w:pPr>
            <w:bookmarkStart w:id="1088" w:name="MCCQCTEMPBM_00001248"/>
            <w:bookmarkEnd w:id="1087"/>
            <w:r w:rsidRPr="00865CE6">
              <w:rPr>
                <w:lang w:val="en-US"/>
              </w:rPr>
              <w:t>apiName </w:t>
            </w:r>
            <w:r w:rsidRPr="00865CE6">
              <w:rPr>
                <w:b/>
                <w:bCs/>
                <w:lang w:val="en-US"/>
              </w:rPr>
              <w:t>service_1</w:t>
            </w:r>
            <w:r w:rsidRPr="00865CE6">
              <w:rPr>
                <w:lang w:val="en-US"/>
              </w:rPr>
              <w:t>_modified**</w:t>
            </w:r>
          </w:p>
          <w:p w14:paraId="54483AC7" w14:textId="77777777" w:rsidR="00865CE6" w:rsidRPr="00865CE6" w:rsidRDefault="00865CE6" w:rsidP="003579F9">
            <w:pPr>
              <w:numPr>
                <w:ilvl w:val="0"/>
                <w:numId w:val="156"/>
              </w:numPr>
              <w:spacing w:after="0"/>
              <w:contextualSpacing/>
              <w:rPr>
                <w:bCs/>
                <w:lang w:val="en-US"/>
              </w:rPr>
            </w:pPr>
            <w:bookmarkStart w:id="1089" w:name="MCCQCTEMPBM_00001249"/>
            <w:bookmarkEnd w:id="1088"/>
            <w:r w:rsidRPr="00865CE6">
              <w:rPr>
                <w:bCs/>
                <w:lang w:val="en-US"/>
              </w:rPr>
              <w:t>Mock Server received messages must accomplish:</w:t>
            </w:r>
          </w:p>
          <w:p w14:paraId="7203C28D" w14:textId="77777777" w:rsidR="00865CE6" w:rsidRPr="00865CE6" w:rsidRDefault="00865CE6" w:rsidP="003579F9">
            <w:pPr>
              <w:numPr>
                <w:ilvl w:val="1"/>
                <w:numId w:val="156"/>
              </w:numPr>
              <w:spacing w:after="0"/>
              <w:contextualSpacing/>
              <w:rPr>
                <w:bCs/>
                <w:lang w:val="en-US"/>
              </w:rPr>
            </w:pPr>
            <w:bookmarkStart w:id="1090" w:name="MCCQCTEMPBM_00001250"/>
            <w:bookmarkEnd w:id="1089"/>
            <w:r w:rsidRPr="00865CE6">
              <w:rPr>
                <w:b/>
                <w:bCs/>
                <w:lang w:val="en-US"/>
              </w:rPr>
              <w:t>One Events have been received</w:t>
            </w:r>
            <w:r w:rsidRPr="00865CE6">
              <w:rPr>
                <w:bCs/>
                <w:lang w:val="en-US"/>
              </w:rPr>
              <w:t>.</w:t>
            </w:r>
          </w:p>
          <w:p w14:paraId="154B8865" w14:textId="77777777" w:rsidR="00865CE6" w:rsidRPr="00865CE6" w:rsidRDefault="00865CE6" w:rsidP="003579F9">
            <w:pPr>
              <w:numPr>
                <w:ilvl w:val="1"/>
                <w:numId w:val="156"/>
              </w:numPr>
              <w:spacing w:after="0"/>
              <w:contextualSpacing/>
              <w:rPr>
                <w:bCs/>
                <w:lang w:val="en-US"/>
              </w:rPr>
            </w:pPr>
            <w:bookmarkStart w:id="1091" w:name="MCCQCTEMPBM_00001251"/>
            <w:bookmarkEnd w:id="1090"/>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DBC5732" w14:textId="77777777" w:rsidR="00865CE6" w:rsidRPr="00865CE6" w:rsidRDefault="00865CE6" w:rsidP="003579F9">
            <w:pPr>
              <w:numPr>
                <w:ilvl w:val="2"/>
                <w:numId w:val="156"/>
              </w:numPr>
              <w:spacing w:after="0"/>
              <w:contextualSpacing/>
              <w:rPr>
                <w:bCs/>
                <w:lang w:val="en-US"/>
              </w:rPr>
            </w:pPr>
            <w:bookmarkStart w:id="1092" w:name="MCCQCTEMPBM_00001252"/>
            <w:bookmarkEnd w:id="1091"/>
            <w:r w:rsidRPr="00865CE6">
              <w:rPr>
                <w:lang w:val="en-US"/>
              </w:rPr>
              <w:t>Event should be </w:t>
            </w:r>
            <w:r w:rsidRPr="00865CE6">
              <w:rPr>
                <w:b/>
                <w:bCs/>
                <w:lang w:val="en-US"/>
              </w:rPr>
              <w:t>SERVICE_API_UPDATE</w:t>
            </w:r>
            <w:r w:rsidRPr="00865CE6">
              <w:rPr>
                <w:lang w:val="en-US"/>
              </w:rPr>
              <w:t> with </w:t>
            </w:r>
            <w:r w:rsidRPr="00865CE6">
              <w:rPr>
                <w:b/>
                <w:bCs/>
                <w:lang w:val="en-US"/>
              </w:rPr>
              <w:t>eventDetail</w:t>
            </w:r>
            <w:r w:rsidRPr="00865CE6">
              <w:rPr>
                <w:lang w:val="en-US"/>
              </w:rPr>
              <w:t> with modified </w:t>
            </w:r>
            <w:r w:rsidRPr="00865CE6">
              <w:rPr>
                <w:b/>
                <w:bCs/>
                <w:lang w:val="en-US"/>
              </w:rPr>
              <w:t>apiName</w:t>
            </w:r>
            <w:r w:rsidRPr="00865CE6">
              <w:rPr>
                <w:lang w:val="en-US"/>
              </w:rPr>
              <w:t>.</w:t>
            </w:r>
          </w:p>
          <w:bookmarkEnd w:id="1092"/>
          <w:p w14:paraId="0D69DE1A" w14:textId="77777777" w:rsidR="00865CE6" w:rsidRPr="00865CE6" w:rsidRDefault="00865CE6" w:rsidP="00865CE6">
            <w:pPr>
              <w:ind w:left="1316"/>
              <w:contextualSpacing/>
              <w:rPr>
                <w:bCs/>
                <w:lang w:val="en-US"/>
              </w:rPr>
            </w:pPr>
          </w:p>
        </w:tc>
      </w:tr>
    </w:tbl>
    <w:p w14:paraId="3A6DAE2A" w14:textId="77777777" w:rsidR="00865CE6" w:rsidRPr="00865CE6" w:rsidRDefault="00865CE6" w:rsidP="00865CE6">
      <w:pPr>
        <w:jc w:val="both"/>
        <w:rPr>
          <w:lang w:val="en-US"/>
        </w:rPr>
      </w:pPr>
    </w:p>
    <w:p w14:paraId="1CBF5A0D" w14:textId="77777777" w:rsidR="00865CE6" w:rsidRPr="00865CE6" w:rsidRDefault="00865CE6" w:rsidP="00865CE6">
      <w:pPr>
        <w:keepNext/>
        <w:keepLines/>
        <w:spacing w:before="120"/>
        <w:ind w:left="1134" w:hanging="1134"/>
        <w:outlineLvl w:val="2"/>
        <w:rPr>
          <w:rFonts w:ascii="Arial" w:hAnsi="Arial"/>
          <w:sz w:val="28"/>
          <w:lang w:val="en-US"/>
        </w:rPr>
      </w:pPr>
      <w:bookmarkStart w:id="1093" w:name="_Toc178759245"/>
      <w:bookmarkStart w:id="1094" w:name="_Toc179279238"/>
      <w:r w:rsidRPr="00865CE6">
        <w:rPr>
          <w:rFonts w:ascii="Arial" w:hAnsi="Arial"/>
          <w:sz w:val="28"/>
          <w:lang w:val="en-US"/>
        </w:rPr>
        <w:t>Test Case 9: Provider subscribe to API Invoker Events</w:t>
      </w:r>
      <w:bookmarkEnd w:id="1093"/>
      <w:bookmarkEnd w:id="1094"/>
    </w:p>
    <w:tbl>
      <w:tblPr>
        <w:tblStyle w:val="TableGrid1"/>
        <w:tblW w:w="0" w:type="auto"/>
        <w:tblLook w:val="04A0" w:firstRow="1" w:lastRow="0" w:firstColumn="1" w:lastColumn="0" w:noHBand="0" w:noVBand="1"/>
      </w:tblPr>
      <w:tblGrid>
        <w:gridCol w:w="1555"/>
        <w:gridCol w:w="8076"/>
      </w:tblGrid>
      <w:tr w:rsidR="00865CE6" w:rsidRPr="00865CE6" w14:paraId="78842852" w14:textId="77777777" w:rsidTr="003B2724">
        <w:trPr>
          <w:trHeight w:val="300"/>
        </w:trPr>
        <w:tc>
          <w:tcPr>
            <w:tcW w:w="1555" w:type="dxa"/>
          </w:tcPr>
          <w:p w14:paraId="73EE6190" w14:textId="77777777" w:rsidR="00865CE6" w:rsidRPr="00865CE6" w:rsidRDefault="00865CE6" w:rsidP="00865CE6">
            <w:pPr>
              <w:jc w:val="both"/>
              <w:rPr>
                <w:lang w:val="en-US"/>
              </w:rPr>
            </w:pPr>
            <w:r w:rsidRPr="00865CE6">
              <w:rPr>
                <w:b/>
                <w:bCs/>
                <w:lang w:val="en-US"/>
              </w:rPr>
              <w:t>Test ID</w:t>
            </w:r>
          </w:p>
        </w:tc>
        <w:tc>
          <w:tcPr>
            <w:tcW w:w="8076" w:type="dxa"/>
          </w:tcPr>
          <w:p w14:paraId="1B21BE09" w14:textId="77777777" w:rsidR="00865CE6" w:rsidRPr="00865CE6" w:rsidRDefault="00865CE6" w:rsidP="00865CE6">
            <w:pPr>
              <w:rPr>
                <w:lang w:val="en-US"/>
              </w:rPr>
            </w:pPr>
            <w:r w:rsidRPr="00865CE6">
              <w:rPr>
                <w:lang w:val="en-US"/>
              </w:rPr>
              <w:t>capif_api_events-9</w:t>
            </w:r>
          </w:p>
        </w:tc>
      </w:tr>
      <w:tr w:rsidR="00865CE6" w:rsidRPr="00865CE6" w14:paraId="7CB3CB77" w14:textId="77777777" w:rsidTr="003B2724">
        <w:trPr>
          <w:trHeight w:val="300"/>
        </w:trPr>
        <w:tc>
          <w:tcPr>
            <w:tcW w:w="1555" w:type="dxa"/>
          </w:tcPr>
          <w:p w14:paraId="010BD5D1" w14:textId="77777777" w:rsidR="00865CE6" w:rsidRPr="00865CE6" w:rsidRDefault="00865CE6" w:rsidP="00865CE6">
            <w:pPr>
              <w:jc w:val="both"/>
              <w:rPr>
                <w:lang w:val="en-US"/>
              </w:rPr>
            </w:pPr>
            <w:r w:rsidRPr="00865CE6">
              <w:rPr>
                <w:b/>
                <w:bCs/>
                <w:lang w:val="en-US"/>
              </w:rPr>
              <w:t>Description</w:t>
            </w:r>
          </w:p>
        </w:tc>
        <w:tc>
          <w:tcPr>
            <w:tcW w:w="8076" w:type="dxa"/>
          </w:tcPr>
          <w:p w14:paraId="3E166880" w14:textId="77777777" w:rsidR="00865CE6" w:rsidRPr="00865CE6" w:rsidRDefault="00865CE6" w:rsidP="00865CE6">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865CE6" w:rsidRPr="00865CE6" w14:paraId="1DE3F122" w14:textId="77777777" w:rsidTr="003B2724">
        <w:trPr>
          <w:trHeight w:val="300"/>
        </w:trPr>
        <w:tc>
          <w:tcPr>
            <w:tcW w:w="1555" w:type="dxa"/>
          </w:tcPr>
          <w:p w14:paraId="18919F26" w14:textId="77777777" w:rsidR="00865CE6" w:rsidRPr="00865CE6" w:rsidRDefault="00865CE6" w:rsidP="00865CE6">
            <w:pPr>
              <w:jc w:val="both"/>
              <w:rPr>
                <w:b/>
                <w:bCs/>
                <w:lang w:val="en-US"/>
              </w:rPr>
            </w:pPr>
            <w:r w:rsidRPr="00865CE6">
              <w:rPr>
                <w:b/>
                <w:bCs/>
                <w:lang w:val="en-US"/>
              </w:rPr>
              <w:t>Pre-conditions</w:t>
            </w:r>
          </w:p>
        </w:tc>
        <w:tc>
          <w:tcPr>
            <w:tcW w:w="8076" w:type="dxa"/>
          </w:tcPr>
          <w:p w14:paraId="259345A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40DBBA74" w14:textId="77777777" w:rsidTr="003B2724">
        <w:trPr>
          <w:trHeight w:val="300"/>
        </w:trPr>
        <w:tc>
          <w:tcPr>
            <w:tcW w:w="1555" w:type="dxa"/>
          </w:tcPr>
          <w:p w14:paraId="4CA67A8B" w14:textId="77777777" w:rsidR="00865CE6" w:rsidRPr="00865CE6" w:rsidRDefault="00865CE6" w:rsidP="00865CE6">
            <w:pPr>
              <w:jc w:val="both"/>
              <w:rPr>
                <w:lang w:val="en-US"/>
              </w:rPr>
            </w:pPr>
            <w:bookmarkStart w:id="1095" w:name="MCCQCTEMPBM_00001257" w:colFirst="1" w:colLast="1"/>
            <w:r w:rsidRPr="00865CE6">
              <w:rPr>
                <w:b/>
                <w:bCs/>
                <w:lang w:val="en-US"/>
              </w:rPr>
              <w:t>Execution Steps</w:t>
            </w:r>
          </w:p>
        </w:tc>
        <w:tc>
          <w:tcPr>
            <w:tcW w:w="8076" w:type="dxa"/>
          </w:tcPr>
          <w:p w14:paraId="29B8147E" w14:textId="77777777" w:rsidR="00865CE6" w:rsidRPr="00865CE6" w:rsidRDefault="00865CE6" w:rsidP="003579F9">
            <w:pPr>
              <w:numPr>
                <w:ilvl w:val="0"/>
                <w:numId w:val="157"/>
              </w:numPr>
              <w:spacing w:after="0"/>
              <w:contextualSpacing/>
              <w:rPr>
                <w:lang w:val="en-US"/>
              </w:rPr>
            </w:pPr>
            <w:bookmarkStart w:id="1096" w:name="MCCQCTEMPBM_00001253"/>
            <w:r w:rsidRPr="00865CE6">
              <w:rPr>
                <w:lang w:val="en-US"/>
              </w:rPr>
              <w:t>Onboard Provider and publish one API at CCF</w:t>
            </w:r>
          </w:p>
          <w:p w14:paraId="15F6F221" w14:textId="77777777" w:rsidR="00865CE6" w:rsidRPr="00865CE6" w:rsidRDefault="00865CE6" w:rsidP="003579F9">
            <w:pPr>
              <w:numPr>
                <w:ilvl w:val="0"/>
                <w:numId w:val="157"/>
              </w:numPr>
              <w:spacing w:after="0"/>
              <w:contextualSpacing/>
              <w:rPr>
                <w:lang w:val="en-US"/>
              </w:rPr>
            </w:pPr>
            <w:bookmarkStart w:id="1097" w:name="MCCQCTEMPBM_00001254"/>
            <w:bookmarkEnd w:id="1096"/>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3DB392FC" w14:textId="77777777" w:rsidR="00865CE6" w:rsidRPr="00865CE6" w:rsidRDefault="00865CE6" w:rsidP="003579F9">
            <w:pPr>
              <w:numPr>
                <w:ilvl w:val="0"/>
                <w:numId w:val="157"/>
              </w:numPr>
              <w:spacing w:after="0"/>
              <w:contextualSpacing/>
              <w:rPr>
                <w:lang w:val="en-US"/>
              </w:rPr>
            </w:pPr>
            <w:bookmarkStart w:id="1098" w:name="MCCQCTEMPBM_00001255"/>
            <w:bookmarkEnd w:id="1097"/>
            <w:r w:rsidRPr="00865CE6">
              <w:rPr>
                <w:lang w:val="en-US"/>
              </w:rPr>
              <w:t>Onboard Invoker at CCF.</w:t>
            </w:r>
          </w:p>
          <w:p w14:paraId="2D1AB3D3" w14:textId="77777777" w:rsidR="00865CE6" w:rsidRPr="00865CE6" w:rsidRDefault="00865CE6" w:rsidP="003579F9">
            <w:pPr>
              <w:numPr>
                <w:ilvl w:val="0"/>
                <w:numId w:val="157"/>
              </w:numPr>
              <w:spacing w:after="0"/>
              <w:contextualSpacing/>
              <w:rPr>
                <w:lang w:val="en-US"/>
              </w:rPr>
            </w:pPr>
            <w:bookmarkStart w:id="1099" w:name="MCCQCTEMPBM_00001256"/>
            <w:bookmarkEnd w:id="1098"/>
            <w:r w:rsidRPr="00865CE6">
              <w:rPr>
                <w:lang w:val="en-US"/>
              </w:rPr>
              <w:t>Update Onboarding Information at CCF with a minor change on "notificationDestination"</w:t>
            </w:r>
          </w:p>
          <w:bookmarkEnd w:id="1099"/>
          <w:p w14:paraId="74717D2A" w14:textId="77777777" w:rsidR="00865CE6" w:rsidRPr="00865CE6" w:rsidRDefault="00865CE6" w:rsidP="003579F9">
            <w:pPr>
              <w:numPr>
                <w:ilvl w:val="0"/>
                <w:numId w:val="157"/>
              </w:numPr>
              <w:spacing w:after="0"/>
              <w:contextualSpacing/>
              <w:rPr>
                <w:lang w:val="en-US"/>
              </w:rPr>
            </w:pPr>
            <w:r w:rsidRPr="00865CE6">
              <w:rPr>
                <w:lang w:val="en-US"/>
              </w:rPr>
              <w:t>Offboard Invoker</w:t>
            </w:r>
          </w:p>
        </w:tc>
      </w:tr>
      <w:tr w:rsidR="00865CE6" w:rsidRPr="00865CE6" w14:paraId="49269278" w14:textId="77777777" w:rsidTr="003B2724">
        <w:trPr>
          <w:trHeight w:val="300"/>
        </w:trPr>
        <w:tc>
          <w:tcPr>
            <w:tcW w:w="1555" w:type="dxa"/>
          </w:tcPr>
          <w:p w14:paraId="488CDA45" w14:textId="77777777" w:rsidR="00865CE6" w:rsidRPr="00865CE6" w:rsidRDefault="00865CE6" w:rsidP="00865CE6">
            <w:pPr>
              <w:jc w:val="both"/>
              <w:rPr>
                <w:b/>
                <w:bCs/>
                <w:lang w:val="en-US"/>
              </w:rPr>
            </w:pPr>
            <w:bookmarkStart w:id="1100" w:name="MCCQCTEMPBM_00001270" w:colFirst="1" w:colLast="1"/>
            <w:bookmarkEnd w:id="1095"/>
            <w:r w:rsidRPr="00865CE6">
              <w:rPr>
                <w:b/>
                <w:bCs/>
                <w:lang w:val="en-US"/>
              </w:rPr>
              <w:t>Information of Test</w:t>
            </w:r>
          </w:p>
        </w:tc>
        <w:tc>
          <w:tcPr>
            <w:tcW w:w="8076" w:type="dxa"/>
          </w:tcPr>
          <w:p w14:paraId="5E9E52A5" w14:textId="77777777" w:rsidR="00865CE6" w:rsidRPr="00865CE6" w:rsidRDefault="00865CE6" w:rsidP="003579F9">
            <w:pPr>
              <w:numPr>
                <w:ilvl w:val="0"/>
                <w:numId w:val="158"/>
              </w:numPr>
              <w:spacing w:after="0"/>
              <w:contextualSpacing/>
              <w:rPr>
                <w:lang w:val="en-US"/>
              </w:rPr>
            </w:pPr>
            <w:bookmarkStart w:id="1101" w:name="MCCQCTEMPBM_00001258"/>
            <w:r w:rsidRPr="00865CE6">
              <w:rPr>
                <w:lang w:val="en-US"/>
              </w:rPr>
              <w:t>Perform </w:t>
            </w:r>
            <w:hyperlink r:id="rId75" w:anchor="register-a-provider" w:tooltip="Provider Registration" w:history="1">
              <w:r w:rsidRPr="00865CE6">
                <w:rPr>
                  <w:color w:val="0000FF"/>
                  <w:u w:val="single"/>
                  <w:lang w:val="en-US"/>
                </w:rPr>
                <w:t>provider registration</w:t>
              </w:r>
            </w:hyperlink>
          </w:p>
          <w:p w14:paraId="7AD56C03" w14:textId="77777777" w:rsidR="00865CE6" w:rsidRPr="00865CE6" w:rsidRDefault="00865CE6" w:rsidP="003579F9">
            <w:pPr>
              <w:numPr>
                <w:ilvl w:val="0"/>
                <w:numId w:val="158"/>
              </w:numPr>
              <w:spacing w:after="0"/>
              <w:contextualSpacing/>
              <w:rPr>
                <w:lang w:val="en-US"/>
              </w:rPr>
            </w:pPr>
            <w:bookmarkStart w:id="1102" w:name="MCCQCTEMPBM_00001259"/>
            <w:bookmarkEnd w:id="1101"/>
            <w:r w:rsidRPr="00865CE6">
              <w:rPr>
                <w:lang w:val="en-US"/>
              </w:rPr>
              <w:t>Event Subscription to API_INVOKER_ONBOARDED, API_INVOKER_UPDATED and API_INVOKER_OFFBOARDED events:</w:t>
            </w:r>
          </w:p>
          <w:p w14:paraId="689DBAC1" w14:textId="77777777" w:rsidR="00865CE6" w:rsidRPr="00865CE6" w:rsidRDefault="00865CE6" w:rsidP="003579F9">
            <w:pPr>
              <w:numPr>
                <w:ilvl w:val="1"/>
                <w:numId w:val="158"/>
              </w:numPr>
              <w:spacing w:after="0"/>
              <w:contextualSpacing/>
              <w:rPr>
                <w:lang w:val="en-US"/>
              </w:rPr>
            </w:pPr>
            <w:bookmarkStart w:id="1103" w:name="MCCQCTEMPBM_00001260"/>
            <w:bookmarkEnd w:id="1102"/>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06126E23" w14:textId="77777777" w:rsidR="00865CE6" w:rsidRPr="00865CE6" w:rsidRDefault="00865CE6" w:rsidP="003579F9">
            <w:pPr>
              <w:numPr>
                <w:ilvl w:val="1"/>
                <w:numId w:val="158"/>
              </w:numPr>
              <w:spacing w:after="0"/>
              <w:contextualSpacing/>
              <w:rPr>
                <w:lang w:val="en-US"/>
              </w:rPr>
            </w:pPr>
            <w:bookmarkStart w:id="1104" w:name="MCCQCTEMPBM_00001261"/>
            <w:bookmarkEnd w:id="1103"/>
            <w:r w:rsidRPr="00865CE6">
              <w:rPr>
                <w:lang w:val="en-US"/>
              </w:rPr>
              <w:t>body </w:t>
            </w:r>
            <w:hyperlink r:id="rId76" w:tooltip="Event Subscription Request" w:history="1">
              <w:r w:rsidRPr="00865CE6">
                <w:rPr>
                  <w:color w:val="0000FF"/>
                  <w:u w:val="single"/>
                  <w:lang w:val="en-US"/>
                </w:rPr>
                <w:t>event subscription request body</w:t>
              </w:r>
            </w:hyperlink>
            <w:r w:rsidRPr="00865CE6">
              <w:rPr>
                <w:lang w:val="en-US"/>
              </w:rPr>
              <w:t> with:</w:t>
            </w:r>
          </w:p>
          <w:p w14:paraId="0C17D709" w14:textId="77777777" w:rsidR="00865CE6" w:rsidRPr="00865CE6" w:rsidRDefault="00865CE6" w:rsidP="003579F9">
            <w:pPr>
              <w:numPr>
                <w:ilvl w:val="2"/>
                <w:numId w:val="158"/>
              </w:numPr>
              <w:spacing w:after="0"/>
              <w:contextualSpacing/>
              <w:rPr>
                <w:lang w:val="en-US"/>
              </w:rPr>
            </w:pPr>
            <w:bookmarkStart w:id="1105" w:name="MCCQCTEMPBM_00001262"/>
            <w:bookmarkEnd w:id="1104"/>
            <w:r w:rsidRPr="00865CE6">
              <w:rPr>
                <w:lang w:val="en-US"/>
              </w:rPr>
              <w:t>events: </w:t>
            </w:r>
            <w:r w:rsidRPr="00865CE6">
              <w:rPr>
                <w:b/>
                <w:bCs/>
                <w:lang w:val="en-US"/>
              </w:rPr>
              <w:t>['API_INVOKER_ONBOARDED', 'API_INVOKER_UPDATED', 'API_INVOKER_OFFBOARDED']</w:t>
            </w:r>
          </w:p>
          <w:p w14:paraId="09A12F18" w14:textId="77777777" w:rsidR="00865CE6" w:rsidRPr="00865CE6" w:rsidRDefault="00865CE6" w:rsidP="003579F9">
            <w:pPr>
              <w:numPr>
                <w:ilvl w:val="1"/>
                <w:numId w:val="158"/>
              </w:numPr>
              <w:spacing w:after="0"/>
              <w:contextualSpacing/>
              <w:rPr>
                <w:lang w:val="en-US"/>
              </w:rPr>
            </w:pPr>
            <w:bookmarkStart w:id="1106" w:name="MCCQCTEMPBM_00001263"/>
            <w:bookmarkEnd w:id="1105"/>
            <w:r w:rsidRPr="00865CE6">
              <w:rPr>
                <w:lang w:val="en-US"/>
              </w:rPr>
              <w:t>Use </w:t>
            </w:r>
            <w:r w:rsidRPr="00865CE6">
              <w:rPr>
                <w:b/>
                <w:bCs/>
                <w:lang w:val="en-US"/>
              </w:rPr>
              <w:t>Provider AMF Certificate</w:t>
            </w:r>
          </w:p>
          <w:p w14:paraId="07984F63" w14:textId="77777777" w:rsidR="00865CE6" w:rsidRPr="00865CE6" w:rsidRDefault="00865CE6" w:rsidP="003579F9">
            <w:pPr>
              <w:numPr>
                <w:ilvl w:val="0"/>
                <w:numId w:val="158"/>
              </w:numPr>
              <w:spacing w:after="0"/>
              <w:contextualSpacing/>
              <w:rPr>
                <w:lang w:val="en-US"/>
              </w:rPr>
            </w:pPr>
            <w:bookmarkStart w:id="1107" w:name="MCCQCTEMPBM_00001264"/>
            <w:bookmarkEnd w:id="1106"/>
            <w:r w:rsidRPr="00865CE6">
              <w:rPr>
                <w:lang w:val="en-US"/>
              </w:rPr>
              <w:lastRenderedPageBreak/>
              <w:t>Perform </w:t>
            </w:r>
            <w:hyperlink r:id="rId77" w:anchor="onboard-an-invoker" w:tooltip="Invoker Onboarding" w:history="1">
              <w:r w:rsidRPr="00865CE6">
                <w:rPr>
                  <w:color w:val="0000FF"/>
                  <w:u w:val="single"/>
                  <w:lang w:val="en-US"/>
                </w:rPr>
                <w:t>invoker onboarding</w:t>
              </w:r>
            </w:hyperlink>
          </w:p>
          <w:p w14:paraId="792A4E1F" w14:textId="77777777" w:rsidR="00865CE6" w:rsidRPr="00865CE6" w:rsidRDefault="00865CE6" w:rsidP="003579F9">
            <w:pPr>
              <w:numPr>
                <w:ilvl w:val="0"/>
                <w:numId w:val="158"/>
              </w:numPr>
              <w:spacing w:after="0"/>
              <w:contextualSpacing/>
              <w:rPr>
                <w:lang w:val="en-US"/>
              </w:rPr>
            </w:pPr>
            <w:bookmarkStart w:id="1108" w:name="MCCQCTEMPBM_00001265"/>
            <w:bookmarkEnd w:id="1107"/>
            <w:r w:rsidRPr="00865CE6">
              <w:rPr>
                <w:lang w:val="en-US"/>
              </w:rPr>
              <w:t>Update information of previously onboarded Invoker:</w:t>
            </w:r>
          </w:p>
          <w:p w14:paraId="6703EE33" w14:textId="77777777" w:rsidR="00865CE6" w:rsidRPr="00865CE6" w:rsidRDefault="00865CE6" w:rsidP="003579F9">
            <w:pPr>
              <w:numPr>
                <w:ilvl w:val="1"/>
                <w:numId w:val="158"/>
              </w:numPr>
              <w:spacing w:after="0"/>
              <w:contextualSpacing/>
              <w:rPr>
                <w:lang w:val="en-US"/>
              </w:rPr>
            </w:pPr>
            <w:bookmarkStart w:id="1109" w:name="MCCQCTEMPBM_00001266"/>
            <w:bookmarkEnd w:id="1108"/>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1CD60CF2" w14:textId="77777777" w:rsidR="00865CE6" w:rsidRPr="00865CE6" w:rsidRDefault="00865CE6" w:rsidP="003579F9">
            <w:pPr>
              <w:numPr>
                <w:ilvl w:val="1"/>
                <w:numId w:val="158"/>
              </w:numPr>
              <w:spacing w:after="0"/>
              <w:contextualSpacing/>
              <w:rPr>
                <w:lang w:val="en-US"/>
              </w:rPr>
            </w:pPr>
            <w:bookmarkStart w:id="1110" w:name="MCCQCTEMPBM_00001267"/>
            <w:bookmarkEnd w:id="1109"/>
            <w:r w:rsidRPr="00865CE6">
              <w:rPr>
                <w:lang w:val="en-US"/>
              </w:rPr>
              <w:t>Reference Request Body is: [put invoker onboarding body]</w:t>
            </w:r>
          </w:p>
          <w:p w14:paraId="5ABB6166" w14:textId="77777777" w:rsidR="00865CE6" w:rsidRPr="00690AF4" w:rsidRDefault="00865CE6" w:rsidP="003579F9">
            <w:pPr>
              <w:numPr>
                <w:ilvl w:val="1"/>
                <w:numId w:val="158"/>
              </w:numPr>
              <w:spacing w:after="0"/>
              <w:contextualSpacing/>
              <w:rPr>
                <w:lang w:val="fr-FR"/>
              </w:rPr>
            </w:pPr>
            <w:bookmarkStart w:id="1111" w:name="MCCQCTEMPBM_00001268"/>
            <w:bookmarkEnd w:id="1110"/>
            <w:r w:rsidRPr="00690AF4">
              <w:rPr>
                <w:lang w:val="fr-FR"/>
              </w:rPr>
              <w:t>"notificationDestination": "</w:t>
            </w:r>
            <w:r w:rsidRPr="00690AF4">
              <w:rPr>
                <w:b/>
                <w:bCs/>
                <w:lang w:val="fr-FR"/>
              </w:rPr>
              <w:t>http://host.docker.internal:8086/netapp_new_callback</w:t>
            </w:r>
            <w:r w:rsidRPr="00690AF4">
              <w:rPr>
                <w:lang w:val="fr-FR"/>
              </w:rPr>
              <w:t>",</w:t>
            </w:r>
          </w:p>
          <w:p w14:paraId="61947CD0" w14:textId="77777777" w:rsidR="00865CE6" w:rsidRPr="00865CE6" w:rsidRDefault="00865CE6" w:rsidP="003579F9">
            <w:pPr>
              <w:numPr>
                <w:ilvl w:val="0"/>
                <w:numId w:val="158"/>
              </w:numPr>
              <w:spacing w:after="0"/>
              <w:contextualSpacing/>
              <w:rPr>
                <w:lang w:val="en-US"/>
              </w:rPr>
            </w:pPr>
            <w:bookmarkStart w:id="1112" w:name="MCCQCTEMPBM_00001269"/>
            <w:bookmarkEnd w:id="1111"/>
            <w:r w:rsidRPr="00865CE6">
              <w:rPr>
                <w:lang w:val="en-US"/>
              </w:rPr>
              <w:t>Offboard:</w:t>
            </w:r>
          </w:p>
          <w:bookmarkEnd w:id="1112"/>
          <w:p w14:paraId="188533F2" w14:textId="77777777" w:rsidR="00865CE6" w:rsidRPr="00865CE6" w:rsidRDefault="00865CE6" w:rsidP="003579F9">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1100"/>
      <w:tr w:rsidR="00865CE6" w:rsidRPr="00865CE6" w14:paraId="5BA93E51" w14:textId="77777777" w:rsidTr="003B2724">
        <w:trPr>
          <w:trHeight w:val="300"/>
        </w:trPr>
        <w:tc>
          <w:tcPr>
            <w:tcW w:w="1555" w:type="dxa"/>
          </w:tcPr>
          <w:p w14:paraId="67CDF15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62B07816" w14:textId="77777777" w:rsidR="00865CE6" w:rsidRPr="00865CE6" w:rsidRDefault="00865CE6" w:rsidP="003579F9">
            <w:pPr>
              <w:numPr>
                <w:ilvl w:val="0"/>
                <w:numId w:val="159"/>
              </w:numPr>
              <w:spacing w:after="0"/>
              <w:contextualSpacing/>
              <w:rPr>
                <w:bCs/>
                <w:lang w:val="en-US"/>
              </w:rPr>
            </w:pPr>
            <w:bookmarkStart w:id="1113" w:name="MCCQCTEMPBM_00001271"/>
            <w:r w:rsidRPr="00865CE6">
              <w:rPr>
                <w:bCs/>
                <w:lang w:val="en-US"/>
              </w:rPr>
              <w:t>Response to Event Subscription must accomplish:</w:t>
            </w:r>
          </w:p>
          <w:p w14:paraId="26FBC9E6" w14:textId="77777777" w:rsidR="00865CE6" w:rsidRPr="00865CE6" w:rsidRDefault="00865CE6" w:rsidP="003579F9">
            <w:pPr>
              <w:numPr>
                <w:ilvl w:val="1"/>
                <w:numId w:val="159"/>
              </w:numPr>
              <w:spacing w:after="0"/>
              <w:contextualSpacing/>
              <w:rPr>
                <w:bCs/>
                <w:lang w:val="en-US"/>
              </w:rPr>
            </w:pPr>
            <w:bookmarkStart w:id="1114" w:name="MCCQCTEMPBM_00001272"/>
            <w:bookmarkEnd w:id="1113"/>
            <w:r w:rsidRPr="00865CE6">
              <w:rPr>
                <w:b/>
                <w:bCs/>
                <w:lang w:val="en-US"/>
              </w:rPr>
              <w:t>201 Created</w:t>
            </w:r>
          </w:p>
          <w:p w14:paraId="247D313B" w14:textId="77777777" w:rsidR="00865CE6" w:rsidRPr="00865CE6" w:rsidRDefault="00865CE6" w:rsidP="003579F9">
            <w:pPr>
              <w:numPr>
                <w:ilvl w:val="1"/>
                <w:numId w:val="159"/>
              </w:numPr>
              <w:spacing w:after="0"/>
              <w:contextualSpacing/>
              <w:rPr>
                <w:bCs/>
                <w:lang w:val="en-US"/>
              </w:rPr>
            </w:pPr>
            <w:bookmarkStart w:id="1115" w:name="MCCQCTEMPBM_00001273"/>
            <w:bookmarkEnd w:id="1114"/>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71D67282" w14:textId="77777777" w:rsidR="00865CE6" w:rsidRPr="00865CE6" w:rsidRDefault="00865CE6" w:rsidP="003579F9">
            <w:pPr>
              <w:numPr>
                <w:ilvl w:val="1"/>
                <w:numId w:val="159"/>
              </w:numPr>
              <w:spacing w:after="0"/>
              <w:contextualSpacing/>
              <w:rPr>
                <w:bCs/>
                <w:lang w:val="en-US"/>
              </w:rPr>
            </w:pPr>
            <w:bookmarkStart w:id="1116" w:name="MCCQCTEMPBM_00001274"/>
            <w:bookmarkEnd w:id="1115"/>
            <w:r w:rsidRPr="00865CE6">
              <w:rPr>
                <w:bCs/>
                <w:lang w:val="en-US"/>
              </w:rPr>
              <w:t>Response Body must follow </w:t>
            </w:r>
            <w:r w:rsidRPr="00865CE6">
              <w:rPr>
                <w:b/>
                <w:bCs/>
                <w:lang w:val="en-US"/>
              </w:rPr>
              <w:t>EventSubscription</w:t>
            </w:r>
            <w:r w:rsidRPr="00865CE6">
              <w:rPr>
                <w:bCs/>
                <w:lang w:val="en-US"/>
              </w:rPr>
              <w:t> data structure.</w:t>
            </w:r>
          </w:p>
          <w:p w14:paraId="4AF3C968" w14:textId="77777777" w:rsidR="00865CE6" w:rsidRPr="00865CE6" w:rsidRDefault="00865CE6" w:rsidP="003579F9">
            <w:pPr>
              <w:numPr>
                <w:ilvl w:val="0"/>
                <w:numId w:val="159"/>
              </w:numPr>
              <w:spacing w:after="0"/>
              <w:contextualSpacing/>
              <w:rPr>
                <w:bCs/>
                <w:lang w:val="en-US"/>
              </w:rPr>
            </w:pPr>
            <w:bookmarkStart w:id="1117" w:name="MCCQCTEMPBM_00001275"/>
            <w:bookmarkEnd w:id="1116"/>
            <w:r w:rsidRPr="00865CE6">
              <w:rPr>
                <w:bCs/>
                <w:lang w:val="en-US"/>
              </w:rPr>
              <w:t>Response to Onboard request must accomplish:</w:t>
            </w:r>
          </w:p>
          <w:p w14:paraId="05826F14" w14:textId="77777777" w:rsidR="00865CE6" w:rsidRPr="00865CE6" w:rsidRDefault="00865CE6" w:rsidP="003579F9">
            <w:pPr>
              <w:numPr>
                <w:ilvl w:val="1"/>
                <w:numId w:val="159"/>
              </w:numPr>
              <w:spacing w:after="0"/>
              <w:contextualSpacing/>
              <w:rPr>
                <w:bCs/>
                <w:lang w:val="en-US"/>
              </w:rPr>
            </w:pPr>
            <w:bookmarkStart w:id="1118" w:name="MCCQCTEMPBM_00001276"/>
            <w:bookmarkEnd w:id="1117"/>
            <w:r w:rsidRPr="00865CE6">
              <w:rPr>
                <w:b/>
                <w:bCs/>
                <w:lang w:val="en-US"/>
              </w:rPr>
              <w:t>201 Created</w:t>
            </w:r>
          </w:p>
          <w:p w14:paraId="77EC1300" w14:textId="77777777" w:rsidR="00865CE6" w:rsidRPr="00865CE6" w:rsidRDefault="00865CE6" w:rsidP="003579F9">
            <w:pPr>
              <w:numPr>
                <w:ilvl w:val="1"/>
                <w:numId w:val="159"/>
              </w:numPr>
              <w:spacing w:after="0"/>
              <w:contextualSpacing/>
              <w:rPr>
                <w:bCs/>
                <w:lang w:val="en-US"/>
              </w:rPr>
            </w:pPr>
            <w:bookmarkStart w:id="1119" w:name="MCCQCTEMPBM_00001277"/>
            <w:bookmarkEnd w:id="1118"/>
            <w:r w:rsidRPr="00865CE6">
              <w:rPr>
                <w:bCs/>
                <w:lang w:val="en-US"/>
              </w:rPr>
              <w:t>Response Body must follow </w:t>
            </w:r>
            <w:r w:rsidRPr="00865CE6">
              <w:rPr>
                <w:b/>
                <w:bCs/>
                <w:lang w:val="en-US"/>
              </w:rPr>
              <w:t>APIInvokerEnrolmentDetails</w:t>
            </w:r>
            <w:r w:rsidRPr="00865CE6">
              <w:rPr>
                <w:bCs/>
                <w:lang w:val="en-US"/>
              </w:rPr>
              <w:t> data structure with:</w:t>
            </w:r>
          </w:p>
          <w:p w14:paraId="36A1E4CE" w14:textId="77777777" w:rsidR="00865CE6" w:rsidRPr="00865CE6" w:rsidRDefault="00865CE6" w:rsidP="003579F9">
            <w:pPr>
              <w:numPr>
                <w:ilvl w:val="2"/>
                <w:numId w:val="159"/>
              </w:numPr>
              <w:spacing w:after="0"/>
              <w:contextualSpacing/>
              <w:rPr>
                <w:bCs/>
                <w:lang w:val="en-US"/>
              </w:rPr>
            </w:pPr>
            <w:bookmarkStart w:id="1120" w:name="MCCQCTEMPBM_00001278"/>
            <w:bookmarkEnd w:id="1119"/>
            <w:r w:rsidRPr="00865CE6">
              <w:rPr>
                <w:bCs/>
                <w:lang w:val="en-US"/>
              </w:rPr>
              <w:t>apiInvokerId</w:t>
            </w:r>
          </w:p>
          <w:p w14:paraId="7BD38BC6" w14:textId="77777777" w:rsidR="00865CE6" w:rsidRPr="00865CE6" w:rsidRDefault="00865CE6" w:rsidP="003579F9">
            <w:pPr>
              <w:numPr>
                <w:ilvl w:val="2"/>
                <w:numId w:val="159"/>
              </w:numPr>
              <w:spacing w:after="0"/>
              <w:contextualSpacing/>
              <w:rPr>
                <w:bCs/>
                <w:lang w:val="en-US"/>
              </w:rPr>
            </w:pPr>
            <w:bookmarkStart w:id="1121" w:name="MCCQCTEMPBM_00001279"/>
            <w:bookmarkEnd w:id="1120"/>
            <w:r w:rsidRPr="00865CE6">
              <w:rPr>
                <w:bCs/>
                <w:lang w:val="en-US"/>
              </w:rPr>
              <w:t>onboardingInformation-&gt;apiInvokerCertificate must contain the public key signed.</w:t>
            </w:r>
          </w:p>
          <w:p w14:paraId="7DA61C11" w14:textId="77777777" w:rsidR="00865CE6" w:rsidRPr="00865CE6" w:rsidRDefault="00865CE6" w:rsidP="003579F9">
            <w:pPr>
              <w:numPr>
                <w:ilvl w:val="1"/>
                <w:numId w:val="159"/>
              </w:numPr>
              <w:spacing w:after="0"/>
              <w:contextualSpacing/>
              <w:rPr>
                <w:bCs/>
                <w:lang w:val="en-US"/>
              </w:rPr>
            </w:pPr>
            <w:bookmarkStart w:id="1122" w:name="MCCQCTEMPBM_00001280"/>
            <w:bookmarkEnd w:id="1121"/>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688FC32A" w14:textId="77777777" w:rsidR="00865CE6" w:rsidRPr="00865CE6" w:rsidRDefault="00865CE6" w:rsidP="003579F9">
            <w:pPr>
              <w:numPr>
                <w:ilvl w:val="0"/>
                <w:numId w:val="159"/>
              </w:numPr>
              <w:spacing w:after="0"/>
              <w:contextualSpacing/>
              <w:rPr>
                <w:bCs/>
                <w:lang w:val="en-US"/>
              </w:rPr>
            </w:pPr>
            <w:bookmarkStart w:id="1123" w:name="MCCQCTEMPBM_00001281"/>
            <w:bookmarkEnd w:id="1122"/>
            <w:r w:rsidRPr="00865CE6">
              <w:rPr>
                <w:bCs/>
                <w:lang w:val="en-US"/>
              </w:rPr>
              <w:t>Response to Update Request (PUT) with minor change must contain:</w:t>
            </w:r>
          </w:p>
          <w:p w14:paraId="6E3F205C" w14:textId="77777777" w:rsidR="00865CE6" w:rsidRPr="00865CE6" w:rsidRDefault="00865CE6" w:rsidP="003579F9">
            <w:pPr>
              <w:numPr>
                <w:ilvl w:val="1"/>
                <w:numId w:val="159"/>
              </w:numPr>
              <w:spacing w:after="0"/>
              <w:contextualSpacing/>
              <w:rPr>
                <w:bCs/>
                <w:lang w:val="en-US"/>
              </w:rPr>
            </w:pPr>
            <w:bookmarkStart w:id="1124" w:name="MCCQCTEMPBM_00001282"/>
            <w:bookmarkEnd w:id="1123"/>
            <w:r w:rsidRPr="00865CE6">
              <w:rPr>
                <w:b/>
                <w:bCs/>
                <w:lang w:val="en-US"/>
              </w:rPr>
              <w:t>200 OK</w:t>
            </w:r>
            <w:r w:rsidRPr="00865CE6">
              <w:rPr>
                <w:bCs/>
                <w:lang w:val="en-US"/>
              </w:rPr>
              <w:t> response.</w:t>
            </w:r>
          </w:p>
          <w:p w14:paraId="06C95E2A" w14:textId="77777777" w:rsidR="00865CE6" w:rsidRPr="00865CE6" w:rsidRDefault="00865CE6" w:rsidP="003579F9">
            <w:pPr>
              <w:numPr>
                <w:ilvl w:val="1"/>
                <w:numId w:val="159"/>
              </w:numPr>
              <w:spacing w:after="0"/>
              <w:contextualSpacing/>
              <w:rPr>
                <w:bCs/>
                <w:lang w:val="en-US"/>
              </w:rPr>
            </w:pPr>
            <w:bookmarkStart w:id="1125" w:name="MCCQCTEMPBM_00001283"/>
            <w:bookmarkEnd w:id="1124"/>
            <w:r w:rsidRPr="00865CE6">
              <w:rPr>
                <w:bCs/>
                <w:lang w:val="en-US"/>
              </w:rPr>
              <w:t>notificationDestination on response must contain the new value</w:t>
            </w:r>
          </w:p>
          <w:p w14:paraId="762E24BB" w14:textId="77777777" w:rsidR="00865CE6" w:rsidRPr="00865CE6" w:rsidRDefault="00865CE6" w:rsidP="003579F9">
            <w:pPr>
              <w:numPr>
                <w:ilvl w:val="0"/>
                <w:numId w:val="159"/>
              </w:numPr>
              <w:spacing w:after="0"/>
              <w:contextualSpacing/>
              <w:rPr>
                <w:bCs/>
                <w:lang w:val="en-US"/>
              </w:rPr>
            </w:pPr>
            <w:bookmarkStart w:id="1126" w:name="MCCQCTEMPBM_00001284"/>
            <w:bookmarkEnd w:id="1125"/>
            <w:r w:rsidRPr="00865CE6">
              <w:rPr>
                <w:bCs/>
                <w:lang w:val="en-US"/>
              </w:rPr>
              <w:t>Response to Offboard Request (DELETE) must contain:</w:t>
            </w:r>
          </w:p>
          <w:p w14:paraId="634411F8" w14:textId="77777777" w:rsidR="00865CE6" w:rsidRPr="00865CE6" w:rsidRDefault="00865CE6" w:rsidP="003579F9">
            <w:pPr>
              <w:numPr>
                <w:ilvl w:val="1"/>
                <w:numId w:val="159"/>
              </w:numPr>
              <w:spacing w:after="0"/>
              <w:contextualSpacing/>
              <w:rPr>
                <w:bCs/>
                <w:lang w:val="en-US"/>
              </w:rPr>
            </w:pPr>
            <w:bookmarkStart w:id="1127" w:name="MCCQCTEMPBM_00001285"/>
            <w:bookmarkEnd w:id="1126"/>
            <w:r w:rsidRPr="00865CE6">
              <w:rPr>
                <w:b/>
                <w:bCs/>
                <w:lang w:val="en-US"/>
              </w:rPr>
              <w:t>204 No Content</w:t>
            </w:r>
          </w:p>
          <w:p w14:paraId="457230A2" w14:textId="77777777" w:rsidR="00865CE6" w:rsidRPr="00865CE6" w:rsidRDefault="00865CE6" w:rsidP="003579F9">
            <w:pPr>
              <w:numPr>
                <w:ilvl w:val="0"/>
                <w:numId w:val="159"/>
              </w:numPr>
              <w:spacing w:after="0"/>
              <w:contextualSpacing/>
              <w:rPr>
                <w:bCs/>
                <w:lang w:val="en-US"/>
              </w:rPr>
            </w:pPr>
            <w:bookmarkStart w:id="1128" w:name="MCCQCTEMPBM_00001286"/>
            <w:bookmarkEnd w:id="1127"/>
            <w:r w:rsidRPr="00865CE6">
              <w:rPr>
                <w:bCs/>
                <w:lang w:val="en-US"/>
              </w:rPr>
              <w:t>Mock Server received messages must accomplish:</w:t>
            </w:r>
          </w:p>
          <w:p w14:paraId="48C09303" w14:textId="77777777" w:rsidR="00865CE6" w:rsidRPr="00865CE6" w:rsidRDefault="00865CE6" w:rsidP="003579F9">
            <w:pPr>
              <w:numPr>
                <w:ilvl w:val="1"/>
                <w:numId w:val="159"/>
              </w:numPr>
              <w:spacing w:after="0"/>
              <w:contextualSpacing/>
              <w:rPr>
                <w:bCs/>
                <w:lang w:val="en-US"/>
              </w:rPr>
            </w:pPr>
            <w:bookmarkStart w:id="1129" w:name="MCCQCTEMPBM_00001287"/>
            <w:bookmarkEnd w:id="1128"/>
            <w:r w:rsidRPr="00865CE6">
              <w:rPr>
                <w:b/>
                <w:bCs/>
                <w:lang w:val="en-US"/>
              </w:rPr>
              <w:t>Three Events have been received</w:t>
            </w:r>
            <w:r w:rsidRPr="00865CE6">
              <w:rPr>
                <w:bCs/>
                <w:lang w:val="en-US"/>
              </w:rPr>
              <w:t>.</w:t>
            </w:r>
          </w:p>
          <w:p w14:paraId="1ED4C3F7" w14:textId="77777777" w:rsidR="00865CE6" w:rsidRPr="00865CE6" w:rsidRDefault="00865CE6" w:rsidP="003579F9">
            <w:pPr>
              <w:numPr>
                <w:ilvl w:val="1"/>
                <w:numId w:val="159"/>
              </w:numPr>
              <w:spacing w:after="0"/>
              <w:contextualSpacing/>
              <w:rPr>
                <w:bCs/>
                <w:lang w:val="en-US"/>
              </w:rPr>
            </w:pPr>
            <w:bookmarkStart w:id="1130" w:name="MCCQCTEMPBM_00001288"/>
            <w:bookmarkEnd w:id="1129"/>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apiInvokerIds</w:t>
            </w:r>
            <w:r w:rsidRPr="00865CE6">
              <w:rPr>
                <w:bCs/>
                <w:lang w:val="en-US"/>
              </w:rPr>
              <w:t> in </w:t>
            </w:r>
            <w:r w:rsidRPr="00865CE6">
              <w:rPr>
                <w:b/>
                <w:bCs/>
                <w:lang w:val="en-US"/>
              </w:rPr>
              <w:t>eventDetail</w:t>
            </w:r>
            <w:r w:rsidRPr="00865CE6">
              <w:rPr>
                <w:bCs/>
                <w:lang w:val="en-US"/>
              </w:rPr>
              <w:t> parameter.</w:t>
            </w:r>
          </w:p>
          <w:p w14:paraId="636EA775" w14:textId="77777777" w:rsidR="00865CE6" w:rsidRPr="00865CE6" w:rsidRDefault="00865CE6" w:rsidP="003579F9">
            <w:pPr>
              <w:numPr>
                <w:ilvl w:val="2"/>
                <w:numId w:val="159"/>
              </w:numPr>
              <w:spacing w:after="0"/>
              <w:contextualSpacing/>
              <w:rPr>
                <w:bCs/>
                <w:lang w:val="en-US"/>
              </w:rPr>
            </w:pPr>
            <w:bookmarkStart w:id="1131" w:name="MCCQCTEMPBM_00001289"/>
            <w:bookmarkEnd w:id="1130"/>
            <w:r w:rsidRPr="00865CE6">
              <w:rPr>
                <w:bCs/>
                <w:lang w:val="en-US"/>
              </w:rPr>
              <w:t>One Event should be </w:t>
            </w:r>
            <w:r w:rsidRPr="00865CE6">
              <w:rPr>
                <w:b/>
                <w:bCs/>
                <w:lang w:val="en-US"/>
              </w:rPr>
              <w:t>API_INVOKER_ONBOARDED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271B0D58" w14:textId="77777777" w:rsidR="00865CE6" w:rsidRPr="00865CE6" w:rsidRDefault="00865CE6" w:rsidP="003579F9">
            <w:pPr>
              <w:numPr>
                <w:ilvl w:val="2"/>
                <w:numId w:val="159"/>
              </w:numPr>
              <w:spacing w:after="0"/>
              <w:contextualSpacing/>
              <w:rPr>
                <w:bCs/>
                <w:lang w:val="en-US"/>
              </w:rPr>
            </w:pPr>
            <w:bookmarkStart w:id="1132" w:name="MCCQCTEMPBM_00001290"/>
            <w:bookmarkEnd w:id="1131"/>
            <w:r w:rsidRPr="00865CE6">
              <w:rPr>
                <w:bCs/>
                <w:lang w:val="en-US"/>
              </w:rPr>
              <w:t>One Event should be </w:t>
            </w:r>
            <w:r w:rsidRPr="00865CE6">
              <w:rPr>
                <w:b/>
                <w:bCs/>
                <w:lang w:val="en-US"/>
              </w:rPr>
              <w:t>API_INVOKER_UPDATED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53DBBAA4" w14:textId="77777777" w:rsidR="00865CE6" w:rsidRPr="00865CE6" w:rsidRDefault="00865CE6" w:rsidP="003579F9">
            <w:pPr>
              <w:numPr>
                <w:ilvl w:val="2"/>
                <w:numId w:val="159"/>
              </w:numPr>
              <w:spacing w:after="0"/>
              <w:contextualSpacing/>
              <w:rPr>
                <w:bCs/>
                <w:lang w:val="en-US"/>
              </w:rPr>
            </w:pPr>
            <w:bookmarkStart w:id="1133" w:name="MCCQCTEMPBM_00001291"/>
            <w:bookmarkEnd w:id="1132"/>
            <w:r w:rsidRPr="00865CE6">
              <w:rPr>
                <w:bCs/>
                <w:lang w:val="en-US"/>
              </w:rPr>
              <w:t>One Event should be </w:t>
            </w:r>
            <w:r w:rsidRPr="00865CE6">
              <w:rPr>
                <w:b/>
                <w:bCs/>
                <w:lang w:val="en-US"/>
              </w:rPr>
              <w:t>API_INVOKER_OFFBOARDED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bookmarkEnd w:id="1133"/>
          <w:p w14:paraId="2F93FEF8" w14:textId="77777777" w:rsidR="00865CE6" w:rsidRPr="00865CE6" w:rsidRDefault="00865CE6" w:rsidP="00865CE6">
            <w:pPr>
              <w:ind w:left="1316"/>
              <w:contextualSpacing/>
              <w:rPr>
                <w:bCs/>
                <w:lang w:val="en-US"/>
              </w:rPr>
            </w:pPr>
          </w:p>
        </w:tc>
      </w:tr>
    </w:tbl>
    <w:p w14:paraId="06C89B8C" w14:textId="77777777" w:rsidR="00865CE6" w:rsidRPr="00865CE6" w:rsidRDefault="00865CE6" w:rsidP="00865CE6">
      <w:pPr>
        <w:jc w:val="both"/>
        <w:rPr>
          <w:lang w:val="en-US"/>
        </w:rPr>
      </w:pPr>
    </w:p>
    <w:p w14:paraId="5903EF79" w14:textId="77777777" w:rsidR="00865CE6" w:rsidRPr="00865CE6" w:rsidRDefault="00865CE6" w:rsidP="00865CE6">
      <w:pPr>
        <w:keepNext/>
        <w:keepLines/>
        <w:spacing w:before="120"/>
        <w:ind w:left="1134" w:hanging="1134"/>
        <w:outlineLvl w:val="2"/>
        <w:rPr>
          <w:rFonts w:ascii="Arial" w:hAnsi="Arial"/>
          <w:sz w:val="28"/>
          <w:lang w:val="en-US"/>
        </w:rPr>
      </w:pPr>
      <w:bookmarkStart w:id="1134" w:name="_Toc178759246"/>
      <w:bookmarkStart w:id="1135" w:name="_Toc179279239"/>
      <w:r w:rsidRPr="00865CE6">
        <w:rPr>
          <w:rFonts w:ascii="Arial" w:hAnsi="Arial"/>
          <w:sz w:val="28"/>
          <w:lang w:val="en-US"/>
        </w:rPr>
        <w:t>Test Case 10: Provider subscribe to ACL Update event</w:t>
      </w:r>
      <w:bookmarkEnd w:id="1134"/>
      <w:bookmarkEnd w:id="1135"/>
    </w:p>
    <w:tbl>
      <w:tblPr>
        <w:tblStyle w:val="TableGrid1"/>
        <w:tblW w:w="0" w:type="auto"/>
        <w:tblLook w:val="04A0" w:firstRow="1" w:lastRow="0" w:firstColumn="1" w:lastColumn="0" w:noHBand="0" w:noVBand="1"/>
      </w:tblPr>
      <w:tblGrid>
        <w:gridCol w:w="1129"/>
        <w:gridCol w:w="8502"/>
      </w:tblGrid>
      <w:tr w:rsidR="00865CE6" w:rsidRPr="00865CE6" w14:paraId="24E868C5" w14:textId="77777777" w:rsidTr="003B2724">
        <w:trPr>
          <w:trHeight w:val="300"/>
        </w:trPr>
        <w:tc>
          <w:tcPr>
            <w:tcW w:w="1555" w:type="dxa"/>
          </w:tcPr>
          <w:p w14:paraId="0706D5D8" w14:textId="77777777" w:rsidR="00865CE6" w:rsidRPr="00865CE6" w:rsidRDefault="00865CE6" w:rsidP="00865CE6">
            <w:pPr>
              <w:jc w:val="both"/>
              <w:rPr>
                <w:lang w:val="en-US"/>
              </w:rPr>
            </w:pPr>
            <w:r w:rsidRPr="00865CE6">
              <w:rPr>
                <w:b/>
                <w:bCs/>
                <w:lang w:val="en-US"/>
              </w:rPr>
              <w:t>Test ID</w:t>
            </w:r>
          </w:p>
        </w:tc>
        <w:tc>
          <w:tcPr>
            <w:tcW w:w="8076" w:type="dxa"/>
          </w:tcPr>
          <w:p w14:paraId="2C466DA0" w14:textId="77777777" w:rsidR="00865CE6" w:rsidRPr="00865CE6" w:rsidRDefault="00865CE6" w:rsidP="00865CE6">
            <w:pPr>
              <w:rPr>
                <w:lang w:val="en-US"/>
              </w:rPr>
            </w:pPr>
            <w:r w:rsidRPr="00865CE6">
              <w:rPr>
                <w:lang w:val="en-US"/>
              </w:rPr>
              <w:t>capif_api_events-10</w:t>
            </w:r>
          </w:p>
        </w:tc>
      </w:tr>
      <w:tr w:rsidR="00865CE6" w:rsidRPr="00865CE6" w14:paraId="4EBBC912" w14:textId="77777777" w:rsidTr="003B2724">
        <w:trPr>
          <w:trHeight w:val="300"/>
        </w:trPr>
        <w:tc>
          <w:tcPr>
            <w:tcW w:w="1555" w:type="dxa"/>
          </w:tcPr>
          <w:p w14:paraId="030818A6" w14:textId="77777777" w:rsidR="00865CE6" w:rsidRPr="00865CE6" w:rsidRDefault="00865CE6" w:rsidP="00865CE6">
            <w:pPr>
              <w:jc w:val="both"/>
              <w:rPr>
                <w:lang w:val="en-US"/>
              </w:rPr>
            </w:pPr>
            <w:r w:rsidRPr="00865CE6">
              <w:rPr>
                <w:b/>
                <w:bCs/>
                <w:lang w:val="en-US"/>
              </w:rPr>
              <w:t>Description</w:t>
            </w:r>
          </w:p>
        </w:tc>
        <w:tc>
          <w:tcPr>
            <w:tcW w:w="8076" w:type="dxa"/>
          </w:tcPr>
          <w:p w14:paraId="68A64BEE" w14:textId="77777777" w:rsidR="00865CE6" w:rsidRPr="00865CE6" w:rsidRDefault="00865CE6" w:rsidP="00865CE6">
            <w:pPr>
              <w:rPr>
                <w:lang w:val="en-US"/>
              </w:rPr>
            </w:pPr>
            <w:r w:rsidRPr="00865CE6">
              <w:rPr>
                <w:lang w:val="en-US"/>
              </w:rPr>
              <w:t>This test case will check that a CAPIF Provider subscribed to ACCESS_CONTROL_POLICY_UPDATE receive a notification when ACL Changes.</w:t>
            </w:r>
          </w:p>
        </w:tc>
      </w:tr>
      <w:tr w:rsidR="00865CE6" w:rsidRPr="00865CE6" w14:paraId="61485026" w14:textId="77777777" w:rsidTr="003B2724">
        <w:trPr>
          <w:trHeight w:val="300"/>
        </w:trPr>
        <w:tc>
          <w:tcPr>
            <w:tcW w:w="1555" w:type="dxa"/>
          </w:tcPr>
          <w:p w14:paraId="151D9FB1" w14:textId="77777777" w:rsidR="00865CE6" w:rsidRPr="00865CE6" w:rsidRDefault="00865CE6" w:rsidP="00865CE6">
            <w:pPr>
              <w:jc w:val="both"/>
              <w:rPr>
                <w:b/>
                <w:bCs/>
                <w:lang w:val="en-US"/>
              </w:rPr>
            </w:pPr>
            <w:r w:rsidRPr="00865CE6">
              <w:rPr>
                <w:b/>
                <w:bCs/>
                <w:lang w:val="en-US"/>
              </w:rPr>
              <w:t>Pre-conditions</w:t>
            </w:r>
          </w:p>
        </w:tc>
        <w:tc>
          <w:tcPr>
            <w:tcW w:w="8076" w:type="dxa"/>
          </w:tcPr>
          <w:p w14:paraId="2C840F3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865CE6" w:rsidRPr="00865CE6" w14:paraId="46C338C0" w14:textId="77777777" w:rsidTr="003B2724">
        <w:trPr>
          <w:trHeight w:val="300"/>
        </w:trPr>
        <w:tc>
          <w:tcPr>
            <w:tcW w:w="1555" w:type="dxa"/>
          </w:tcPr>
          <w:p w14:paraId="2E37B139" w14:textId="77777777" w:rsidR="00865CE6" w:rsidRPr="00865CE6" w:rsidRDefault="00865CE6" w:rsidP="00865CE6">
            <w:pPr>
              <w:jc w:val="both"/>
              <w:rPr>
                <w:lang w:val="en-US"/>
              </w:rPr>
            </w:pPr>
            <w:bookmarkStart w:id="1136" w:name="MCCQCTEMPBM_00001298" w:colFirst="1" w:colLast="1"/>
            <w:r w:rsidRPr="00865CE6">
              <w:rPr>
                <w:b/>
                <w:bCs/>
                <w:lang w:val="en-US"/>
              </w:rPr>
              <w:t>Execution Steps</w:t>
            </w:r>
          </w:p>
        </w:tc>
        <w:tc>
          <w:tcPr>
            <w:tcW w:w="8076" w:type="dxa"/>
          </w:tcPr>
          <w:p w14:paraId="2996B55E" w14:textId="77777777" w:rsidR="00865CE6" w:rsidRPr="00865CE6" w:rsidRDefault="00865CE6" w:rsidP="003579F9">
            <w:pPr>
              <w:numPr>
                <w:ilvl w:val="0"/>
                <w:numId w:val="160"/>
              </w:numPr>
              <w:spacing w:after="0"/>
              <w:contextualSpacing/>
              <w:rPr>
                <w:lang w:val="en-US"/>
              </w:rPr>
            </w:pPr>
            <w:bookmarkStart w:id="1137" w:name="MCCQCTEMPBM_00001292"/>
            <w:r w:rsidRPr="00865CE6">
              <w:rPr>
                <w:lang w:val="en-US"/>
              </w:rPr>
              <w:t>Onboard Provider.</w:t>
            </w:r>
          </w:p>
          <w:p w14:paraId="15B8B2F0" w14:textId="77777777" w:rsidR="00865CE6" w:rsidRPr="00865CE6" w:rsidRDefault="00865CE6" w:rsidP="003579F9">
            <w:pPr>
              <w:numPr>
                <w:ilvl w:val="0"/>
                <w:numId w:val="160"/>
              </w:numPr>
              <w:spacing w:after="0"/>
              <w:contextualSpacing/>
              <w:rPr>
                <w:lang w:val="en-US"/>
              </w:rPr>
            </w:pPr>
            <w:bookmarkStart w:id="1138" w:name="MCCQCTEMPBM_00001293"/>
            <w:bookmarkEnd w:id="1137"/>
            <w:r w:rsidRPr="00865CE6">
              <w:rPr>
                <w:lang w:val="en-US"/>
              </w:rPr>
              <w:t>Publish a provider API with name </w:t>
            </w:r>
            <w:r w:rsidRPr="00865CE6">
              <w:rPr>
                <w:b/>
                <w:bCs/>
                <w:lang w:val="en-US"/>
              </w:rPr>
              <w:t>service_1</w:t>
            </w:r>
            <w:r w:rsidRPr="00865CE6">
              <w:rPr>
                <w:lang w:val="en-US"/>
              </w:rPr>
              <w:t>.</w:t>
            </w:r>
          </w:p>
          <w:p w14:paraId="69B56838" w14:textId="77777777" w:rsidR="00865CE6" w:rsidRPr="00865CE6" w:rsidRDefault="00865CE6" w:rsidP="003579F9">
            <w:pPr>
              <w:numPr>
                <w:ilvl w:val="0"/>
                <w:numId w:val="160"/>
              </w:numPr>
              <w:spacing w:after="0"/>
              <w:contextualSpacing/>
              <w:rPr>
                <w:lang w:val="en-US"/>
              </w:rPr>
            </w:pPr>
            <w:bookmarkStart w:id="1139" w:name="MCCQCTEMPBM_00001294"/>
            <w:bookmarkEnd w:id="1138"/>
            <w:r w:rsidRPr="00865CE6">
              <w:rPr>
                <w:lang w:val="en-US"/>
              </w:rPr>
              <w:t>Onboard Invoker at CCF.</w:t>
            </w:r>
          </w:p>
          <w:p w14:paraId="6F6C0DAC" w14:textId="77777777" w:rsidR="00865CE6" w:rsidRPr="00865CE6" w:rsidRDefault="00865CE6" w:rsidP="003579F9">
            <w:pPr>
              <w:numPr>
                <w:ilvl w:val="0"/>
                <w:numId w:val="160"/>
              </w:numPr>
              <w:spacing w:after="0"/>
              <w:contextualSpacing/>
              <w:rPr>
                <w:lang w:val="en-US"/>
              </w:rPr>
            </w:pPr>
            <w:bookmarkStart w:id="1140" w:name="MCCQCTEMPBM_00001295"/>
            <w:bookmarkEnd w:id="1139"/>
            <w:r w:rsidRPr="00865CE6">
              <w:rPr>
                <w:lang w:val="en-US"/>
              </w:rPr>
              <w:lastRenderedPageBreak/>
              <w:t>Subscribe Provider to </w:t>
            </w:r>
            <w:r w:rsidRPr="00865CE6">
              <w:rPr>
                <w:b/>
                <w:bCs/>
                <w:lang w:val="en-US"/>
              </w:rPr>
              <w:t>ACCESS_CONTROL_POLICY_UPDATE</w:t>
            </w:r>
            <w:r w:rsidRPr="00865CE6">
              <w:rPr>
                <w:lang w:val="en-US"/>
              </w:rPr>
              <w:t> event.</w:t>
            </w:r>
          </w:p>
          <w:p w14:paraId="1F557DD1" w14:textId="77777777" w:rsidR="00865CE6" w:rsidRPr="00865CE6" w:rsidRDefault="00865CE6" w:rsidP="003579F9">
            <w:pPr>
              <w:numPr>
                <w:ilvl w:val="0"/>
                <w:numId w:val="160"/>
              </w:numPr>
              <w:spacing w:after="0"/>
              <w:contextualSpacing/>
              <w:rPr>
                <w:lang w:val="en-US"/>
              </w:rPr>
            </w:pPr>
            <w:bookmarkStart w:id="1141" w:name="MCCQCTEMPBM_00001296"/>
            <w:bookmarkEnd w:id="1140"/>
            <w:r w:rsidRPr="00865CE6">
              <w:rPr>
                <w:lang w:val="en-US"/>
              </w:rPr>
              <w:t>Discover APIs filtered by </w:t>
            </w:r>
            <w:r w:rsidRPr="00865CE6">
              <w:rPr>
                <w:b/>
                <w:bCs/>
                <w:lang w:val="en-US"/>
              </w:rPr>
              <w:t>aef_id</w:t>
            </w:r>
          </w:p>
          <w:p w14:paraId="2DC877FE" w14:textId="77777777" w:rsidR="00865CE6" w:rsidRPr="00865CE6" w:rsidRDefault="00865CE6" w:rsidP="003579F9">
            <w:pPr>
              <w:numPr>
                <w:ilvl w:val="0"/>
                <w:numId w:val="160"/>
              </w:numPr>
              <w:spacing w:after="0"/>
              <w:contextualSpacing/>
              <w:rPr>
                <w:lang w:val="en-US"/>
              </w:rPr>
            </w:pPr>
            <w:bookmarkStart w:id="1142" w:name="MCCQCTEMPBM_00001297"/>
            <w:bookmarkEnd w:id="1141"/>
            <w:r w:rsidRPr="00865CE6">
              <w:rPr>
                <w:lang w:val="en-US"/>
              </w:rPr>
              <w:t>Create Security Context for Invoker.</w:t>
            </w:r>
          </w:p>
          <w:bookmarkEnd w:id="1142"/>
          <w:p w14:paraId="7EB02688" w14:textId="77777777" w:rsidR="00865CE6" w:rsidRPr="00865CE6" w:rsidRDefault="00865CE6" w:rsidP="003579F9">
            <w:pPr>
              <w:numPr>
                <w:ilvl w:val="0"/>
                <w:numId w:val="160"/>
              </w:numPr>
              <w:spacing w:after="0"/>
              <w:contextualSpacing/>
              <w:rPr>
                <w:lang w:val="en-US"/>
              </w:rPr>
            </w:pPr>
            <w:r w:rsidRPr="00865CE6">
              <w:rPr>
                <w:lang w:val="en-US"/>
              </w:rPr>
              <w:t>Provider Retrieve ACL</w:t>
            </w:r>
          </w:p>
        </w:tc>
      </w:tr>
      <w:tr w:rsidR="00865CE6" w:rsidRPr="00865CE6" w14:paraId="0B975DC5" w14:textId="77777777" w:rsidTr="003B2724">
        <w:trPr>
          <w:trHeight w:val="300"/>
        </w:trPr>
        <w:tc>
          <w:tcPr>
            <w:tcW w:w="1555" w:type="dxa"/>
          </w:tcPr>
          <w:p w14:paraId="4A64F5A4" w14:textId="77777777" w:rsidR="00865CE6" w:rsidRPr="00865CE6" w:rsidRDefault="00865CE6" w:rsidP="00865CE6">
            <w:pPr>
              <w:jc w:val="both"/>
              <w:rPr>
                <w:b/>
                <w:bCs/>
                <w:lang w:val="en-US"/>
              </w:rPr>
            </w:pPr>
            <w:bookmarkStart w:id="1143" w:name="MCCQCTEMPBM_00001314" w:colFirst="1" w:colLast="1"/>
            <w:bookmarkEnd w:id="1136"/>
            <w:r w:rsidRPr="00865CE6">
              <w:rPr>
                <w:b/>
                <w:bCs/>
                <w:lang w:val="en-US"/>
              </w:rPr>
              <w:lastRenderedPageBreak/>
              <w:t>Information of Test</w:t>
            </w:r>
          </w:p>
        </w:tc>
        <w:tc>
          <w:tcPr>
            <w:tcW w:w="8076" w:type="dxa"/>
          </w:tcPr>
          <w:p w14:paraId="1E3070E4" w14:textId="77777777" w:rsidR="00865CE6" w:rsidRPr="00865CE6" w:rsidRDefault="00865CE6" w:rsidP="003579F9">
            <w:pPr>
              <w:numPr>
                <w:ilvl w:val="0"/>
                <w:numId w:val="161"/>
              </w:numPr>
              <w:spacing w:after="0"/>
              <w:contextualSpacing/>
              <w:rPr>
                <w:lang w:val="en-US"/>
              </w:rPr>
            </w:pPr>
            <w:bookmarkStart w:id="1144" w:name="MCCQCTEMPBM_00001299"/>
            <w:r w:rsidRPr="00865CE6">
              <w:rPr>
                <w:lang w:val="en-US"/>
              </w:rPr>
              <w:t>Perform </w:t>
            </w:r>
            <w:hyperlink r:id="rId78" w:anchor="register-a-provider" w:tooltip="Provider Registration" w:history="1">
              <w:r w:rsidRPr="00865CE6">
                <w:rPr>
                  <w:color w:val="0000FF"/>
                  <w:u w:val="single"/>
                  <w:lang w:val="en-US"/>
                </w:rPr>
                <w:t>provider registration</w:t>
              </w:r>
            </w:hyperlink>
          </w:p>
          <w:p w14:paraId="4367AC46" w14:textId="77777777" w:rsidR="00865CE6" w:rsidRPr="00865CE6" w:rsidRDefault="00865CE6" w:rsidP="003579F9">
            <w:pPr>
              <w:numPr>
                <w:ilvl w:val="0"/>
                <w:numId w:val="161"/>
              </w:numPr>
              <w:spacing w:after="0"/>
              <w:contextualSpacing/>
              <w:rPr>
                <w:lang w:val="en-US"/>
              </w:rPr>
            </w:pPr>
            <w:bookmarkStart w:id="1145" w:name="MCCQCTEMPBM_00001300"/>
            <w:bookmarkEnd w:id="1144"/>
            <w:r w:rsidRPr="00865CE6">
              <w:rPr>
                <w:lang w:val="en-US"/>
              </w:rPr>
              <w:t>Perform </w:t>
            </w:r>
            <w:hyperlink r:id="rId79" w:anchor="onboard-an-invoker" w:tooltip="Invoker Onboarding" w:history="1">
              <w:r w:rsidRPr="00865CE6">
                <w:rPr>
                  <w:color w:val="0000FF"/>
                  <w:u w:val="single"/>
                  <w:lang w:val="en-US"/>
                </w:rPr>
                <w:t>invoker onboarding</w:t>
              </w:r>
            </w:hyperlink>
          </w:p>
          <w:p w14:paraId="7B48E446" w14:textId="77777777" w:rsidR="00865CE6" w:rsidRPr="00865CE6" w:rsidRDefault="00865CE6" w:rsidP="003579F9">
            <w:pPr>
              <w:numPr>
                <w:ilvl w:val="0"/>
                <w:numId w:val="161"/>
              </w:numPr>
              <w:spacing w:after="0"/>
              <w:contextualSpacing/>
              <w:rPr>
                <w:lang w:val="en-US"/>
              </w:rPr>
            </w:pPr>
            <w:bookmarkStart w:id="1146" w:name="MCCQCTEMPBM_00001301"/>
            <w:bookmarkEnd w:id="1145"/>
            <w:r w:rsidRPr="00865CE6">
              <w:rPr>
                <w:lang w:val="en-US"/>
              </w:rPr>
              <w:t>Event Subscription to </w:t>
            </w:r>
            <w:r w:rsidRPr="00865CE6">
              <w:rPr>
                <w:b/>
                <w:bCs/>
                <w:lang w:val="en-US"/>
              </w:rPr>
              <w:t>ACCESS_CONTROL_POLICY_UPDATE</w:t>
            </w:r>
            <w:r w:rsidRPr="00865CE6">
              <w:rPr>
                <w:lang w:val="en-US"/>
              </w:rPr>
              <w:t> event:</w:t>
            </w:r>
          </w:p>
          <w:p w14:paraId="366A5262" w14:textId="77777777" w:rsidR="00865CE6" w:rsidRPr="00865CE6" w:rsidRDefault="00865CE6" w:rsidP="003579F9">
            <w:pPr>
              <w:numPr>
                <w:ilvl w:val="1"/>
                <w:numId w:val="161"/>
              </w:numPr>
              <w:spacing w:after="0"/>
              <w:contextualSpacing/>
              <w:rPr>
                <w:lang w:val="en-US"/>
              </w:rPr>
            </w:pPr>
            <w:bookmarkStart w:id="1147" w:name="MCCQCTEMPBM_00001302"/>
            <w:bookmarkEnd w:id="114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27E7444F" w14:textId="77777777" w:rsidR="00865CE6" w:rsidRPr="00865CE6" w:rsidRDefault="00865CE6" w:rsidP="003579F9">
            <w:pPr>
              <w:numPr>
                <w:ilvl w:val="1"/>
                <w:numId w:val="161"/>
              </w:numPr>
              <w:spacing w:after="0"/>
              <w:contextualSpacing/>
              <w:rPr>
                <w:lang w:val="en-US"/>
              </w:rPr>
            </w:pPr>
            <w:bookmarkStart w:id="1148" w:name="MCCQCTEMPBM_00001303"/>
            <w:bookmarkEnd w:id="1147"/>
            <w:r w:rsidRPr="00865CE6">
              <w:rPr>
                <w:lang w:val="en-US"/>
              </w:rPr>
              <w:t>body </w:t>
            </w:r>
            <w:hyperlink r:id="rId80" w:tooltip="Event Subscription Request" w:history="1">
              <w:r w:rsidRPr="00865CE6">
                <w:rPr>
                  <w:color w:val="0000FF"/>
                  <w:u w:val="single"/>
                  <w:lang w:val="en-US"/>
                </w:rPr>
                <w:t>event subscription request body</w:t>
              </w:r>
            </w:hyperlink>
            <w:r w:rsidRPr="00865CE6">
              <w:rPr>
                <w:lang w:val="en-US"/>
              </w:rPr>
              <w:t> with:</w:t>
            </w:r>
          </w:p>
          <w:p w14:paraId="6E3441D8" w14:textId="77777777" w:rsidR="00865CE6" w:rsidRPr="00865CE6" w:rsidRDefault="00865CE6" w:rsidP="003579F9">
            <w:pPr>
              <w:numPr>
                <w:ilvl w:val="2"/>
                <w:numId w:val="161"/>
              </w:numPr>
              <w:spacing w:after="0"/>
              <w:contextualSpacing/>
              <w:rPr>
                <w:lang w:val="en-US"/>
              </w:rPr>
            </w:pPr>
            <w:bookmarkStart w:id="1149" w:name="MCCQCTEMPBM_00001304"/>
            <w:bookmarkEnd w:id="1148"/>
            <w:r w:rsidRPr="00865CE6">
              <w:rPr>
                <w:lang w:val="en-US"/>
              </w:rPr>
              <w:t>events: </w:t>
            </w:r>
            <w:r w:rsidRPr="00865CE6">
              <w:rPr>
                <w:b/>
                <w:bCs/>
                <w:lang w:val="en-US"/>
              </w:rPr>
              <w:t>['ACCESS_CONTROL_POLICY_UPDATE']</w:t>
            </w:r>
          </w:p>
          <w:p w14:paraId="65CEEFAE" w14:textId="77777777" w:rsidR="00865CE6" w:rsidRPr="00865CE6" w:rsidRDefault="00865CE6" w:rsidP="003579F9">
            <w:pPr>
              <w:numPr>
                <w:ilvl w:val="2"/>
                <w:numId w:val="161"/>
              </w:numPr>
              <w:spacing w:after="0"/>
              <w:contextualSpacing/>
              <w:rPr>
                <w:lang w:val="en-US"/>
              </w:rPr>
            </w:pPr>
            <w:bookmarkStart w:id="1150" w:name="MCCQCTEMPBM_00001305"/>
            <w:bookmarkEnd w:id="1149"/>
            <w:r w:rsidRPr="00865CE6">
              <w:rPr>
                <w:lang w:val="en-US"/>
              </w:rPr>
              <w:t>eventFilters: apiInvokerIds array with apiInvokerId of invoker</w:t>
            </w:r>
          </w:p>
          <w:p w14:paraId="4ECDDBEC" w14:textId="77777777" w:rsidR="00865CE6" w:rsidRPr="00865CE6" w:rsidRDefault="00865CE6" w:rsidP="003579F9">
            <w:pPr>
              <w:numPr>
                <w:ilvl w:val="1"/>
                <w:numId w:val="161"/>
              </w:numPr>
              <w:spacing w:after="0"/>
              <w:contextualSpacing/>
              <w:rPr>
                <w:lang w:val="en-US"/>
              </w:rPr>
            </w:pPr>
            <w:bookmarkStart w:id="1151" w:name="MCCQCTEMPBM_00001306"/>
            <w:bookmarkEnd w:id="1150"/>
            <w:r w:rsidRPr="00865CE6">
              <w:rPr>
                <w:lang w:val="en-US"/>
              </w:rPr>
              <w:t>Use </w:t>
            </w:r>
            <w:r w:rsidRPr="00865CE6">
              <w:rPr>
                <w:b/>
                <w:bCs/>
                <w:lang w:val="en-US"/>
              </w:rPr>
              <w:t>Provider AMF Certificate</w:t>
            </w:r>
          </w:p>
          <w:p w14:paraId="4A7AD449" w14:textId="77777777" w:rsidR="00865CE6" w:rsidRPr="00865CE6" w:rsidRDefault="00865CE6" w:rsidP="003579F9">
            <w:pPr>
              <w:numPr>
                <w:ilvl w:val="0"/>
                <w:numId w:val="161"/>
              </w:numPr>
              <w:spacing w:after="0"/>
              <w:contextualSpacing/>
              <w:rPr>
                <w:lang w:val="en-US"/>
              </w:rPr>
            </w:pPr>
            <w:bookmarkStart w:id="1152" w:name="MCCQCTEMPBM_00001307"/>
            <w:bookmarkEnd w:id="1151"/>
            <w:r w:rsidRPr="00865CE6">
              <w:rPr>
                <w:lang w:val="en-US"/>
              </w:rPr>
              <w:t>Discover published APIs</w:t>
            </w:r>
          </w:p>
          <w:p w14:paraId="652ECF68" w14:textId="77777777" w:rsidR="00865CE6" w:rsidRPr="00865CE6" w:rsidRDefault="00865CE6" w:rsidP="003579F9">
            <w:pPr>
              <w:numPr>
                <w:ilvl w:val="0"/>
                <w:numId w:val="161"/>
              </w:numPr>
              <w:spacing w:after="0"/>
              <w:contextualSpacing/>
              <w:rPr>
                <w:lang w:val="en-US"/>
              </w:rPr>
            </w:pPr>
            <w:bookmarkStart w:id="1153" w:name="MCCQCTEMPBM_00001308"/>
            <w:bookmarkEnd w:id="1152"/>
            <w:r w:rsidRPr="00865CE6">
              <w:rPr>
                <w:lang w:val="en-US"/>
              </w:rPr>
              <w:t>Create Security Context for Invoker</w:t>
            </w:r>
          </w:p>
          <w:p w14:paraId="4FD7AF48" w14:textId="77777777" w:rsidR="00865CE6" w:rsidRPr="00865CE6" w:rsidRDefault="00865CE6" w:rsidP="003579F9">
            <w:pPr>
              <w:numPr>
                <w:ilvl w:val="1"/>
                <w:numId w:val="161"/>
              </w:numPr>
              <w:spacing w:after="0"/>
              <w:contextualSpacing/>
              <w:rPr>
                <w:lang w:val="en-US"/>
              </w:rPr>
            </w:pPr>
            <w:bookmarkStart w:id="1154" w:name="MCCQCTEMPBM_00001309"/>
            <w:bookmarkEnd w:id="115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06C4994" w14:textId="77777777" w:rsidR="00865CE6" w:rsidRPr="00865CE6" w:rsidRDefault="00865CE6" w:rsidP="003579F9">
            <w:pPr>
              <w:numPr>
                <w:ilvl w:val="1"/>
                <w:numId w:val="161"/>
              </w:numPr>
              <w:spacing w:after="0"/>
              <w:contextualSpacing/>
              <w:rPr>
                <w:lang w:val="en-US"/>
              </w:rPr>
            </w:pPr>
            <w:bookmarkStart w:id="1155" w:name="MCCQCTEMPBM_00001310"/>
            <w:bookmarkEnd w:id="1154"/>
            <w:r w:rsidRPr="00865CE6">
              <w:rPr>
                <w:lang w:val="en-US"/>
              </w:rPr>
              <w:t>Use </w:t>
            </w:r>
            <w:r w:rsidRPr="00865CE6">
              <w:rPr>
                <w:b/>
                <w:bCs/>
                <w:lang w:val="en-US"/>
              </w:rPr>
              <w:t>Invoker Certificate</w:t>
            </w:r>
          </w:p>
          <w:p w14:paraId="754F863C" w14:textId="77777777" w:rsidR="00865CE6" w:rsidRPr="00865CE6" w:rsidRDefault="00865CE6" w:rsidP="003579F9">
            <w:pPr>
              <w:numPr>
                <w:ilvl w:val="0"/>
                <w:numId w:val="161"/>
              </w:numPr>
              <w:spacing w:after="0"/>
              <w:contextualSpacing/>
              <w:rPr>
                <w:lang w:val="en-US"/>
              </w:rPr>
            </w:pPr>
            <w:bookmarkStart w:id="1156" w:name="MCCQCTEMPBM_00001311"/>
            <w:bookmarkEnd w:id="1155"/>
            <w:r w:rsidRPr="00865CE6">
              <w:rPr>
                <w:lang w:val="en-US"/>
              </w:rPr>
              <w:t>Provider Retrieve ACL</w:t>
            </w:r>
          </w:p>
          <w:p w14:paraId="06DD92FA" w14:textId="77777777" w:rsidR="00865CE6" w:rsidRPr="00865CE6" w:rsidRDefault="00865CE6" w:rsidP="003579F9">
            <w:pPr>
              <w:numPr>
                <w:ilvl w:val="1"/>
                <w:numId w:val="161"/>
              </w:numPr>
              <w:spacing w:after="0"/>
              <w:contextualSpacing/>
              <w:rPr>
                <w:lang w:val="en-US"/>
              </w:rPr>
            </w:pPr>
            <w:bookmarkStart w:id="1157" w:name="MCCQCTEMPBM_00001312"/>
            <w:bookmarkEnd w:id="115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D5C38F0" w14:textId="77777777" w:rsidR="00865CE6" w:rsidRPr="00865CE6" w:rsidRDefault="00865CE6" w:rsidP="003579F9">
            <w:pPr>
              <w:numPr>
                <w:ilvl w:val="1"/>
                <w:numId w:val="161"/>
              </w:numPr>
              <w:spacing w:after="0"/>
              <w:contextualSpacing/>
              <w:rPr>
                <w:lang w:val="en-US"/>
              </w:rPr>
            </w:pPr>
            <w:bookmarkStart w:id="1158" w:name="MCCQCTEMPBM_00001313"/>
            <w:bookmarkEnd w:id="1157"/>
            <w:r w:rsidRPr="00865CE6">
              <w:rPr>
                <w:lang w:val="en-US"/>
              </w:rPr>
              <w:t>Use </w:t>
            </w:r>
            <w:r w:rsidRPr="00865CE6">
              <w:rPr>
                <w:b/>
                <w:bCs/>
                <w:lang w:val="en-US"/>
              </w:rPr>
              <w:t>serviceApiId</w:t>
            </w:r>
            <w:r w:rsidRPr="00865CE6">
              <w:rPr>
                <w:lang w:val="en-US"/>
              </w:rPr>
              <w:t> and </w:t>
            </w:r>
            <w:r w:rsidRPr="00865CE6">
              <w:rPr>
                <w:b/>
                <w:bCs/>
                <w:lang w:val="en-US"/>
              </w:rPr>
              <w:t>aefId</w:t>
            </w:r>
          </w:p>
          <w:bookmarkEnd w:id="1158"/>
          <w:p w14:paraId="56015143" w14:textId="77777777" w:rsidR="00865CE6" w:rsidRPr="00865CE6" w:rsidRDefault="00865CE6" w:rsidP="003579F9">
            <w:pPr>
              <w:numPr>
                <w:ilvl w:val="1"/>
                <w:numId w:val="161"/>
              </w:numPr>
              <w:spacing w:after="0"/>
              <w:contextualSpacing/>
              <w:rPr>
                <w:lang w:val="en-US"/>
              </w:rPr>
            </w:pPr>
            <w:r w:rsidRPr="00865CE6">
              <w:rPr>
                <w:lang w:val="en-US"/>
              </w:rPr>
              <w:t>Use AEF Provider Certificate</w:t>
            </w:r>
          </w:p>
        </w:tc>
      </w:tr>
      <w:tr w:rsidR="00865CE6" w:rsidRPr="00865CE6" w14:paraId="0DB744C0" w14:textId="77777777" w:rsidTr="003B2724">
        <w:trPr>
          <w:trHeight w:val="300"/>
        </w:trPr>
        <w:tc>
          <w:tcPr>
            <w:tcW w:w="1555" w:type="dxa"/>
          </w:tcPr>
          <w:p w14:paraId="48F50DA8" w14:textId="77777777" w:rsidR="00865CE6" w:rsidRPr="00865CE6" w:rsidRDefault="00865CE6" w:rsidP="00865CE6">
            <w:pPr>
              <w:jc w:val="both"/>
              <w:rPr>
                <w:b/>
                <w:bCs/>
                <w:lang w:val="en-US"/>
              </w:rPr>
            </w:pPr>
            <w:bookmarkStart w:id="1159" w:name="MCCQCTEMPBM_00001331" w:colFirst="1" w:colLast="1"/>
            <w:bookmarkEnd w:id="1143"/>
            <w:r w:rsidRPr="00865CE6">
              <w:rPr>
                <w:b/>
                <w:bCs/>
                <w:lang w:val="en-US"/>
              </w:rPr>
              <w:t>Expected Result</w:t>
            </w:r>
          </w:p>
        </w:tc>
        <w:tc>
          <w:tcPr>
            <w:tcW w:w="8076" w:type="dxa"/>
          </w:tcPr>
          <w:p w14:paraId="7C19BD9E" w14:textId="77777777" w:rsidR="00865CE6" w:rsidRPr="00865CE6" w:rsidRDefault="00865CE6" w:rsidP="003579F9">
            <w:pPr>
              <w:numPr>
                <w:ilvl w:val="0"/>
                <w:numId w:val="162"/>
              </w:numPr>
              <w:spacing w:after="0"/>
              <w:contextualSpacing/>
              <w:rPr>
                <w:bCs/>
                <w:lang w:val="en-US"/>
              </w:rPr>
            </w:pPr>
            <w:bookmarkStart w:id="1160" w:name="MCCQCTEMPBM_00001315"/>
            <w:r w:rsidRPr="00865CE6">
              <w:rPr>
                <w:bCs/>
                <w:lang w:val="en-US"/>
              </w:rPr>
              <w:t>Response to Event Subscription must accomplish:</w:t>
            </w:r>
          </w:p>
          <w:p w14:paraId="028C6391" w14:textId="77777777" w:rsidR="00865CE6" w:rsidRPr="00865CE6" w:rsidRDefault="00865CE6" w:rsidP="003579F9">
            <w:pPr>
              <w:numPr>
                <w:ilvl w:val="1"/>
                <w:numId w:val="162"/>
              </w:numPr>
              <w:spacing w:after="0"/>
              <w:contextualSpacing/>
              <w:rPr>
                <w:bCs/>
                <w:lang w:val="en-US"/>
              </w:rPr>
            </w:pPr>
            <w:bookmarkStart w:id="1161" w:name="MCCQCTEMPBM_00001316"/>
            <w:bookmarkEnd w:id="1160"/>
            <w:r w:rsidRPr="00865CE6">
              <w:rPr>
                <w:b/>
                <w:bCs/>
                <w:lang w:val="en-US"/>
              </w:rPr>
              <w:t>201 Created</w:t>
            </w:r>
          </w:p>
          <w:p w14:paraId="5ED46D3E" w14:textId="77777777" w:rsidR="00865CE6" w:rsidRPr="00865CE6" w:rsidRDefault="00865CE6" w:rsidP="003579F9">
            <w:pPr>
              <w:numPr>
                <w:ilvl w:val="1"/>
                <w:numId w:val="162"/>
              </w:numPr>
              <w:spacing w:after="0"/>
              <w:contextualSpacing/>
              <w:rPr>
                <w:bCs/>
                <w:lang w:val="en-US"/>
              </w:rPr>
            </w:pPr>
            <w:bookmarkStart w:id="1162" w:name="MCCQCTEMPBM_00001317"/>
            <w:bookmarkEnd w:id="1161"/>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66FCCE1" w14:textId="77777777" w:rsidR="00865CE6" w:rsidRPr="00865CE6" w:rsidRDefault="00865CE6" w:rsidP="003579F9">
            <w:pPr>
              <w:numPr>
                <w:ilvl w:val="1"/>
                <w:numId w:val="162"/>
              </w:numPr>
              <w:spacing w:after="0"/>
              <w:contextualSpacing/>
              <w:rPr>
                <w:bCs/>
                <w:lang w:val="en-US"/>
              </w:rPr>
            </w:pPr>
            <w:bookmarkStart w:id="1163" w:name="MCCQCTEMPBM_00001318"/>
            <w:bookmarkEnd w:id="1162"/>
            <w:r w:rsidRPr="00865CE6">
              <w:rPr>
                <w:bCs/>
                <w:lang w:val="en-US"/>
              </w:rPr>
              <w:t>Response Body must follow </w:t>
            </w:r>
            <w:r w:rsidRPr="00865CE6">
              <w:rPr>
                <w:b/>
                <w:bCs/>
                <w:lang w:val="en-US"/>
              </w:rPr>
              <w:t>EventSubscription</w:t>
            </w:r>
            <w:r w:rsidRPr="00865CE6">
              <w:rPr>
                <w:bCs/>
                <w:lang w:val="en-US"/>
              </w:rPr>
              <w:t> data structure.</w:t>
            </w:r>
          </w:p>
          <w:p w14:paraId="5A1386B0" w14:textId="77777777" w:rsidR="00865CE6" w:rsidRPr="00865CE6" w:rsidRDefault="00865CE6" w:rsidP="003579F9">
            <w:pPr>
              <w:numPr>
                <w:ilvl w:val="0"/>
                <w:numId w:val="162"/>
              </w:numPr>
              <w:spacing w:after="0"/>
              <w:contextualSpacing/>
              <w:rPr>
                <w:bCs/>
                <w:lang w:val="en-US"/>
              </w:rPr>
            </w:pPr>
            <w:bookmarkStart w:id="1164" w:name="MCCQCTEMPBM_00001319"/>
            <w:bookmarkEnd w:id="1163"/>
            <w:r w:rsidRPr="00865CE6">
              <w:rPr>
                <w:lang w:val="en-US"/>
              </w:rPr>
              <w:t>Create security context:</w:t>
            </w:r>
          </w:p>
          <w:p w14:paraId="3A22FB8F" w14:textId="77777777" w:rsidR="00865CE6" w:rsidRPr="00865CE6" w:rsidRDefault="00865CE6" w:rsidP="003579F9">
            <w:pPr>
              <w:numPr>
                <w:ilvl w:val="1"/>
                <w:numId w:val="162"/>
              </w:numPr>
              <w:spacing w:after="0"/>
              <w:contextualSpacing/>
              <w:rPr>
                <w:bCs/>
                <w:lang w:val="en-US"/>
              </w:rPr>
            </w:pPr>
            <w:bookmarkStart w:id="1165" w:name="MCCQCTEMPBM_00001320"/>
            <w:bookmarkEnd w:id="1164"/>
            <w:r w:rsidRPr="00865CE6">
              <w:rPr>
                <w:lang w:val="en-US"/>
              </w:rPr>
              <w:t>body returned must accomplish </w:t>
            </w:r>
            <w:r w:rsidRPr="00865CE6">
              <w:rPr>
                <w:b/>
                <w:bCs/>
                <w:lang w:val="en-US"/>
              </w:rPr>
              <w:t>ServiceSecurity</w:t>
            </w:r>
            <w:r w:rsidRPr="00865CE6">
              <w:rPr>
                <w:lang w:val="en-US"/>
              </w:rPr>
              <w:t> data structure.</w:t>
            </w:r>
          </w:p>
          <w:p w14:paraId="6B196CD2" w14:textId="77777777" w:rsidR="00865CE6" w:rsidRPr="00865CE6" w:rsidRDefault="00865CE6" w:rsidP="003579F9">
            <w:pPr>
              <w:numPr>
                <w:ilvl w:val="1"/>
                <w:numId w:val="162"/>
              </w:numPr>
              <w:spacing w:after="0"/>
              <w:contextualSpacing/>
              <w:rPr>
                <w:bCs/>
                <w:lang w:val="en-US"/>
              </w:rPr>
            </w:pPr>
            <w:bookmarkStart w:id="1166" w:name="MCCQCTEMPBM_00001321"/>
            <w:bookmarkEnd w:id="1165"/>
            <w:r w:rsidRPr="00865CE6">
              <w:rPr>
                <w:lang w:val="en-US"/>
              </w:rPr>
              <w:t>Location Header must contain the new resource URL </w:t>
            </w:r>
            <w:r w:rsidRPr="00865CE6">
              <w:rPr>
                <w:b/>
                <w:bCs/>
                <w:lang w:val="en-US"/>
              </w:rPr>
              <w:t>{apiRoot}/capif-security/v1/trustedInvokers/{apiInvokerId}</w:t>
            </w:r>
          </w:p>
          <w:p w14:paraId="4970A641" w14:textId="77777777" w:rsidR="00865CE6" w:rsidRPr="00865CE6" w:rsidRDefault="00865CE6" w:rsidP="003579F9">
            <w:pPr>
              <w:numPr>
                <w:ilvl w:val="0"/>
                <w:numId w:val="162"/>
              </w:numPr>
              <w:spacing w:after="0"/>
              <w:contextualSpacing/>
              <w:rPr>
                <w:bCs/>
                <w:lang w:val="en-US"/>
              </w:rPr>
            </w:pPr>
            <w:bookmarkStart w:id="1167" w:name="MCCQCTEMPBM_00001322"/>
            <w:bookmarkEnd w:id="1166"/>
            <w:r w:rsidRPr="00865CE6">
              <w:rPr>
                <w:lang w:val="en-US"/>
              </w:rPr>
              <w:t>ACL Response:</w:t>
            </w:r>
          </w:p>
          <w:p w14:paraId="01A6F019" w14:textId="77777777" w:rsidR="00865CE6" w:rsidRPr="00865CE6" w:rsidRDefault="00865CE6" w:rsidP="003579F9">
            <w:pPr>
              <w:numPr>
                <w:ilvl w:val="1"/>
                <w:numId w:val="162"/>
              </w:numPr>
              <w:spacing w:after="0"/>
              <w:contextualSpacing/>
              <w:rPr>
                <w:bCs/>
                <w:lang w:val="en-US"/>
              </w:rPr>
            </w:pPr>
            <w:bookmarkStart w:id="1168" w:name="MCCQCTEMPBM_00001323"/>
            <w:bookmarkEnd w:id="1167"/>
            <w:r w:rsidRPr="00865CE6">
              <w:rPr>
                <w:b/>
                <w:bCs/>
                <w:lang w:val="en-US"/>
              </w:rPr>
              <w:t>200 OK</w:t>
            </w:r>
            <w:r w:rsidRPr="00865CE6">
              <w:rPr>
                <w:lang w:val="en-US"/>
              </w:rPr>
              <w:t> Response.</w:t>
            </w:r>
          </w:p>
          <w:p w14:paraId="7C559272" w14:textId="77777777" w:rsidR="00865CE6" w:rsidRPr="00865CE6" w:rsidRDefault="00865CE6" w:rsidP="003579F9">
            <w:pPr>
              <w:numPr>
                <w:ilvl w:val="1"/>
                <w:numId w:val="162"/>
              </w:numPr>
              <w:spacing w:after="0"/>
              <w:contextualSpacing/>
              <w:rPr>
                <w:bCs/>
                <w:lang w:val="en-US"/>
              </w:rPr>
            </w:pPr>
            <w:bookmarkStart w:id="1169" w:name="MCCQCTEMPBM_00001324"/>
            <w:bookmarkEnd w:id="1168"/>
            <w:r w:rsidRPr="00865CE6">
              <w:rPr>
                <w:lang w:val="en-US"/>
              </w:rPr>
              <w:t>body returned must accomplish </w:t>
            </w:r>
            <w:r w:rsidRPr="00865CE6">
              <w:rPr>
                <w:b/>
                <w:bCs/>
                <w:lang w:val="en-US"/>
              </w:rPr>
              <w:t>AccessControlPolicyList</w:t>
            </w:r>
            <w:r w:rsidRPr="00865CE6">
              <w:rPr>
                <w:lang w:val="en-US"/>
              </w:rPr>
              <w:t> data structure.</w:t>
            </w:r>
          </w:p>
          <w:p w14:paraId="79E0156D" w14:textId="77777777" w:rsidR="00865CE6" w:rsidRPr="00865CE6" w:rsidRDefault="00865CE6" w:rsidP="003579F9">
            <w:pPr>
              <w:numPr>
                <w:ilvl w:val="1"/>
                <w:numId w:val="162"/>
              </w:numPr>
              <w:spacing w:after="0"/>
              <w:contextualSpacing/>
              <w:rPr>
                <w:bCs/>
                <w:lang w:val="en-US"/>
              </w:rPr>
            </w:pPr>
            <w:bookmarkStart w:id="1170" w:name="MCCQCTEMPBM_00001325"/>
            <w:bookmarkEnd w:id="1169"/>
            <w:r w:rsidRPr="00865CE6">
              <w:rPr>
                <w:lang w:val="en-US"/>
              </w:rPr>
              <w:t>apiInvokerPolicies must:</w:t>
            </w:r>
          </w:p>
          <w:p w14:paraId="24A2DF46" w14:textId="77777777" w:rsidR="00865CE6" w:rsidRPr="00865CE6" w:rsidRDefault="00865CE6" w:rsidP="003579F9">
            <w:pPr>
              <w:numPr>
                <w:ilvl w:val="2"/>
                <w:numId w:val="162"/>
              </w:numPr>
              <w:spacing w:after="0"/>
              <w:contextualSpacing/>
              <w:rPr>
                <w:bCs/>
                <w:lang w:val="en-US"/>
              </w:rPr>
            </w:pPr>
            <w:bookmarkStart w:id="1171" w:name="MCCQCTEMPBM_00001326"/>
            <w:bookmarkEnd w:id="1170"/>
            <w:r w:rsidRPr="00865CE6">
              <w:rPr>
                <w:lang w:val="en-US"/>
              </w:rPr>
              <w:t>contain only one object.</w:t>
            </w:r>
          </w:p>
          <w:p w14:paraId="175C50D5" w14:textId="77777777" w:rsidR="00865CE6" w:rsidRPr="00865CE6" w:rsidRDefault="00865CE6" w:rsidP="003579F9">
            <w:pPr>
              <w:numPr>
                <w:ilvl w:val="2"/>
                <w:numId w:val="162"/>
              </w:numPr>
              <w:spacing w:after="0"/>
              <w:contextualSpacing/>
              <w:rPr>
                <w:bCs/>
                <w:lang w:val="en-US"/>
              </w:rPr>
            </w:pPr>
            <w:bookmarkStart w:id="1172" w:name="MCCQCTEMPBM_00001327"/>
            <w:bookmarkEnd w:id="1171"/>
            <w:r w:rsidRPr="00865CE6">
              <w:rPr>
                <w:lang w:val="en-US"/>
              </w:rPr>
              <w:t>apiInvokerId must match apiInvokerId registered previously.</w:t>
            </w:r>
          </w:p>
          <w:p w14:paraId="4B95AB08" w14:textId="77777777" w:rsidR="00865CE6" w:rsidRPr="00865CE6" w:rsidRDefault="00865CE6" w:rsidP="003579F9">
            <w:pPr>
              <w:numPr>
                <w:ilvl w:val="0"/>
                <w:numId w:val="162"/>
              </w:numPr>
              <w:spacing w:after="0"/>
              <w:contextualSpacing/>
              <w:rPr>
                <w:bCs/>
                <w:lang w:val="en-US"/>
              </w:rPr>
            </w:pPr>
            <w:bookmarkStart w:id="1173" w:name="MCCQCTEMPBM_00001328"/>
            <w:bookmarkEnd w:id="1172"/>
            <w:r w:rsidRPr="00865CE6">
              <w:rPr>
                <w:lang w:val="en-US"/>
              </w:rPr>
              <w:t>Mock Server received messages must accomplish:</w:t>
            </w:r>
          </w:p>
          <w:p w14:paraId="47CF3FD3" w14:textId="77777777" w:rsidR="00865CE6" w:rsidRPr="00865CE6" w:rsidRDefault="00865CE6" w:rsidP="003579F9">
            <w:pPr>
              <w:numPr>
                <w:ilvl w:val="1"/>
                <w:numId w:val="162"/>
              </w:numPr>
              <w:spacing w:after="0"/>
              <w:contextualSpacing/>
              <w:rPr>
                <w:bCs/>
                <w:lang w:val="en-US"/>
              </w:rPr>
            </w:pPr>
            <w:bookmarkStart w:id="1174" w:name="MCCQCTEMPBM_00001329"/>
            <w:bookmarkEnd w:id="1173"/>
            <w:r w:rsidRPr="00865CE6">
              <w:rPr>
                <w:b/>
                <w:bCs/>
                <w:lang w:val="en-US"/>
              </w:rPr>
              <w:t>One Event has been received</w:t>
            </w:r>
            <w:r w:rsidRPr="00865CE6">
              <w:rPr>
                <w:lang w:val="en-US"/>
              </w:rPr>
              <w:t>.</w:t>
            </w:r>
          </w:p>
          <w:p w14:paraId="74D06D65" w14:textId="77777777" w:rsidR="00865CE6" w:rsidRPr="00865CE6" w:rsidRDefault="00865CE6" w:rsidP="003579F9">
            <w:pPr>
              <w:numPr>
                <w:ilvl w:val="1"/>
                <w:numId w:val="162"/>
              </w:numPr>
              <w:spacing w:after="0"/>
              <w:contextualSpacing/>
              <w:rPr>
                <w:bCs/>
                <w:lang w:val="en-US"/>
              </w:rPr>
            </w:pPr>
            <w:bookmarkStart w:id="1175" w:name="MCCQCTEMPBM_00001330"/>
            <w:bookmarkEnd w:id="1174"/>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1175"/>
          <w:p w14:paraId="7B01C388" w14:textId="77777777" w:rsidR="00865CE6" w:rsidRPr="00865CE6" w:rsidRDefault="00865CE6" w:rsidP="003579F9">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r w:rsidRPr="00865CE6">
              <w:rPr>
                <w:b/>
                <w:bCs/>
                <w:lang w:val="en-US"/>
              </w:rPr>
              <w:t>apiId</w:t>
            </w:r>
            <w:r w:rsidRPr="00865CE6">
              <w:rPr>
                <w:lang w:val="en-US"/>
              </w:rPr>
              <w:t> and </w:t>
            </w:r>
            <w:r w:rsidRPr="00865CE6">
              <w:rPr>
                <w:b/>
                <w:bCs/>
                <w:lang w:val="en-US"/>
              </w:rPr>
              <w:t>apiInvokerPolicies</w:t>
            </w:r>
            <w:r w:rsidRPr="00865CE6">
              <w:rPr>
                <w:lang w:val="en-US"/>
              </w:rPr>
              <w:t>.</w:t>
            </w:r>
          </w:p>
        </w:tc>
      </w:tr>
      <w:bookmarkEnd w:id="1159"/>
    </w:tbl>
    <w:p w14:paraId="4AD53578" w14:textId="77777777" w:rsidR="00865CE6" w:rsidRPr="00865CE6" w:rsidRDefault="00865CE6" w:rsidP="00865CE6">
      <w:pPr>
        <w:jc w:val="both"/>
        <w:rPr>
          <w:lang w:val="en-US"/>
        </w:rPr>
      </w:pPr>
    </w:p>
    <w:p w14:paraId="70710D84" w14:textId="77777777" w:rsidR="00865CE6" w:rsidRPr="00865CE6" w:rsidRDefault="00865CE6" w:rsidP="00865CE6">
      <w:pPr>
        <w:keepNext/>
        <w:keepLines/>
        <w:spacing w:before="120"/>
        <w:ind w:left="1134" w:hanging="1134"/>
        <w:outlineLvl w:val="2"/>
        <w:rPr>
          <w:rFonts w:ascii="Arial" w:hAnsi="Arial"/>
          <w:sz w:val="28"/>
          <w:lang w:val="en-US"/>
        </w:rPr>
      </w:pPr>
      <w:bookmarkStart w:id="1176" w:name="_Toc178759247"/>
      <w:bookmarkStart w:id="1177" w:name="_Toc179279240"/>
      <w:r w:rsidRPr="00865CE6">
        <w:rPr>
          <w:rFonts w:ascii="Arial" w:hAnsi="Arial"/>
          <w:sz w:val="28"/>
          <w:lang w:val="en-US"/>
        </w:rPr>
        <w:t>Test Case 11: Provider receives an ACL unavailable event when invoker removes Security Context</w:t>
      </w:r>
      <w:bookmarkEnd w:id="1176"/>
      <w:bookmarkEnd w:id="1177"/>
    </w:p>
    <w:tbl>
      <w:tblPr>
        <w:tblStyle w:val="TableGrid1"/>
        <w:tblW w:w="0" w:type="auto"/>
        <w:tblLook w:val="04A0" w:firstRow="1" w:lastRow="0" w:firstColumn="1" w:lastColumn="0" w:noHBand="0" w:noVBand="1"/>
      </w:tblPr>
      <w:tblGrid>
        <w:gridCol w:w="1555"/>
        <w:gridCol w:w="8076"/>
      </w:tblGrid>
      <w:tr w:rsidR="00865CE6" w:rsidRPr="00865CE6" w14:paraId="0AEFFB83" w14:textId="77777777" w:rsidTr="003B2724">
        <w:trPr>
          <w:trHeight w:val="300"/>
        </w:trPr>
        <w:tc>
          <w:tcPr>
            <w:tcW w:w="1555" w:type="dxa"/>
          </w:tcPr>
          <w:p w14:paraId="3C206163" w14:textId="77777777" w:rsidR="00865CE6" w:rsidRPr="00865CE6" w:rsidRDefault="00865CE6" w:rsidP="00865CE6">
            <w:pPr>
              <w:jc w:val="both"/>
              <w:rPr>
                <w:lang w:val="en-US"/>
              </w:rPr>
            </w:pPr>
            <w:r w:rsidRPr="00865CE6">
              <w:rPr>
                <w:b/>
                <w:bCs/>
                <w:lang w:val="en-US"/>
              </w:rPr>
              <w:t>Test ID</w:t>
            </w:r>
          </w:p>
        </w:tc>
        <w:tc>
          <w:tcPr>
            <w:tcW w:w="8076" w:type="dxa"/>
          </w:tcPr>
          <w:p w14:paraId="4144E41D" w14:textId="77777777" w:rsidR="00865CE6" w:rsidRPr="00865CE6" w:rsidRDefault="00865CE6" w:rsidP="00865CE6">
            <w:pPr>
              <w:rPr>
                <w:lang w:val="en-US"/>
              </w:rPr>
            </w:pPr>
            <w:r w:rsidRPr="00865CE6">
              <w:rPr>
                <w:lang w:val="en-US"/>
              </w:rPr>
              <w:t>capif_api_events-11</w:t>
            </w:r>
          </w:p>
        </w:tc>
      </w:tr>
      <w:tr w:rsidR="00865CE6" w:rsidRPr="00865CE6" w14:paraId="74BEEE12" w14:textId="77777777" w:rsidTr="003B2724">
        <w:trPr>
          <w:trHeight w:val="300"/>
        </w:trPr>
        <w:tc>
          <w:tcPr>
            <w:tcW w:w="1555" w:type="dxa"/>
          </w:tcPr>
          <w:p w14:paraId="3390954D" w14:textId="77777777" w:rsidR="00865CE6" w:rsidRPr="00865CE6" w:rsidRDefault="00865CE6" w:rsidP="00865CE6">
            <w:pPr>
              <w:jc w:val="both"/>
              <w:rPr>
                <w:lang w:val="en-US"/>
              </w:rPr>
            </w:pPr>
            <w:r w:rsidRPr="00865CE6">
              <w:rPr>
                <w:b/>
                <w:bCs/>
                <w:lang w:val="en-US"/>
              </w:rPr>
              <w:t>Description</w:t>
            </w:r>
          </w:p>
        </w:tc>
        <w:tc>
          <w:tcPr>
            <w:tcW w:w="8076" w:type="dxa"/>
          </w:tcPr>
          <w:p w14:paraId="4CBC741A" w14:textId="77777777" w:rsidR="00865CE6" w:rsidRPr="00865CE6" w:rsidRDefault="00865CE6" w:rsidP="00865CE6">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865CE6" w:rsidRPr="00865CE6" w14:paraId="5B9690F7" w14:textId="77777777" w:rsidTr="003B2724">
        <w:trPr>
          <w:trHeight w:val="300"/>
        </w:trPr>
        <w:tc>
          <w:tcPr>
            <w:tcW w:w="1555" w:type="dxa"/>
          </w:tcPr>
          <w:p w14:paraId="5BC02691" w14:textId="77777777" w:rsidR="00865CE6" w:rsidRPr="00865CE6" w:rsidRDefault="00865CE6" w:rsidP="00865CE6">
            <w:pPr>
              <w:jc w:val="both"/>
              <w:rPr>
                <w:b/>
                <w:bCs/>
                <w:lang w:val="en-US"/>
              </w:rPr>
            </w:pPr>
            <w:r w:rsidRPr="00865CE6">
              <w:rPr>
                <w:b/>
                <w:bCs/>
                <w:lang w:val="en-US"/>
              </w:rPr>
              <w:t>Pre-conditions</w:t>
            </w:r>
          </w:p>
        </w:tc>
        <w:tc>
          <w:tcPr>
            <w:tcW w:w="8076" w:type="dxa"/>
          </w:tcPr>
          <w:p w14:paraId="7594769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r>
            <w:r w:rsidRPr="00865CE6">
              <w:rPr>
                <w:lang w:val="en-US"/>
              </w:rPr>
              <w:lastRenderedPageBreak/>
              <w:t>Mock Server is up and running to receive requests.</w:t>
            </w:r>
            <w:r w:rsidRPr="00865CE6">
              <w:rPr>
                <w:lang w:val="en-US"/>
              </w:rPr>
              <w:br/>
              <w:t>Mock Server is clean</w:t>
            </w:r>
          </w:p>
        </w:tc>
      </w:tr>
      <w:tr w:rsidR="00865CE6" w:rsidRPr="00865CE6" w14:paraId="5C757DFA" w14:textId="77777777" w:rsidTr="003B2724">
        <w:trPr>
          <w:trHeight w:val="300"/>
        </w:trPr>
        <w:tc>
          <w:tcPr>
            <w:tcW w:w="1555" w:type="dxa"/>
          </w:tcPr>
          <w:p w14:paraId="3A44355D" w14:textId="77777777" w:rsidR="00865CE6" w:rsidRPr="00865CE6" w:rsidRDefault="00865CE6" w:rsidP="00865CE6">
            <w:pPr>
              <w:jc w:val="both"/>
              <w:rPr>
                <w:lang w:val="en-US"/>
              </w:rPr>
            </w:pPr>
            <w:bookmarkStart w:id="1178" w:name="MCCQCTEMPBM_00001339" w:colFirst="1" w:colLast="1"/>
            <w:r w:rsidRPr="00865CE6">
              <w:rPr>
                <w:b/>
                <w:bCs/>
                <w:lang w:val="en-US"/>
              </w:rPr>
              <w:lastRenderedPageBreak/>
              <w:t>Execution Steps</w:t>
            </w:r>
          </w:p>
        </w:tc>
        <w:tc>
          <w:tcPr>
            <w:tcW w:w="8076" w:type="dxa"/>
          </w:tcPr>
          <w:p w14:paraId="65BFFE42" w14:textId="77777777" w:rsidR="00865CE6" w:rsidRPr="00865CE6" w:rsidRDefault="00865CE6" w:rsidP="003579F9">
            <w:pPr>
              <w:numPr>
                <w:ilvl w:val="0"/>
                <w:numId w:val="163"/>
              </w:numPr>
              <w:spacing w:after="0"/>
              <w:contextualSpacing/>
              <w:rPr>
                <w:lang w:val="en-US"/>
              </w:rPr>
            </w:pPr>
            <w:bookmarkStart w:id="1179" w:name="MCCQCTEMPBM_00001332"/>
            <w:r w:rsidRPr="00865CE6">
              <w:rPr>
                <w:lang w:val="en-US"/>
              </w:rPr>
              <w:t>Onboard Provider.</w:t>
            </w:r>
          </w:p>
          <w:p w14:paraId="118A2324" w14:textId="77777777" w:rsidR="00865CE6" w:rsidRPr="00865CE6" w:rsidRDefault="00865CE6" w:rsidP="003579F9">
            <w:pPr>
              <w:numPr>
                <w:ilvl w:val="0"/>
                <w:numId w:val="163"/>
              </w:numPr>
              <w:spacing w:after="0"/>
              <w:contextualSpacing/>
              <w:rPr>
                <w:lang w:val="en-US"/>
              </w:rPr>
            </w:pPr>
            <w:bookmarkStart w:id="1180" w:name="MCCQCTEMPBM_00001333"/>
            <w:bookmarkEnd w:id="1179"/>
            <w:r w:rsidRPr="00865CE6">
              <w:rPr>
                <w:lang w:val="en-US"/>
              </w:rPr>
              <w:t>Publish a provider API with name </w:t>
            </w:r>
            <w:r w:rsidRPr="00865CE6">
              <w:rPr>
                <w:b/>
                <w:bCs/>
                <w:lang w:val="en-US"/>
              </w:rPr>
              <w:t>service_1</w:t>
            </w:r>
            <w:r w:rsidRPr="00865CE6">
              <w:rPr>
                <w:lang w:val="en-US"/>
              </w:rPr>
              <w:t>.</w:t>
            </w:r>
          </w:p>
          <w:p w14:paraId="7B72C489" w14:textId="77777777" w:rsidR="00865CE6" w:rsidRPr="00865CE6" w:rsidRDefault="00865CE6" w:rsidP="003579F9">
            <w:pPr>
              <w:numPr>
                <w:ilvl w:val="0"/>
                <w:numId w:val="163"/>
              </w:numPr>
              <w:spacing w:after="0"/>
              <w:contextualSpacing/>
              <w:rPr>
                <w:lang w:val="en-US"/>
              </w:rPr>
            </w:pPr>
            <w:bookmarkStart w:id="1181" w:name="MCCQCTEMPBM_00001334"/>
            <w:bookmarkEnd w:id="1180"/>
            <w:r w:rsidRPr="00865CE6">
              <w:rPr>
                <w:lang w:val="en-US"/>
              </w:rPr>
              <w:t>Onboard Invoker at CCF.</w:t>
            </w:r>
          </w:p>
          <w:p w14:paraId="7CEABF44" w14:textId="77777777" w:rsidR="00865CE6" w:rsidRPr="00865CE6" w:rsidRDefault="00865CE6" w:rsidP="003579F9">
            <w:pPr>
              <w:numPr>
                <w:ilvl w:val="0"/>
                <w:numId w:val="163"/>
              </w:numPr>
              <w:spacing w:after="0"/>
              <w:contextualSpacing/>
              <w:rPr>
                <w:lang w:val="en-US"/>
              </w:rPr>
            </w:pPr>
            <w:bookmarkStart w:id="1182" w:name="MCCQCTEMPBM_00001335"/>
            <w:bookmarkEnd w:id="1181"/>
            <w:r w:rsidRPr="00865CE6">
              <w:rPr>
                <w:lang w:val="en-US"/>
              </w:rPr>
              <w:t>Subscribe Invoker to </w:t>
            </w:r>
            <w:r w:rsidRPr="00865CE6">
              <w:rPr>
                <w:b/>
                <w:bCs/>
                <w:lang w:val="en-US"/>
              </w:rPr>
              <w:t>ACCESS_CONTROL_POLICY_UNAVAILABLE</w:t>
            </w:r>
            <w:r w:rsidRPr="00865CE6">
              <w:rPr>
                <w:lang w:val="en-US"/>
              </w:rPr>
              <w:t> event.</w:t>
            </w:r>
          </w:p>
          <w:p w14:paraId="54B88B83" w14:textId="77777777" w:rsidR="00865CE6" w:rsidRPr="00865CE6" w:rsidRDefault="00865CE6" w:rsidP="003579F9">
            <w:pPr>
              <w:numPr>
                <w:ilvl w:val="0"/>
                <w:numId w:val="163"/>
              </w:numPr>
              <w:spacing w:after="0"/>
              <w:contextualSpacing/>
              <w:rPr>
                <w:lang w:val="en-US"/>
              </w:rPr>
            </w:pPr>
            <w:bookmarkStart w:id="1183" w:name="MCCQCTEMPBM_00001336"/>
            <w:bookmarkEnd w:id="1182"/>
            <w:r w:rsidRPr="00865CE6">
              <w:rPr>
                <w:lang w:val="en-US"/>
              </w:rPr>
              <w:t>Discover APIs filtered by </w:t>
            </w:r>
            <w:r w:rsidRPr="00865CE6">
              <w:rPr>
                <w:b/>
                <w:bCs/>
                <w:lang w:val="en-US"/>
              </w:rPr>
              <w:t>aef_id</w:t>
            </w:r>
          </w:p>
          <w:p w14:paraId="46CD0B83" w14:textId="77777777" w:rsidR="00865CE6" w:rsidRPr="00865CE6" w:rsidRDefault="00865CE6" w:rsidP="003579F9">
            <w:pPr>
              <w:numPr>
                <w:ilvl w:val="0"/>
                <w:numId w:val="163"/>
              </w:numPr>
              <w:spacing w:after="0"/>
              <w:contextualSpacing/>
              <w:rPr>
                <w:lang w:val="en-US"/>
              </w:rPr>
            </w:pPr>
            <w:bookmarkStart w:id="1184" w:name="MCCQCTEMPBM_00001337"/>
            <w:bookmarkEnd w:id="1183"/>
            <w:r w:rsidRPr="00865CE6">
              <w:rPr>
                <w:lang w:val="en-US"/>
              </w:rPr>
              <w:t>Create Security Context for Invoker.</w:t>
            </w:r>
          </w:p>
          <w:p w14:paraId="433F8226" w14:textId="77777777" w:rsidR="00865CE6" w:rsidRPr="00865CE6" w:rsidRDefault="00865CE6" w:rsidP="003579F9">
            <w:pPr>
              <w:numPr>
                <w:ilvl w:val="0"/>
                <w:numId w:val="163"/>
              </w:numPr>
              <w:spacing w:after="0"/>
              <w:contextualSpacing/>
              <w:rPr>
                <w:lang w:val="en-US"/>
              </w:rPr>
            </w:pPr>
            <w:bookmarkStart w:id="1185" w:name="MCCQCTEMPBM_00001338"/>
            <w:bookmarkEnd w:id="1184"/>
            <w:r w:rsidRPr="00865CE6">
              <w:rPr>
                <w:lang w:val="en-US"/>
              </w:rPr>
              <w:t>Provider Retrieve ACL</w:t>
            </w:r>
          </w:p>
          <w:bookmarkEnd w:id="1185"/>
          <w:p w14:paraId="7670B24F" w14:textId="77777777" w:rsidR="00865CE6" w:rsidRPr="00865CE6" w:rsidRDefault="00865CE6" w:rsidP="003579F9">
            <w:pPr>
              <w:numPr>
                <w:ilvl w:val="0"/>
                <w:numId w:val="163"/>
              </w:numPr>
              <w:spacing w:after="0"/>
              <w:contextualSpacing/>
              <w:rPr>
                <w:lang w:val="en-US"/>
              </w:rPr>
            </w:pPr>
            <w:r w:rsidRPr="00865CE6">
              <w:rPr>
                <w:lang w:val="en-US"/>
              </w:rPr>
              <w:t>Remove Security Context for Invoker.</w:t>
            </w:r>
          </w:p>
        </w:tc>
      </w:tr>
      <w:tr w:rsidR="00865CE6" w:rsidRPr="00865CE6" w14:paraId="579AA4BD" w14:textId="77777777" w:rsidTr="003B2724">
        <w:trPr>
          <w:trHeight w:val="300"/>
        </w:trPr>
        <w:tc>
          <w:tcPr>
            <w:tcW w:w="1555" w:type="dxa"/>
          </w:tcPr>
          <w:p w14:paraId="226ED4A3" w14:textId="77777777" w:rsidR="00865CE6" w:rsidRPr="00865CE6" w:rsidRDefault="00865CE6" w:rsidP="00865CE6">
            <w:pPr>
              <w:jc w:val="both"/>
              <w:rPr>
                <w:b/>
                <w:bCs/>
                <w:lang w:val="en-US"/>
              </w:rPr>
            </w:pPr>
            <w:bookmarkStart w:id="1186" w:name="MCCQCTEMPBM_00001358" w:colFirst="1" w:colLast="1"/>
            <w:bookmarkEnd w:id="1178"/>
            <w:r w:rsidRPr="00865CE6">
              <w:rPr>
                <w:b/>
                <w:bCs/>
                <w:lang w:val="en-US"/>
              </w:rPr>
              <w:t>Information of Test</w:t>
            </w:r>
          </w:p>
        </w:tc>
        <w:tc>
          <w:tcPr>
            <w:tcW w:w="8076" w:type="dxa"/>
          </w:tcPr>
          <w:p w14:paraId="10E02B83" w14:textId="77777777" w:rsidR="00865CE6" w:rsidRPr="00865CE6" w:rsidRDefault="00865CE6" w:rsidP="003579F9">
            <w:pPr>
              <w:numPr>
                <w:ilvl w:val="0"/>
                <w:numId w:val="164"/>
              </w:numPr>
              <w:spacing w:after="0"/>
              <w:contextualSpacing/>
              <w:rPr>
                <w:lang w:val="en-US"/>
              </w:rPr>
            </w:pPr>
            <w:bookmarkStart w:id="1187" w:name="MCCQCTEMPBM_00001340"/>
            <w:r w:rsidRPr="00865CE6">
              <w:rPr>
                <w:lang w:val="en-US"/>
              </w:rPr>
              <w:t>Perform </w:t>
            </w:r>
            <w:hyperlink r:id="rId81" w:anchor="register-a-provider" w:tooltip="Provider Registration" w:history="1">
              <w:r w:rsidRPr="00865CE6">
                <w:rPr>
                  <w:color w:val="0000FF"/>
                  <w:u w:val="single"/>
                  <w:lang w:val="en-US"/>
                </w:rPr>
                <w:t>provider registration</w:t>
              </w:r>
            </w:hyperlink>
          </w:p>
          <w:p w14:paraId="02F20035" w14:textId="77777777" w:rsidR="00865CE6" w:rsidRPr="00865CE6" w:rsidRDefault="00865CE6" w:rsidP="003579F9">
            <w:pPr>
              <w:numPr>
                <w:ilvl w:val="0"/>
                <w:numId w:val="164"/>
              </w:numPr>
              <w:spacing w:after="0"/>
              <w:contextualSpacing/>
              <w:rPr>
                <w:lang w:val="en-US"/>
              </w:rPr>
            </w:pPr>
            <w:bookmarkStart w:id="1188" w:name="MCCQCTEMPBM_00001341"/>
            <w:bookmarkEnd w:id="1187"/>
            <w:r w:rsidRPr="00865CE6">
              <w:rPr>
                <w:lang w:val="en-US"/>
              </w:rPr>
              <w:t>Perform </w:t>
            </w:r>
            <w:hyperlink r:id="rId82" w:anchor="onboard-an-invoker" w:tooltip="Invoker Onboarding" w:history="1">
              <w:r w:rsidRPr="00865CE6">
                <w:rPr>
                  <w:color w:val="0000FF"/>
                  <w:u w:val="single"/>
                  <w:lang w:val="en-US"/>
                </w:rPr>
                <w:t>invoker onboarding</w:t>
              </w:r>
            </w:hyperlink>
          </w:p>
          <w:p w14:paraId="18FEACE6" w14:textId="77777777" w:rsidR="00865CE6" w:rsidRPr="00865CE6" w:rsidRDefault="00865CE6" w:rsidP="003579F9">
            <w:pPr>
              <w:numPr>
                <w:ilvl w:val="0"/>
                <w:numId w:val="164"/>
              </w:numPr>
              <w:spacing w:after="0"/>
              <w:contextualSpacing/>
              <w:rPr>
                <w:lang w:val="en-US"/>
              </w:rPr>
            </w:pPr>
            <w:bookmarkStart w:id="1189" w:name="MCCQCTEMPBM_00001342"/>
            <w:bookmarkEnd w:id="1188"/>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7D3BBD82" w14:textId="77777777" w:rsidR="00865CE6" w:rsidRPr="00865CE6" w:rsidRDefault="00865CE6" w:rsidP="003579F9">
            <w:pPr>
              <w:numPr>
                <w:ilvl w:val="1"/>
                <w:numId w:val="164"/>
              </w:numPr>
              <w:spacing w:after="0"/>
              <w:contextualSpacing/>
              <w:rPr>
                <w:lang w:val="en-US"/>
              </w:rPr>
            </w:pPr>
            <w:bookmarkStart w:id="1190" w:name="MCCQCTEMPBM_00001343"/>
            <w:bookmarkEnd w:id="118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77E21FC8" w14:textId="77777777" w:rsidR="00865CE6" w:rsidRPr="00865CE6" w:rsidRDefault="00865CE6" w:rsidP="003579F9">
            <w:pPr>
              <w:numPr>
                <w:ilvl w:val="1"/>
                <w:numId w:val="164"/>
              </w:numPr>
              <w:spacing w:after="0"/>
              <w:contextualSpacing/>
              <w:rPr>
                <w:lang w:val="en-US"/>
              </w:rPr>
            </w:pPr>
            <w:bookmarkStart w:id="1191" w:name="MCCQCTEMPBM_00001344"/>
            <w:bookmarkEnd w:id="1190"/>
            <w:r w:rsidRPr="00865CE6">
              <w:rPr>
                <w:lang w:val="en-US"/>
              </w:rPr>
              <w:t>body </w:t>
            </w:r>
            <w:hyperlink r:id="rId83" w:tooltip="Event Subscription Request" w:history="1">
              <w:r w:rsidRPr="00865CE6">
                <w:rPr>
                  <w:color w:val="0000FF"/>
                  <w:u w:val="single"/>
                  <w:lang w:val="en-US"/>
                </w:rPr>
                <w:t>event subscription request body</w:t>
              </w:r>
            </w:hyperlink>
            <w:r w:rsidRPr="00865CE6">
              <w:rPr>
                <w:lang w:val="en-US"/>
              </w:rPr>
              <w:t> with:</w:t>
            </w:r>
          </w:p>
          <w:p w14:paraId="38EA29BA" w14:textId="77777777" w:rsidR="00865CE6" w:rsidRPr="00865CE6" w:rsidRDefault="00865CE6" w:rsidP="003579F9">
            <w:pPr>
              <w:numPr>
                <w:ilvl w:val="2"/>
                <w:numId w:val="164"/>
              </w:numPr>
              <w:spacing w:after="0"/>
              <w:contextualSpacing/>
              <w:rPr>
                <w:lang w:val="en-US"/>
              </w:rPr>
            </w:pPr>
            <w:bookmarkStart w:id="1192" w:name="MCCQCTEMPBM_00001345"/>
            <w:bookmarkEnd w:id="1191"/>
            <w:r w:rsidRPr="00865CE6">
              <w:rPr>
                <w:lang w:val="en-US"/>
              </w:rPr>
              <w:t>events: </w:t>
            </w:r>
            <w:r w:rsidRPr="00865CE6">
              <w:rPr>
                <w:b/>
                <w:bCs/>
                <w:lang w:val="en-US"/>
              </w:rPr>
              <w:t>['ACCESS_CONTROL_POLICY_UNAVAILABLE']</w:t>
            </w:r>
          </w:p>
          <w:p w14:paraId="0A4F97F8" w14:textId="77777777" w:rsidR="00865CE6" w:rsidRPr="00865CE6" w:rsidRDefault="00865CE6" w:rsidP="003579F9">
            <w:pPr>
              <w:numPr>
                <w:ilvl w:val="2"/>
                <w:numId w:val="164"/>
              </w:numPr>
              <w:spacing w:after="0"/>
              <w:contextualSpacing/>
              <w:rPr>
                <w:lang w:val="en-US"/>
              </w:rPr>
            </w:pPr>
            <w:bookmarkStart w:id="1193" w:name="MCCQCTEMPBM_00001346"/>
            <w:bookmarkEnd w:id="1192"/>
            <w:r w:rsidRPr="00865CE6">
              <w:rPr>
                <w:lang w:val="en-US"/>
              </w:rPr>
              <w:t>eventFilters: apiInvokerIds array with apiInvokerId of invoker</w:t>
            </w:r>
          </w:p>
          <w:p w14:paraId="2A85BEF1" w14:textId="77777777" w:rsidR="00865CE6" w:rsidRPr="00865CE6" w:rsidRDefault="00865CE6" w:rsidP="003579F9">
            <w:pPr>
              <w:numPr>
                <w:ilvl w:val="1"/>
                <w:numId w:val="164"/>
              </w:numPr>
              <w:spacing w:after="0"/>
              <w:contextualSpacing/>
              <w:rPr>
                <w:lang w:val="en-US"/>
              </w:rPr>
            </w:pPr>
            <w:bookmarkStart w:id="1194" w:name="MCCQCTEMPBM_00001347"/>
            <w:bookmarkEnd w:id="1193"/>
            <w:r w:rsidRPr="00865CE6">
              <w:rPr>
                <w:lang w:val="en-US"/>
              </w:rPr>
              <w:t>Use </w:t>
            </w:r>
            <w:r w:rsidRPr="00865CE6">
              <w:rPr>
                <w:b/>
                <w:bCs/>
                <w:lang w:val="en-US"/>
              </w:rPr>
              <w:t>Invoker Certificate</w:t>
            </w:r>
          </w:p>
          <w:p w14:paraId="67FADFB7" w14:textId="77777777" w:rsidR="00865CE6" w:rsidRPr="00865CE6" w:rsidRDefault="00865CE6" w:rsidP="003579F9">
            <w:pPr>
              <w:numPr>
                <w:ilvl w:val="0"/>
                <w:numId w:val="164"/>
              </w:numPr>
              <w:spacing w:after="0"/>
              <w:contextualSpacing/>
              <w:rPr>
                <w:lang w:val="en-US"/>
              </w:rPr>
            </w:pPr>
            <w:bookmarkStart w:id="1195" w:name="MCCQCTEMPBM_00001348"/>
            <w:bookmarkEnd w:id="1194"/>
            <w:r w:rsidRPr="00865CE6">
              <w:rPr>
                <w:lang w:val="en-US"/>
              </w:rPr>
              <w:t>Discover published APIs</w:t>
            </w:r>
          </w:p>
          <w:p w14:paraId="1E656A37" w14:textId="77777777" w:rsidR="00865CE6" w:rsidRPr="00865CE6" w:rsidRDefault="00865CE6" w:rsidP="003579F9">
            <w:pPr>
              <w:numPr>
                <w:ilvl w:val="0"/>
                <w:numId w:val="164"/>
              </w:numPr>
              <w:spacing w:after="0"/>
              <w:contextualSpacing/>
              <w:rPr>
                <w:lang w:val="en-US"/>
              </w:rPr>
            </w:pPr>
            <w:bookmarkStart w:id="1196" w:name="MCCQCTEMPBM_00001349"/>
            <w:bookmarkEnd w:id="1195"/>
            <w:r w:rsidRPr="00865CE6">
              <w:rPr>
                <w:lang w:val="en-US"/>
              </w:rPr>
              <w:t>Create Security Context for Invoker</w:t>
            </w:r>
          </w:p>
          <w:p w14:paraId="33A887B0" w14:textId="77777777" w:rsidR="00865CE6" w:rsidRPr="00865CE6" w:rsidRDefault="00865CE6" w:rsidP="003579F9">
            <w:pPr>
              <w:numPr>
                <w:ilvl w:val="1"/>
                <w:numId w:val="164"/>
              </w:numPr>
              <w:spacing w:after="0"/>
              <w:contextualSpacing/>
              <w:rPr>
                <w:lang w:val="en-US"/>
              </w:rPr>
            </w:pPr>
            <w:bookmarkStart w:id="1197" w:name="MCCQCTEMPBM_00001350"/>
            <w:bookmarkEnd w:id="119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636A3E42" w14:textId="77777777" w:rsidR="00865CE6" w:rsidRPr="00865CE6" w:rsidRDefault="00865CE6" w:rsidP="003579F9">
            <w:pPr>
              <w:numPr>
                <w:ilvl w:val="1"/>
                <w:numId w:val="164"/>
              </w:numPr>
              <w:spacing w:after="0"/>
              <w:contextualSpacing/>
              <w:rPr>
                <w:lang w:val="en-US"/>
              </w:rPr>
            </w:pPr>
            <w:bookmarkStart w:id="1198" w:name="MCCQCTEMPBM_00001351"/>
            <w:bookmarkEnd w:id="1197"/>
            <w:r w:rsidRPr="00865CE6">
              <w:rPr>
                <w:lang w:val="en-US"/>
              </w:rPr>
              <w:t>Use </w:t>
            </w:r>
            <w:r w:rsidRPr="00865CE6">
              <w:rPr>
                <w:b/>
                <w:bCs/>
                <w:lang w:val="en-US"/>
              </w:rPr>
              <w:t>Invoker Certificate</w:t>
            </w:r>
          </w:p>
          <w:p w14:paraId="7DE34336" w14:textId="77777777" w:rsidR="00865CE6" w:rsidRPr="00865CE6" w:rsidRDefault="00865CE6" w:rsidP="003579F9">
            <w:pPr>
              <w:numPr>
                <w:ilvl w:val="0"/>
                <w:numId w:val="164"/>
              </w:numPr>
              <w:spacing w:after="0"/>
              <w:contextualSpacing/>
              <w:rPr>
                <w:lang w:val="en-US"/>
              </w:rPr>
            </w:pPr>
            <w:bookmarkStart w:id="1199" w:name="MCCQCTEMPBM_00001352"/>
            <w:bookmarkEnd w:id="1198"/>
            <w:r w:rsidRPr="00865CE6">
              <w:rPr>
                <w:lang w:val="en-US"/>
              </w:rPr>
              <w:t>Provider Retrieve ACL</w:t>
            </w:r>
          </w:p>
          <w:p w14:paraId="12967BA3" w14:textId="77777777" w:rsidR="00865CE6" w:rsidRPr="00865CE6" w:rsidRDefault="00865CE6" w:rsidP="003579F9">
            <w:pPr>
              <w:numPr>
                <w:ilvl w:val="1"/>
                <w:numId w:val="164"/>
              </w:numPr>
              <w:spacing w:after="0"/>
              <w:contextualSpacing/>
              <w:rPr>
                <w:lang w:val="en-US"/>
              </w:rPr>
            </w:pPr>
            <w:bookmarkStart w:id="1200" w:name="MCCQCTEMPBM_00001353"/>
            <w:bookmarkEnd w:id="119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3211C9FF" w14:textId="77777777" w:rsidR="00865CE6" w:rsidRPr="00865CE6" w:rsidRDefault="00865CE6" w:rsidP="003579F9">
            <w:pPr>
              <w:numPr>
                <w:ilvl w:val="1"/>
                <w:numId w:val="164"/>
              </w:numPr>
              <w:spacing w:after="0"/>
              <w:contextualSpacing/>
              <w:rPr>
                <w:lang w:val="en-US"/>
              </w:rPr>
            </w:pPr>
            <w:bookmarkStart w:id="1201" w:name="MCCQCTEMPBM_00001354"/>
            <w:bookmarkEnd w:id="1200"/>
            <w:r w:rsidRPr="00865CE6">
              <w:rPr>
                <w:lang w:val="en-US"/>
              </w:rPr>
              <w:t>Use </w:t>
            </w:r>
            <w:r w:rsidRPr="00865CE6">
              <w:rPr>
                <w:b/>
                <w:bCs/>
                <w:lang w:val="en-US"/>
              </w:rPr>
              <w:t>serviceApiId</w:t>
            </w:r>
            <w:r w:rsidRPr="00865CE6">
              <w:rPr>
                <w:lang w:val="en-US"/>
              </w:rPr>
              <w:t> and </w:t>
            </w:r>
            <w:r w:rsidRPr="00865CE6">
              <w:rPr>
                <w:b/>
                <w:bCs/>
                <w:lang w:val="en-US"/>
              </w:rPr>
              <w:t>aefId</w:t>
            </w:r>
          </w:p>
          <w:p w14:paraId="6F7F14CC" w14:textId="77777777" w:rsidR="00865CE6" w:rsidRPr="00865CE6" w:rsidRDefault="00865CE6" w:rsidP="003579F9">
            <w:pPr>
              <w:numPr>
                <w:ilvl w:val="1"/>
                <w:numId w:val="164"/>
              </w:numPr>
              <w:spacing w:after="0"/>
              <w:contextualSpacing/>
              <w:rPr>
                <w:lang w:val="en-US"/>
              </w:rPr>
            </w:pPr>
            <w:bookmarkStart w:id="1202" w:name="MCCQCTEMPBM_00001355"/>
            <w:bookmarkEnd w:id="1201"/>
            <w:r w:rsidRPr="00865CE6">
              <w:rPr>
                <w:lang w:val="en-US"/>
              </w:rPr>
              <w:t>Use AEF Provider Certificate</w:t>
            </w:r>
          </w:p>
          <w:p w14:paraId="794DDC27" w14:textId="77777777" w:rsidR="00865CE6" w:rsidRPr="00865CE6" w:rsidRDefault="00865CE6" w:rsidP="003579F9">
            <w:pPr>
              <w:numPr>
                <w:ilvl w:val="0"/>
                <w:numId w:val="164"/>
              </w:numPr>
              <w:spacing w:after="0"/>
              <w:contextualSpacing/>
              <w:rPr>
                <w:lang w:val="en-US"/>
              </w:rPr>
            </w:pPr>
            <w:bookmarkStart w:id="1203" w:name="MCCQCTEMPBM_00001356"/>
            <w:bookmarkEnd w:id="1202"/>
            <w:r w:rsidRPr="00865CE6">
              <w:rPr>
                <w:lang w:val="en-US"/>
              </w:rPr>
              <w:t>Delete Security Context of Invoker by Provider:</w:t>
            </w:r>
          </w:p>
          <w:p w14:paraId="3B03C2B9" w14:textId="77777777" w:rsidR="00865CE6" w:rsidRPr="00865CE6" w:rsidRDefault="00865CE6" w:rsidP="003579F9">
            <w:pPr>
              <w:numPr>
                <w:ilvl w:val="1"/>
                <w:numId w:val="164"/>
              </w:numPr>
              <w:spacing w:after="0"/>
              <w:contextualSpacing/>
              <w:rPr>
                <w:lang w:val="en-US"/>
              </w:rPr>
            </w:pPr>
            <w:bookmarkStart w:id="1204" w:name="MCCQCTEMPBM_00001357"/>
            <w:bookmarkEnd w:id="1203"/>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204"/>
          <w:p w14:paraId="1A52051B" w14:textId="77777777" w:rsidR="00865CE6" w:rsidRPr="00865CE6" w:rsidRDefault="00865CE6" w:rsidP="003579F9">
            <w:pPr>
              <w:numPr>
                <w:ilvl w:val="1"/>
                <w:numId w:val="164"/>
              </w:numPr>
              <w:spacing w:after="0"/>
              <w:contextualSpacing/>
              <w:rPr>
                <w:lang w:val="en-US"/>
              </w:rPr>
            </w:pPr>
            <w:r w:rsidRPr="00865CE6">
              <w:rPr>
                <w:lang w:val="en-US"/>
              </w:rPr>
              <w:t>Use </w:t>
            </w:r>
            <w:r w:rsidRPr="00865CE6">
              <w:rPr>
                <w:b/>
                <w:bCs/>
                <w:lang w:val="en-US"/>
              </w:rPr>
              <w:t>AEF Certificate</w:t>
            </w:r>
          </w:p>
        </w:tc>
      </w:tr>
      <w:tr w:rsidR="00865CE6" w:rsidRPr="00865CE6" w14:paraId="21B6F021" w14:textId="77777777" w:rsidTr="003B2724">
        <w:trPr>
          <w:trHeight w:val="300"/>
        </w:trPr>
        <w:tc>
          <w:tcPr>
            <w:tcW w:w="1555" w:type="dxa"/>
          </w:tcPr>
          <w:p w14:paraId="62AECEE2" w14:textId="77777777" w:rsidR="00865CE6" w:rsidRPr="00865CE6" w:rsidRDefault="00865CE6" w:rsidP="00865CE6">
            <w:pPr>
              <w:jc w:val="both"/>
              <w:rPr>
                <w:b/>
                <w:bCs/>
                <w:lang w:val="en-US"/>
              </w:rPr>
            </w:pPr>
            <w:bookmarkStart w:id="1205" w:name="MCCQCTEMPBM_00001377" w:colFirst="1" w:colLast="1"/>
            <w:bookmarkEnd w:id="1186"/>
            <w:r w:rsidRPr="00865CE6">
              <w:rPr>
                <w:b/>
                <w:bCs/>
                <w:lang w:val="en-US"/>
              </w:rPr>
              <w:t>Expected Result</w:t>
            </w:r>
          </w:p>
        </w:tc>
        <w:tc>
          <w:tcPr>
            <w:tcW w:w="8076" w:type="dxa"/>
          </w:tcPr>
          <w:p w14:paraId="6743A757" w14:textId="77777777" w:rsidR="00865CE6" w:rsidRPr="00865CE6" w:rsidRDefault="00865CE6" w:rsidP="003579F9">
            <w:pPr>
              <w:numPr>
                <w:ilvl w:val="0"/>
                <w:numId w:val="165"/>
              </w:numPr>
              <w:spacing w:after="0"/>
              <w:contextualSpacing/>
              <w:rPr>
                <w:bCs/>
                <w:lang w:val="en-US"/>
              </w:rPr>
            </w:pPr>
            <w:bookmarkStart w:id="1206" w:name="MCCQCTEMPBM_00001359"/>
            <w:r w:rsidRPr="00865CE6">
              <w:rPr>
                <w:bCs/>
                <w:lang w:val="en-US"/>
              </w:rPr>
              <w:t>Response to Event Subscription must accomplish:</w:t>
            </w:r>
          </w:p>
          <w:p w14:paraId="29779C62" w14:textId="77777777" w:rsidR="00865CE6" w:rsidRPr="00865CE6" w:rsidRDefault="00865CE6" w:rsidP="003579F9">
            <w:pPr>
              <w:numPr>
                <w:ilvl w:val="1"/>
                <w:numId w:val="165"/>
              </w:numPr>
              <w:spacing w:after="0"/>
              <w:contextualSpacing/>
              <w:rPr>
                <w:bCs/>
                <w:lang w:val="en-US"/>
              </w:rPr>
            </w:pPr>
            <w:bookmarkStart w:id="1207" w:name="MCCQCTEMPBM_00001360"/>
            <w:bookmarkEnd w:id="1206"/>
            <w:r w:rsidRPr="00865CE6">
              <w:rPr>
                <w:b/>
                <w:bCs/>
                <w:lang w:val="en-US"/>
              </w:rPr>
              <w:t>201 Created</w:t>
            </w:r>
          </w:p>
          <w:p w14:paraId="6CB72507" w14:textId="77777777" w:rsidR="00865CE6" w:rsidRPr="00865CE6" w:rsidRDefault="00865CE6" w:rsidP="003579F9">
            <w:pPr>
              <w:numPr>
                <w:ilvl w:val="1"/>
                <w:numId w:val="165"/>
              </w:numPr>
              <w:spacing w:after="0"/>
              <w:contextualSpacing/>
              <w:rPr>
                <w:bCs/>
                <w:lang w:val="en-US"/>
              </w:rPr>
            </w:pPr>
            <w:bookmarkStart w:id="1208" w:name="MCCQCTEMPBM_00001361"/>
            <w:bookmarkEnd w:id="1207"/>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9147E0B" w14:textId="77777777" w:rsidR="00865CE6" w:rsidRPr="00865CE6" w:rsidRDefault="00865CE6" w:rsidP="003579F9">
            <w:pPr>
              <w:numPr>
                <w:ilvl w:val="1"/>
                <w:numId w:val="165"/>
              </w:numPr>
              <w:spacing w:after="0"/>
              <w:contextualSpacing/>
              <w:rPr>
                <w:bCs/>
                <w:lang w:val="en-US"/>
              </w:rPr>
            </w:pPr>
            <w:bookmarkStart w:id="1209" w:name="MCCQCTEMPBM_00001362"/>
            <w:bookmarkEnd w:id="1208"/>
            <w:r w:rsidRPr="00865CE6">
              <w:rPr>
                <w:bCs/>
                <w:lang w:val="en-US"/>
              </w:rPr>
              <w:t>Response Body must follow </w:t>
            </w:r>
            <w:r w:rsidRPr="00865CE6">
              <w:rPr>
                <w:b/>
                <w:bCs/>
                <w:lang w:val="en-US"/>
              </w:rPr>
              <w:t>EventSubscription</w:t>
            </w:r>
            <w:r w:rsidRPr="00865CE6">
              <w:rPr>
                <w:bCs/>
                <w:lang w:val="en-US"/>
              </w:rPr>
              <w:t> data structure.</w:t>
            </w:r>
          </w:p>
          <w:p w14:paraId="3234599E" w14:textId="77777777" w:rsidR="00865CE6" w:rsidRPr="00865CE6" w:rsidRDefault="00865CE6" w:rsidP="003579F9">
            <w:pPr>
              <w:numPr>
                <w:ilvl w:val="0"/>
                <w:numId w:val="165"/>
              </w:numPr>
              <w:spacing w:after="0"/>
              <w:contextualSpacing/>
              <w:rPr>
                <w:bCs/>
                <w:lang w:val="en-US"/>
              </w:rPr>
            </w:pPr>
            <w:bookmarkStart w:id="1210" w:name="MCCQCTEMPBM_00001363"/>
            <w:bookmarkEnd w:id="1209"/>
            <w:r w:rsidRPr="00865CE6">
              <w:rPr>
                <w:lang w:val="en-US"/>
              </w:rPr>
              <w:t>Create security context:</w:t>
            </w:r>
          </w:p>
          <w:p w14:paraId="1D5ED246" w14:textId="77777777" w:rsidR="00865CE6" w:rsidRPr="00865CE6" w:rsidRDefault="00865CE6" w:rsidP="003579F9">
            <w:pPr>
              <w:numPr>
                <w:ilvl w:val="1"/>
                <w:numId w:val="165"/>
              </w:numPr>
              <w:spacing w:after="0"/>
              <w:contextualSpacing/>
              <w:rPr>
                <w:bCs/>
                <w:lang w:val="en-US"/>
              </w:rPr>
            </w:pPr>
            <w:bookmarkStart w:id="1211" w:name="MCCQCTEMPBM_00001364"/>
            <w:bookmarkEnd w:id="1210"/>
            <w:r w:rsidRPr="00865CE6">
              <w:rPr>
                <w:lang w:val="en-US"/>
              </w:rPr>
              <w:t>body returned must accomplish </w:t>
            </w:r>
            <w:r w:rsidRPr="00865CE6">
              <w:rPr>
                <w:b/>
                <w:bCs/>
                <w:lang w:val="en-US"/>
              </w:rPr>
              <w:t>ServiceSecurity</w:t>
            </w:r>
            <w:r w:rsidRPr="00865CE6">
              <w:rPr>
                <w:lang w:val="en-US"/>
              </w:rPr>
              <w:t> data structure.</w:t>
            </w:r>
          </w:p>
          <w:p w14:paraId="59B59308" w14:textId="77777777" w:rsidR="00865CE6" w:rsidRPr="00865CE6" w:rsidRDefault="00865CE6" w:rsidP="003579F9">
            <w:pPr>
              <w:numPr>
                <w:ilvl w:val="1"/>
                <w:numId w:val="165"/>
              </w:numPr>
              <w:spacing w:after="0"/>
              <w:contextualSpacing/>
              <w:rPr>
                <w:bCs/>
                <w:lang w:val="en-US"/>
              </w:rPr>
            </w:pPr>
            <w:bookmarkStart w:id="1212" w:name="MCCQCTEMPBM_00001365"/>
            <w:bookmarkEnd w:id="1211"/>
            <w:r w:rsidRPr="00865CE6">
              <w:rPr>
                <w:lang w:val="en-US"/>
              </w:rPr>
              <w:t>Location Header must contain the new resource URL </w:t>
            </w:r>
            <w:r w:rsidRPr="00865CE6">
              <w:rPr>
                <w:b/>
                <w:bCs/>
                <w:lang w:val="en-US"/>
              </w:rPr>
              <w:t>{apiRoot}/capif-security/v1/trustedInvokers/{apiInvokerId}</w:t>
            </w:r>
          </w:p>
          <w:p w14:paraId="25D67E50" w14:textId="77777777" w:rsidR="00865CE6" w:rsidRPr="00865CE6" w:rsidRDefault="00865CE6" w:rsidP="003579F9">
            <w:pPr>
              <w:numPr>
                <w:ilvl w:val="0"/>
                <w:numId w:val="165"/>
              </w:numPr>
              <w:spacing w:after="0"/>
              <w:contextualSpacing/>
              <w:rPr>
                <w:bCs/>
                <w:lang w:val="en-US"/>
              </w:rPr>
            </w:pPr>
            <w:bookmarkStart w:id="1213" w:name="MCCQCTEMPBM_00001366"/>
            <w:bookmarkEnd w:id="1212"/>
            <w:r w:rsidRPr="00865CE6">
              <w:rPr>
                <w:lang w:val="en-US"/>
              </w:rPr>
              <w:t>ACL Response:</w:t>
            </w:r>
          </w:p>
          <w:p w14:paraId="30B885D3" w14:textId="77777777" w:rsidR="00865CE6" w:rsidRPr="00865CE6" w:rsidRDefault="00865CE6" w:rsidP="003579F9">
            <w:pPr>
              <w:numPr>
                <w:ilvl w:val="1"/>
                <w:numId w:val="165"/>
              </w:numPr>
              <w:spacing w:after="0"/>
              <w:contextualSpacing/>
              <w:rPr>
                <w:bCs/>
                <w:lang w:val="en-US"/>
              </w:rPr>
            </w:pPr>
            <w:bookmarkStart w:id="1214" w:name="MCCQCTEMPBM_00001367"/>
            <w:bookmarkEnd w:id="1213"/>
            <w:r w:rsidRPr="00865CE6">
              <w:rPr>
                <w:b/>
                <w:bCs/>
                <w:lang w:val="en-US"/>
              </w:rPr>
              <w:t>200 OK</w:t>
            </w:r>
            <w:r w:rsidRPr="00865CE6">
              <w:rPr>
                <w:lang w:val="en-US"/>
              </w:rPr>
              <w:t> Response.</w:t>
            </w:r>
          </w:p>
          <w:p w14:paraId="31F2C36C" w14:textId="77777777" w:rsidR="00865CE6" w:rsidRPr="00865CE6" w:rsidRDefault="00865CE6" w:rsidP="003579F9">
            <w:pPr>
              <w:numPr>
                <w:ilvl w:val="1"/>
                <w:numId w:val="165"/>
              </w:numPr>
              <w:spacing w:after="0"/>
              <w:contextualSpacing/>
              <w:rPr>
                <w:bCs/>
                <w:lang w:val="en-US"/>
              </w:rPr>
            </w:pPr>
            <w:bookmarkStart w:id="1215" w:name="MCCQCTEMPBM_00001368"/>
            <w:bookmarkEnd w:id="1214"/>
            <w:r w:rsidRPr="00865CE6">
              <w:rPr>
                <w:lang w:val="en-US"/>
              </w:rPr>
              <w:t>body returned must accomplish </w:t>
            </w:r>
            <w:r w:rsidRPr="00865CE6">
              <w:rPr>
                <w:b/>
                <w:bCs/>
                <w:lang w:val="en-US"/>
              </w:rPr>
              <w:t>AccessControlPolicyList</w:t>
            </w:r>
            <w:r w:rsidRPr="00865CE6">
              <w:rPr>
                <w:lang w:val="en-US"/>
              </w:rPr>
              <w:t> data structure.</w:t>
            </w:r>
          </w:p>
          <w:p w14:paraId="493FE2EC" w14:textId="77777777" w:rsidR="00865CE6" w:rsidRPr="00865CE6" w:rsidRDefault="00865CE6" w:rsidP="003579F9">
            <w:pPr>
              <w:numPr>
                <w:ilvl w:val="1"/>
                <w:numId w:val="165"/>
              </w:numPr>
              <w:spacing w:after="0"/>
              <w:contextualSpacing/>
              <w:rPr>
                <w:bCs/>
                <w:lang w:val="en-US"/>
              </w:rPr>
            </w:pPr>
            <w:bookmarkStart w:id="1216" w:name="MCCQCTEMPBM_00001369"/>
            <w:bookmarkEnd w:id="1215"/>
            <w:r w:rsidRPr="00865CE6">
              <w:rPr>
                <w:lang w:val="en-US"/>
              </w:rPr>
              <w:t>apiInvokerPolicies must:</w:t>
            </w:r>
          </w:p>
          <w:p w14:paraId="32F145A9" w14:textId="77777777" w:rsidR="00865CE6" w:rsidRPr="00865CE6" w:rsidRDefault="00865CE6" w:rsidP="003579F9">
            <w:pPr>
              <w:numPr>
                <w:ilvl w:val="2"/>
                <w:numId w:val="165"/>
              </w:numPr>
              <w:spacing w:after="0"/>
              <w:contextualSpacing/>
              <w:rPr>
                <w:bCs/>
                <w:lang w:val="en-US"/>
              </w:rPr>
            </w:pPr>
            <w:bookmarkStart w:id="1217" w:name="MCCQCTEMPBM_00001370"/>
            <w:bookmarkEnd w:id="1216"/>
            <w:r w:rsidRPr="00865CE6">
              <w:rPr>
                <w:lang w:val="en-US"/>
              </w:rPr>
              <w:t>contain only one object.</w:t>
            </w:r>
          </w:p>
          <w:p w14:paraId="6D0A3AA2" w14:textId="77777777" w:rsidR="00865CE6" w:rsidRPr="00865CE6" w:rsidRDefault="00865CE6" w:rsidP="003579F9">
            <w:pPr>
              <w:numPr>
                <w:ilvl w:val="2"/>
                <w:numId w:val="165"/>
              </w:numPr>
              <w:spacing w:after="0"/>
              <w:contextualSpacing/>
              <w:rPr>
                <w:bCs/>
                <w:lang w:val="en-US"/>
              </w:rPr>
            </w:pPr>
            <w:bookmarkStart w:id="1218" w:name="MCCQCTEMPBM_00001371"/>
            <w:bookmarkEnd w:id="1217"/>
            <w:r w:rsidRPr="00865CE6">
              <w:rPr>
                <w:lang w:val="en-US"/>
              </w:rPr>
              <w:t>apiInvokerId must match apiInvokerId registered previously.</w:t>
            </w:r>
          </w:p>
          <w:p w14:paraId="3C785BAD" w14:textId="77777777" w:rsidR="00865CE6" w:rsidRPr="00865CE6" w:rsidRDefault="00865CE6" w:rsidP="003579F9">
            <w:pPr>
              <w:numPr>
                <w:ilvl w:val="0"/>
                <w:numId w:val="165"/>
              </w:numPr>
              <w:spacing w:after="0"/>
              <w:contextualSpacing/>
              <w:rPr>
                <w:bCs/>
                <w:lang w:val="en-US"/>
              </w:rPr>
            </w:pPr>
            <w:bookmarkStart w:id="1219" w:name="MCCQCTEMPBM_00001372"/>
            <w:bookmarkEnd w:id="1218"/>
            <w:r w:rsidRPr="00865CE6">
              <w:rPr>
                <w:bCs/>
                <w:lang w:val="en-US"/>
              </w:rPr>
              <w:t>Delete security context:</w:t>
            </w:r>
          </w:p>
          <w:p w14:paraId="7061DB61" w14:textId="77777777" w:rsidR="00865CE6" w:rsidRPr="00865CE6" w:rsidRDefault="00865CE6" w:rsidP="003579F9">
            <w:pPr>
              <w:numPr>
                <w:ilvl w:val="1"/>
                <w:numId w:val="165"/>
              </w:numPr>
              <w:spacing w:after="0"/>
              <w:contextualSpacing/>
              <w:rPr>
                <w:bCs/>
                <w:lang w:val="en-US"/>
              </w:rPr>
            </w:pPr>
            <w:bookmarkStart w:id="1220" w:name="MCCQCTEMPBM_00001373"/>
            <w:bookmarkEnd w:id="1219"/>
            <w:r w:rsidRPr="00865CE6">
              <w:rPr>
                <w:b/>
                <w:lang w:val="en-US"/>
              </w:rPr>
              <w:t>204 No Content</w:t>
            </w:r>
            <w:r w:rsidRPr="00865CE6">
              <w:rPr>
                <w:bCs/>
                <w:lang w:val="en-US"/>
              </w:rPr>
              <w:t xml:space="preserve"> response</w:t>
            </w:r>
          </w:p>
          <w:p w14:paraId="752A08C7" w14:textId="77777777" w:rsidR="00865CE6" w:rsidRPr="00865CE6" w:rsidRDefault="00865CE6" w:rsidP="003579F9">
            <w:pPr>
              <w:numPr>
                <w:ilvl w:val="0"/>
                <w:numId w:val="165"/>
              </w:numPr>
              <w:spacing w:after="0"/>
              <w:contextualSpacing/>
              <w:rPr>
                <w:bCs/>
                <w:lang w:val="en-US"/>
              </w:rPr>
            </w:pPr>
            <w:bookmarkStart w:id="1221" w:name="MCCQCTEMPBM_00001374"/>
            <w:bookmarkEnd w:id="1220"/>
            <w:r w:rsidRPr="00865CE6">
              <w:rPr>
                <w:lang w:val="en-US"/>
              </w:rPr>
              <w:t>Mock Server received messages must accomplish:</w:t>
            </w:r>
          </w:p>
          <w:p w14:paraId="689FB3E6" w14:textId="77777777" w:rsidR="00865CE6" w:rsidRPr="00865CE6" w:rsidRDefault="00865CE6" w:rsidP="003579F9">
            <w:pPr>
              <w:numPr>
                <w:ilvl w:val="1"/>
                <w:numId w:val="165"/>
              </w:numPr>
              <w:spacing w:after="0"/>
              <w:contextualSpacing/>
              <w:rPr>
                <w:bCs/>
                <w:lang w:val="en-US"/>
              </w:rPr>
            </w:pPr>
            <w:bookmarkStart w:id="1222" w:name="MCCQCTEMPBM_00001375"/>
            <w:bookmarkEnd w:id="1221"/>
            <w:r w:rsidRPr="00865CE6">
              <w:rPr>
                <w:b/>
                <w:bCs/>
                <w:lang w:val="en-US"/>
              </w:rPr>
              <w:t>One Event has been received</w:t>
            </w:r>
            <w:r w:rsidRPr="00865CE6">
              <w:rPr>
                <w:lang w:val="en-US"/>
              </w:rPr>
              <w:t>.</w:t>
            </w:r>
          </w:p>
          <w:p w14:paraId="51C57743" w14:textId="77777777" w:rsidR="00865CE6" w:rsidRPr="00865CE6" w:rsidRDefault="00865CE6" w:rsidP="003579F9">
            <w:pPr>
              <w:numPr>
                <w:ilvl w:val="1"/>
                <w:numId w:val="165"/>
              </w:numPr>
              <w:spacing w:after="0"/>
              <w:contextualSpacing/>
              <w:rPr>
                <w:bCs/>
                <w:lang w:val="en-US"/>
              </w:rPr>
            </w:pPr>
            <w:bookmarkStart w:id="1223" w:name="MCCQCTEMPBM_00001376"/>
            <w:bookmarkEnd w:id="1222"/>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1223"/>
          <w:p w14:paraId="1F7D3715" w14:textId="77777777" w:rsidR="00865CE6" w:rsidRPr="00865CE6" w:rsidRDefault="00865CE6" w:rsidP="003579F9">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tc>
      </w:tr>
      <w:bookmarkEnd w:id="1205"/>
    </w:tbl>
    <w:p w14:paraId="0226F11E" w14:textId="77777777" w:rsidR="00865CE6" w:rsidRPr="00865CE6" w:rsidRDefault="00865CE6" w:rsidP="00865CE6">
      <w:pPr>
        <w:jc w:val="both"/>
        <w:rPr>
          <w:lang w:val="en-US"/>
        </w:rPr>
      </w:pPr>
    </w:p>
    <w:p w14:paraId="2AFCB82F" w14:textId="77777777" w:rsidR="00865CE6" w:rsidRPr="00865CE6" w:rsidRDefault="00865CE6" w:rsidP="00865CE6">
      <w:pPr>
        <w:keepNext/>
        <w:keepLines/>
        <w:spacing w:before="120"/>
        <w:ind w:left="1134" w:hanging="1134"/>
        <w:outlineLvl w:val="2"/>
        <w:rPr>
          <w:rFonts w:ascii="Arial" w:hAnsi="Arial"/>
          <w:sz w:val="28"/>
          <w:lang w:val="en-US"/>
        </w:rPr>
      </w:pPr>
      <w:bookmarkStart w:id="1224" w:name="_Toc178759248"/>
      <w:bookmarkStart w:id="1225" w:name="_Toc179279241"/>
      <w:r w:rsidRPr="00865CE6">
        <w:rPr>
          <w:rFonts w:ascii="Arial" w:hAnsi="Arial"/>
          <w:sz w:val="28"/>
          <w:lang w:val="en-US"/>
        </w:rPr>
        <w:lastRenderedPageBreak/>
        <w:t>Test Case 12: invoker receives an invoker Authorization Revoked and ACL unavailable event when Provider revoke Invoker Authorization</w:t>
      </w:r>
      <w:bookmarkEnd w:id="1224"/>
      <w:bookmarkEnd w:id="1225"/>
    </w:p>
    <w:tbl>
      <w:tblPr>
        <w:tblStyle w:val="TableGrid1"/>
        <w:tblW w:w="0" w:type="auto"/>
        <w:tblLook w:val="04A0" w:firstRow="1" w:lastRow="0" w:firstColumn="1" w:lastColumn="0" w:noHBand="0" w:noVBand="1"/>
      </w:tblPr>
      <w:tblGrid>
        <w:gridCol w:w="1011"/>
        <w:gridCol w:w="8620"/>
      </w:tblGrid>
      <w:tr w:rsidR="00865CE6" w:rsidRPr="00865CE6" w14:paraId="25945D4F" w14:textId="77777777" w:rsidTr="003B2724">
        <w:trPr>
          <w:trHeight w:val="300"/>
        </w:trPr>
        <w:tc>
          <w:tcPr>
            <w:tcW w:w="1555" w:type="dxa"/>
          </w:tcPr>
          <w:p w14:paraId="3C32A3F7" w14:textId="77777777" w:rsidR="00865CE6" w:rsidRPr="00865CE6" w:rsidRDefault="00865CE6" w:rsidP="00865CE6">
            <w:pPr>
              <w:jc w:val="both"/>
              <w:rPr>
                <w:lang w:val="en-US"/>
              </w:rPr>
            </w:pPr>
            <w:r w:rsidRPr="00865CE6">
              <w:rPr>
                <w:b/>
                <w:bCs/>
                <w:lang w:val="en-US"/>
              </w:rPr>
              <w:t>Test ID</w:t>
            </w:r>
          </w:p>
        </w:tc>
        <w:tc>
          <w:tcPr>
            <w:tcW w:w="8076" w:type="dxa"/>
          </w:tcPr>
          <w:p w14:paraId="7DC910BF" w14:textId="77777777" w:rsidR="00865CE6" w:rsidRPr="00865CE6" w:rsidRDefault="00865CE6" w:rsidP="00865CE6">
            <w:pPr>
              <w:rPr>
                <w:lang w:val="en-US"/>
              </w:rPr>
            </w:pPr>
            <w:r w:rsidRPr="00865CE6">
              <w:rPr>
                <w:lang w:val="en-US"/>
              </w:rPr>
              <w:t>capif_api_events-12</w:t>
            </w:r>
          </w:p>
        </w:tc>
      </w:tr>
      <w:tr w:rsidR="00865CE6" w:rsidRPr="00865CE6" w14:paraId="604059F7" w14:textId="77777777" w:rsidTr="003B2724">
        <w:trPr>
          <w:trHeight w:val="300"/>
        </w:trPr>
        <w:tc>
          <w:tcPr>
            <w:tcW w:w="1555" w:type="dxa"/>
          </w:tcPr>
          <w:p w14:paraId="47CC6528" w14:textId="77777777" w:rsidR="00865CE6" w:rsidRPr="00865CE6" w:rsidRDefault="00865CE6" w:rsidP="00865CE6">
            <w:pPr>
              <w:jc w:val="both"/>
              <w:rPr>
                <w:lang w:val="en-US"/>
              </w:rPr>
            </w:pPr>
            <w:r w:rsidRPr="00865CE6">
              <w:rPr>
                <w:b/>
                <w:bCs/>
                <w:lang w:val="en-US"/>
              </w:rPr>
              <w:t>Description</w:t>
            </w:r>
          </w:p>
        </w:tc>
        <w:tc>
          <w:tcPr>
            <w:tcW w:w="8076" w:type="dxa"/>
          </w:tcPr>
          <w:p w14:paraId="075197FC" w14:textId="77777777" w:rsidR="00865CE6" w:rsidRPr="00865CE6" w:rsidRDefault="00865CE6" w:rsidP="00865CE6">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865CE6" w:rsidRPr="00865CE6" w14:paraId="380EBB36" w14:textId="77777777" w:rsidTr="003B2724">
        <w:trPr>
          <w:trHeight w:val="300"/>
        </w:trPr>
        <w:tc>
          <w:tcPr>
            <w:tcW w:w="1555" w:type="dxa"/>
          </w:tcPr>
          <w:p w14:paraId="1FC83425" w14:textId="77777777" w:rsidR="00865CE6" w:rsidRPr="00865CE6" w:rsidRDefault="00865CE6" w:rsidP="00865CE6">
            <w:pPr>
              <w:jc w:val="both"/>
              <w:rPr>
                <w:b/>
                <w:bCs/>
                <w:lang w:val="en-US"/>
              </w:rPr>
            </w:pPr>
            <w:r w:rsidRPr="00865CE6">
              <w:rPr>
                <w:b/>
                <w:bCs/>
                <w:lang w:val="en-US"/>
              </w:rPr>
              <w:t>Pre-conditions</w:t>
            </w:r>
          </w:p>
        </w:tc>
        <w:tc>
          <w:tcPr>
            <w:tcW w:w="8076" w:type="dxa"/>
          </w:tcPr>
          <w:p w14:paraId="5E8539F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865CE6" w:rsidRPr="00865CE6" w14:paraId="2C190706" w14:textId="77777777" w:rsidTr="003B2724">
        <w:trPr>
          <w:trHeight w:val="300"/>
        </w:trPr>
        <w:tc>
          <w:tcPr>
            <w:tcW w:w="1555" w:type="dxa"/>
          </w:tcPr>
          <w:p w14:paraId="2830DCB6" w14:textId="77777777" w:rsidR="00865CE6" w:rsidRPr="00865CE6" w:rsidRDefault="00865CE6" w:rsidP="00865CE6">
            <w:pPr>
              <w:jc w:val="both"/>
              <w:rPr>
                <w:lang w:val="en-US"/>
              </w:rPr>
            </w:pPr>
            <w:bookmarkStart w:id="1226" w:name="MCCQCTEMPBM_00001384" w:colFirst="1" w:colLast="1"/>
            <w:r w:rsidRPr="00865CE6">
              <w:rPr>
                <w:b/>
                <w:bCs/>
                <w:lang w:val="en-US"/>
              </w:rPr>
              <w:t>Execution Steps</w:t>
            </w:r>
          </w:p>
        </w:tc>
        <w:tc>
          <w:tcPr>
            <w:tcW w:w="8076" w:type="dxa"/>
          </w:tcPr>
          <w:p w14:paraId="759000A4" w14:textId="77777777" w:rsidR="00865CE6" w:rsidRPr="00865CE6" w:rsidRDefault="00865CE6" w:rsidP="003579F9">
            <w:pPr>
              <w:numPr>
                <w:ilvl w:val="0"/>
                <w:numId w:val="166"/>
              </w:numPr>
              <w:spacing w:after="0"/>
              <w:contextualSpacing/>
              <w:rPr>
                <w:lang w:val="en-US"/>
              </w:rPr>
            </w:pPr>
            <w:bookmarkStart w:id="1227" w:name="MCCQCTEMPBM_00001378"/>
            <w:r w:rsidRPr="00865CE6">
              <w:rPr>
                <w:lang w:val="en-US"/>
              </w:rPr>
              <w:t>Onboard Provider.</w:t>
            </w:r>
          </w:p>
          <w:p w14:paraId="30757B35" w14:textId="77777777" w:rsidR="00865CE6" w:rsidRPr="00865CE6" w:rsidRDefault="00865CE6" w:rsidP="003579F9">
            <w:pPr>
              <w:numPr>
                <w:ilvl w:val="0"/>
                <w:numId w:val="166"/>
              </w:numPr>
              <w:spacing w:after="0"/>
              <w:contextualSpacing/>
              <w:rPr>
                <w:lang w:val="en-US"/>
              </w:rPr>
            </w:pPr>
            <w:bookmarkStart w:id="1228" w:name="MCCQCTEMPBM_00001379"/>
            <w:bookmarkEnd w:id="1227"/>
            <w:r w:rsidRPr="00865CE6">
              <w:rPr>
                <w:lang w:val="en-US"/>
              </w:rPr>
              <w:t>Publish a provider API with name </w:t>
            </w:r>
            <w:r w:rsidRPr="00865CE6">
              <w:rPr>
                <w:b/>
                <w:bCs/>
                <w:lang w:val="en-US"/>
              </w:rPr>
              <w:t>service_1</w:t>
            </w:r>
            <w:r w:rsidRPr="00865CE6">
              <w:rPr>
                <w:lang w:val="en-US"/>
              </w:rPr>
              <w:t>.</w:t>
            </w:r>
          </w:p>
          <w:p w14:paraId="26045BD3" w14:textId="77777777" w:rsidR="00865CE6" w:rsidRPr="00865CE6" w:rsidRDefault="00865CE6" w:rsidP="003579F9">
            <w:pPr>
              <w:numPr>
                <w:ilvl w:val="0"/>
                <w:numId w:val="166"/>
              </w:numPr>
              <w:spacing w:after="0"/>
              <w:contextualSpacing/>
              <w:rPr>
                <w:lang w:val="en-US"/>
              </w:rPr>
            </w:pPr>
            <w:bookmarkStart w:id="1229" w:name="MCCQCTEMPBM_00001380"/>
            <w:bookmarkEnd w:id="1228"/>
            <w:r w:rsidRPr="00865CE6">
              <w:rPr>
                <w:lang w:val="en-US"/>
              </w:rPr>
              <w:t>Onboard Invoker at CCF.</w:t>
            </w:r>
          </w:p>
          <w:p w14:paraId="104370A4" w14:textId="77777777" w:rsidR="00865CE6" w:rsidRPr="00865CE6" w:rsidRDefault="00865CE6" w:rsidP="003579F9">
            <w:pPr>
              <w:numPr>
                <w:ilvl w:val="0"/>
                <w:numId w:val="166"/>
              </w:numPr>
              <w:spacing w:after="0"/>
              <w:contextualSpacing/>
              <w:rPr>
                <w:lang w:val="en-US"/>
              </w:rPr>
            </w:pPr>
            <w:bookmarkStart w:id="1230" w:name="MCCQCTEMPBM_00001381"/>
            <w:bookmarkEnd w:id="1229"/>
            <w:r w:rsidRPr="00865CE6">
              <w:rPr>
                <w:lang w:val="en-US"/>
              </w:rPr>
              <w:t>Invoker to </w:t>
            </w:r>
            <w:r w:rsidRPr="00865CE6">
              <w:rPr>
                <w:b/>
                <w:bCs/>
                <w:lang w:val="en-US"/>
              </w:rPr>
              <w:t>ACCESS_CONTROL_POLICY_UNAVAILABLE and API_INVOKER_AUTHORIZATION_REVOKED</w:t>
            </w:r>
            <w:r w:rsidRPr="00865CE6">
              <w:rPr>
                <w:lang w:val="en-US"/>
              </w:rPr>
              <w:t> events.</w:t>
            </w:r>
          </w:p>
          <w:p w14:paraId="064505E5" w14:textId="77777777" w:rsidR="00865CE6" w:rsidRPr="00865CE6" w:rsidRDefault="00865CE6" w:rsidP="003579F9">
            <w:pPr>
              <w:numPr>
                <w:ilvl w:val="0"/>
                <w:numId w:val="166"/>
              </w:numPr>
              <w:spacing w:after="0"/>
              <w:contextualSpacing/>
              <w:rPr>
                <w:lang w:val="en-US"/>
              </w:rPr>
            </w:pPr>
            <w:bookmarkStart w:id="1231" w:name="MCCQCTEMPBM_00001382"/>
            <w:bookmarkEnd w:id="1230"/>
            <w:r w:rsidRPr="00865CE6">
              <w:rPr>
                <w:lang w:val="en-US"/>
              </w:rPr>
              <w:t>Discover APIs filtered by </w:t>
            </w:r>
            <w:r w:rsidRPr="00865CE6">
              <w:rPr>
                <w:b/>
                <w:bCs/>
                <w:lang w:val="en-US"/>
              </w:rPr>
              <w:t>aef_id</w:t>
            </w:r>
          </w:p>
          <w:p w14:paraId="20FFCC27" w14:textId="77777777" w:rsidR="00865CE6" w:rsidRPr="00865CE6" w:rsidRDefault="00865CE6" w:rsidP="003579F9">
            <w:pPr>
              <w:numPr>
                <w:ilvl w:val="0"/>
                <w:numId w:val="166"/>
              </w:numPr>
              <w:spacing w:after="0"/>
              <w:contextualSpacing/>
              <w:rPr>
                <w:lang w:val="en-US"/>
              </w:rPr>
            </w:pPr>
            <w:bookmarkStart w:id="1232" w:name="MCCQCTEMPBM_00001383"/>
            <w:bookmarkEnd w:id="1231"/>
            <w:r w:rsidRPr="00865CE6">
              <w:rPr>
                <w:lang w:val="en-US"/>
              </w:rPr>
              <w:t>Create Security Context for Invoker.</w:t>
            </w:r>
          </w:p>
          <w:bookmarkEnd w:id="1232"/>
          <w:p w14:paraId="1047C338" w14:textId="77777777" w:rsidR="00865CE6" w:rsidRPr="00865CE6" w:rsidRDefault="00865CE6" w:rsidP="003579F9">
            <w:pPr>
              <w:numPr>
                <w:ilvl w:val="0"/>
                <w:numId w:val="166"/>
              </w:numPr>
              <w:spacing w:after="0"/>
              <w:contextualSpacing/>
              <w:rPr>
                <w:lang w:val="en-US"/>
              </w:rPr>
            </w:pPr>
            <w:r w:rsidRPr="00865CE6">
              <w:rPr>
                <w:lang w:val="en-US"/>
              </w:rPr>
              <w:t>Revoke Authorization by Provider</w:t>
            </w:r>
          </w:p>
        </w:tc>
      </w:tr>
      <w:tr w:rsidR="00865CE6" w:rsidRPr="00865CE6" w14:paraId="5975D7B2" w14:textId="77777777" w:rsidTr="003B2724">
        <w:trPr>
          <w:trHeight w:val="300"/>
        </w:trPr>
        <w:tc>
          <w:tcPr>
            <w:tcW w:w="1555" w:type="dxa"/>
          </w:tcPr>
          <w:p w14:paraId="572F3630" w14:textId="77777777" w:rsidR="00865CE6" w:rsidRPr="00865CE6" w:rsidRDefault="00865CE6" w:rsidP="00865CE6">
            <w:pPr>
              <w:jc w:val="both"/>
              <w:rPr>
                <w:b/>
                <w:bCs/>
                <w:lang w:val="en-US"/>
              </w:rPr>
            </w:pPr>
            <w:bookmarkStart w:id="1233" w:name="MCCQCTEMPBM_00001404" w:colFirst="1" w:colLast="1"/>
            <w:bookmarkEnd w:id="1226"/>
            <w:r w:rsidRPr="00865CE6">
              <w:rPr>
                <w:b/>
                <w:bCs/>
                <w:lang w:val="en-US"/>
              </w:rPr>
              <w:t>Information of Test</w:t>
            </w:r>
          </w:p>
        </w:tc>
        <w:tc>
          <w:tcPr>
            <w:tcW w:w="8076" w:type="dxa"/>
          </w:tcPr>
          <w:p w14:paraId="493EB471" w14:textId="77777777" w:rsidR="00865CE6" w:rsidRPr="00865CE6" w:rsidRDefault="00865CE6" w:rsidP="003579F9">
            <w:pPr>
              <w:numPr>
                <w:ilvl w:val="0"/>
                <w:numId w:val="167"/>
              </w:numPr>
              <w:spacing w:after="0"/>
              <w:contextualSpacing/>
              <w:rPr>
                <w:lang w:val="en-US"/>
              </w:rPr>
            </w:pPr>
            <w:bookmarkStart w:id="1234" w:name="MCCQCTEMPBM_00001385"/>
            <w:r w:rsidRPr="00865CE6">
              <w:rPr>
                <w:lang w:val="en-US"/>
              </w:rPr>
              <w:t>Perform </w:t>
            </w:r>
            <w:hyperlink r:id="rId84" w:anchor="register-a-provider" w:tooltip="Provider Registration" w:history="1">
              <w:r w:rsidRPr="00865CE6">
                <w:rPr>
                  <w:color w:val="0000FF"/>
                  <w:u w:val="single"/>
                  <w:lang w:val="en-US"/>
                </w:rPr>
                <w:t>provider registration</w:t>
              </w:r>
            </w:hyperlink>
          </w:p>
          <w:p w14:paraId="059D2733" w14:textId="77777777" w:rsidR="00865CE6" w:rsidRPr="00865CE6" w:rsidRDefault="00865CE6" w:rsidP="003579F9">
            <w:pPr>
              <w:numPr>
                <w:ilvl w:val="0"/>
                <w:numId w:val="167"/>
              </w:numPr>
              <w:spacing w:after="0"/>
              <w:contextualSpacing/>
              <w:rPr>
                <w:lang w:val="en-US"/>
              </w:rPr>
            </w:pPr>
            <w:bookmarkStart w:id="1235" w:name="MCCQCTEMPBM_00001386"/>
            <w:bookmarkEnd w:id="1234"/>
            <w:r w:rsidRPr="00865CE6">
              <w:rPr>
                <w:lang w:val="en-US"/>
              </w:rPr>
              <w:t>Perform </w:t>
            </w:r>
            <w:hyperlink r:id="rId85" w:anchor="onboard-an-invoker" w:tooltip="Invoker Onboarding" w:history="1">
              <w:r w:rsidRPr="00865CE6">
                <w:rPr>
                  <w:color w:val="0000FF"/>
                  <w:u w:val="single"/>
                  <w:lang w:val="en-US"/>
                </w:rPr>
                <w:t>invoker onboarding</w:t>
              </w:r>
            </w:hyperlink>
          </w:p>
          <w:p w14:paraId="78F58253" w14:textId="77777777" w:rsidR="00865CE6" w:rsidRPr="00865CE6" w:rsidRDefault="00865CE6" w:rsidP="003579F9">
            <w:pPr>
              <w:numPr>
                <w:ilvl w:val="0"/>
                <w:numId w:val="167"/>
              </w:numPr>
              <w:spacing w:after="0"/>
              <w:contextualSpacing/>
              <w:rPr>
                <w:lang w:val="en-US"/>
              </w:rPr>
            </w:pPr>
            <w:bookmarkStart w:id="1236" w:name="MCCQCTEMPBM_00001387"/>
            <w:bookmarkEnd w:id="1235"/>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D95B032" w14:textId="77777777" w:rsidR="00865CE6" w:rsidRPr="00865CE6" w:rsidRDefault="00865CE6" w:rsidP="003579F9">
            <w:pPr>
              <w:numPr>
                <w:ilvl w:val="1"/>
                <w:numId w:val="167"/>
              </w:numPr>
              <w:spacing w:after="0"/>
              <w:contextualSpacing/>
              <w:rPr>
                <w:lang w:val="en-US"/>
              </w:rPr>
            </w:pPr>
            <w:bookmarkStart w:id="1237" w:name="MCCQCTEMPBM_00001388"/>
            <w:bookmarkEnd w:id="123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72956CB7" w14:textId="77777777" w:rsidR="00865CE6" w:rsidRPr="00865CE6" w:rsidRDefault="00865CE6" w:rsidP="003579F9">
            <w:pPr>
              <w:numPr>
                <w:ilvl w:val="1"/>
                <w:numId w:val="167"/>
              </w:numPr>
              <w:spacing w:after="0"/>
              <w:contextualSpacing/>
              <w:rPr>
                <w:lang w:val="en-US"/>
              </w:rPr>
            </w:pPr>
            <w:bookmarkStart w:id="1238" w:name="MCCQCTEMPBM_00001389"/>
            <w:bookmarkEnd w:id="1237"/>
            <w:r w:rsidRPr="00865CE6">
              <w:rPr>
                <w:lang w:val="en-US"/>
              </w:rPr>
              <w:t>body </w:t>
            </w:r>
            <w:hyperlink r:id="rId86" w:tooltip="Event Subscription Request" w:history="1">
              <w:r w:rsidRPr="00865CE6">
                <w:rPr>
                  <w:color w:val="0000FF"/>
                  <w:u w:val="single"/>
                  <w:lang w:val="en-US"/>
                </w:rPr>
                <w:t>event subscription request body</w:t>
              </w:r>
            </w:hyperlink>
            <w:r w:rsidRPr="00865CE6">
              <w:rPr>
                <w:lang w:val="en-US"/>
              </w:rPr>
              <w:t> with:</w:t>
            </w:r>
          </w:p>
          <w:p w14:paraId="6978A0BD" w14:textId="77777777" w:rsidR="00865CE6" w:rsidRPr="00865CE6" w:rsidRDefault="00865CE6" w:rsidP="003579F9">
            <w:pPr>
              <w:numPr>
                <w:ilvl w:val="2"/>
                <w:numId w:val="167"/>
              </w:numPr>
              <w:spacing w:after="0"/>
              <w:contextualSpacing/>
              <w:rPr>
                <w:lang w:val="en-US"/>
              </w:rPr>
            </w:pPr>
            <w:bookmarkStart w:id="1239" w:name="MCCQCTEMPBM_00001390"/>
            <w:bookmarkEnd w:id="1238"/>
            <w:r w:rsidRPr="00865CE6">
              <w:rPr>
                <w:lang w:val="en-US"/>
              </w:rPr>
              <w:t>events: </w:t>
            </w:r>
            <w:r w:rsidRPr="00865CE6">
              <w:rPr>
                <w:b/>
                <w:bCs/>
                <w:lang w:val="en-US"/>
              </w:rPr>
              <w:t>['ACCESS_CONTROL_POLICY_UNAVAILABLE','API_INVOKER_AUTHORIZATION_REVOKED']</w:t>
            </w:r>
          </w:p>
          <w:p w14:paraId="53BB6107" w14:textId="77777777" w:rsidR="00865CE6" w:rsidRPr="00865CE6" w:rsidRDefault="00865CE6" w:rsidP="003579F9">
            <w:pPr>
              <w:numPr>
                <w:ilvl w:val="2"/>
                <w:numId w:val="167"/>
              </w:numPr>
              <w:spacing w:after="0"/>
              <w:contextualSpacing/>
              <w:rPr>
                <w:lang w:val="en-US"/>
              </w:rPr>
            </w:pPr>
            <w:bookmarkStart w:id="1240" w:name="MCCQCTEMPBM_00001391"/>
            <w:bookmarkEnd w:id="1239"/>
            <w:r w:rsidRPr="00865CE6">
              <w:rPr>
                <w:lang w:val="en-US"/>
              </w:rPr>
              <w:t>eventFilters: apiInvokerIds array with apiInvokerId of invoker</w:t>
            </w:r>
          </w:p>
          <w:p w14:paraId="568638BC" w14:textId="77777777" w:rsidR="00865CE6" w:rsidRPr="00865CE6" w:rsidRDefault="00865CE6" w:rsidP="003579F9">
            <w:pPr>
              <w:numPr>
                <w:ilvl w:val="1"/>
                <w:numId w:val="167"/>
              </w:numPr>
              <w:spacing w:after="0"/>
              <w:contextualSpacing/>
              <w:rPr>
                <w:lang w:val="en-US"/>
              </w:rPr>
            </w:pPr>
            <w:bookmarkStart w:id="1241" w:name="MCCQCTEMPBM_00001392"/>
            <w:bookmarkEnd w:id="1240"/>
            <w:r w:rsidRPr="00865CE6">
              <w:rPr>
                <w:lang w:val="en-US"/>
              </w:rPr>
              <w:t>Use </w:t>
            </w:r>
            <w:r w:rsidRPr="00865CE6">
              <w:rPr>
                <w:b/>
                <w:bCs/>
                <w:lang w:val="en-US"/>
              </w:rPr>
              <w:t>Invoker Certificate</w:t>
            </w:r>
          </w:p>
          <w:p w14:paraId="763B736A" w14:textId="77777777" w:rsidR="00865CE6" w:rsidRPr="00865CE6" w:rsidRDefault="00865CE6" w:rsidP="003579F9">
            <w:pPr>
              <w:numPr>
                <w:ilvl w:val="0"/>
                <w:numId w:val="167"/>
              </w:numPr>
              <w:spacing w:after="0"/>
              <w:contextualSpacing/>
              <w:rPr>
                <w:lang w:val="en-US"/>
              </w:rPr>
            </w:pPr>
            <w:bookmarkStart w:id="1242" w:name="MCCQCTEMPBM_00001393"/>
            <w:bookmarkEnd w:id="1241"/>
            <w:r w:rsidRPr="00865CE6">
              <w:rPr>
                <w:lang w:val="en-US"/>
              </w:rPr>
              <w:t>Discover published APIs</w:t>
            </w:r>
          </w:p>
          <w:p w14:paraId="61C791A8" w14:textId="77777777" w:rsidR="00865CE6" w:rsidRPr="00865CE6" w:rsidRDefault="00865CE6" w:rsidP="003579F9">
            <w:pPr>
              <w:numPr>
                <w:ilvl w:val="0"/>
                <w:numId w:val="167"/>
              </w:numPr>
              <w:spacing w:after="0"/>
              <w:contextualSpacing/>
              <w:rPr>
                <w:lang w:val="en-US"/>
              </w:rPr>
            </w:pPr>
            <w:bookmarkStart w:id="1243" w:name="MCCQCTEMPBM_00001394"/>
            <w:bookmarkEnd w:id="1242"/>
            <w:r w:rsidRPr="00865CE6">
              <w:rPr>
                <w:lang w:val="en-US"/>
              </w:rPr>
              <w:t>Create Security Context for Invoker</w:t>
            </w:r>
          </w:p>
          <w:p w14:paraId="402BC674" w14:textId="77777777" w:rsidR="00865CE6" w:rsidRPr="00865CE6" w:rsidRDefault="00865CE6" w:rsidP="003579F9">
            <w:pPr>
              <w:numPr>
                <w:ilvl w:val="1"/>
                <w:numId w:val="167"/>
              </w:numPr>
              <w:spacing w:after="0"/>
              <w:contextualSpacing/>
              <w:rPr>
                <w:lang w:val="en-US"/>
              </w:rPr>
            </w:pPr>
            <w:bookmarkStart w:id="1244" w:name="MCCQCTEMPBM_00001395"/>
            <w:bookmarkEnd w:id="124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6A69239C" w14:textId="77777777" w:rsidR="00865CE6" w:rsidRPr="00865CE6" w:rsidRDefault="00865CE6" w:rsidP="003579F9">
            <w:pPr>
              <w:numPr>
                <w:ilvl w:val="1"/>
                <w:numId w:val="167"/>
              </w:numPr>
              <w:spacing w:after="0"/>
              <w:contextualSpacing/>
              <w:rPr>
                <w:lang w:val="en-US"/>
              </w:rPr>
            </w:pPr>
            <w:bookmarkStart w:id="1245" w:name="MCCQCTEMPBM_00001396"/>
            <w:bookmarkEnd w:id="1244"/>
            <w:r w:rsidRPr="00865CE6">
              <w:rPr>
                <w:lang w:val="en-US"/>
              </w:rPr>
              <w:t>Use </w:t>
            </w:r>
            <w:r w:rsidRPr="00865CE6">
              <w:rPr>
                <w:b/>
                <w:bCs/>
                <w:lang w:val="en-US"/>
              </w:rPr>
              <w:t>Invoker Certificate</w:t>
            </w:r>
          </w:p>
          <w:p w14:paraId="5E87FED9" w14:textId="77777777" w:rsidR="00865CE6" w:rsidRPr="00865CE6" w:rsidRDefault="00865CE6" w:rsidP="003579F9">
            <w:pPr>
              <w:numPr>
                <w:ilvl w:val="0"/>
                <w:numId w:val="167"/>
              </w:numPr>
              <w:spacing w:after="0"/>
              <w:contextualSpacing/>
              <w:rPr>
                <w:lang w:val="en-US"/>
              </w:rPr>
            </w:pPr>
            <w:bookmarkStart w:id="1246" w:name="MCCQCTEMPBM_00001397"/>
            <w:bookmarkEnd w:id="1245"/>
            <w:r w:rsidRPr="00865CE6">
              <w:rPr>
                <w:lang w:val="en-US"/>
              </w:rPr>
              <w:t>Provider Retrieve ACL</w:t>
            </w:r>
          </w:p>
          <w:p w14:paraId="2248A93E" w14:textId="77777777" w:rsidR="00865CE6" w:rsidRPr="00865CE6" w:rsidRDefault="00865CE6" w:rsidP="003579F9">
            <w:pPr>
              <w:numPr>
                <w:ilvl w:val="1"/>
                <w:numId w:val="167"/>
              </w:numPr>
              <w:spacing w:after="0"/>
              <w:contextualSpacing/>
              <w:rPr>
                <w:lang w:val="en-US"/>
              </w:rPr>
            </w:pPr>
            <w:bookmarkStart w:id="1247" w:name="MCCQCTEMPBM_00001398"/>
            <w:bookmarkEnd w:id="124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8918444" w14:textId="77777777" w:rsidR="00865CE6" w:rsidRPr="00865CE6" w:rsidRDefault="00865CE6" w:rsidP="003579F9">
            <w:pPr>
              <w:numPr>
                <w:ilvl w:val="1"/>
                <w:numId w:val="167"/>
              </w:numPr>
              <w:spacing w:after="0"/>
              <w:contextualSpacing/>
              <w:rPr>
                <w:lang w:val="en-US"/>
              </w:rPr>
            </w:pPr>
            <w:bookmarkStart w:id="1248" w:name="MCCQCTEMPBM_00001399"/>
            <w:bookmarkEnd w:id="1247"/>
            <w:r w:rsidRPr="00865CE6">
              <w:rPr>
                <w:lang w:val="en-US"/>
              </w:rPr>
              <w:t>Use </w:t>
            </w:r>
            <w:r w:rsidRPr="00865CE6">
              <w:rPr>
                <w:b/>
                <w:bCs/>
                <w:lang w:val="en-US"/>
              </w:rPr>
              <w:t>serviceApiId</w:t>
            </w:r>
            <w:r w:rsidRPr="00865CE6">
              <w:rPr>
                <w:lang w:val="en-US"/>
              </w:rPr>
              <w:t> and </w:t>
            </w:r>
            <w:r w:rsidRPr="00865CE6">
              <w:rPr>
                <w:b/>
                <w:bCs/>
                <w:lang w:val="en-US"/>
              </w:rPr>
              <w:t>aefId</w:t>
            </w:r>
          </w:p>
          <w:p w14:paraId="618C0F40" w14:textId="77777777" w:rsidR="00865CE6" w:rsidRPr="00865CE6" w:rsidRDefault="00865CE6" w:rsidP="003579F9">
            <w:pPr>
              <w:numPr>
                <w:ilvl w:val="1"/>
                <w:numId w:val="167"/>
              </w:numPr>
              <w:spacing w:after="0"/>
              <w:contextualSpacing/>
              <w:rPr>
                <w:lang w:val="en-US"/>
              </w:rPr>
            </w:pPr>
            <w:bookmarkStart w:id="1249" w:name="MCCQCTEMPBM_00001400"/>
            <w:bookmarkEnd w:id="1248"/>
            <w:r w:rsidRPr="00865CE6">
              <w:rPr>
                <w:lang w:val="en-US"/>
              </w:rPr>
              <w:t>Use AEF Provider Certificate</w:t>
            </w:r>
          </w:p>
          <w:p w14:paraId="5531EF54" w14:textId="77777777" w:rsidR="00865CE6" w:rsidRPr="00865CE6" w:rsidRDefault="00865CE6" w:rsidP="003579F9">
            <w:pPr>
              <w:numPr>
                <w:ilvl w:val="0"/>
                <w:numId w:val="167"/>
              </w:numPr>
              <w:spacing w:after="0"/>
              <w:contextualSpacing/>
              <w:rPr>
                <w:lang w:val="en-US"/>
              </w:rPr>
            </w:pPr>
            <w:bookmarkStart w:id="1250" w:name="MCCQCTEMPBM_00001401"/>
            <w:bookmarkEnd w:id="1249"/>
            <w:r w:rsidRPr="00865CE6">
              <w:rPr>
                <w:lang w:val="en-US"/>
              </w:rPr>
              <w:t>Revoke Authorization by Provider:</w:t>
            </w:r>
          </w:p>
          <w:p w14:paraId="77B744A0" w14:textId="77777777" w:rsidR="00865CE6" w:rsidRPr="00865CE6" w:rsidRDefault="00865CE6" w:rsidP="003579F9">
            <w:pPr>
              <w:numPr>
                <w:ilvl w:val="1"/>
                <w:numId w:val="167"/>
              </w:numPr>
              <w:spacing w:after="0"/>
              <w:contextualSpacing/>
              <w:rPr>
                <w:lang w:val="en-US"/>
              </w:rPr>
            </w:pPr>
            <w:bookmarkStart w:id="1251" w:name="MCCQCTEMPBM_00001402"/>
            <w:bookmarkEnd w:id="1250"/>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4CD0A988" w14:textId="77777777" w:rsidR="00865CE6" w:rsidRPr="00865CE6" w:rsidRDefault="00865CE6" w:rsidP="003579F9">
            <w:pPr>
              <w:numPr>
                <w:ilvl w:val="1"/>
                <w:numId w:val="167"/>
              </w:numPr>
              <w:spacing w:after="0"/>
              <w:contextualSpacing/>
              <w:rPr>
                <w:lang w:val="en-US"/>
              </w:rPr>
            </w:pPr>
            <w:bookmarkStart w:id="1252" w:name="MCCQCTEMPBM_00001403"/>
            <w:bookmarkEnd w:id="1251"/>
            <w:r w:rsidRPr="00865CE6">
              <w:rPr>
                <w:lang w:val="en-US"/>
              </w:rPr>
              <w:t>body </w:t>
            </w:r>
            <w:hyperlink r:id="rId87" w:tooltip="Security Notification Request" w:history="1">
              <w:r w:rsidRPr="00865CE6">
                <w:rPr>
                  <w:color w:val="0000FF"/>
                  <w:u w:val="single"/>
                  <w:lang w:val="en-US"/>
                </w:rPr>
                <w:t>security notification body</w:t>
              </w:r>
            </w:hyperlink>
          </w:p>
          <w:bookmarkEnd w:id="1252"/>
          <w:p w14:paraId="7C04A689" w14:textId="77777777" w:rsidR="00865CE6" w:rsidRPr="00865CE6" w:rsidRDefault="00865CE6" w:rsidP="003579F9">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3B0B0EF" w14:textId="77777777" w:rsidTr="003B2724">
        <w:trPr>
          <w:trHeight w:val="300"/>
        </w:trPr>
        <w:tc>
          <w:tcPr>
            <w:tcW w:w="1555" w:type="dxa"/>
          </w:tcPr>
          <w:p w14:paraId="18E0A04F" w14:textId="77777777" w:rsidR="00865CE6" w:rsidRPr="00865CE6" w:rsidRDefault="00865CE6" w:rsidP="00865CE6">
            <w:pPr>
              <w:jc w:val="both"/>
              <w:rPr>
                <w:b/>
                <w:bCs/>
                <w:lang w:val="en-US"/>
              </w:rPr>
            </w:pPr>
            <w:bookmarkStart w:id="1253" w:name="MCCQCTEMPBM_00001424" w:colFirst="1" w:colLast="1"/>
            <w:bookmarkEnd w:id="1233"/>
            <w:r w:rsidRPr="00865CE6">
              <w:rPr>
                <w:b/>
                <w:bCs/>
                <w:lang w:val="en-US"/>
              </w:rPr>
              <w:t>Expected Result</w:t>
            </w:r>
          </w:p>
        </w:tc>
        <w:tc>
          <w:tcPr>
            <w:tcW w:w="8076" w:type="dxa"/>
          </w:tcPr>
          <w:p w14:paraId="7C72A59A" w14:textId="77777777" w:rsidR="00865CE6" w:rsidRPr="00865CE6" w:rsidRDefault="00865CE6" w:rsidP="003579F9">
            <w:pPr>
              <w:numPr>
                <w:ilvl w:val="0"/>
                <w:numId w:val="168"/>
              </w:numPr>
              <w:spacing w:after="0"/>
              <w:contextualSpacing/>
              <w:rPr>
                <w:bCs/>
                <w:lang w:val="en-US"/>
              </w:rPr>
            </w:pPr>
            <w:bookmarkStart w:id="1254" w:name="MCCQCTEMPBM_00001405"/>
            <w:r w:rsidRPr="00865CE6">
              <w:rPr>
                <w:bCs/>
                <w:lang w:val="en-US"/>
              </w:rPr>
              <w:t>Response to Event Subscription must accomplish:</w:t>
            </w:r>
          </w:p>
          <w:p w14:paraId="5547F9E8" w14:textId="77777777" w:rsidR="00865CE6" w:rsidRPr="00865CE6" w:rsidRDefault="00865CE6" w:rsidP="003579F9">
            <w:pPr>
              <w:numPr>
                <w:ilvl w:val="1"/>
                <w:numId w:val="168"/>
              </w:numPr>
              <w:spacing w:after="0"/>
              <w:contextualSpacing/>
              <w:rPr>
                <w:bCs/>
                <w:lang w:val="en-US"/>
              </w:rPr>
            </w:pPr>
            <w:bookmarkStart w:id="1255" w:name="MCCQCTEMPBM_00001406"/>
            <w:bookmarkEnd w:id="1254"/>
            <w:r w:rsidRPr="00865CE6">
              <w:rPr>
                <w:b/>
                <w:bCs/>
                <w:lang w:val="en-US"/>
              </w:rPr>
              <w:t>201 Created</w:t>
            </w:r>
          </w:p>
          <w:p w14:paraId="454B27F3" w14:textId="77777777" w:rsidR="00865CE6" w:rsidRPr="00865CE6" w:rsidRDefault="00865CE6" w:rsidP="003579F9">
            <w:pPr>
              <w:numPr>
                <w:ilvl w:val="1"/>
                <w:numId w:val="168"/>
              </w:numPr>
              <w:spacing w:after="0"/>
              <w:contextualSpacing/>
              <w:rPr>
                <w:bCs/>
                <w:lang w:val="en-US"/>
              </w:rPr>
            </w:pPr>
            <w:bookmarkStart w:id="1256" w:name="MCCQCTEMPBM_00001407"/>
            <w:bookmarkEnd w:id="1255"/>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F4879FA" w14:textId="77777777" w:rsidR="00865CE6" w:rsidRPr="00865CE6" w:rsidRDefault="00865CE6" w:rsidP="003579F9">
            <w:pPr>
              <w:numPr>
                <w:ilvl w:val="1"/>
                <w:numId w:val="168"/>
              </w:numPr>
              <w:spacing w:after="0"/>
              <w:contextualSpacing/>
              <w:rPr>
                <w:bCs/>
                <w:lang w:val="en-US"/>
              </w:rPr>
            </w:pPr>
            <w:bookmarkStart w:id="1257" w:name="MCCQCTEMPBM_00001408"/>
            <w:bookmarkEnd w:id="1256"/>
            <w:r w:rsidRPr="00865CE6">
              <w:rPr>
                <w:bCs/>
                <w:lang w:val="en-US"/>
              </w:rPr>
              <w:t>Response Body must follow </w:t>
            </w:r>
            <w:r w:rsidRPr="00865CE6">
              <w:rPr>
                <w:b/>
                <w:bCs/>
                <w:lang w:val="en-US"/>
              </w:rPr>
              <w:t>EventSubscription</w:t>
            </w:r>
            <w:r w:rsidRPr="00865CE6">
              <w:rPr>
                <w:bCs/>
                <w:lang w:val="en-US"/>
              </w:rPr>
              <w:t> data structure.</w:t>
            </w:r>
          </w:p>
          <w:p w14:paraId="4A7C70D1" w14:textId="77777777" w:rsidR="00865CE6" w:rsidRPr="00865CE6" w:rsidRDefault="00865CE6" w:rsidP="003579F9">
            <w:pPr>
              <w:numPr>
                <w:ilvl w:val="0"/>
                <w:numId w:val="168"/>
              </w:numPr>
              <w:spacing w:after="0"/>
              <w:contextualSpacing/>
              <w:rPr>
                <w:bCs/>
                <w:lang w:val="en-US"/>
              </w:rPr>
            </w:pPr>
            <w:bookmarkStart w:id="1258" w:name="MCCQCTEMPBM_00001409"/>
            <w:bookmarkEnd w:id="1257"/>
            <w:r w:rsidRPr="00865CE6">
              <w:rPr>
                <w:lang w:val="en-US"/>
              </w:rPr>
              <w:t>Create security context:</w:t>
            </w:r>
          </w:p>
          <w:p w14:paraId="2300EBA7" w14:textId="77777777" w:rsidR="00865CE6" w:rsidRPr="00865CE6" w:rsidRDefault="00865CE6" w:rsidP="003579F9">
            <w:pPr>
              <w:numPr>
                <w:ilvl w:val="1"/>
                <w:numId w:val="168"/>
              </w:numPr>
              <w:spacing w:after="0"/>
              <w:contextualSpacing/>
              <w:rPr>
                <w:bCs/>
                <w:lang w:val="en-US"/>
              </w:rPr>
            </w:pPr>
            <w:bookmarkStart w:id="1259" w:name="MCCQCTEMPBM_00001410"/>
            <w:bookmarkEnd w:id="1258"/>
            <w:r w:rsidRPr="00865CE6">
              <w:rPr>
                <w:lang w:val="en-US"/>
              </w:rPr>
              <w:t>body returned must accomplish </w:t>
            </w:r>
            <w:r w:rsidRPr="00865CE6">
              <w:rPr>
                <w:b/>
                <w:bCs/>
                <w:lang w:val="en-US"/>
              </w:rPr>
              <w:t>ServiceSecurity</w:t>
            </w:r>
            <w:r w:rsidRPr="00865CE6">
              <w:rPr>
                <w:lang w:val="en-US"/>
              </w:rPr>
              <w:t> data structure.</w:t>
            </w:r>
          </w:p>
          <w:p w14:paraId="755D2474" w14:textId="77777777" w:rsidR="00865CE6" w:rsidRPr="00865CE6" w:rsidRDefault="00865CE6" w:rsidP="003579F9">
            <w:pPr>
              <w:numPr>
                <w:ilvl w:val="1"/>
                <w:numId w:val="168"/>
              </w:numPr>
              <w:spacing w:after="0"/>
              <w:contextualSpacing/>
              <w:rPr>
                <w:bCs/>
                <w:lang w:val="en-US"/>
              </w:rPr>
            </w:pPr>
            <w:bookmarkStart w:id="1260" w:name="MCCQCTEMPBM_00001411"/>
            <w:bookmarkEnd w:id="1259"/>
            <w:r w:rsidRPr="00865CE6">
              <w:rPr>
                <w:lang w:val="en-US"/>
              </w:rPr>
              <w:t>Location Header must contain the new resource URL </w:t>
            </w:r>
            <w:r w:rsidRPr="00865CE6">
              <w:rPr>
                <w:b/>
                <w:bCs/>
                <w:lang w:val="en-US"/>
              </w:rPr>
              <w:t>{apiRoot}/capif-security/v1/trustedInvokers/{apiInvokerId}</w:t>
            </w:r>
          </w:p>
          <w:p w14:paraId="114C7E97" w14:textId="77777777" w:rsidR="00865CE6" w:rsidRPr="00865CE6" w:rsidRDefault="00865CE6" w:rsidP="003579F9">
            <w:pPr>
              <w:numPr>
                <w:ilvl w:val="0"/>
                <w:numId w:val="168"/>
              </w:numPr>
              <w:spacing w:after="0"/>
              <w:contextualSpacing/>
              <w:rPr>
                <w:bCs/>
                <w:lang w:val="en-US"/>
              </w:rPr>
            </w:pPr>
            <w:bookmarkStart w:id="1261" w:name="MCCQCTEMPBM_00001412"/>
            <w:bookmarkEnd w:id="1260"/>
            <w:r w:rsidRPr="00865CE6">
              <w:rPr>
                <w:lang w:val="en-US"/>
              </w:rPr>
              <w:t>ACL Response:</w:t>
            </w:r>
          </w:p>
          <w:p w14:paraId="3EA1117D" w14:textId="77777777" w:rsidR="00865CE6" w:rsidRPr="00865CE6" w:rsidRDefault="00865CE6" w:rsidP="003579F9">
            <w:pPr>
              <w:numPr>
                <w:ilvl w:val="1"/>
                <w:numId w:val="168"/>
              </w:numPr>
              <w:spacing w:after="0"/>
              <w:contextualSpacing/>
              <w:rPr>
                <w:bCs/>
                <w:lang w:val="en-US"/>
              </w:rPr>
            </w:pPr>
            <w:bookmarkStart w:id="1262" w:name="MCCQCTEMPBM_00001413"/>
            <w:bookmarkEnd w:id="1261"/>
            <w:r w:rsidRPr="00865CE6">
              <w:rPr>
                <w:b/>
                <w:bCs/>
                <w:lang w:val="en-US"/>
              </w:rPr>
              <w:t>200 OK</w:t>
            </w:r>
            <w:r w:rsidRPr="00865CE6">
              <w:rPr>
                <w:lang w:val="en-US"/>
              </w:rPr>
              <w:t> Response.</w:t>
            </w:r>
          </w:p>
          <w:p w14:paraId="4428CFD0" w14:textId="77777777" w:rsidR="00865CE6" w:rsidRPr="00865CE6" w:rsidRDefault="00865CE6" w:rsidP="003579F9">
            <w:pPr>
              <w:numPr>
                <w:ilvl w:val="1"/>
                <w:numId w:val="168"/>
              </w:numPr>
              <w:spacing w:after="0"/>
              <w:contextualSpacing/>
              <w:rPr>
                <w:bCs/>
                <w:lang w:val="en-US"/>
              </w:rPr>
            </w:pPr>
            <w:bookmarkStart w:id="1263" w:name="MCCQCTEMPBM_00001414"/>
            <w:bookmarkEnd w:id="1262"/>
            <w:r w:rsidRPr="00865CE6">
              <w:rPr>
                <w:lang w:val="en-US"/>
              </w:rPr>
              <w:lastRenderedPageBreak/>
              <w:t>body returned must accomplish </w:t>
            </w:r>
            <w:r w:rsidRPr="00865CE6">
              <w:rPr>
                <w:b/>
                <w:bCs/>
                <w:lang w:val="en-US"/>
              </w:rPr>
              <w:t>AccessControlPolicyList</w:t>
            </w:r>
            <w:r w:rsidRPr="00865CE6">
              <w:rPr>
                <w:lang w:val="en-US"/>
              </w:rPr>
              <w:t> data structure.</w:t>
            </w:r>
          </w:p>
          <w:p w14:paraId="6CB92B83" w14:textId="77777777" w:rsidR="00865CE6" w:rsidRPr="00865CE6" w:rsidRDefault="00865CE6" w:rsidP="003579F9">
            <w:pPr>
              <w:numPr>
                <w:ilvl w:val="1"/>
                <w:numId w:val="168"/>
              </w:numPr>
              <w:spacing w:after="0"/>
              <w:contextualSpacing/>
              <w:rPr>
                <w:bCs/>
                <w:lang w:val="en-US"/>
              </w:rPr>
            </w:pPr>
            <w:bookmarkStart w:id="1264" w:name="MCCQCTEMPBM_00001415"/>
            <w:bookmarkEnd w:id="1263"/>
            <w:r w:rsidRPr="00865CE6">
              <w:rPr>
                <w:lang w:val="en-US"/>
              </w:rPr>
              <w:t>apiInvokerPolicies must:</w:t>
            </w:r>
          </w:p>
          <w:p w14:paraId="16C72F56" w14:textId="77777777" w:rsidR="00865CE6" w:rsidRPr="00865CE6" w:rsidRDefault="00865CE6" w:rsidP="003579F9">
            <w:pPr>
              <w:numPr>
                <w:ilvl w:val="2"/>
                <w:numId w:val="168"/>
              </w:numPr>
              <w:spacing w:after="0"/>
              <w:contextualSpacing/>
              <w:rPr>
                <w:bCs/>
                <w:lang w:val="en-US"/>
              </w:rPr>
            </w:pPr>
            <w:bookmarkStart w:id="1265" w:name="MCCQCTEMPBM_00001416"/>
            <w:bookmarkEnd w:id="1264"/>
            <w:r w:rsidRPr="00865CE6">
              <w:rPr>
                <w:lang w:val="en-US"/>
              </w:rPr>
              <w:t>contain only one object.</w:t>
            </w:r>
          </w:p>
          <w:p w14:paraId="726FBBB3" w14:textId="77777777" w:rsidR="00865CE6" w:rsidRPr="00865CE6" w:rsidRDefault="00865CE6" w:rsidP="003579F9">
            <w:pPr>
              <w:numPr>
                <w:ilvl w:val="2"/>
                <w:numId w:val="168"/>
              </w:numPr>
              <w:spacing w:after="0"/>
              <w:contextualSpacing/>
              <w:rPr>
                <w:bCs/>
                <w:lang w:val="en-US"/>
              </w:rPr>
            </w:pPr>
            <w:bookmarkStart w:id="1266" w:name="MCCQCTEMPBM_00001417"/>
            <w:bookmarkEnd w:id="1265"/>
            <w:r w:rsidRPr="00865CE6">
              <w:rPr>
                <w:lang w:val="en-US"/>
              </w:rPr>
              <w:t>apiInvokerId must match apiInvokerId registered previously.</w:t>
            </w:r>
          </w:p>
          <w:p w14:paraId="4380AA7A" w14:textId="77777777" w:rsidR="00865CE6" w:rsidRPr="00865CE6" w:rsidRDefault="00865CE6" w:rsidP="003579F9">
            <w:pPr>
              <w:numPr>
                <w:ilvl w:val="0"/>
                <w:numId w:val="168"/>
              </w:numPr>
              <w:spacing w:after="0"/>
              <w:contextualSpacing/>
              <w:rPr>
                <w:bCs/>
                <w:lang w:val="en-US"/>
              </w:rPr>
            </w:pPr>
            <w:bookmarkStart w:id="1267" w:name="MCCQCTEMPBM_00001418"/>
            <w:bookmarkEnd w:id="1266"/>
            <w:r w:rsidRPr="00865CE6">
              <w:rPr>
                <w:bCs/>
                <w:lang w:val="en-US"/>
              </w:rPr>
              <w:t>Revoke Authorization:</w:t>
            </w:r>
          </w:p>
          <w:p w14:paraId="3A18EC41" w14:textId="77777777" w:rsidR="00865CE6" w:rsidRPr="00865CE6" w:rsidRDefault="00865CE6" w:rsidP="003579F9">
            <w:pPr>
              <w:numPr>
                <w:ilvl w:val="1"/>
                <w:numId w:val="168"/>
              </w:numPr>
              <w:spacing w:after="0"/>
              <w:contextualSpacing/>
              <w:rPr>
                <w:bCs/>
                <w:lang w:val="en-US"/>
              </w:rPr>
            </w:pPr>
            <w:bookmarkStart w:id="1268" w:name="MCCQCTEMPBM_00001419"/>
            <w:bookmarkEnd w:id="1267"/>
            <w:r w:rsidRPr="00865CE6">
              <w:rPr>
                <w:b/>
                <w:lang w:val="en-US"/>
              </w:rPr>
              <w:t>204 No Content</w:t>
            </w:r>
            <w:r w:rsidRPr="00865CE6">
              <w:rPr>
                <w:bCs/>
                <w:lang w:val="en-US"/>
              </w:rPr>
              <w:t xml:space="preserve"> response</w:t>
            </w:r>
          </w:p>
          <w:p w14:paraId="692C3C99" w14:textId="77777777" w:rsidR="00865CE6" w:rsidRPr="00865CE6" w:rsidRDefault="00865CE6" w:rsidP="003579F9">
            <w:pPr>
              <w:numPr>
                <w:ilvl w:val="0"/>
                <w:numId w:val="168"/>
              </w:numPr>
              <w:spacing w:after="0"/>
              <w:contextualSpacing/>
              <w:rPr>
                <w:bCs/>
                <w:lang w:val="en-US"/>
              </w:rPr>
            </w:pPr>
            <w:bookmarkStart w:id="1269" w:name="MCCQCTEMPBM_00001420"/>
            <w:bookmarkEnd w:id="1268"/>
            <w:r w:rsidRPr="00865CE6">
              <w:rPr>
                <w:lang w:val="en-US"/>
              </w:rPr>
              <w:t>Mock Server received messages must accomplish:</w:t>
            </w:r>
          </w:p>
          <w:p w14:paraId="611DA241" w14:textId="77777777" w:rsidR="00865CE6" w:rsidRPr="00865CE6" w:rsidRDefault="00865CE6" w:rsidP="003579F9">
            <w:pPr>
              <w:numPr>
                <w:ilvl w:val="1"/>
                <w:numId w:val="168"/>
              </w:numPr>
              <w:spacing w:after="0"/>
              <w:contextualSpacing/>
              <w:rPr>
                <w:bCs/>
                <w:lang w:val="en-US"/>
              </w:rPr>
            </w:pPr>
            <w:bookmarkStart w:id="1270" w:name="MCCQCTEMPBM_00001421"/>
            <w:bookmarkEnd w:id="1269"/>
            <w:r w:rsidRPr="00865CE6">
              <w:rPr>
                <w:b/>
                <w:bCs/>
                <w:lang w:val="en-US"/>
              </w:rPr>
              <w:t>Two Event has been received</w:t>
            </w:r>
            <w:r w:rsidRPr="00865CE6">
              <w:rPr>
                <w:lang w:val="en-US"/>
              </w:rPr>
              <w:t>.</w:t>
            </w:r>
          </w:p>
          <w:p w14:paraId="48E68E4D" w14:textId="77777777" w:rsidR="00865CE6" w:rsidRPr="00865CE6" w:rsidRDefault="00865CE6" w:rsidP="003579F9">
            <w:pPr>
              <w:numPr>
                <w:ilvl w:val="1"/>
                <w:numId w:val="168"/>
              </w:numPr>
              <w:spacing w:after="0"/>
              <w:contextualSpacing/>
              <w:rPr>
                <w:bCs/>
                <w:lang w:val="en-US"/>
              </w:rPr>
            </w:pPr>
            <w:bookmarkStart w:id="1271" w:name="MCCQCTEMPBM_00001422"/>
            <w:bookmarkEnd w:id="1270"/>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p w14:paraId="4FEDEF05" w14:textId="77777777" w:rsidR="00865CE6" w:rsidRPr="00865CE6" w:rsidRDefault="00865CE6" w:rsidP="003579F9">
            <w:pPr>
              <w:numPr>
                <w:ilvl w:val="2"/>
                <w:numId w:val="168"/>
              </w:numPr>
              <w:spacing w:after="0"/>
              <w:contextualSpacing/>
              <w:rPr>
                <w:bCs/>
                <w:lang w:val="en-US"/>
              </w:rPr>
            </w:pPr>
            <w:bookmarkStart w:id="1272" w:name="MCCQCTEMPBM_00001423"/>
            <w:bookmarkEnd w:id="1271"/>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bookmarkEnd w:id="1272"/>
          <w:p w14:paraId="75F784DB" w14:textId="77777777" w:rsidR="00865CE6" w:rsidRPr="00865CE6" w:rsidRDefault="00865CE6" w:rsidP="003579F9">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r w:rsidRPr="00865CE6">
              <w:rPr>
                <w:b/>
                <w:bCs/>
                <w:lang w:val="en-US"/>
              </w:rPr>
              <w:t>eventDetail</w:t>
            </w:r>
            <w:r w:rsidRPr="00865CE6">
              <w:rPr>
                <w:lang w:val="en-US"/>
              </w:rPr>
              <w:t>.</w:t>
            </w:r>
          </w:p>
        </w:tc>
      </w:tr>
      <w:bookmarkEnd w:id="1253"/>
    </w:tbl>
    <w:p w14:paraId="1C807F8B" w14:textId="77777777" w:rsidR="00865CE6" w:rsidRPr="00865CE6" w:rsidRDefault="00865CE6" w:rsidP="00865CE6">
      <w:pPr>
        <w:jc w:val="both"/>
        <w:rPr>
          <w:lang w:val="en-US"/>
        </w:rPr>
      </w:pPr>
    </w:p>
    <w:p w14:paraId="08A9AC40" w14:textId="77777777" w:rsidR="00865CE6" w:rsidRPr="00865CE6" w:rsidRDefault="00865CE6" w:rsidP="008668A1">
      <w:pPr>
        <w:pStyle w:val="Heading1"/>
        <w:rPr>
          <w:lang w:val="en-US"/>
        </w:rPr>
      </w:pPr>
      <w:bookmarkStart w:id="1273" w:name="_Toc178759249"/>
      <w:bookmarkStart w:id="1274" w:name="_Toc179279242"/>
      <w:bookmarkStart w:id="1275" w:name="_Toc183231308"/>
      <w:r w:rsidRPr="00865CE6">
        <w:rPr>
          <w:lang w:val="en-US"/>
        </w:rPr>
        <w:t>B.6</w:t>
      </w:r>
      <w:r w:rsidRPr="00865CE6">
        <w:rPr>
          <w:lang w:val="en-US"/>
        </w:rPr>
        <w:tab/>
        <w:t>Test Plan for CAPIF API Security Service</w:t>
      </w:r>
      <w:bookmarkEnd w:id="1273"/>
      <w:bookmarkEnd w:id="1274"/>
      <w:bookmarkEnd w:id="1275"/>
    </w:p>
    <w:p w14:paraId="7041C1ED" w14:textId="77777777" w:rsidR="00865CE6" w:rsidRPr="00865CE6" w:rsidRDefault="00865CE6" w:rsidP="00865CE6">
      <w:pPr>
        <w:rPr>
          <w:lang w:val="en-US"/>
        </w:rPr>
      </w:pPr>
      <w:r w:rsidRPr="00865CE6">
        <w:rPr>
          <w:lang w:val="en-US"/>
        </w:rPr>
        <w:t>This section list test cases for the CAPIF_Security_API.</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1276" w:name="_Toc178759250"/>
      <w:bookmarkStart w:id="1277" w:name="_Toc179279243"/>
      <w:r w:rsidRPr="00865CE6">
        <w:rPr>
          <w:rFonts w:ascii="Arial" w:hAnsi="Arial"/>
          <w:sz w:val="28"/>
          <w:lang w:val="en-US"/>
        </w:rPr>
        <w:t>Test Case 1: Creates a Security Context for an API Invoker</w:t>
      </w:r>
      <w:bookmarkEnd w:id="1276"/>
      <w:bookmarkEnd w:id="1277"/>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3B2724">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3B2724">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3B2724">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3B2724">
        <w:trPr>
          <w:trHeight w:val="300"/>
        </w:trPr>
        <w:tc>
          <w:tcPr>
            <w:tcW w:w="1555" w:type="dxa"/>
          </w:tcPr>
          <w:p w14:paraId="57F815E2" w14:textId="77777777" w:rsidR="00865CE6" w:rsidRPr="00865CE6" w:rsidRDefault="00865CE6" w:rsidP="00865CE6">
            <w:pPr>
              <w:jc w:val="both"/>
              <w:rPr>
                <w:lang w:val="en-US"/>
              </w:rPr>
            </w:pPr>
            <w:bookmarkStart w:id="1278" w:name="MCCQCTEMPBM_00001427" w:colFirst="1" w:colLast="1"/>
            <w:r w:rsidRPr="00865CE6">
              <w:rPr>
                <w:b/>
                <w:bCs/>
                <w:lang w:val="en-US"/>
              </w:rPr>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1279"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1280" w:name="MCCQCTEMPBM_00001426"/>
            <w:bookmarkEnd w:id="1279"/>
            <w:r w:rsidRPr="00865CE6">
              <w:rPr>
                <w:lang w:val="en-US"/>
              </w:rPr>
              <w:t>Stored signed Certificate</w:t>
            </w:r>
          </w:p>
          <w:bookmarkEnd w:id="1280"/>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3B2724">
        <w:trPr>
          <w:trHeight w:val="300"/>
        </w:trPr>
        <w:tc>
          <w:tcPr>
            <w:tcW w:w="1555" w:type="dxa"/>
          </w:tcPr>
          <w:p w14:paraId="370553E0" w14:textId="77777777" w:rsidR="00865CE6" w:rsidRPr="00865CE6" w:rsidRDefault="00865CE6" w:rsidP="00865CE6">
            <w:pPr>
              <w:jc w:val="both"/>
              <w:rPr>
                <w:b/>
                <w:bCs/>
                <w:lang w:val="en-US"/>
              </w:rPr>
            </w:pPr>
            <w:bookmarkStart w:id="1281" w:name="MCCQCTEMPBM_00001431" w:colFirst="1" w:colLast="1"/>
            <w:bookmarkEnd w:id="1278"/>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1282"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1283" w:name="MCCQCTEMPBM_00001429"/>
            <w:bookmarkEnd w:id="1282"/>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1284" w:name="MCCQCTEMPBM_00001430"/>
            <w:bookmarkEnd w:id="1283"/>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1284"/>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3B2724">
        <w:trPr>
          <w:trHeight w:val="300"/>
        </w:trPr>
        <w:tc>
          <w:tcPr>
            <w:tcW w:w="1555" w:type="dxa"/>
          </w:tcPr>
          <w:p w14:paraId="2357E521" w14:textId="77777777" w:rsidR="00865CE6" w:rsidRPr="00865CE6" w:rsidRDefault="00865CE6" w:rsidP="00865CE6">
            <w:pPr>
              <w:jc w:val="both"/>
              <w:rPr>
                <w:b/>
                <w:bCs/>
                <w:lang w:val="en-US"/>
              </w:rPr>
            </w:pPr>
            <w:bookmarkStart w:id="1285" w:name="MCCQCTEMPBM_00001435" w:colFirst="1" w:colLast="1"/>
            <w:bookmarkEnd w:id="1281"/>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1286"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1287" w:name="MCCQCTEMPBM_00001433"/>
            <w:bookmarkEnd w:id="1286"/>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1288" w:name="MCCQCTEMPBM_00001434"/>
            <w:bookmarkEnd w:id="1287"/>
            <w:r w:rsidRPr="00865CE6">
              <w:rPr>
                <w:lang w:val="en-US"/>
              </w:rPr>
              <w:t>body returned must accomplish </w:t>
            </w:r>
            <w:r w:rsidRPr="00865CE6">
              <w:rPr>
                <w:b/>
                <w:bCs/>
                <w:lang w:val="en-US"/>
              </w:rPr>
              <w:t>ServiceSecurity</w:t>
            </w:r>
            <w:r w:rsidRPr="00865CE6">
              <w:rPr>
                <w:lang w:val="en-US"/>
              </w:rPr>
              <w:t> data structure.</w:t>
            </w:r>
          </w:p>
          <w:bookmarkEnd w:id="1288"/>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{apiRoot}/capif-security/v1/trustedInvokers/{apiInvokerId}</w:t>
            </w:r>
          </w:p>
        </w:tc>
      </w:tr>
      <w:bookmarkEnd w:id="1285"/>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1289" w:name="_Toc178759251"/>
      <w:bookmarkStart w:id="1290" w:name="_Toc179279244"/>
      <w:r w:rsidRPr="00865CE6">
        <w:rPr>
          <w:rFonts w:ascii="Arial" w:hAnsi="Arial"/>
          <w:sz w:val="28"/>
          <w:lang w:val="en-US"/>
        </w:rPr>
        <w:t>Test Case 2: Creates a Security Context for an API Invoker with provider role</w:t>
      </w:r>
      <w:bookmarkEnd w:id="1289"/>
      <w:bookmarkEnd w:id="1290"/>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3B2724">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3B2724">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This test case will check that a Provider cannot create a Security context with valid apiInvokerId.</w:t>
            </w:r>
          </w:p>
        </w:tc>
      </w:tr>
      <w:tr w:rsidR="00865CE6" w:rsidRPr="00865CE6" w14:paraId="3E67DD1F" w14:textId="77777777" w:rsidTr="003B2724">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3B2724">
        <w:trPr>
          <w:trHeight w:val="300"/>
        </w:trPr>
        <w:tc>
          <w:tcPr>
            <w:tcW w:w="1555" w:type="dxa"/>
          </w:tcPr>
          <w:p w14:paraId="319AB7B1" w14:textId="77777777" w:rsidR="00865CE6" w:rsidRPr="00865CE6" w:rsidRDefault="00865CE6" w:rsidP="00865CE6">
            <w:pPr>
              <w:jc w:val="both"/>
              <w:rPr>
                <w:lang w:val="en-US"/>
              </w:rPr>
            </w:pPr>
            <w:bookmarkStart w:id="1291"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1292"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1293" w:name="MCCQCTEMPBM_00001437"/>
            <w:bookmarkEnd w:id="1292"/>
            <w:r w:rsidRPr="00865CE6">
              <w:rPr>
                <w:lang w:val="en-US"/>
              </w:rPr>
              <w:t>Onboard Provider at CCF</w:t>
            </w:r>
          </w:p>
          <w:bookmarkEnd w:id="1293"/>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3B2724">
        <w:trPr>
          <w:trHeight w:val="300"/>
        </w:trPr>
        <w:tc>
          <w:tcPr>
            <w:tcW w:w="1555" w:type="dxa"/>
          </w:tcPr>
          <w:p w14:paraId="20CB1091" w14:textId="77777777" w:rsidR="00865CE6" w:rsidRPr="00865CE6" w:rsidRDefault="00865CE6" w:rsidP="00865CE6">
            <w:pPr>
              <w:jc w:val="both"/>
              <w:rPr>
                <w:b/>
                <w:bCs/>
                <w:lang w:val="en-US"/>
              </w:rPr>
            </w:pPr>
            <w:bookmarkStart w:id="1294" w:name="MCCQCTEMPBM_00001442" w:colFirst="1" w:colLast="1"/>
            <w:bookmarkEnd w:id="1291"/>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1295"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1296" w:name="MCCQCTEMPBM_00001440"/>
            <w:bookmarkEnd w:id="1295"/>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1297" w:name="MCCQCTEMPBM_00001441"/>
            <w:bookmarkEnd w:id="1296"/>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1297"/>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3B2724">
        <w:trPr>
          <w:trHeight w:val="300"/>
        </w:trPr>
        <w:tc>
          <w:tcPr>
            <w:tcW w:w="1555" w:type="dxa"/>
          </w:tcPr>
          <w:p w14:paraId="07BABCA1" w14:textId="77777777" w:rsidR="00865CE6" w:rsidRPr="00865CE6" w:rsidRDefault="00865CE6" w:rsidP="00865CE6">
            <w:pPr>
              <w:jc w:val="both"/>
              <w:rPr>
                <w:b/>
                <w:bCs/>
                <w:lang w:val="en-US"/>
              </w:rPr>
            </w:pPr>
            <w:bookmarkStart w:id="1298" w:name="MCCQCTEMPBM_00001450" w:colFirst="1" w:colLast="1"/>
            <w:bookmarkEnd w:id="1294"/>
            <w:r w:rsidRPr="00865CE6">
              <w:rPr>
                <w:b/>
                <w:bCs/>
                <w:lang w:val="en-US"/>
              </w:rPr>
              <w:lastRenderedPageBreak/>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1299"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300" w:name="MCCQCTEMPBM_00001444"/>
            <w:bookmarkEnd w:id="1299"/>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301" w:name="MCCQCTEMPBM_00001445"/>
            <w:bookmarkEnd w:id="1300"/>
            <w:r w:rsidRPr="00865CE6">
              <w:rPr>
                <w:lang w:val="en-US"/>
              </w:rPr>
              <w:t>body returned must accomplish </w:t>
            </w:r>
            <w:r w:rsidRPr="00865CE6">
              <w:rPr>
                <w:b/>
                <w:bCs/>
                <w:lang w:val="en-US"/>
              </w:rPr>
              <w:t>ProblemDetails</w:t>
            </w:r>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02" w:name="MCCQCTEMPBM_00001446"/>
            <w:bookmarkEnd w:id="1301"/>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03" w:name="MCCQCTEMPBM_00001447"/>
            <w:bookmarkEnd w:id="1302"/>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04" w:name="MCCQCTEMPBM_00001448"/>
            <w:bookmarkEnd w:id="1303"/>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05" w:name="MCCQCTEMPBM_00001449"/>
            <w:bookmarkEnd w:id="1304"/>
            <w:r w:rsidRPr="00865CE6">
              <w:rPr>
                <w:lang w:val="en-US"/>
              </w:rPr>
              <w:t>cause with message "User role must be invoker".</w:t>
            </w:r>
          </w:p>
          <w:bookmarkEnd w:id="1305"/>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1298"/>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1306" w:name="_Toc178759252"/>
      <w:bookmarkStart w:id="1307" w:name="_Toc179279245"/>
      <w:r w:rsidRPr="00865CE6">
        <w:rPr>
          <w:rFonts w:ascii="Arial" w:hAnsi="Arial"/>
          <w:sz w:val="28"/>
          <w:lang w:val="en-US"/>
        </w:rPr>
        <w:t>Test Case 3: Creates a Security Context for an API Invoker with provider role and invalid apiInvokerId</w:t>
      </w:r>
      <w:bookmarkEnd w:id="1306"/>
      <w:bookmarkEnd w:id="1307"/>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3B2724">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3B2724">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This test case will check that a Provider cannot create a Security context with invalid apiInvokerID.</w:t>
            </w:r>
          </w:p>
        </w:tc>
      </w:tr>
      <w:tr w:rsidR="00865CE6" w:rsidRPr="00865CE6" w14:paraId="2776305E" w14:textId="77777777" w:rsidTr="003B2724">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3B2724">
        <w:trPr>
          <w:trHeight w:val="300"/>
        </w:trPr>
        <w:tc>
          <w:tcPr>
            <w:tcW w:w="1555" w:type="dxa"/>
          </w:tcPr>
          <w:p w14:paraId="7C2A4A7B" w14:textId="77777777" w:rsidR="00865CE6" w:rsidRPr="00865CE6" w:rsidRDefault="00865CE6" w:rsidP="00865CE6">
            <w:pPr>
              <w:jc w:val="both"/>
              <w:rPr>
                <w:lang w:val="en-US"/>
              </w:rPr>
            </w:pPr>
            <w:bookmarkStart w:id="1308"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1309"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1310" w:name="MCCQCTEMPBM_00001452"/>
            <w:bookmarkEnd w:id="1309"/>
            <w:r w:rsidRPr="00865CE6">
              <w:rPr>
                <w:lang w:val="en-US"/>
              </w:rPr>
              <w:t>Onboard Provider at CCF</w:t>
            </w:r>
          </w:p>
          <w:bookmarkEnd w:id="1310"/>
          <w:p w14:paraId="24FAB94C" w14:textId="77777777" w:rsidR="00865CE6" w:rsidRPr="00865CE6" w:rsidRDefault="00865CE6" w:rsidP="003579F9">
            <w:pPr>
              <w:numPr>
                <w:ilvl w:val="0"/>
                <w:numId w:val="174"/>
              </w:numPr>
              <w:spacing w:after="0"/>
              <w:contextualSpacing/>
              <w:rPr>
                <w:lang w:val="en-US"/>
              </w:rPr>
            </w:pPr>
            <w:r w:rsidRPr="00865CE6">
              <w:rPr>
                <w:lang w:val="en-US"/>
              </w:rPr>
              <w:t>Create Security Context using Provider Certificate and not valid apiInvokerId</w:t>
            </w:r>
          </w:p>
        </w:tc>
      </w:tr>
      <w:tr w:rsidR="00865CE6" w:rsidRPr="00865CE6" w14:paraId="4D359A90" w14:textId="77777777" w:rsidTr="003B2724">
        <w:trPr>
          <w:trHeight w:val="300"/>
        </w:trPr>
        <w:tc>
          <w:tcPr>
            <w:tcW w:w="1555" w:type="dxa"/>
          </w:tcPr>
          <w:p w14:paraId="30F8562C" w14:textId="77777777" w:rsidR="00865CE6" w:rsidRPr="00865CE6" w:rsidRDefault="00865CE6" w:rsidP="00865CE6">
            <w:pPr>
              <w:jc w:val="both"/>
              <w:rPr>
                <w:b/>
                <w:bCs/>
                <w:lang w:val="en-US"/>
              </w:rPr>
            </w:pPr>
            <w:bookmarkStart w:id="1311" w:name="MCCQCTEMPBM_00001457" w:colFirst="1" w:colLast="1"/>
            <w:bookmarkEnd w:id="1308"/>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1312"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1313" w:name="MCCQCTEMPBM_00001455"/>
            <w:bookmarkEnd w:id="1312"/>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1314" w:name="MCCQCTEMPBM_00001456"/>
            <w:bookmarkEnd w:id="1313"/>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bookmarkEnd w:id="1314"/>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3B2724">
        <w:trPr>
          <w:trHeight w:val="300"/>
        </w:trPr>
        <w:tc>
          <w:tcPr>
            <w:tcW w:w="1555" w:type="dxa"/>
          </w:tcPr>
          <w:p w14:paraId="1C777223" w14:textId="77777777" w:rsidR="00865CE6" w:rsidRPr="00865CE6" w:rsidRDefault="00865CE6" w:rsidP="00865CE6">
            <w:pPr>
              <w:jc w:val="both"/>
              <w:rPr>
                <w:b/>
                <w:bCs/>
                <w:lang w:val="en-US"/>
              </w:rPr>
            </w:pPr>
            <w:bookmarkStart w:id="1315" w:name="MCCQCTEMPBM_00001465" w:colFirst="1" w:colLast="1"/>
            <w:bookmarkEnd w:id="1311"/>
            <w:r w:rsidRPr="00865CE6">
              <w:rPr>
                <w:b/>
                <w:bCs/>
                <w:lang w:val="en-US"/>
              </w:rPr>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1316"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317" w:name="MCCQCTEMPBM_00001459"/>
            <w:bookmarkEnd w:id="1316"/>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318" w:name="MCCQCTEMPBM_00001460"/>
            <w:bookmarkEnd w:id="1317"/>
            <w:r w:rsidRPr="00865CE6">
              <w:rPr>
                <w:lang w:val="en-US"/>
              </w:rPr>
              <w:t>body returned must accomplish </w:t>
            </w:r>
            <w:r w:rsidRPr="00865CE6">
              <w:rPr>
                <w:b/>
                <w:bCs/>
                <w:lang w:val="en-US"/>
              </w:rPr>
              <w:t>ProblemDetails</w:t>
            </w:r>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19" w:name="MCCQCTEMPBM_00001461"/>
            <w:bookmarkEnd w:id="1318"/>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20" w:name="MCCQCTEMPBM_00001462"/>
            <w:bookmarkEnd w:id="1319"/>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21" w:name="MCCQCTEMPBM_00001463"/>
            <w:bookmarkEnd w:id="1320"/>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22" w:name="MCCQCTEMPBM_00001464"/>
            <w:bookmarkEnd w:id="1321"/>
            <w:r w:rsidRPr="00865CE6">
              <w:rPr>
                <w:lang w:val="en-US"/>
              </w:rPr>
              <w:t>cause with message "User role must be invoker".</w:t>
            </w:r>
          </w:p>
          <w:bookmarkEnd w:id="1322"/>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1315"/>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1323" w:name="_Toc178759253"/>
      <w:bookmarkStart w:id="1324" w:name="_Toc179279246"/>
      <w:r w:rsidRPr="00865CE6">
        <w:rPr>
          <w:rFonts w:ascii="Arial" w:hAnsi="Arial"/>
          <w:sz w:val="28"/>
          <w:lang w:val="en-US"/>
        </w:rPr>
        <w:t>Test Case 4: Creates a Security Context for an API Invoker with Invoker role and invalid apiInvokerId</w:t>
      </w:r>
      <w:bookmarkEnd w:id="1323"/>
      <w:bookmarkEnd w:id="1324"/>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3B2724">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3B2724">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This test case will check that an Invoker cannot create a Security context with valid apiInvokerId.</w:t>
            </w:r>
          </w:p>
        </w:tc>
      </w:tr>
      <w:tr w:rsidR="00865CE6" w:rsidRPr="00865CE6" w14:paraId="66290DAA" w14:textId="77777777" w:rsidTr="003B2724">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3B2724">
        <w:trPr>
          <w:trHeight w:val="300"/>
        </w:trPr>
        <w:tc>
          <w:tcPr>
            <w:tcW w:w="1555" w:type="dxa"/>
          </w:tcPr>
          <w:p w14:paraId="4FFE14B0" w14:textId="77777777" w:rsidR="00865CE6" w:rsidRPr="00865CE6" w:rsidRDefault="00865CE6" w:rsidP="00865CE6">
            <w:pPr>
              <w:jc w:val="both"/>
              <w:rPr>
                <w:lang w:val="en-US"/>
              </w:rPr>
            </w:pPr>
            <w:bookmarkStart w:id="1325"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1326" w:name="MCCQCTEMPBM_00001466"/>
            <w:r w:rsidRPr="00865CE6">
              <w:rPr>
                <w:lang w:val="en-US"/>
              </w:rPr>
              <w:t>Onboard Invoker at CCF.</w:t>
            </w:r>
          </w:p>
          <w:bookmarkEnd w:id="1326"/>
          <w:p w14:paraId="1C751232" w14:textId="77777777" w:rsidR="00865CE6" w:rsidRPr="00865CE6" w:rsidRDefault="00865CE6" w:rsidP="003579F9">
            <w:pPr>
              <w:numPr>
                <w:ilvl w:val="0"/>
                <w:numId w:val="177"/>
              </w:numPr>
              <w:spacing w:after="0"/>
              <w:contextualSpacing/>
              <w:rPr>
                <w:lang w:val="en-US"/>
              </w:rPr>
            </w:pPr>
            <w:r w:rsidRPr="00865CE6">
              <w:rPr>
                <w:lang w:val="en-US"/>
              </w:rPr>
              <w:t>Create Security Context using invoker Certificate and not valid apiInvokerId</w:t>
            </w:r>
          </w:p>
        </w:tc>
      </w:tr>
      <w:tr w:rsidR="00865CE6" w:rsidRPr="00865CE6" w14:paraId="31F9009E" w14:textId="77777777" w:rsidTr="003B2724">
        <w:trPr>
          <w:trHeight w:val="300"/>
        </w:trPr>
        <w:tc>
          <w:tcPr>
            <w:tcW w:w="1555" w:type="dxa"/>
          </w:tcPr>
          <w:p w14:paraId="29490276" w14:textId="77777777" w:rsidR="00865CE6" w:rsidRPr="00865CE6" w:rsidRDefault="00865CE6" w:rsidP="00865CE6">
            <w:pPr>
              <w:jc w:val="both"/>
              <w:rPr>
                <w:b/>
                <w:bCs/>
                <w:lang w:val="en-US"/>
              </w:rPr>
            </w:pPr>
            <w:bookmarkStart w:id="1327" w:name="MCCQCTEMPBM_00001471" w:colFirst="1" w:colLast="1"/>
            <w:bookmarkEnd w:id="1325"/>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1328"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1329" w:name="MCCQCTEMPBM_00001469"/>
            <w:bookmarkEnd w:id="1328"/>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1330" w:name="MCCQCTEMPBM_00001470"/>
            <w:bookmarkEnd w:id="1329"/>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bookmarkEnd w:id="1330"/>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3B2724">
        <w:trPr>
          <w:trHeight w:val="300"/>
        </w:trPr>
        <w:tc>
          <w:tcPr>
            <w:tcW w:w="1555" w:type="dxa"/>
          </w:tcPr>
          <w:p w14:paraId="38998D75" w14:textId="77777777" w:rsidR="00865CE6" w:rsidRPr="00865CE6" w:rsidRDefault="00865CE6" w:rsidP="00865CE6">
            <w:pPr>
              <w:jc w:val="both"/>
              <w:rPr>
                <w:b/>
                <w:bCs/>
                <w:lang w:val="en-US"/>
              </w:rPr>
            </w:pPr>
            <w:bookmarkStart w:id="1331" w:name="MCCQCTEMPBM_00001479" w:colFirst="1" w:colLast="1"/>
            <w:bookmarkEnd w:id="1327"/>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1332"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1333" w:name="MCCQCTEMPBM_00001473"/>
            <w:bookmarkEnd w:id="1332"/>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1334" w:name="MCCQCTEMPBM_00001474"/>
            <w:bookmarkEnd w:id="1333"/>
            <w:r w:rsidRPr="00865CE6">
              <w:rPr>
                <w:lang w:val="en-US"/>
              </w:rPr>
              <w:t>body returned must accomplish </w:t>
            </w:r>
            <w:r w:rsidRPr="00865CE6">
              <w:rPr>
                <w:b/>
                <w:bCs/>
                <w:lang w:val="en-US"/>
              </w:rPr>
              <w:t>ProblemDetails</w:t>
            </w:r>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35" w:name="MCCQCTEMPBM_00001475"/>
            <w:bookmarkEnd w:id="1334"/>
            <w:r w:rsidRPr="00865CE6">
              <w:rPr>
                <w:lang w:val="en-US"/>
              </w:rPr>
              <w:lastRenderedPageBreak/>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36" w:name="MCCQCTEMPBM_00001476"/>
            <w:bookmarkEnd w:id="1335"/>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37" w:name="MCCQCTEMPBM_00001477"/>
            <w:bookmarkEnd w:id="1336"/>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38" w:name="MCCQCTEMPBM_00001478"/>
            <w:bookmarkEnd w:id="1337"/>
            <w:r w:rsidRPr="00865CE6">
              <w:rPr>
                <w:lang w:val="en-US"/>
              </w:rPr>
              <w:t>cause with message "API Invoker not exists or invalid ID".</w:t>
            </w:r>
          </w:p>
          <w:bookmarkEnd w:id="1338"/>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1331"/>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1339" w:name="_Toc178759254"/>
      <w:bookmarkStart w:id="1340" w:name="_Toc179279247"/>
      <w:r w:rsidRPr="00865CE6">
        <w:rPr>
          <w:rFonts w:ascii="Arial" w:hAnsi="Arial"/>
          <w:sz w:val="28"/>
          <w:lang w:val="en-US"/>
        </w:rPr>
        <w:t>Test Case 5: retrieve the Security Context of an API Invoker</w:t>
      </w:r>
      <w:bookmarkEnd w:id="1339"/>
      <w:bookmarkEnd w:id="1340"/>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3B2724">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3B2724">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3B2724">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3B2724">
        <w:trPr>
          <w:trHeight w:val="300"/>
        </w:trPr>
        <w:tc>
          <w:tcPr>
            <w:tcW w:w="1555" w:type="dxa"/>
          </w:tcPr>
          <w:p w14:paraId="0BE8994B" w14:textId="77777777" w:rsidR="00865CE6" w:rsidRPr="00865CE6" w:rsidRDefault="00865CE6" w:rsidP="00865CE6">
            <w:pPr>
              <w:jc w:val="both"/>
              <w:rPr>
                <w:lang w:val="en-US"/>
              </w:rPr>
            </w:pPr>
            <w:bookmarkStart w:id="1341"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1342"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1343" w:name="MCCQCTEMPBM_00001481"/>
            <w:bookmarkEnd w:id="1342"/>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1344" w:name="MCCQCTEMPBM_00001482"/>
            <w:bookmarkEnd w:id="1343"/>
            <w:r w:rsidRPr="00865CE6">
              <w:rPr>
                <w:lang w:val="en-US"/>
              </w:rPr>
              <w:t>Create Security Context using invoker Certificate</w:t>
            </w:r>
          </w:p>
          <w:bookmarkEnd w:id="1344"/>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3B2724">
        <w:trPr>
          <w:trHeight w:val="300"/>
        </w:trPr>
        <w:tc>
          <w:tcPr>
            <w:tcW w:w="1555" w:type="dxa"/>
          </w:tcPr>
          <w:p w14:paraId="4516C615" w14:textId="77777777" w:rsidR="00865CE6" w:rsidRPr="00865CE6" w:rsidRDefault="00865CE6" w:rsidP="00865CE6">
            <w:pPr>
              <w:jc w:val="both"/>
              <w:rPr>
                <w:b/>
                <w:bCs/>
                <w:lang w:val="en-US"/>
              </w:rPr>
            </w:pPr>
            <w:bookmarkStart w:id="1345" w:name="MCCQCTEMPBM_00001490" w:colFirst="1" w:colLast="1"/>
            <w:bookmarkEnd w:id="1341"/>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1346"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1347" w:name="MCCQCTEMPBM_00001485"/>
            <w:bookmarkEnd w:id="1346"/>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1348" w:name="MCCQCTEMPBM_00001486"/>
            <w:bookmarkEnd w:id="134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1349" w:name="MCCQCTEMPBM_00001487"/>
            <w:bookmarkEnd w:id="1348"/>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1350" w:name="MCCQCTEMPBM_00001488"/>
            <w:bookmarkEnd w:id="1349"/>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1351" w:name="MCCQCTEMPBM_00001489"/>
            <w:bookmarkEnd w:id="135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351"/>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3B2724">
        <w:trPr>
          <w:trHeight w:val="300"/>
        </w:trPr>
        <w:tc>
          <w:tcPr>
            <w:tcW w:w="1555" w:type="dxa"/>
          </w:tcPr>
          <w:p w14:paraId="193E1671" w14:textId="77777777" w:rsidR="00865CE6" w:rsidRPr="00865CE6" w:rsidRDefault="00865CE6" w:rsidP="00865CE6">
            <w:pPr>
              <w:jc w:val="both"/>
              <w:rPr>
                <w:b/>
                <w:bCs/>
                <w:lang w:val="en-US"/>
              </w:rPr>
            </w:pPr>
            <w:bookmarkStart w:id="1352" w:name="MCCQCTEMPBM_00001493" w:colFirst="1" w:colLast="1"/>
            <w:bookmarkEnd w:id="1345"/>
            <w:r w:rsidRPr="00865CE6">
              <w:rPr>
                <w:b/>
                <w:bCs/>
                <w:lang w:val="en-US"/>
              </w:rPr>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1353"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1354" w:name="MCCQCTEMPBM_00001492"/>
            <w:bookmarkEnd w:id="1353"/>
            <w:r w:rsidRPr="00865CE6">
              <w:rPr>
                <w:b/>
                <w:bCs/>
                <w:lang w:val="en-US"/>
              </w:rPr>
              <w:t>200 OK</w:t>
            </w:r>
            <w:r w:rsidRPr="00865CE6">
              <w:rPr>
                <w:lang w:val="en-US"/>
              </w:rPr>
              <w:t> response.</w:t>
            </w:r>
          </w:p>
          <w:bookmarkEnd w:id="1354"/>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xml:space="preserve"> data structure.</w:t>
            </w:r>
          </w:p>
        </w:tc>
      </w:tr>
      <w:bookmarkEnd w:id="1352"/>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1355" w:name="_Toc178759255"/>
      <w:bookmarkStart w:id="1356" w:name="_Toc179279248"/>
      <w:r w:rsidRPr="00865CE6">
        <w:rPr>
          <w:rFonts w:ascii="Arial" w:hAnsi="Arial"/>
          <w:sz w:val="28"/>
          <w:lang w:val="en-US"/>
        </w:rPr>
        <w:t>Test Case 6: retrieve the Security Context of an API Invoker with invalid apiInvokerId</w:t>
      </w:r>
      <w:bookmarkEnd w:id="1355"/>
      <w:bookmarkEnd w:id="1356"/>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3B2724">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3B2724">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3B2724">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3B2724">
        <w:trPr>
          <w:trHeight w:val="300"/>
        </w:trPr>
        <w:tc>
          <w:tcPr>
            <w:tcW w:w="1555" w:type="dxa"/>
          </w:tcPr>
          <w:p w14:paraId="444D483F" w14:textId="77777777" w:rsidR="00865CE6" w:rsidRPr="00865CE6" w:rsidRDefault="00865CE6" w:rsidP="00865CE6">
            <w:pPr>
              <w:jc w:val="both"/>
              <w:rPr>
                <w:lang w:val="en-US"/>
              </w:rPr>
            </w:pPr>
            <w:bookmarkStart w:id="1357"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1358"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1359" w:name="MCCQCTEMPBM_00001495"/>
            <w:bookmarkEnd w:id="1358"/>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1360" w:name="MCCQCTEMPBM_00001496"/>
            <w:bookmarkEnd w:id="1359"/>
            <w:r w:rsidRPr="00865CE6">
              <w:rPr>
                <w:lang w:val="en-US"/>
              </w:rPr>
              <w:t>Create Security Context using invoker Certificate</w:t>
            </w:r>
          </w:p>
          <w:bookmarkEnd w:id="1360"/>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3B2724">
        <w:trPr>
          <w:trHeight w:val="300"/>
        </w:trPr>
        <w:tc>
          <w:tcPr>
            <w:tcW w:w="1555" w:type="dxa"/>
          </w:tcPr>
          <w:p w14:paraId="4810B258" w14:textId="77777777" w:rsidR="00865CE6" w:rsidRPr="00865CE6" w:rsidRDefault="00865CE6" w:rsidP="00865CE6">
            <w:pPr>
              <w:jc w:val="both"/>
              <w:rPr>
                <w:b/>
                <w:bCs/>
                <w:lang w:val="en-US"/>
              </w:rPr>
            </w:pPr>
            <w:bookmarkStart w:id="1361" w:name="MCCQCTEMPBM_00001504" w:colFirst="1" w:colLast="1"/>
            <w:bookmarkEnd w:id="1357"/>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1362"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1363" w:name="MCCQCTEMPBM_00001499"/>
            <w:bookmarkEnd w:id="1362"/>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1364" w:name="MCCQCTEMPBM_00001500"/>
            <w:bookmarkEnd w:id="136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1365" w:name="MCCQCTEMPBM_00001501"/>
            <w:bookmarkEnd w:id="1364"/>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1366" w:name="MCCQCTEMPBM_00001502"/>
            <w:bookmarkEnd w:id="1365"/>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1367" w:name="MCCQCTEMPBM_00001503"/>
            <w:bookmarkEnd w:id="136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1367"/>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3B2724">
        <w:trPr>
          <w:trHeight w:val="300"/>
        </w:trPr>
        <w:tc>
          <w:tcPr>
            <w:tcW w:w="1555" w:type="dxa"/>
          </w:tcPr>
          <w:p w14:paraId="6713BA3E" w14:textId="77777777" w:rsidR="00865CE6" w:rsidRPr="00865CE6" w:rsidRDefault="00865CE6" w:rsidP="00865CE6">
            <w:pPr>
              <w:jc w:val="both"/>
              <w:rPr>
                <w:b/>
                <w:bCs/>
                <w:lang w:val="en-US"/>
              </w:rPr>
            </w:pPr>
            <w:bookmarkStart w:id="1368" w:name="MCCQCTEMPBM_00001511" w:colFirst="1" w:colLast="1"/>
            <w:bookmarkEnd w:id="1361"/>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1369"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1370" w:name="MCCQCTEMPBM_00001506"/>
            <w:bookmarkEnd w:id="1369"/>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1371" w:name="MCCQCTEMPBM_00001507"/>
            <w:bookmarkEnd w:id="1370"/>
            <w:r w:rsidRPr="00865CE6">
              <w:rPr>
                <w:lang w:val="en-US"/>
              </w:rPr>
              <w:t>body returned must accomplish </w:t>
            </w:r>
            <w:r w:rsidRPr="00865CE6">
              <w:rPr>
                <w:b/>
                <w:bCs/>
                <w:lang w:val="en-US"/>
              </w:rPr>
              <w:t>ProblemDetails</w:t>
            </w:r>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1372" w:name="MCCQCTEMPBM_00001508"/>
            <w:bookmarkEnd w:id="1371"/>
            <w:r w:rsidRPr="00865CE6">
              <w:rPr>
                <w:lang w:val="en-US"/>
              </w:rPr>
              <w:lastRenderedPageBreak/>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1373" w:name="MCCQCTEMPBM_00001509"/>
            <w:bookmarkEnd w:id="1372"/>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1374" w:name="MCCQCTEMPBM_00001510"/>
            <w:bookmarkEnd w:id="1373"/>
            <w:r w:rsidRPr="00865CE6">
              <w:rPr>
                <w:lang w:val="en-US"/>
              </w:rPr>
              <w:t>detail with message "Invoker not found".</w:t>
            </w:r>
          </w:p>
          <w:bookmarkEnd w:id="1374"/>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1368"/>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1375" w:name="_Toc178759256"/>
      <w:bookmarkStart w:id="1376" w:name="_Toc179279249"/>
      <w:r w:rsidRPr="00865CE6">
        <w:rPr>
          <w:rFonts w:ascii="Arial" w:hAnsi="Arial"/>
          <w:sz w:val="28"/>
          <w:lang w:val="en-US"/>
        </w:rPr>
        <w:t>Test Case 7: Retrieve the Security Context of an API Invoker with invalid apfId</w:t>
      </w:r>
      <w:bookmarkEnd w:id="1375"/>
      <w:bookmarkEnd w:id="1376"/>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3B2724">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3B2724">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This test case will check that a provider cannot retrieve the Security context of an API Invoker without valid apfId</w:t>
            </w:r>
          </w:p>
        </w:tc>
      </w:tr>
      <w:tr w:rsidR="00865CE6" w:rsidRPr="00865CE6" w14:paraId="6D113BE8" w14:textId="77777777" w:rsidTr="003B2724">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3B2724">
        <w:trPr>
          <w:trHeight w:val="300"/>
        </w:trPr>
        <w:tc>
          <w:tcPr>
            <w:tcW w:w="1555" w:type="dxa"/>
          </w:tcPr>
          <w:p w14:paraId="493437AE" w14:textId="77777777" w:rsidR="00865CE6" w:rsidRPr="00865CE6" w:rsidRDefault="00865CE6" w:rsidP="00865CE6">
            <w:pPr>
              <w:jc w:val="both"/>
              <w:rPr>
                <w:lang w:val="en-US"/>
              </w:rPr>
            </w:pPr>
            <w:bookmarkStart w:id="1377"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1378"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1379" w:name="MCCQCTEMPBM_00001513"/>
            <w:bookmarkEnd w:id="1378"/>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1380" w:name="MCCQCTEMPBM_00001514"/>
            <w:bookmarkEnd w:id="1379"/>
            <w:r w:rsidRPr="00865CE6">
              <w:rPr>
                <w:lang w:val="en-US"/>
              </w:rPr>
              <w:t>Create Security Context using invoker Certificate</w:t>
            </w:r>
          </w:p>
          <w:bookmarkEnd w:id="1380"/>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3B2724">
        <w:trPr>
          <w:trHeight w:val="300"/>
        </w:trPr>
        <w:tc>
          <w:tcPr>
            <w:tcW w:w="1555" w:type="dxa"/>
          </w:tcPr>
          <w:p w14:paraId="06BB7B10" w14:textId="77777777" w:rsidR="00865CE6" w:rsidRPr="00865CE6" w:rsidRDefault="00865CE6" w:rsidP="00865CE6">
            <w:pPr>
              <w:jc w:val="both"/>
              <w:rPr>
                <w:b/>
                <w:bCs/>
                <w:lang w:val="en-US"/>
              </w:rPr>
            </w:pPr>
            <w:bookmarkStart w:id="1381" w:name="MCCQCTEMPBM_00001522" w:colFirst="1" w:colLast="1"/>
            <w:bookmarkEnd w:id="1377"/>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1382"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1383" w:name="MCCQCTEMPBM_00001517"/>
            <w:bookmarkEnd w:id="1382"/>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1384" w:name="MCCQCTEMPBM_00001518"/>
            <w:bookmarkEnd w:id="138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1385" w:name="MCCQCTEMPBM_00001519"/>
            <w:bookmarkEnd w:id="1384"/>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1386" w:name="MCCQCTEMPBM_00001520"/>
            <w:bookmarkEnd w:id="1385"/>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1387" w:name="MCCQCTEMPBM_00001521"/>
            <w:bookmarkEnd w:id="138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387"/>
          <w:p w14:paraId="7AAF2855" w14:textId="77777777" w:rsidR="00865CE6" w:rsidRPr="00865CE6" w:rsidRDefault="00865CE6" w:rsidP="003579F9">
            <w:pPr>
              <w:numPr>
                <w:ilvl w:val="1"/>
                <w:numId w:val="185"/>
              </w:numPr>
              <w:spacing w:after="0"/>
              <w:contextualSpacing/>
              <w:rPr>
                <w:lang w:val="en-US"/>
              </w:rPr>
            </w:pPr>
            <w:r w:rsidRPr="00865CE6">
              <w:rPr>
                <w:lang w:val="en-US"/>
              </w:rPr>
              <w:t>Using</w:t>
            </w:r>
            <w:r w:rsidRPr="00865CE6">
              <w:rPr>
                <w:b/>
                <w:bCs/>
                <w:lang w:val="en-US"/>
              </w:rPr>
              <w:t xml:space="preserve"> Invoker Certificate</w:t>
            </w:r>
          </w:p>
        </w:tc>
      </w:tr>
      <w:tr w:rsidR="00865CE6" w:rsidRPr="00865CE6" w14:paraId="582854BE" w14:textId="77777777" w:rsidTr="003B2724">
        <w:trPr>
          <w:trHeight w:val="300"/>
        </w:trPr>
        <w:tc>
          <w:tcPr>
            <w:tcW w:w="1555" w:type="dxa"/>
          </w:tcPr>
          <w:p w14:paraId="409D32ED" w14:textId="77777777" w:rsidR="00865CE6" w:rsidRPr="00865CE6" w:rsidRDefault="00865CE6" w:rsidP="00865CE6">
            <w:pPr>
              <w:jc w:val="both"/>
              <w:rPr>
                <w:b/>
                <w:bCs/>
                <w:lang w:val="en-US"/>
              </w:rPr>
            </w:pPr>
            <w:bookmarkStart w:id="1388" w:name="MCCQCTEMPBM_00001529" w:colFirst="1" w:colLast="1"/>
            <w:bookmarkEnd w:id="1381"/>
            <w:r w:rsidRPr="00865CE6">
              <w:rPr>
                <w:b/>
                <w:bCs/>
                <w:lang w:val="en-US"/>
              </w:rPr>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1389"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1390" w:name="MCCQCTEMPBM_00001524"/>
            <w:bookmarkEnd w:id="1389"/>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1391" w:name="MCCQCTEMPBM_00001525"/>
            <w:bookmarkEnd w:id="1390"/>
            <w:r w:rsidRPr="00865CE6">
              <w:rPr>
                <w:lang w:val="en-US"/>
              </w:rPr>
              <w:t>body returned must accomplish </w:t>
            </w:r>
            <w:r w:rsidRPr="00865CE6">
              <w:rPr>
                <w:b/>
                <w:bCs/>
                <w:lang w:val="en-US"/>
              </w:rPr>
              <w:t>ProblemDetails</w:t>
            </w:r>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1392" w:name="MCCQCTEMPBM_00001526"/>
            <w:bookmarkEnd w:id="1391"/>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1393" w:name="MCCQCTEMPBM_00001527"/>
            <w:bookmarkEnd w:id="1392"/>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1394" w:name="MCCQCTEMPBM_00001528"/>
            <w:bookmarkEnd w:id="1393"/>
            <w:r w:rsidRPr="00865CE6">
              <w:rPr>
                <w:lang w:val="en-US"/>
              </w:rPr>
              <w:t>detail with message "Role not authorized for this API route".</w:t>
            </w:r>
          </w:p>
          <w:bookmarkEnd w:id="1394"/>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cause with message "User role must be aef".</w:t>
            </w:r>
          </w:p>
        </w:tc>
      </w:tr>
      <w:bookmarkEnd w:id="1388"/>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1395" w:name="_Toc178759257"/>
      <w:bookmarkStart w:id="1396" w:name="_Toc179279250"/>
      <w:r w:rsidRPr="00865CE6">
        <w:rPr>
          <w:rFonts w:ascii="Arial" w:hAnsi="Arial"/>
          <w:sz w:val="28"/>
          <w:lang w:val="en-US"/>
        </w:rPr>
        <w:t>Test Case 8: Delete the Security Context of an API Invoker</w:t>
      </w:r>
      <w:bookmarkEnd w:id="1395"/>
      <w:bookmarkEnd w:id="1396"/>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3B2724">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3B2724">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3B2724">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3B2724">
        <w:trPr>
          <w:trHeight w:val="300"/>
        </w:trPr>
        <w:tc>
          <w:tcPr>
            <w:tcW w:w="1555" w:type="dxa"/>
          </w:tcPr>
          <w:p w14:paraId="012D6036" w14:textId="77777777" w:rsidR="00865CE6" w:rsidRPr="00865CE6" w:rsidRDefault="00865CE6" w:rsidP="00865CE6">
            <w:pPr>
              <w:jc w:val="both"/>
              <w:rPr>
                <w:lang w:val="en-US"/>
              </w:rPr>
            </w:pPr>
            <w:bookmarkStart w:id="1397"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1398"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1399" w:name="MCCQCTEMPBM_00001531"/>
            <w:bookmarkEnd w:id="1398"/>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1400" w:name="MCCQCTEMPBM_00001532"/>
            <w:bookmarkEnd w:id="1399"/>
            <w:r w:rsidRPr="00865CE6">
              <w:rPr>
                <w:lang w:val="en-US"/>
              </w:rPr>
              <w:t>Create Security Context using invoker Certificate</w:t>
            </w:r>
          </w:p>
          <w:bookmarkEnd w:id="1400"/>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3B2724">
        <w:trPr>
          <w:trHeight w:val="300"/>
        </w:trPr>
        <w:tc>
          <w:tcPr>
            <w:tcW w:w="1555" w:type="dxa"/>
          </w:tcPr>
          <w:p w14:paraId="71222674" w14:textId="77777777" w:rsidR="00865CE6" w:rsidRPr="00865CE6" w:rsidRDefault="00865CE6" w:rsidP="00865CE6">
            <w:pPr>
              <w:jc w:val="both"/>
              <w:rPr>
                <w:b/>
                <w:bCs/>
                <w:lang w:val="en-US"/>
              </w:rPr>
            </w:pPr>
            <w:bookmarkStart w:id="1401" w:name="MCCQCTEMPBM_00001543" w:colFirst="1" w:colLast="1"/>
            <w:bookmarkEnd w:id="1397"/>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1402"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1403" w:name="MCCQCTEMPBM_00001535"/>
            <w:bookmarkEnd w:id="1402"/>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1404" w:name="MCCQCTEMPBM_00001536"/>
            <w:bookmarkEnd w:id="140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1405" w:name="MCCQCTEMPBM_00001537"/>
            <w:bookmarkEnd w:id="1404"/>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1406" w:name="MCCQCTEMPBM_00001538"/>
            <w:bookmarkEnd w:id="1405"/>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1407" w:name="MCCQCTEMPBM_00001539"/>
            <w:bookmarkEnd w:id="1406"/>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1408" w:name="MCCQCTEMPBM_00001540"/>
            <w:bookmarkEnd w:id="1407"/>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1409" w:name="MCCQCTEMPBM_00001541"/>
            <w:bookmarkEnd w:id="1408"/>
            <w:r w:rsidRPr="00865CE6">
              <w:rPr>
                <w:lang w:val="en-US"/>
              </w:rPr>
              <w:lastRenderedPageBreak/>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1410" w:name="MCCQCTEMPBM_00001542"/>
            <w:bookmarkEnd w:id="140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410"/>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3B2724">
        <w:trPr>
          <w:trHeight w:val="300"/>
        </w:trPr>
        <w:tc>
          <w:tcPr>
            <w:tcW w:w="1555" w:type="dxa"/>
          </w:tcPr>
          <w:p w14:paraId="5FA0D67B" w14:textId="77777777" w:rsidR="00865CE6" w:rsidRPr="00865CE6" w:rsidRDefault="00865CE6" w:rsidP="00865CE6">
            <w:pPr>
              <w:jc w:val="both"/>
              <w:rPr>
                <w:b/>
                <w:bCs/>
                <w:lang w:val="en-US"/>
              </w:rPr>
            </w:pPr>
            <w:bookmarkStart w:id="1411" w:name="MCCQCTEMPBM_00001552" w:colFirst="1" w:colLast="1"/>
            <w:bookmarkEnd w:id="1401"/>
            <w:r w:rsidRPr="00865CE6">
              <w:rPr>
                <w:b/>
                <w:bCs/>
                <w:lang w:val="en-US"/>
              </w:rPr>
              <w:lastRenderedPageBreak/>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1412"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1413" w:name="MCCQCTEMPBM_00001545"/>
            <w:bookmarkEnd w:id="1412"/>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1414" w:name="MCCQCTEMPBM_00001546"/>
            <w:bookmarkEnd w:id="1413"/>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1415" w:name="MCCQCTEMPBM_00001547"/>
            <w:bookmarkEnd w:id="1414"/>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1416" w:name="MCCQCTEMPBM_00001548"/>
            <w:bookmarkEnd w:id="1415"/>
            <w:r w:rsidRPr="00865CE6">
              <w:rPr>
                <w:lang w:val="en-US"/>
              </w:rPr>
              <w:t>body returned must accomplish </w:t>
            </w:r>
            <w:r w:rsidRPr="00865CE6">
              <w:rPr>
                <w:b/>
                <w:bCs/>
                <w:lang w:val="en-US"/>
              </w:rPr>
              <w:t>ProblemDetails</w:t>
            </w:r>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1417" w:name="MCCQCTEMPBM_00001549"/>
            <w:bookmarkEnd w:id="1416"/>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1418" w:name="MCCQCTEMPBM_00001550"/>
            <w:bookmarkEnd w:id="1417"/>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1419" w:name="MCCQCTEMPBM_00001551"/>
            <w:bookmarkEnd w:id="1418"/>
            <w:r w:rsidRPr="00865CE6">
              <w:rPr>
                <w:lang w:val="en-US"/>
              </w:rPr>
              <w:t>detail with message "Security context not found".</w:t>
            </w:r>
          </w:p>
          <w:bookmarkEnd w:id="1419"/>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1411"/>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1420" w:name="_Toc178759258"/>
      <w:bookmarkStart w:id="1421" w:name="_Toc179279251"/>
      <w:r w:rsidRPr="00865CE6">
        <w:rPr>
          <w:rFonts w:ascii="Arial" w:hAnsi="Arial"/>
          <w:sz w:val="28"/>
          <w:lang w:val="en-US"/>
        </w:rPr>
        <w:t>Test Case 9: Delete the Security Context of an API Invoker with Invoker entity role</w:t>
      </w:r>
      <w:bookmarkEnd w:id="1420"/>
      <w:bookmarkEnd w:id="1421"/>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3B2724">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3B2724">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3B2724">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3B2724">
        <w:trPr>
          <w:trHeight w:val="300"/>
        </w:trPr>
        <w:tc>
          <w:tcPr>
            <w:tcW w:w="1555" w:type="dxa"/>
          </w:tcPr>
          <w:p w14:paraId="081CE6F1" w14:textId="77777777" w:rsidR="00865CE6" w:rsidRPr="00865CE6" w:rsidRDefault="00865CE6" w:rsidP="00865CE6">
            <w:pPr>
              <w:jc w:val="both"/>
              <w:rPr>
                <w:lang w:val="en-US"/>
              </w:rPr>
            </w:pPr>
            <w:bookmarkStart w:id="1422"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1423"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1424" w:name="MCCQCTEMPBM_00001554"/>
            <w:bookmarkEnd w:id="1423"/>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1425" w:name="MCCQCTEMPBM_00001555"/>
            <w:bookmarkEnd w:id="1424"/>
            <w:r w:rsidRPr="00865CE6">
              <w:rPr>
                <w:lang w:val="en-US"/>
              </w:rPr>
              <w:t>Create Security Context using invoker Certificate</w:t>
            </w:r>
          </w:p>
          <w:bookmarkEnd w:id="1425"/>
          <w:p w14:paraId="1147C149" w14:textId="77777777" w:rsidR="00865CE6" w:rsidRPr="00865CE6" w:rsidRDefault="00865CE6" w:rsidP="003579F9">
            <w:pPr>
              <w:numPr>
                <w:ilvl w:val="0"/>
                <w:numId w:val="190"/>
              </w:numPr>
              <w:spacing w:after="0"/>
              <w:contextualSpacing/>
              <w:rPr>
                <w:lang w:val="en-US"/>
              </w:rPr>
            </w:pPr>
            <w:r w:rsidRPr="00865CE6">
              <w:rPr>
                <w:lang w:val="en-US"/>
              </w:rPr>
              <w:t>Delete Security Context by Invoker</w:t>
            </w:r>
          </w:p>
        </w:tc>
      </w:tr>
      <w:tr w:rsidR="00865CE6" w:rsidRPr="00865CE6" w14:paraId="1B47FDE0" w14:textId="77777777" w:rsidTr="003B2724">
        <w:trPr>
          <w:trHeight w:val="300"/>
        </w:trPr>
        <w:tc>
          <w:tcPr>
            <w:tcW w:w="1555" w:type="dxa"/>
          </w:tcPr>
          <w:p w14:paraId="7E8CAB48" w14:textId="77777777" w:rsidR="00865CE6" w:rsidRPr="00865CE6" w:rsidRDefault="00865CE6" w:rsidP="00865CE6">
            <w:pPr>
              <w:jc w:val="both"/>
              <w:rPr>
                <w:b/>
                <w:bCs/>
                <w:lang w:val="en-US"/>
              </w:rPr>
            </w:pPr>
            <w:bookmarkStart w:id="1426" w:name="MCCQCTEMPBM_00001563" w:colFirst="1" w:colLast="1"/>
            <w:bookmarkEnd w:id="1422"/>
            <w:r w:rsidRPr="00865CE6">
              <w:rPr>
                <w:b/>
                <w:bCs/>
                <w:lang w:val="en-US"/>
              </w:rPr>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1427"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1428" w:name="MCCQCTEMPBM_00001558"/>
            <w:bookmarkEnd w:id="1427"/>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1429" w:name="MCCQCTEMPBM_00001559"/>
            <w:bookmarkEnd w:id="142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1430" w:name="MCCQCTEMPBM_00001560"/>
            <w:bookmarkEnd w:id="1429"/>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1431" w:name="MCCQCTEMPBM_00001561"/>
            <w:bookmarkEnd w:id="1430"/>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1432" w:name="MCCQCTEMPBM_00001562"/>
            <w:bookmarkEnd w:id="1431"/>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432"/>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3B2724">
        <w:trPr>
          <w:trHeight w:val="300"/>
        </w:trPr>
        <w:tc>
          <w:tcPr>
            <w:tcW w:w="1555" w:type="dxa"/>
          </w:tcPr>
          <w:p w14:paraId="33E34A06" w14:textId="77777777" w:rsidR="00865CE6" w:rsidRPr="00865CE6" w:rsidRDefault="00865CE6" w:rsidP="00865CE6">
            <w:pPr>
              <w:jc w:val="both"/>
              <w:rPr>
                <w:b/>
                <w:bCs/>
                <w:lang w:val="en-US"/>
              </w:rPr>
            </w:pPr>
            <w:bookmarkStart w:id="1433" w:name="MCCQCTEMPBM_00001570" w:colFirst="1" w:colLast="1"/>
            <w:bookmarkEnd w:id="1426"/>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434" w:name="MCCQCTEMPBM_00001564"/>
            <w:r w:rsidRPr="00865CE6">
              <w:rPr>
                <w:lang w:val="en-US"/>
              </w:rPr>
              <w:t>Delete Security Contex by invokert: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35" w:name="MCCQCTEMPBM_00001565"/>
            <w:bookmarkEnd w:id="1434"/>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36" w:name="MCCQCTEMPBM_00001566"/>
            <w:bookmarkEnd w:id="1435"/>
            <w:r w:rsidRPr="00865CE6">
              <w:rPr>
                <w:lang w:val="en-US"/>
              </w:rPr>
              <w:t>body returned must accomplish </w:t>
            </w:r>
            <w:r w:rsidRPr="00865CE6">
              <w:rPr>
                <w:b/>
                <w:bCs/>
                <w:lang w:val="en-US"/>
              </w:rPr>
              <w:t>ProblemDetails</w:t>
            </w:r>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37" w:name="MCCQCTEMPBM_00001567"/>
            <w:bookmarkEnd w:id="1436"/>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38" w:name="MCCQCTEMPBM_00001568"/>
            <w:bookmarkEnd w:id="1437"/>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39" w:name="MCCQCTEMPBM_00001569"/>
            <w:bookmarkEnd w:id="1438"/>
            <w:r w:rsidRPr="00865CE6">
              <w:rPr>
                <w:lang w:val="en-US"/>
              </w:rPr>
              <w:t>detail with message "Role not authorized for this API route".</w:t>
            </w:r>
          </w:p>
          <w:bookmarkEnd w:id="1439"/>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1433"/>
    </w:tbl>
    <w:p w14:paraId="77F77ADF" w14:textId="77777777" w:rsidR="00865CE6" w:rsidRPr="00865CE6" w:rsidRDefault="00865CE6" w:rsidP="00865CE6">
      <w:pPr>
        <w:jc w:val="both"/>
        <w:rPr>
          <w:lang w:val="en-US"/>
        </w:rPr>
      </w:pPr>
    </w:p>
    <w:p w14:paraId="6C31C18F" w14:textId="77777777" w:rsidR="00865CE6" w:rsidRPr="00865CE6" w:rsidRDefault="00865CE6" w:rsidP="00865CE6">
      <w:pPr>
        <w:keepNext/>
        <w:keepLines/>
        <w:spacing w:before="120"/>
        <w:ind w:left="1134" w:hanging="1134"/>
        <w:outlineLvl w:val="2"/>
        <w:rPr>
          <w:rFonts w:ascii="Arial" w:hAnsi="Arial"/>
          <w:sz w:val="28"/>
          <w:lang w:val="en-US"/>
        </w:rPr>
      </w:pPr>
      <w:bookmarkStart w:id="1440" w:name="_Toc178759259"/>
      <w:bookmarkStart w:id="1441" w:name="_Toc179279252"/>
      <w:r w:rsidRPr="00865CE6">
        <w:rPr>
          <w:rFonts w:ascii="Arial" w:hAnsi="Arial"/>
          <w:sz w:val="28"/>
          <w:lang w:val="en-US"/>
        </w:rPr>
        <w:t>Test Case 10: Delete the Security Context of an API Invoker with Invoker entity role and invalid apiinvokerId</w:t>
      </w:r>
      <w:bookmarkEnd w:id="1440"/>
      <w:bookmarkEnd w:id="1441"/>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3B2724">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3B2724">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77777777" w:rsidR="00865CE6" w:rsidRPr="00865CE6" w:rsidRDefault="00865CE6" w:rsidP="00865CE6">
            <w:pPr>
              <w:rPr>
                <w:lang w:val="en-US"/>
              </w:rPr>
            </w:pPr>
            <w:r w:rsidRPr="00865CE6">
              <w:rPr>
                <w:lang w:val="en-US"/>
              </w:rPr>
              <w:t>This test case will check that an Invoker cannot delete a Security context with invalid</w:t>
            </w:r>
          </w:p>
        </w:tc>
      </w:tr>
      <w:tr w:rsidR="00865CE6" w:rsidRPr="00865CE6" w14:paraId="3B27F806" w14:textId="77777777" w:rsidTr="003B2724">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3B2724">
        <w:trPr>
          <w:trHeight w:val="300"/>
        </w:trPr>
        <w:tc>
          <w:tcPr>
            <w:tcW w:w="1555" w:type="dxa"/>
          </w:tcPr>
          <w:p w14:paraId="0762E330" w14:textId="77777777" w:rsidR="00865CE6" w:rsidRPr="00865CE6" w:rsidRDefault="00865CE6" w:rsidP="00865CE6">
            <w:pPr>
              <w:jc w:val="both"/>
              <w:rPr>
                <w:lang w:val="en-US"/>
              </w:rPr>
            </w:pPr>
            <w:bookmarkStart w:id="1442" w:name="MCCQCTEMPBM_00001574" w:colFirst="1" w:colLast="1"/>
            <w:r w:rsidRPr="00865CE6">
              <w:rPr>
                <w:b/>
                <w:bCs/>
                <w:lang w:val="en-US"/>
              </w:rPr>
              <w:lastRenderedPageBreak/>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1443"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1444" w:name="MCCQCTEMPBM_00001572"/>
            <w:bookmarkEnd w:id="1443"/>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1445" w:name="MCCQCTEMPBM_00001573"/>
            <w:bookmarkEnd w:id="1444"/>
            <w:r w:rsidRPr="00865CE6">
              <w:rPr>
                <w:lang w:val="en-US"/>
              </w:rPr>
              <w:t>Create Security Context using invoker Certificate</w:t>
            </w:r>
          </w:p>
          <w:bookmarkEnd w:id="1445"/>
          <w:p w14:paraId="43B3C780" w14:textId="77777777" w:rsidR="00865CE6" w:rsidRPr="00865CE6" w:rsidRDefault="00865CE6" w:rsidP="003579F9">
            <w:pPr>
              <w:numPr>
                <w:ilvl w:val="0"/>
                <w:numId w:val="193"/>
              </w:numPr>
              <w:spacing w:after="0"/>
              <w:contextualSpacing/>
              <w:rPr>
                <w:lang w:val="en-US"/>
              </w:rPr>
            </w:pPr>
            <w:r w:rsidRPr="00865CE6">
              <w:rPr>
                <w:lang w:val="en-US"/>
              </w:rPr>
              <w:t>Delete Security Context by Invoker with invalid apiInvokerId</w:t>
            </w:r>
          </w:p>
        </w:tc>
      </w:tr>
      <w:tr w:rsidR="00865CE6" w:rsidRPr="00865CE6" w14:paraId="1B332068" w14:textId="77777777" w:rsidTr="003B2724">
        <w:trPr>
          <w:trHeight w:val="300"/>
        </w:trPr>
        <w:tc>
          <w:tcPr>
            <w:tcW w:w="1555" w:type="dxa"/>
          </w:tcPr>
          <w:p w14:paraId="1443A828" w14:textId="77777777" w:rsidR="00865CE6" w:rsidRPr="00865CE6" w:rsidRDefault="00865CE6" w:rsidP="00865CE6">
            <w:pPr>
              <w:jc w:val="both"/>
              <w:rPr>
                <w:b/>
                <w:bCs/>
                <w:lang w:val="en-US"/>
              </w:rPr>
            </w:pPr>
            <w:bookmarkStart w:id="1446" w:name="MCCQCTEMPBM_00001581" w:colFirst="1" w:colLast="1"/>
            <w:bookmarkEnd w:id="1442"/>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1447"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1448" w:name="MCCQCTEMPBM_00001576"/>
            <w:bookmarkEnd w:id="1447"/>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1449" w:name="MCCQCTEMPBM_00001577"/>
            <w:bookmarkEnd w:id="144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1450" w:name="MCCQCTEMPBM_00001578"/>
            <w:bookmarkEnd w:id="1449"/>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1451" w:name="MCCQCTEMPBM_00001579"/>
            <w:bookmarkEnd w:id="1450"/>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1452" w:name="MCCQCTEMPBM_00001580"/>
            <w:bookmarkEnd w:id="1451"/>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1452"/>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3B2724">
        <w:trPr>
          <w:trHeight w:val="300"/>
        </w:trPr>
        <w:tc>
          <w:tcPr>
            <w:tcW w:w="1555" w:type="dxa"/>
          </w:tcPr>
          <w:p w14:paraId="136EE630" w14:textId="77777777" w:rsidR="00865CE6" w:rsidRPr="00865CE6" w:rsidRDefault="00865CE6" w:rsidP="00865CE6">
            <w:pPr>
              <w:jc w:val="both"/>
              <w:rPr>
                <w:b/>
                <w:bCs/>
                <w:lang w:val="en-US"/>
              </w:rPr>
            </w:pPr>
            <w:bookmarkStart w:id="1453" w:name="MCCQCTEMPBM_00001588" w:colFirst="1" w:colLast="1"/>
            <w:bookmarkEnd w:id="1446"/>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454" w:name="MCCQCTEMPBM_00001582"/>
            <w:r w:rsidRPr="00865CE6">
              <w:rPr>
                <w:lang w:val="en-US"/>
              </w:rPr>
              <w:t>Delete Security Contex by invokert: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55" w:name="MCCQCTEMPBM_00001583"/>
            <w:bookmarkEnd w:id="1454"/>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56" w:name="MCCQCTEMPBM_00001584"/>
            <w:bookmarkEnd w:id="1455"/>
            <w:r w:rsidRPr="00865CE6">
              <w:rPr>
                <w:lang w:val="en-US"/>
              </w:rPr>
              <w:t>body returned must accomplish </w:t>
            </w:r>
            <w:r w:rsidRPr="00865CE6">
              <w:rPr>
                <w:b/>
                <w:bCs/>
                <w:lang w:val="en-US"/>
              </w:rPr>
              <w:t>ProblemDetails</w:t>
            </w:r>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57" w:name="MCCQCTEMPBM_00001585"/>
            <w:bookmarkEnd w:id="1456"/>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58" w:name="MCCQCTEMPBM_00001586"/>
            <w:bookmarkEnd w:id="1457"/>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59" w:name="MCCQCTEMPBM_00001587"/>
            <w:bookmarkEnd w:id="1458"/>
            <w:r w:rsidRPr="00865CE6">
              <w:rPr>
                <w:lang w:val="en-US"/>
              </w:rPr>
              <w:t>detail with message "Role not authorized for this API route".</w:t>
            </w:r>
          </w:p>
          <w:bookmarkEnd w:id="1459"/>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1453"/>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1460" w:name="_Toc178759260"/>
      <w:bookmarkStart w:id="1461" w:name="_Toc179279253"/>
      <w:r w:rsidRPr="00865CE6">
        <w:rPr>
          <w:rFonts w:ascii="Arial" w:hAnsi="Arial"/>
          <w:sz w:val="28"/>
          <w:lang w:val="en-US"/>
        </w:rPr>
        <w:t>Test Case 11: Delete the Security Context of an API Invoker with invalid apiInvokerId</w:t>
      </w:r>
      <w:bookmarkEnd w:id="1460"/>
      <w:bookmarkEnd w:id="1461"/>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3B2724">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3B2724">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This test case will check that an Provider cannot delete a Security context of invalid apiInvokerId</w:t>
            </w:r>
          </w:p>
        </w:tc>
      </w:tr>
      <w:tr w:rsidR="00865CE6" w:rsidRPr="00865CE6" w14:paraId="23858507" w14:textId="77777777" w:rsidTr="003B2724">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3B2724">
        <w:trPr>
          <w:trHeight w:val="300"/>
        </w:trPr>
        <w:tc>
          <w:tcPr>
            <w:tcW w:w="1555" w:type="dxa"/>
          </w:tcPr>
          <w:p w14:paraId="544D185C" w14:textId="77777777" w:rsidR="00865CE6" w:rsidRPr="00865CE6" w:rsidRDefault="00865CE6" w:rsidP="00865CE6">
            <w:pPr>
              <w:jc w:val="both"/>
              <w:rPr>
                <w:lang w:val="en-US"/>
              </w:rPr>
            </w:pPr>
            <w:bookmarkStart w:id="1462"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1463"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1464" w:name="MCCQCTEMPBM_00001590"/>
            <w:bookmarkEnd w:id="1463"/>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1465" w:name="MCCQCTEMPBM_00001591"/>
            <w:bookmarkEnd w:id="1464"/>
            <w:r w:rsidRPr="00865CE6">
              <w:rPr>
                <w:lang w:val="en-US"/>
              </w:rPr>
              <w:t>Create Security Context using invoker Certificate</w:t>
            </w:r>
          </w:p>
          <w:bookmarkEnd w:id="1465"/>
          <w:p w14:paraId="19CAA918" w14:textId="77777777" w:rsidR="00865CE6" w:rsidRPr="00865CE6" w:rsidRDefault="00865CE6" w:rsidP="003579F9">
            <w:pPr>
              <w:numPr>
                <w:ilvl w:val="0"/>
                <w:numId w:val="194"/>
              </w:numPr>
              <w:spacing w:after="0"/>
              <w:contextualSpacing/>
              <w:rPr>
                <w:lang w:val="en-US"/>
              </w:rPr>
            </w:pPr>
            <w:r w:rsidRPr="00865CE6">
              <w:rPr>
                <w:lang w:val="en-US"/>
              </w:rPr>
              <w:t>Delete Security Context by Provider with invalid apiInvokerId</w:t>
            </w:r>
          </w:p>
        </w:tc>
      </w:tr>
      <w:tr w:rsidR="00865CE6" w:rsidRPr="00865CE6" w14:paraId="04253045" w14:textId="77777777" w:rsidTr="003B2724">
        <w:trPr>
          <w:trHeight w:val="300"/>
        </w:trPr>
        <w:tc>
          <w:tcPr>
            <w:tcW w:w="1555" w:type="dxa"/>
          </w:tcPr>
          <w:p w14:paraId="534524A7" w14:textId="77777777" w:rsidR="00865CE6" w:rsidRPr="00865CE6" w:rsidRDefault="00865CE6" w:rsidP="00865CE6">
            <w:pPr>
              <w:jc w:val="both"/>
              <w:rPr>
                <w:b/>
                <w:bCs/>
                <w:lang w:val="en-US"/>
              </w:rPr>
            </w:pPr>
            <w:bookmarkStart w:id="1466" w:name="MCCQCTEMPBM_00001599" w:colFirst="1" w:colLast="1"/>
            <w:bookmarkEnd w:id="1462"/>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1467"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1468" w:name="MCCQCTEMPBM_00001594"/>
            <w:bookmarkEnd w:id="1467"/>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1469" w:name="MCCQCTEMPBM_00001595"/>
            <w:bookmarkEnd w:id="14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1470" w:name="MCCQCTEMPBM_00001596"/>
            <w:bookmarkEnd w:id="1469"/>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1471" w:name="MCCQCTEMPBM_00001597"/>
            <w:bookmarkEnd w:id="1470"/>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1472" w:name="MCCQCTEMPBM_00001598"/>
            <w:bookmarkEnd w:id="1471"/>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1472"/>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3B2724">
        <w:trPr>
          <w:trHeight w:val="300"/>
        </w:trPr>
        <w:tc>
          <w:tcPr>
            <w:tcW w:w="1555" w:type="dxa"/>
          </w:tcPr>
          <w:p w14:paraId="21B96D0F" w14:textId="77777777" w:rsidR="00865CE6" w:rsidRPr="00865CE6" w:rsidRDefault="00865CE6" w:rsidP="00865CE6">
            <w:pPr>
              <w:jc w:val="both"/>
              <w:rPr>
                <w:b/>
                <w:bCs/>
                <w:lang w:val="en-US"/>
              </w:rPr>
            </w:pPr>
            <w:bookmarkStart w:id="1473" w:name="MCCQCTEMPBM_00001606" w:colFirst="1" w:colLast="1"/>
            <w:bookmarkEnd w:id="1466"/>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1474" w:name="MCCQCTEMPBM_00001600"/>
            <w:r w:rsidRPr="00865CE6">
              <w:rPr>
                <w:lang w:val="en-US"/>
              </w:rPr>
              <w:t>Delete Security Contex by invokert: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475" w:name="MCCQCTEMPBM_00001601"/>
            <w:bookmarkEnd w:id="1474"/>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476" w:name="MCCQCTEMPBM_00001602"/>
            <w:bookmarkEnd w:id="1475"/>
            <w:r w:rsidRPr="00865CE6">
              <w:rPr>
                <w:lang w:val="en-US"/>
              </w:rPr>
              <w:t>body returned must accomplish </w:t>
            </w:r>
            <w:r w:rsidRPr="00865CE6">
              <w:rPr>
                <w:b/>
                <w:bCs/>
                <w:lang w:val="en-US"/>
              </w:rPr>
              <w:t>ProblemDetails</w:t>
            </w:r>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477" w:name="MCCQCTEMPBM_00001603"/>
            <w:bookmarkEnd w:id="1476"/>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478" w:name="MCCQCTEMPBM_00001604"/>
            <w:bookmarkEnd w:id="1477"/>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479" w:name="MCCQCTEMPBM_00001605"/>
            <w:bookmarkEnd w:id="1478"/>
            <w:r w:rsidRPr="00865CE6">
              <w:rPr>
                <w:lang w:val="en-US"/>
              </w:rPr>
              <w:t>detail with message "Invoker not found".</w:t>
            </w:r>
          </w:p>
          <w:bookmarkEnd w:id="1479"/>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1473"/>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1480" w:name="_Toc178759261"/>
      <w:bookmarkStart w:id="1481" w:name="_Toc179279254"/>
      <w:r w:rsidRPr="00865CE6">
        <w:rPr>
          <w:rFonts w:ascii="Arial" w:hAnsi="Arial"/>
          <w:sz w:val="28"/>
          <w:lang w:val="en-US"/>
        </w:rPr>
        <w:t>Test Case 12: Update the Security Context of an API Invoker</w:t>
      </w:r>
      <w:bookmarkEnd w:id="1480"/>
      <w:bookmarkEnd w:id="1481"/>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3B2724">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3B2724">
        <w:trPr>
          <w:trHeight w:val="300"/>
        </w:trPr>
        <w:tc>
          <w:tcPr>
            <w:tcW w:w="1555" w:type="dxa"/>
          </w:tcPr>
          <w:p w14:paraId="52551E03"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3B2724">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3B2724">
        <w:trPr>
          <w:trHeight w:val="300"/>
        </w:trPr>
        <w:tc>
          <w:tcPr>
            <w:tcW w:w="1555" w:type="dxa"/>
          </w:tcPr>
          <w:p w14:paraId="1B854AA1" w14:textId="77777777" w:rsidR="00865CE6" w:rsidRPr="00865CE6" w:rsidRDefault="00865CE6" w:rsidP="00865CE6">
            <w:pPr>
              <w:jc w:val="both"/>
              <w:rPr>
                <w:lang w:val="en-US"/>
              </w:rPr>
            </w:pPr>
            <w:bookmarkStart w:id="1482" w:name="MCCQCTEMPBM_00001611" w:colFirst="1" w:colLast="1"/>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1483"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1484" w:name="MCCQCTEMPBM_00001608"/>
            <w:bookmarkEnd w:id="1483"/>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1485" w:name="MCCQCTEMPBM_00001609"/>
            <w:bookmarkEnd w:id="1484"/>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1486" w:name="MCCQCTEMPBM_00001610"/>
            <w:bookmarkEnd w:id="1485"/>
            <w:r w:rsidRPr="00865CE6">
              <w:rPr>
                <w:lang w:val="en-US"/>
              </w:rPr>
              <w:t>Update Security context by invoker</w:t>
            </w:r>
          </w:p>
          <w:bookmarkEnd w:id="1486"/>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3B2724">
        <w:trPr>
          <w:trHeight w:val="300"/>
        </w:trPr>
        <w:tc>
          <w:tcPr>
            <w:tcW w:w="1555" w:type="dxa"/>
          </w:tcPr>
          <w:p w14:paraId="3BD9C5AF" w14:textId="77777777" w:rsidR="00865CE6" w:rsidRPr="00865CE6" w:rsidRDefault="00865CE6" w:rsidP="00865CE6">
            <w:pPr>
              <w:jc w:val="both"/>
              <w:rPr>
                <w:b/>
                <w:bCs/>
                <w:lang w:val="en-US"/>
              </w:rPr>
            </w:pPr>
            <w:bookmarkStart w:id="1487" w:name="MCCQCTEMPBM_00001622" w:colFirst="1" w:colLast="1"/>
            <w:bookmarkEnd w:id="1482"/>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1488"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1489" w:name="MCCQCTEMPBM_00001613"/>
            <w:bookmarkEnd w:id="1488"/>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1490" w:name="MCCQCTEMPBM_00001614"/>
            <w:bookmarkEnd w:id="14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1491" w:name="MCCQCTEMPBM_00001615"/>
            <w:bookmarkEnd w:id="1490"/>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1492" w:name="MCCQCTEMPBM_00001616"/>
            <w:bookmarkEnd w:id="1491"/>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1493" w:name="MCCQCTEMPBM_00001617"/>
            <w:bookmarkEnd w:id="1492"/>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1494" w:name="MCCQCTEMPBM_00001618"/>
            <w:bookmarkEnd w:id="1493"/>
            <w:r w:rsidRPr="00865CE6">
              <w:rPr>
                <w:lang w:val="en-US"/>
              </w:rPr>
              <w:t>body </w:t>
            </w:r>
            <w:hyperlink r:id="rId88" w:tooltip="Service Security Request" w:history="1">
              <w:r w:rsidRPr="00865CE6">
                <w:rPr>
                  <w:color w:val="0000FF"/>
                  <w:u w:val="single"/>
                  <w:lang w:val="en-US"/>
                </w:rPr>
                <w:t>service security body</w:t>
              </w:r>
            </w:hyperlink>
            <w:r w:rsidRPr="00865CE6">
              <w:rPr>
                <w:lang w:val="en-US"/>
              </w:rPr>
              <w:t> but with notification destination modified to </w:t>
            </w:r>
            <w:hyperlink r:id="rId89"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1495" w:name="MCCQCTEMPBM_00001619"/>
            <w:bookmarkEnd w:id="1494"/>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1496" w:name="MCCQCTEMPBM_00001620"/>
            <w:bookmarkEnd w:id="1495"/>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1497" w:name="MCCQCTEMPBM_00001621"/>
            <w:bookmarkEnd w:id="149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497"/>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3B2724">
        <w:trPr>
          <w:trHeight w:val="300"/>
        </w:trPr>
        <w:tc>
          <w:tcPr>
            <w:tcW w:w="1555" w:type="dxa"/>
          </w:tcPr>
          <w:p w14:paraId="18B9B2B5" w14:textId="77777777" w:rsidR="00865CE6" w:rsidRPr="00865CE6" w:rsidRDefault="00865CE6" w:rsidP="00865CE6">
            <w:pPr>
              <w:jc w:val="both"/>
              <w:rPr>
                <w:b/>
                <w:bCs/>
                <w:lang w:val="en-US"/>
              </w:rPr>
            </w:pPr>
            <w:bookmarkStart w:id="1498" w:name="MCCQCTEMPBM_00001629" w:colFirst="1" w:colLast="1"/>
            <w:bookmarkEnd w:id="1487"/>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499"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500" w:name="MCCQCTEMPBM_00001624"/>
            <w:bookmarkEnd w:id="1499"/>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501" w:name="MCCQCTEMPBM_00001625"/>
            <w:bookmarkEnd w:id="1500"/>
            <w:r w:rsidRPr="00865CE6">
              <w:rPr>
                <w:lang w:val="en-US"/>
              </w:rPr>
              <w:t>body returned must accomplish </w:t>
            </w:r>
            <w:r w:rsidRPr="00865CE6">
              <w:rPr>
                <w:b/>
                <w:bCs/>
                <w:lang w:val="en-US"/>
              </w:rPr>
              <w:t>ServiceSecurity</w:t>
            </w:r>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502" w:name="MCCQCTEMPBM_00001626"/>
            <w:bookmarkEnd w:id="1501"/>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503" w:name="MCCQCTEMPBM_00001627"/>
            <w:bookmarkEnd w:id="1502"/>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504" w:name="MCCQCTEMPBM_00001628"/>
            <w:bookmarkEnd w:id="1503"/>
            <w:r w:rsidRPr="00865CE6">
              <w:rPr>
                <w:lang w:val="en-US"/>
              </w:rPr>
              <w:t>body returned must accomplish </w:t>
            </w:r>
            <w:r w:rsidRPr="00865CE6">
              <w:rPr>
                <w:b/>
                <w:bCs/>
                <w:lang w:val="en-US"/>
              </w:rPr>
              <w:t>ServiceSecurity</w:t>
            </w:r>
            <w:r w:rsidRPr="00865CE6">
              <w:rPr>
                <w:lang w:val="en-US"/>
              </w:rPr>
              <w:t> data structure.</w:t>
            </w:r>
          </w:p>
          <w:bookmarkEnd w:id="1504"/>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1498"/>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1505" w:name="_Toc178759262"/>
      <w:bookmarkStart w:id="1506" w:name="_Toc179279255"/>
      <w:r w:rsidRPr="00865CE6">
        <w:rPr>
          <w:rFonts w:ascii="Arial" w:hAnsi="Arial"/>
          <w:sz w:val="28"/>
          <w:lang w:val="en-US"/>
        </w:rPr>
        <w:t>Test Case 13: Update the Security Context of an API Invoker with provider entity role</w:t>
      </w:r>
      <w:bookmarkEnd w:id="1505"/>
      <w:bookmarkEnd w:id="1506"/>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3B2724">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3B2724">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3B2724">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3B2724">
        <w:trPr>
          <w:trHeight w:val="300"/>
        </w:trPr>
        <w:tc>
          <w:tcPr>
            <w:tcW w:w="1555" w:type="dxa"/>
          </w:tcPr>
          <w:p w14:paraId="552F5C12" w14:textId="77777777" w:rsidR="00865CE6" w:rsidRPr="00865CE6" w:rsidRDefault="00865CE6" w:rsidP="00865CE6">
            <w:pPr>
              <w:jc w:val="both"/>
              <w:rPr>
                <w:lang w:val="en-US"/>
              </w:rPr>
            </w:pPr>
            <w:bookmarkStart w:id="1507"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1508"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1509" w:name="MCCQCTEMPBM_00001631"/>
            <w:bookmarkEnd w:id="1508"/>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1510" w:name="MCCQCTEMPBM_00001632"/>
            <w:bookmarkEnd w:id="1509"/>
            <w:r w:rsidRPr="00865CE6">
              <w:rPr>
                <w:lang w:val="en-US"/>
              </w:rPr>
              <w:t>Create Security Context using invoker Certificate</w:t>
            </w:r>
          </w:p>
          <w:bookmarkEnd w:id="1510"/>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3B2724">
        <w:trPr>
          <w:trHeight w:val="300"/>
        </w:trPr>
        <w:tc>
          <w:tcPr>
            <w:tcW w:w="1555" w:type="dxa"/>
          </w:tcPr>
          <w:p w14:paraId="7651FCD8" w14:textId="77777777" w:rsidR="00865CE6" w:rsidRPr="00865CE6" w:rsidRDefault="00865CE6" w:rsidP="00865CE6">
            <w:pPr>
              <w:jc w:val="both"/>
              <w:rPr>
                <w:b/>
                <w:bCs/>
                <w:lang w:val="en-US"/>
              </w:rPr>
            </w:pPr>
            <w:bookmarkStart w:id="1511" w:name="MCCQCTEMPBM_00001641" w:colFirst="1" w:colLast="1"/>
            <w:bookmarkEnd w:id="1507"/>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1512"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1513" w:name="MCCQCTEMPBM_00001635"/>
            <w:bookmarkEnd w:id="1512"/>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1514" w:name="MCCQCTEMPBM_00001636"/>
            <w:bookmarkEnd w:id="151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1515" w:name="MCCQCTEMPBM_00001637"/>
            <w:bookmarkEnd w:id="1514"/>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1516" w:name="MCCQCTEMPBM_00001638"/>
            <w:bookmarkEnd w:id="1515"/>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1517" w:name="MCCQCTEMPBM_00001639"/>
            <w:bookmarkEnd w:id="1516"/>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1518" w:name="MCCQCTEMPBM_00001640"/>
            <w:bookmarkEnd w:id="1517"/>
            <w:r w:rsidRPr="00865CE6">
              <w:rPr>
                <w:lang w:val="en-US"/>
              </w:rPr>
              <w:t>body </w:t>
            </w:r>
            <w:hyperlink r:id="rId90" w:tooltip="Service Security Request" w:history="1">
              <w:r w:rsidRPr="00865CE6">
                <w:rPr>
                  <w:color w:val="0000FF"/>
                  <w:u w:val="single"/>
                  <w:lang w:val="en-US"/>
                </w:rPr>
                <w:t>service security body</w:t>
              </w:r>
            </w:hyperlink>
            <w:r w:rsidRPr="00865CE6">
              <w:rPr>
                <w:lang w:val="en-US"/>
              </w:rPr>
              <w:t> but with notification destination modified to </w:t>
            </w:r>
            <w:hyperlink r:id="rId91" w:history="1">
              <w:r w:rsidRPr="00865CE6">
                <w:rPr>
                  <w:color w:val="0000FF"/>
                  <w:u w:val="single"/>
                  <w:lang w:val="en-US"/>
                </w:rPr>
                <w:t>http://robot.testing2</w:t>
              </w:r>
            </w:hyperlink>
          </w:p>
          <w:bookmarkEnd w:id="1518"/>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3B2724">
        <w:trPr>
          <w:trHeight w:val="300"/>
        </w:trPr>
        <w:tc>
          <w:tcPr>
            <w:tcW w:w="1555" w:type="dxa"/>
          </w:tcPr>
          <w:p w14:paraId="08F962A3" w14:textId="77777777" w:rsidR="00865CE6" w:rsidRPr="00865CE6" w:rsidRDefault="00865CE6" w:rsidP="00865CE6">
            <w:pPr>
              <w:jc w:val="both"/>
              <w:rPr>
                <w:b/>
                <w:bCs/>
                <w:lang w:val="en-US"/>
              </w:rPr>
            </w:pPr>
            <w:bookmarkStart w:id="1519" w:name="MCCQCTEMPBM_00001648" w:colFirst="1" w:colLast="1"/>
            <w:bookmarkEnd w:id="1511"/>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1520"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521" w:name="MCCQCTEMPBM_00001643"/>
            <w:bookmarkEnd w:id="1520"/>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522" w:name="MCCQCTEMPBM_00001644"/>
            <w:bookmarkEnd w:id="1521"/>
            <w:r w:rsidRPr="00865CE6">
              <w:rPr>
                <w:lang w:val="en-US"/>
              </w:rPr>
              <w:t>body returned must accomplish </w:t>
            </w:r>
            <w:r w:rsidRPr="00865CE6">
              <w:rPr>
                <w:b/>
                <w:bCs/>
                <w:lang w:val="en-US"/>
              </w:rPr>
              <w:t>ProblemDetails</w:t>
            </w:r>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523" w:name="MCCQCTEMPBM_00001645"/>
            <w:bookmarkEnd w:id="1522"/>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524" w:name="MCCQCTEMPBM_00001646"/>
            <w:bookmarkEnd w:id="1523"/>
            <w:r w:rsidRPr="00865CE6">
              <w:rPr>
                <w:lang w:val="en-US"/>
              </w:rPr>
              <w:lastRenderedPageBreak/>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525" w:name="MCCQCTEMPBM_00001647"/>
            <w:bookmarkEnd w:id="1524"/>
            <w:r w:rsidRPr="00865CE6">
              <w:rPr>
                <w:lang w:val="en-US"/>
              </w:rPr>
              <w:t>detail with message "Role not authorized for this API route".</w:t>
            </w:r>
          </w:p>
          <w:bookmarkEnd w:id="1525"/>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cause with message "User role must be aef".</w:t>
            </w:r>
          </w:p>
        </w:tc>
      </w:tr>
      <w:bookmarkEnd w:id="1519"/>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1526" w:name="_Toc178759263"/>
      <w:bookmarkStart w:id="1527" w:name="_Toc179279256"/>
      <w:r w:rsidRPr="00865CE6">
        <w:rPr>
          <w:rFonts w:ascii="Arial" w:hAnsi="Arial"/>
          <w:sz w:val="28"/>
          <w:lang w:val="en-US"/>
        </w:rPr>
        <w:t>Test Case 14: Update the Security Context of an API Invoker with provider entity role and invalid apiInvokerId</w:t>
      </w:r>
      <w:bookmarkEnd w:id="1526"/>
      <w:bookmarkEnd w:id="1527"/>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3B2724">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3B2724">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This test case will check that a provider cannot update a Security context of invalid apiInvokerId</w:t>
            </w:r>
          </w:p>
        </w:tc>
      </w:tr>
      <w:tr w:rsidR="00865CE6" w:rsidRPr="00865CE6" w14:paraId="13E6A031" w14:textId="77777777" w:rsidTr="003B2724">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3B2724">
        <w:trPr>
          <w:trHeight w:val="300"/>
        </w:trPr>
        <w:tc>
          <w:tcPr>
            <w:tcW w:w="1555" w:type="dxa"/>
          </w:tcPr>
          <w:p w14:paraId="119C3518" w14:textId="77777777" w:rsidR="00865CE6" w:rsidRPr="00865CE6" w:rsidRDefault="00865CE6" w:rsidP="00865CE6">
            <w:pPr>
              <w:jc w:val="both"/>
              <w:rPr>
                <w:lang w:val="en-US"/>
              </w:rPr>
            </w:pPr>
            <w:bookmarkStart w:id="1528"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1529"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1530" w:name="MCCQCTEMPBM_00001650"/>
            <w:bookmarkEnd w:id="1529"/>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1531" w:name="MCCQCTEMPBM_00001651"/>
            <w:bookmarkEnd w:id="1530"/>
            <w:r w:rsidRPr="00865CE6">
              <w:rPr>
                <w:lang w:val="en-US"/>
              </w:rPr>
              <w:t>Create Security Context using invoker Certificate</w:t>
            </w:r>
          </w:p>
          <w:bookmarkEnd w:id="1531"/>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3B2724">
        <w:trPr>
          <w:trHeight w:val="300"/>
        </w:trPr>
        <w:tc>
          <w:tcPr>
            <w:tcW w:w="1555" w:type="dxa"/>
          </w:tcPr>
          <w:p w14:paraId="52BE467D" w14:textId="77777777" w:rsidR="00865CE6" w:rsidRPr="00865CE6" w:rsidRDefault="00865CE6" w:rsidP="00865CE6">
            <w:pPr>
              <w:jc w:val="both"/>
              <w:rPr>
                <w:b/>
                <w:bCs/>
                <w:lang w:val="en-US"/>
              </w:rPr>
            </w:pPr>
            <w:bookmarkStart w:id="1532" w:name="MCCQCTEMPBM_00001660" w:colFirst="1" w:colLast="1"/>
            <w:bookmarkEnd w:id="1528"/>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1533"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1534" w:name="MCCQCTEMPBM_00001654"/>
            <w:bookmarkEnd w:id="1533"/>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1535" w:name="MCCQCTEMPBM_00001655"/>
            <w:bookmarkEnd w:id="153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1536" w:name="MCCQCTEMPBM_00001656"/>
            <w:bookmarkEnd w:id="1535"/>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1537" w:name="MCCQCTEMPBM_00001657"/>
            <w:bookmarkEnd w:id="1536"/>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1538" w:name="MCCQCTEMPBM_00001658"/>
            <w:bookmarkEnd w:id="153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1539" w:name="MCCQCTEMPBM_00001659"/>
            <w:bookmarkEnd w:id="1538"/>
            <w:r w:rsidRPr="00865CE6">
              <w:rPr>
                <w:lang w:val="en-US"/>
              </w:rPr>
              <w:t>body </w:t>
            </w:r>
            <w:hyperlink r:id="rId92" w:tooltip="Service Security Request" w:history="1">
              <w:r w:rsidRPr="00865CE6">
                <w:rPr>
                  <w:color w:val="0000FF"/>
                  <w:u w:val="single"/>
                  <w:lang w:val="en-US"/>
                </w:rPr>
                <w:t>service security body</w:t>
              </w:r>
            </w:hyperlink>
            <w:r w:rsidRPr="00865CE6">
              <w:rPr>
                <w:lang w:val="en-US"/>
              </w:rPr>
              <w:t> but with notification destination modified to </w:t>
            </w:r>
            <w:hyperlink r:id="rId93" w:history="1">
              <w:r w:rsidRPr="00865CE6">
                <w:rPr>
                  <w:color w:val="0000FF"/>
                  <w:u w:val="single"/>
                  <w:lang w:val="en-US"/>
                </w:rPr>
                <w:t>http://robot.testing2</w:t>
              </w:r>
            </w:hyperlink>
          </w:p>
          <w:bookmarkEnd w:id="1539"/>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3B2724">
        <w:trPr>
          <w:trHeight w:val="300"/>
        </w:trPr>
        <w:tc>
          <w:tcPr>
            <w:tcW w:w="1555" w:type="dxa"/>
          </w:tcPr>
          <w:p w14:paraId="25DFD564" w14:textId="77777777" w:rsidR="00865CE6" w:rsidRPr="00865CE6" w:rsidRDefault="00865CE6" w:rsidP="00865CE6">
            <w:pPr>
              <w:jc w:val="both"/>
              <w:rPr>
                <w:b/>
                <w:bCs/>
                <w:lang w:val="en-US"/>
              </w:rPr>
            </w:pPr>
            <w:bookmarkStart w:id="1540" w:name="MCCQCTEMPBM_00001667" w:colFirst="1" w:colLast="1"/>
            <w:bookmarkEnd w:id="1532"/>
            <w:r w:rsidRPr="00865CE6">
              <w:rPr>
                <w:b/>
                <w:bCs/>
                <w:lang w:val="en-US"/>
              </w:rPr>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1541"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542" w:name="MCCQCTEMPBM_00001662"/>
            <w:bookmarkEnd w:id="1541"/>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543" w:name="MCCQCTEMPBM_00001663"/>
            <w:bookmarkEnd w:id="1542"/>
            <w:r w:rsidRPr="00865CE6">
              <w:rPr>
                <w:lang w:val="en-US"/>
              </w:rPr>
              <w:t>body returned must accomplish </w:t>
            </w:r>
            <w:r w:rsidRPr="00865CE6">
              <w:rPr>
                <w:b/>
                <w:bCs/>
                <w:lang w:val="en-US"/>
              </w:rPr>
              <w:t>ProblemDetails</w:t>
            </w:r>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544" w:name="MCCQCTEMPBM_00001664"/>
            <w:bookmarkEnd w:id="1543"/>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545" w:name="MCCQCTEMPBM_00001665"/>
            <w:bookmarkEnd w:id="1544"/>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546" w:name="MCCQCTEMPBM_00001666"/>
            <w:bookmarkEnd w:id="1545"/>
            <w:r w:rsidRPr="00865CE6">
              <w:rPr>
                <w:lang w:val="en-US"/>
              </w:rPr>
              <w:t>detail with message "Role not authorized for this API route".</w:t>
            </w:r>
          </w:p>
          <w:bookmarkEnd w:id="1546"/>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cause with message "User role must be aef".</w:t>
            </w:r>
          </w:p>
        </w:tc>
      </w:tr>
      <w:bookmarkEnd w:id="1540"/>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1547" w:name="_Toc178759264"/>
      <w:bookmarkStart w:id="1548" w:name="_Toc179279257"/>
      <w:r w:rsidRPr="00865CE6">
        <w:rPr>
          <w:rFonts w:ascii="Arial" w:hAnsi="Arial"/>
          <w:sz w:val="28"/>
          <w:lang w:val="en-US"/>
        </w:rPr>
        <w:t>Test Case 15: Update the Security Context of an API Invoker with invalid apiInvokerId</w:t>
      </w:r>
      <w:bookmarkEnd w:id="1547"/>
      <w:bookmarkEnd w:id="1548"/>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3B2724">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3B2724">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This test case will check that an API Invoker cannot update a Security context not valid apiInvokerId</w:t>
            </w:r>
          </w:p>
        </w:tc>
      </w:tr>
      <w:tr w:rsidR="00865CE6" w:rsidRPr="00865CE6" w14:paraId="5FD6272C" w14:textId="77777777" w:rsidTr="003B2724">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3B2724">
        <w:trPr>
          <w:trHeight w:val="300"/>
        </w:trPr>
        <w:tc>
          <w:tcPr>
            <w:tcW w:w="1555" w:type="dxa"/>
          </w:tcPr>
          <w:p w14:paraId="35A9BF24" w14:textId="77777777" w:rsidR="00865CE6" w:rsidRPr="00865CE6" w:rsidRDefault="00865CE6" w:rsidP="00865CE6">
            <w:pPr>
              <w:jc w:val="both"/>
              <w:rPr>
                <w:lang w:val="en-US"/>
              </w:rPr>
            </w:pPr>
            <w:bookmarkStart w:id="1549"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1550"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1551" w:name="MCCQCTEMPBM_00001669"/>
            <w:bookmarkEnd w:id="1550"/>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1552" w:name="MCCQCTEMPBM_00001670"/>
            <w:bookmarkEnd w:id="1551"/>
            <w:r w:rsidRPr="00865CE6">
              <w:rPr>
                <w:lang w:val="en-US"/>
              </w:rPr>
              <w:t>Create Security Context using invoker Certificate</w:t>
            </w:r>
          </w:p>
          <w:bookmarkEnd w:id="1552"/>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3B2724">
        <w:trPr>
          <w:trHeight w:val="300"/>
        </w:trPr>
        <w:tc>
          <w:tcPr>
            <w:tcW w:w="1555" w:type="dxa"/>
          </w:tcPr>
          <w:p w14:paraId="09906F77" w14:textId="77777777" w:rsidR="00865CE6" w:rsidRPr="00865CE6" w:rsidRDefault="00865CE6" w:rsidP="00865CE6">
            <w:pPr>
              <w:jc w:val="both"/>
              <w:rPr>
                <w:b/>
                <w:bCs/>
                <w:lang w:val="en-US"/>
              </w:rPr>
            </w:pPr>
            <w:bookmarkStart w:id="1553" w:name="MCCQCTEMPBM_00001679" w:colFirst="1" w:colLast="1"/>
            <w:bookmarkEnd w:id="1549"/>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1554"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1555" w:name="MCCQCTEMPBM_00001673"/>
            <w:bookmarkEnd w:id="1554"/>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1556" w:name="MCCQCTEMPBM_00001674"/>
            <w:bookmarkEnd w:id="155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1557" w:name="MCCQCTEMPBM_00001675"/>
            <w:bookmarkEnd w:id="1556"/>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1558" w:name="MCCQCTEMPBM_00001676"/>
            <w:bookmarkEnd w:id="1557"/>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1559" w:name="MCCQCTEMPBM_00001677"/>
            <w:bookmarkEnd w:id="1558"/>
            <w:r w:rsidRPr="00865CE6">
              <w:rPr>
                <w:lang w:val="en-US"/>
              </w:rPr>
              <w:lastRenderedPageBreak/>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1560" w:name="MCCQCTEMPBM_00001678"/>
            <w:bookmarkEnd w:id="1559"/>
            <w:r w:rsidRPr="00865CE6">
              <w:rPr>
                <w:lang w:val="en-US"/>
              </w:rPr>
              <w:t>body </w:t>
            </w:r>
            <w:hyperlink r:id="rId94" w:tooltip="Service Security Request" w:history="1">
              <w:r w:rsidRPr="00865CE6">
                <w:rPr>
                  <w:color w:val="0000FF"/>
                  <w:u w:val="single"/>
                  <w:lang w:val="en-US"/>
                </w:rPr>
                <w:t>service security body</w:t>
              </w:r>
            </w:hyperlink>
            <w:r w:rsidRPr="00865CE6">
              <w:rPr>
                <w:lang w:val="en-US"/>
              </w:rPr>
              <w:t> but with notification destination modified to </w:t>
            </w:r>
            <w:hyperlink r:id="rId95" w:history="1">
              <w:r w:rsidRPr="00865CE6">
                <w:rPr>
                  <w:color w:val="0000FF"/>
                  <w:u w:val="single"/>
                  <w:lang w:val="en-US"/>
                </w:rPr>
                <w:t>http://robot.testing2</w:t>
              </w:r>
            </w:hyperlink>
          </w:p>
          <w:bookmarkEnd w:id="1560"/>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3B2724">
        <w:trPr>
          <w:trHeight w:val="300"/>
        </w:trPr>
        <w:tc>
          <w:tcPr>
            <w:tcW w:w="1555" w:type="dxa"/>
          </w:tcPr>
          <w:p w14:paraId="56B3575E" w14:textId="77777777" w:rsidR="00865CE6" w:rsidRPr="00865CE6" w:rsidRDefault="00865CE6" w:rsidP="00865CE6">
            <w:pPr>
              <w:jc w:val="both"/>
              <w:rPr>
                <w:b/>
                <w:bCs/>
                <w:lang w:val="en-US"/>
              </w:rPr>
            </w:pPr>
            <w:bookmarkStart w:id="1561" w:name="MCCQCTEMPBM_00001686" w:colFirst="1" w:colLast="1"/>
            <w:bookmarkEnd w:id="1553"/>
            <w:r w:rsidRPr="00865CE6">
              <w:rPr>
                <w:b/>
                <w:bCs/>
                <w:lang w:val="en-US"/>
              </w:rPr>
              <w:lastRenderedPageBreak/>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1562"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563" w:name="MCCQCTEMPBM_00001681"/>
            <w:bookmarkEnd w:id="1562"/>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564" w:name="MCCQCTEMPBM_00001682"/>
            <w:bookmarkEnd w:id="1563"/>
            <w:r w:rsidRPr="00865CE6">
              <w:rPr>
                <w:lang w:val="en-US"/>
              </w:rPr>
              <w:t>body returned must accomplish </w:t>
            </w:r>
            <w:r w:rsidRPr="00865CE6">
              <w:rPr>
                <w:b/>
                <w:bCs/>
                <w:lang w:val="en-US"/>
              </w:rPr>
              <w:t>ProblemDetails</w:t>
            </w:r>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565" w:name="MCCQCTEMPBM_00001683"/>
            <w:bookmarkEnd w:id="1564"/>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566" w:name="MCCQCTEMPBM_00001684"/>
            <w:bookmarkEnd w:id="1565"/>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567" w:name="MCCQCTEMPBM_00001685"/>
            <w:bookmarkEnd w:id="1566"/>
            <w:r w:rsidRPr="00865CE6">
              <w:rPr>
                <w:lang w:val="en-US"/>
              </w:rPr>
              <w:t>detail with message "Invoker not found".</w:t>
            </w:r>
          </w:p>
          <w:bookmarkEnd w:id="1567"/>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1561"/>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1568" w:name="_Toc178759265"/>
      <w:bookmarkStart w:id="1569" w:name="_Toc179279258"/>
      <w:r w:rsidRPr="00865CE6">
        <w:rPr>
          <w:rFonts w:ascii="Arial" w:hAnsi="Arial"/>
          <w:sz w:val="28"/>
          <w:lang w:val="en-US"/>
        </w:rPr>
        <w:t>Test Case 16: Revoke the authorization of the API Invoker for APIs</w:t>
      </w:r>
      <w:bookmarkEnd w:id="1568"/>
      <w:bookmarkEnd w:id="1569"/>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3B2724">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3B2724">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3B2724">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3B2724">
        <w:trPr>
          <w:trHeight w:val="300"/>
        </w:trPr>
        <w:tc>
          <w:tcPr>
            <w:tcW w:w="1555" w:type="dxa"/>
          </w:tcPr>
          <w:p w14:paraId="1C730685" w14:textId="77777777" w:rsidR="00865CE6" w:rsidRPr="00865CE6" w:rsidRDefault="00865CE6" w:rsidP="00865CE6">
            <w:pPr>
              <w:jc w:val="both"/>
              <w:rPr>
                <w:lang w:val="en-US"/>
              </w:rPr>
            </w:pPr>
            <w:bookmarkStart w:id="1570"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1571"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1572" w:name="MCCQCTEMPBM_00001688"/>
            <w:bookmarkEnd w:id="1571"/>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1573" w:name="MCCQCTEMPBM_00001689"/>
            <w:bookmarkEnd w:id="1572"/>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1574" w:name="MCCQCTEMPBM_00001690"/>
            <w:bookmarkEnd w:id="1573"/>
            <w:r w:rsidRPr="00865CE6">
              <w:rPr>
                <w:lang w:val="en-US"/>
              </w:rPr>
              <w:t>Revoke Security Context by Provider</w:t>
            </w:r>
          </w:p>
          <w:bookmarkEnd w:id="1574"/>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3B2724">
        <w:trPr>
          <w:trHeight w:val="300"/>
        </w:trPr>
        <w:tc>
          <w:tcPr>
            <w:tcW w:w="1555" w:type="dxa"/>
          </w:tcPr>
          <w:p w14:paraId="538329F8" w14:textId="77777777" w:rsidR="00865CE6" w:rsidRPr="00865CE6" w:rsidRDefault="00865CE6" w:rsidP="00865CE6">
            <w:pPr>
              <w:jc w:val="both"/>
              <w:rPr>
                <w:b/>
                <w:bCs/>
                <w:lang w:val="en-US"/>
              </w:rPr>
            </w:pPr>
            <w:bookmarkStart w:id="1575" w:name="MCCQCTEMPBM_00001701" w:colFirst="1" w:colLast="1"/>
            <w:bookmarkEnd w:id="1570"/>
            <w:r w:rsidRPr="00865CE6">
              <w:rPr>
                <w:b/>
                <w:bCs/>
                <w:lang w:val="en-US"/>
              </w:rPr>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1576"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1577" w:name="MCCQCTEMPBM_00001693"/>
            <w:bookmarkEnd w:id="1576"/>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1578" w:name="MCCQCTEMPBM_00001694"/>
            <w:bookmarkEnd w:id="157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1579" w:name="MCCQCTEMPBM_00001695"/>
            <w:bookmarkEnd w:id="1578"/>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1580" w:name="MCCQCTEMPBM_00001696"/>
            <w:bookmarkEnd w:id="1579"/>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1581" w:name="MCCQCTEMPBM_00001697"/>
            <w:bookmarkEnd w:id="1580"/>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1582" w:name="MCCQCTEMPBM_00001698"/>
            <w:bookmarkEnd w:id="1581"/>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1583" w:name="MCCQCTEMPBM_00001699"/>
            <w:bookmarkEnd w:id="1582"/>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1584" w:name="MCCQCTEMPBM_00001700"/>
            <w:bookmarkEnd w:id="158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584"/>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3B2724">
        <w:trPr>
          <w:trHeight w:val="300"/>
        </w:trPr>
        <w:tc>
          <w:tcPr>
            <w:tcW w:w="1555" w:type="dxa"/>
          </w:tcPr>
          <w:p w14:paraId="125D9CDB" w14:textId="77777777" w:rsidR="00865CE6" w:rsidRPr="00865CE6" w:rsidRDefault="00865CE6" w:rsidP="00865CE6">
            <w:pPr>
              <w:jc w:val="both"/>
              <w:rPr>
                <w:b/>
                <w:bCs/>
                <w:lang w:val="en-US"/>
              </w:rPr>
            </w:pPr>
            <w:bookmarkStart w:id="1585" w:name="MCCQCTEMPBM_00001710" w:colFirst="1" w:colLast="1"/>
            <w:bookmarkEnd w:id="1575"/>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586"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587" w:name="MCCQCTEMPBM_00001703"/>
            <w:bookmarkEnd w:id="1586"/>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588" w:name="MCCQCTEMPBM_00001704"/>
            <w:bookmarkEnd w:id="1587"/>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589" w:name="MCCQCTEMPBM_00001705"/>
            <w:bookmarkEnd w:id="1588"/>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590" w:name="MCCQCTEMPBM_00001706"/>
            <w:bookmarkEnd w:id="1589"/>
            <w:r w:rsidRPr="00865CE6">
              <w:rPr>
                <w:lang w:val="en-US"/>
              </w:rPr>
              <w:t>body returned must accomplish </w:t>
            </w:r>
            <w:r w:rsidRPr="00865CE6">
              <w:rPr>
                <w:b/>
                <w:bCs/>
                <w:lang w:val="en-US"/>
              </w:rPr>
              <w:t>ProblemDetails</w:t>
            </w:r>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591" w:name="MCCQCTEMPBM_00001707"/>
            <w:bookmarkEnd w:id="1590"/>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592" w:name="MCCQCTEMPBM_00001708"/>
            <w:bookmarkEnd w:id="1591"/>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593" w:name="MCCQCTEMPBM_00001709"/>
            <w:bookmarkEnd w:id="1592"/>
            <w:r w:rsidRPr="00865CE6">
              <w:rPr>
                <w:lang w:val="en-US"/>
              </w:rPr>
              <w:t>detail with message "Security context not found".</w:t>
            </w:r>
          </w:p>
          <w:bookmarkEnd w:id="1593"/>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1585"/>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1594" w:name="_Toc178759266"/>
      <w:bookmarkStart w:id="1595" w:name="_Toc179279259"/>
      <w:r w:rsidRPr="00865CE6">
        <w:rPr>
          <w:rFonts w:ascii="Arial" w:hAnsi="Arial"/>
          <w:sz w:val="28"/>
          <w:lang w:val="en-US"/>
        </w:rPr>
        <w:t>Test Case 17: Revoke the authorization of the API Invoker for APIs without valid apfId</w:t>
      </w:r>
      <w:bookmarkEnd w:id="1594"/>
      <w:bookmarkEnd w:id="1595"/>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3B2724">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3B2724">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3B2724">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lastRenderedPageBreak/>
              <w:t>API Invoker has created a valid Security Context</w:t>
            </w:r>
          </w:p>
        </w:tc>
      </w:tr>
      <w:tr w:rsidR="00865CE6" w:rsidRPr="00865CE6" w14:paraId="34369778" w14:textId="77777777" w:rsidTr="003B2724">
        <w:trPr>
          <w:trHeight w:val="300"/>
        </w:trPr>
        <w:tc>
          <w:tcPr>
            <w:tcW w:w="1555" w:type="dxa"/>
          </w:tcPr>
          <w:p w14:paraId="09FE0784" w14:textId="77777777" w:rsidR="00865CE6" w:rsidRPr="00865CE6" w:rsidRDefault="00865CE6" w:rsidP="00865CE6">
            <w:pPr>
              <w:jc w:val="both"/>
              <w:rPr>
                <w:lang w:val="en-US"/>
              </w:rPr>
            </w:pPr>
            <w:bookmarkStart w:id="1596" w:name="MCCQCTEMPBM_00001715" w:colFirst="1" w:colLast="1"/>
            <w:r w:rsidRPr="00865CE6">
              <w:rPr>
                <w:b/>
                <w:bCs/>
                <w:lang w:val="en-US"/>
              </w:rPr>
              <w:lastRenderedPageBreak/>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1597"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1598" w:name="MCCQCTEMPBM_00001712"/>
            <w:bookmarkEnd w:id="1597"/>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1599" w:name="MCCQCTEMPBM_00001713"/>
            <w:bookmarkEnd w:id="1598"/>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1600" w:name="MCCQCTEMPBM_00001714"/>
            <w:bookmarkEnd w:id="1599"/>
            <w:r w:rsidRPr="00865CE6">
              <w:rPr>
                <w:lang w:val="en-US"/>
              </w:rPr>
              <w:t>Revoke Security Context by Invoker</w:t>
            </w:r>
          </w:p>
          <w:bookmarkEnd w:id="1600"/>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3B2724">
        <w:trPr>
          <w:trHeight w:val="300"/>
        </w:trPr>
        <w:tc>
          <w:tcPr>
            <w:tcW w:w="1555" w:type="dxa"/>
          </w:tcPr>
          <w:p w14:paraId="2D5DA040" w14:textId="77777777" w:rsidR="00865CE6" w:rsidRPr="00865CE6" w:rsidRDefault="00865CE6" w:rsidP="00865CE6">
            <w:pPr>
              <w:jc w:val="both"/>
              <w:rPr>
                <w:b/>
                <w:bCs/>
                <w:lang w:val="en-US"/>
              </w:rPr>
            </w:pPr>
            <w:bookmarkStart w:id="1601" w:name="MCCQCTEMPBM_00001725" w:colFirst="1" w:colLast="1"/>
            <w:bookmarkEnd w:id="1596"/>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1602"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1603" w:name="MCCQCTEMPBM_00001717"/>
            <w:bookmarkEnd w:id="1602"/>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1604" w:name="MCCQCTEMPBM_00001718"/>
            <w:bookmarkEnd w:id="160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1605" w:name="MCCQCTEMPBM_00001719"/>
            <w:bookmarkEnd w:id="1604"/>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1606" w:name="MCCQCTEMPBM_00001720"/>
            <w:bookmarkEnd w:id="1605"/>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1607" w:name="MCCQCTEMPBM_00001721"/>
            <w:bookmarkEnd w:id="1606"/>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1608" w:name="MCCQCTEMPBM_00001722"/>
            <w:bookmarkEnd w:id="1607"/>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1609" w:name="MCCQCTEMPBM_00001723"/>
            <w:bookmarkEnd w:id="1608"/>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1610" w:name="MCCQCTEMPBM_00001724"/>
            <w:bookmarkEnd w:id="160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610"/>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3B2724">
        <w:trPr>
          <w:trHeight w:val="300"/>
        </w:trPr>
        <w:tc>
          <w:tcPr>
            <w:tcW w:w="1555" w:type="dxa"/>
          </w:tcPr>
          <w:p w14:paraId="7CC0EBB8" w14:textId="77777777" w:rsidR="00865CE6" w:rsidRPr="00865CE6" w:rsidRDefault="00865CE6" w:rsidP="00865CE6">
            <w:pPr>
              <w:jc w:val="both"/>
              <w:rPr>
                <w:b/>
                <w:bCs/>
                <w:lang w:val="en-US"/>
              </w:rPr>
            </w:pPr>
            <w:bookmarkStart w:id="1611" w:name="MCCQCTEMPBM_00001736" w:colFirst="1" w:colLast="1"/>
            <w:bookmarkEnd w:id="1601"/>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612"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613" w:name="MCCQCTEMPBM_00001727"/>
            <w:bookmarkEnd w:id="1612"/>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614" w:name="MCCQCTEMPBM_00001728"/>
            <w:bookmarkEnd w:id="1613"/>
            <w:r w:rsidRPr="00865CE6">
              <w:rPr>
                <w:lang w:val="en-US"/>
              </w:rPr>
              <w:t>body returned must accomplish </w:t>
            </w:r>
            <w:r w:rsidRPr="00865CE6">
              <w:rPr>
                <w:b/>
                <w:bCs/>
                <w:lang w:val="en-US"/>
              </w:rPr>
              <w:t>ProblemDetails</w:t>
            </w:r>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615" w:name="MCCQCTEMPBM_00001729"/>
            <w:bookmarkEnd w:id="1614"/>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616" w:name="MCCQCTEMPBM_00001730"/>
            <w:bookmarkEnd w:id="1615"/>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617" w:name="MCCQCTEMPBM_00001731"/>
            <w:bookmarkEnd w:id="1616"/>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618" w:name="MCCQCTEMPBM_00001732"/>
            <w:bookmarkEnd w:id="1617"/>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619" w:name="MCCQCTEMPBM_00001733"/>
            <w:bookmarkEnd w:id="1618"/>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620" w:name="MCCQCTEMPBM_00001734"/>
            <w:bookmarkEnd w:id="1619"/>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621" w:name="MCCQCTEMPBM_00001735"/>
            <w:bookmarkEnd w:id="1620"/>
            <w:r w:rsidRPr="00865CE6">
              <w:rPr>
                <w:lang w:val="en-US"/>
              </w:rPr>
              <w:t>body returned must accomplish </w:t>
            </w:r>
            <w:r w:rsidRPr="00865CE6">
              <w:rPr>
                <w:b/>
                <w:bCs/>
                <w:lang w:val="en-US"/>
              </w:rPr>
              <w:t>ServiceSecurity</w:t>
            </w:r>
            <w:r w:rsidRPr="00865CE6">
              <w:rPr>
                <w:lang w:val="en-US"/>
              </w:rPr>
              <w:t> data structure.</w:t>
            </w:r>
          </w:p>
          <w:bookmarkEnd w:id="1621"/>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1611"/>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1622" w:name="_Toc178759267"/>
      <w:bookmarkStart w:id="1623" w:name="_Toc179279260"/>
      <w:r w:rsidRPr="00865CE6">
        <w:rPr>
          <w:rFonts w:ascii="Arial" w:hAnsi="Arial"/>
          <w:sz w:val="28"/>
          <w:lang w:val="en-US"/>
        </w:rPr>
        <w:t>Test Case 18: Revoke the authorization of the API Invoker for APIs with invalid apiInvokerId</w:t>
      </w:r>
      <w:bookmarkEnd w:id="1622"/>
      <w:bookmarkEnd w:id="1623"/>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3B2724">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3B2724">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This test case will check that an API Exposure Function cannot revoke the authorization for APIs for invalid apiInvokerId</w:t>
            </w:r>
          </w:p>
        </w:tc>
      </w:tr>
      <w:tr w:rsidR="00865CE6" w:rsidRPr="00865CE6" w14:paraId="3E768D6D" w14:textId="77777777" w:rsidTr="003B2724">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3B2724">
        <w:trPr>
          <w:trHeight w:val="300"/>
        </w:trPr>
        <w:tc>
          <w:tcPr>
            <w:tcW w:w="1555" w:type="dxa"/>
          </w:tcPr>
          <w:p w14:paraId="651C7612" w14:textId="77777777" w:rsidR="00865CE6" w:rsidRPr="00865CE6" w:rsidRDefault="00865CE6" w:rsidP="00865CE6">
            <w:pPr>
              <w:jc w:val="both"/>
              <w:rPr>
                <w:lang w:val="en-US"/>
              </w:rPr>
            </w:pPr>
            <w:bookmarkStart w:id="1624"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1625"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1626" w:name="MCCQCTEMPBM_00001738"/>
            <w:bookmarkEnd w:id="1625"/>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1627" w:name="MCCQCTEMPBM_00001739"/>
            <w:bookmarkEnd w:id="1626"/>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1628" w:name="MCCQCTEMPBM_00001740"/>
            <w:bookmarkEnd w:id="1627"/>
            <w:r w:rsidRPr="00865CE6">
              <w:rPr>
                <w:lang w:val="en-US"/>
              </w:rPr>
              <w:t>Revoke Security Context by Provider wit invalid apiInvokerId</w:t>
            </w:r>
          </w:p>
          <w:bookmarkEnd w:id="1628"/>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3B2724">
        <w:trPr>
          <w:trHeight w:val="300"/>
        </w:trPr>
        <w:tc>
          <w:tcPr>
            <w:tcW w:w="1555" w:type="dxa"/>
          </w:tcPr>
          <w:p w14:paraId="6EA43E98" w14:textId="77777777" w:rsidR="00865CE6" w:rsidRPr="00865CE6" w:rsidRDefault="00865CE6" w:rsidP="00865CE6">
            <w:pPr>
              <w:jc w:val="both"/>
              <w:rPr>
                <w:b/>
                <w:bCs/>
                <w:lang w:val="en-US"/>
              </w:rPr>
            </w:pPr>
            <w:bookmarkStart w:id="1629" w:name="MCCQCTEMPBM_00001751" w:colFirst="1" w:colLast="1"/>
            <w:bookmarkEnd w:id="1624"/>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1630"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1631" w:name="MCCQCTEMPBM_00001743"/>
            <w:bookmarkEnd w:id="1630"/>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1632" w:name="MCCQCTEMPBM_00001744"/>
            <w:bookmarkEnd w:id="163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1633" w:name="MCCQCTEMPBM_00001745"/>
            <w:bookmarkEnd w:id="1632"/>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1634" w:name="MCCQCTEMPBM_00001746"/>
            <w:bookmarkEnd w:id="1633"/>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1635" w:name="MCCQCTEMPBM_00001747"/>
            <w:bookmarkEnd w:id="1634"/>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1636" w:name="MCCQCTEMPBM_00001748"/>
            <w:bookmarkEnd w:id="1635"/>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1637" w:name="MCCQCTEMPBM_00001749"/>
            <w:bookmarkEnd w:id="1636"/>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1638" w:name="MCCQCTEMPBM_00001750"/>
            <w:bookmarkEnd w:id="163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638"/>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3B2724">
        <w:trPr>
          <w:trHeight w:val="300"/>
        </w:trPr>
        <w:tc>
          <w:tcPr>
            <w:tcW w:w="1555" w:type="dxa"/>
          </w:tcPr>
          <w:p w14:paraId="306A5E98" w14:textId="77777777" w:rsidR="00865CE6" w:rsidRPr="00865CE6" w:rsidRDefault="00865CE6" w:rsidP="00865CE6">
            <w:pPr>
              <w:jc w:val="both"/>
              <w:rPr>
                <w:b/>
                <w:bCs/>
                <w:lang w:val="en-US"/>
              </w:rPr>
            </w:pPr>
            <w:bookmarkStart w:id="1639" w:name="MCCQCTEMPBM_00001762" w:colFirst="1" w:colLast="1"/>
            <w:bookmarkEnd w:id="1629"/>
            <w:r w:rsidRPr="00865CE6">
              <w:rPr>
                <w:b/>
                <w:bCs/>
                <w:lang w:val="en-US"/>
              </w:rPr>
              <w:lastRenderedPageBreak/>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640"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41" w:name="MCCQCTEMPBM_00001753"/>
            <w:bookmarkEnd w:id="1640"/>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42" w:name="MCCQCTEMPBM_00001754"/>
            <w:bookmarkEnd w:id="1641"/>
            <w:r w:rsidRPr="00865CE6">
              <w:rPr>
                <w:lang w:val="en-US"/>
              </w:rPr>
              <w:t>body returned must accomplish </w:t>
            </w:r>
            <w:r w:rsidRPr="00865CE6">
              <w:rPr>
                <w:b/>
                <w:bCs/>
                <w:lang w:val="en-US"/>
              </w:rPr>
              <w:t>ProblemDetails</w:t>
            </w:r>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43" w:name="MCCQCTEMPBM_00001755"/>
            <w:bookmarkEnd w:id="1642"/>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44" w:name="MCCQCTEMPBM_00001756"/>
            <w:bookmarkEnd w:id="1643"/>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45" w:name="MCCQCTEMPBM_00001757"/>
            <w:bookmarkEnd w:id="1644"/>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46" w:name="MCCQCTEMPBM_00001758"/>
            <w:bookmarkEnd w:id="1645"/>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647" w:name="MCCQCTEMPBM_00001759"/>
            <w:bookmarkEnd w:id="1646"/>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48" w:name="MCCQCTEMPBM_00001760"/>
            <w:bookmarkEnd w:id="1647"/>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49" w:name="MCCQCTEMPBM_00001761"/>
            <w:bookmarkEnd w:id="1648"/>
            <w:r w:rsidRPr="00865CE6">
              <w:rPr>
                <w:lang w:val="en-US"/>
              </w:rPr>
              <w:t>body returned must accomplish </w:t>
            </w:r>
            <w:r w:rsidRPr="00865CE6">
              <w:rPr>
                <w:b/>
                <w:bCs/>
                <w:lang w:val="en-US"/>
              </w:rPr>
              <w:t>ServiceSecurity</w:t>
            </w:r>
            <w:r w:rsidRPr="00865CE6">
              <w:rPr>
                <w:lang w:val="en-US"/>
              </w:rPr>
              <w:t> data structure.</w:t>
            </w:r>
          </w:p>
          <w:bookmarkEnd w:id="1649"/>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1639"/>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1650" w:name="_Toc178759268"/>
      <w:bookmarkStart w:id="1651" w:name="_Toc179279261"/>
      <w:r w:rsidRPr="00865CE6">
        <w:rPr>
          <w:rFonts w:ascii="Arial" w:hAnsi="Arial"/>
          <w:sz w:val="28"/>
          <w:lang w:val="en-US"/>
        </w:rPr>
        <w:t>Test Case 19: Retrieve access token</w:t>
      </w:r>
      <w:bookmarkEnd w:id="1650"/>
      <w:bookmarkEnd w:id="1651"/>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3B2724">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3B2724">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3B2724">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3B2724">
        <w:trPr>
          <w:trHeight w:val="300"/>
        </w:trPr>
        <w:tc>
          <w:tcPr>
            <w:tcW w:w="1555" w:type="dxa"/>
          </w:tcPr>
          <w:p w14:paraId="1BD8145C" w14:textId="77777777" w:rsidR="00865CE6" w:rsidRPr="00865CE6" w:rsidRDefault="00865CE6" w:rsidP="00865CE6">
            <w:pPr>
              <w:jc w:val="both"/>
              <w:rPr>
                <w:lang w:val="en-US"/>
              </w:rPr>
            </w:pPr>
            <w:bookmarkStart w:id="1652"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1653"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1654" w:name="MCCQCTEMPBM_00001764"/>
            <w:bookmarkEnd w:id="1653"/>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1655" w:name="MCCQCTEMPBM_00001765"/>
            <w:bookmarkEnd w:id="1654"/>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1656" w:name="MCCQCTEMPBM_00001766"/>
            <w:bookmarkEnd w:id="1655"/>
            <w:r w:rsidRPr="00865CE6">
              <w:rPr>
                <w:lang w:val="en-US"/>
              </w:rPr>
              <w:t>Create Security Context using invoker Certificate</w:t>
            </w:r>
          </w:p>
          <w:bookmarkEnd w:id="1656"/>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3B2724">
        <w:trPr>
          <w:trHeight w:val="300"/>
        </w:trPr>
        <w:tc>
          <w:tcPr>
            <w:tcW w:w="1555" w:type="dxa"/>
          </w:tcPr>
          <w:p w14:paraId="17DE65F1" w14:textId="77777777" w:rsidR="00865CE6" w:rsidRPr="00865CE6" w:rsidRDefault="00865CE6" w:rsidP="00865CE6">
            <w:pPr>
              <w:jc w:val="both"/>
              <w:rPr>
                <w:b/>
                <w:bCs/>
                <w:lang w:val="en-US"/>
              </w:rPr>
            </w:pPr>
            <w:bookmarkStart w:id="1657" w:name="MCCQCTEMPBM_00001787" w:colFirst="1" w:colLast="1"/>
            <w:bookmarkEnd w:id="1652"/>
            <w:r w:rsidRPr="00865CE6">
              <w:rPr>
                <w:b/>
                <w:bCs/>
                <w:lang w:val="en-US"/>
              </w:rPr>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1658"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1659" w:name="MCCQCTEMPBM_00001769"/>
            <w:bookmarkEnd w:id="1658"/>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1660" w:name="MCCQCTEMPBM_00001770"/>
            <w:bookmarkEnd w:id="165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1661" w:name="MCCQCTEMPBM_00001771"/>
            <w:bookmarkEnd w:id="1660"/>
            <w:r w:rsidRPr="00865CE6">
              <w:rPr>
                <w:lang w:val="en-US"/>
              </w:rPr>
              <w:t>body with apiName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1662" w:name="MCCQCTEMPBM_00001772"/>
            <w:bookmarkEnd w:id="1661"/>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1663" w:name="MCCQCTEMPBM_00001773"/>
            <w:bookmarkEnd w:id="1662"/>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1664" w:name="MCCQCTEMPBM_00001774"/>
            <w:bookmarkEnd w:id="1663"/>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1665" w:name="MCCQCTEMPBM_00001775"/>
            <w:bookmarkEnd w:id="1664"/>
            <w:r w:rsidRPr="00865CE6">
              <w:rPr>
                <w:lang w:val="en-US"/>
              </w:rPr>
              <w:t>Param api-invoker-id is mandatory</w:t>
            </w:r>
          </w:p>
          <w:p w14:paraId="22FECFEB" w14:textId="77777777" w:rsidR="00865CE6" w:rsidRPr="00865CE6" w:rsidRDefault="00865CE6" w:rsidP="003579F9">
            <w:pPr>
              <w:numPr>
                <w:ilvl w:val="1"/>
                <w:numId w:val="216"/>
              </w:numPr>
              <w:spacing w:after="0"/>
              <w:contextualSpacing/>
              <w:rPr>
                <w:lang w:val="en-US"/>
              </w:rPr>
            </w:pPr>
            <w:bookmarkStart w:id="1666" w:name="MCCQCTEMPBM_00001776"/>
            <w:bookmarkEnd w:id="1665"/>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1667" w:name="MCCQCTEMPBM_00001777"/>
            <w:bookmarkEnd w:id="1666"/>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1668" w:name="MCCQCTEMPBM_00001778"/>
            <w:bookmarkEnd w:id="166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1669" w:name="MCCQCTEMPBM_00001779"/>
            <w:bookmarkEnd w:id="1668"/>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1670" w:name="MCCQCTEMPBM_00001780"/>
            <w:bookmarkEnd w:id="1669"/>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DEB04F" w14:textId="77777777" w:rsidR="00865CE6" w:rsidRPr="00865CE6" w:rsidRDefault="00865CE6" w:rsidP="003579F9">
            <w:pPr>
              <w:numPr>
                <w:ilvl w:val="0"/>
                <w:numId w:val="216"/>
              </w:numPr>
              <w:spacing w:after="0"/>
              <w:contextualSpacing/>
              <w:rPr>
                <w:lang w:val="en-US"/>
              </w:rPr>
            </w:pPr>
            <w:bookmarkStart w:id="1671" w:name="MCCQCTEMPBM_00001781"/>
            <w:bookmarkEnd w:id="1670"/>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1672" w:name="MCCQCTEMPBM_00001782"/>
            <w:bookmarkEnd w:id="1671"/>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1673" w:name="MCCQCTEMPBM_00001783"/>
            <w:bookmarkEnd w:id="1672"/>
            <w:r w:rsidRPr="00865CE6">
              <w:rPr>
                <w:lang w:val="en-US"/>
              </w:rPr>
              <w:t>body </w:t>
            </w:r>
            <w:hyperlink r:id="rId96" w:tooltip="Access Token Request" w:history="1">
              <w:r w:rsidRPr="00865CE6">
                <w:rPr>
                  <w:color w:val="0000FF"/>
                  <w:u w:val="single"/>
                  <w:lang w:val="en-US"/>
                </w:rPr>
                <w:t>access token req body</w:t>
              </w:r>
            </w:hyperlink>
            <w:r w:rsidRPr="00865CE6">
              <w:rPr>
                <w:lang w:val="en-US"/>
              </w:rPr>
              <w:t> and example </w:t>
            </w:r>
            <w:hyperlink r:id="rId97" w:tooltip="Access Token Request Example" w:history="1">
              <w:r w:rsidRPr="00865CE6">
                <w:rPr>
                  <w:color w:val="0000FF"/>
                  <w:u w:val="single"/>
                  <w:lang w:val="en-US"/>
                </w:rPr>
                <w:t>example</w:t>
              </w:r>
            </w:hyperlink>
          </w:p>
          <w:p w14:paraId="43FF485D" w14:textId="77777777" w:rsidR="00865CE6" w:rsidRPr="00865CE6" w:rsidRDefault="00865CE6" w:rsidP="003579F9">
            <w:pPr>
              <w:numPr>
                <w:ilvl w:val="1"/>
                <w:numId w:val="216"/>
              </w:numPr>
              <w:spacing w:after="0"/>
              <w:contextualSpacing/>
              <w:rPr>
                <w:lang w:val="en-US"/>
              </w:rPr>
            </w:pPr>
            <w:bookmarkStart w:id="1674" w:name="MCCQCTEMPBM_00001784"/>
            <w:bookmarkEnd w:id="1673"/>
            <w:r w:rsidRPr="00865CE6">
              <w:rPr>
                <w:b/>
                <w:bCs/>
                <w:lang w:val="en-US"/>
              </w:rPr>
              <w:t>securityId</w:t>
            </w:r>
            <w:r w:rsidRPr="00865CE6">
              <w:rPr>
                <w:lang w:val="en-US"/>
              </w:rPr>
              <w:t> is apiInvokerId.</w:t>
            </w:r>
          </w:p>
          <w:p w14:paraId="3387F645" w14:textId="77777777" w:rsidR="00865CE6" w:rsidRPr="00865CE6" w:rsidRDefault="00865CE6" w:rsidP="003579F9">
            <w:pPr>
              <w:numPr>
                <w:ilvl w:val="1"/>
                <w:numId w:val="216"/>
              </w:numPr>
              <w:spacing w:after="0"/>
              <w:contextualSpacing/>
              <w:rPr>
                <w:lang w:val="en-US"/>
              </w:rPr>
            </w:pPr>
            <w:bookmarkStart w:id="1675" w:name="MCCQCTEMPBM_00001785"/>
            <w:bookmarkEnd w:id="1674"/>
            <w:r w:rsidRPr="00865CE6">
              <w:rPr>
                <w:b/>
                <w:bCs/>
                <w:lang w:val="en-US"/>
              </w:rPr>
              <w:t>grant_type=client_credentials</w:t>
            </w:r>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1676" w:name="MCCQCTEMPBM_00001786"/>
            <w:bookmarkEnd w:id="1675"/>
            <w:r w:rsidRPr="00865CE6">
              <w:rPr>
                <w:lang w:val="en-US"/>
              </w:rPr>
              <w:t>Create Scope properly for request: </w:t>
            </w:r>
            <w:r w:rsidRPr="00865CE6">
              <w:rPr>
                <w:b/>
                <w:bCs/>
                <w:lang w:val="en-US"/>
              </w:rPr>
              <w:t>3gpp#{aef_id}:{api_name}</w:t>
            </w:r>
          </w:p>
          <w:bookmarkEnd w:id="1676"/>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3B2724">
        <w:trPr>
          <w:trHeight w:val="300"/>
        </w:trPr>
        <w:tc>
          <w:tcPr>
            <w:tcW w:w="1555" w:type="dxa"/>
          </w:tcPr>
          <w:p w14:paraId="037C3235" w14:textId="77777777" w:rsidR="00865CE6" w:rsidRPr="00865CE6" w:rsidRDefault="00865CE6" w:rsidP="00865CE6">
            <w:pPr>
              <w:jc w:val="both"/>
              <w:rPr>
                <w:b/>
                <w:bCs/>
                <w:lang w:val="en-US"/>
              </w:rPr>
            </w:pPr>
            <w:bookmarkStart w:id="1677" w:name="MCCQCTEMPBM_00001792" w:colFirst="1" w:colLast="1"/>
            <w:bookmarkEnd w:id="1657"/>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1678"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679" w:name="MCCQCTEMPBM_00001789"/>
            <w:bookmarkEnd w:id="1678"/>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680" w:name="MCCQCTEMPBM_00001790"/>
            <w:bookmarkEnd w:id="1679"/>
            <w:r w:rsidRPr="00865CE6">
              <w:rPr>
                <w:lang w:val="en-US"/>
              </w:rPr>
              <w:t>body must follow </w:t>
            </w:r>
            <w:r w:rsidRPr="00865CE6">
              <w:rPr>
                <w:b/>
                <w:bCs/>
                <w:lang w:val="en-US"/>
              </w:rPr>
              <w:t>AccessTokenRsp</w:t>
            </w:r>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1681" w:name="MCCQCTEMPBM_00001791"/>
            <w:bookmarkEnd w:id="1680"/>
            <w:r w:rsidRPr="00865CE6">
              <w:rPr>
                <w:lang w:val="en-US"/>
              </w:rPr>
              <w:t>access_token present</w:t>
            </w:r>
          </w:p>
          <w:bookmarkEnd w:id="1681"/>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r w:rsidRPr="00865CE6">
              <w:rPr>
                <w:lang w:val="en-US"/>
              </w:rPr>
              <w:t>token_type=Bearer</w:t>
            </w:r>
          </w:p>
        </w:tc>
      </w:tr>
      <w:bookmarkEnd w:id="1677"/>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1682" w:name="_Toc178759269"/>
      <w:bookmarkStart w:id="1683" w:name="_Toc179279262"/>
      <w:r w:rsidRPr="00865CE6">
        <w:rPr>
          <w:rFonts w:ascii="Arial" w:hAnsi="Arial"/>
          <w:sz w:val="28"/>
          <w:lang w:val="en-US"/>
        </w:rPr>
        <w:lastRenderedPageBreak/>
        <w:t>Test Case 20: Retrieve access token by provider</w:t>
      </w:r>
      <w:bookmarkEnd w:id="1682"/>
      <w:bookmarkEnd w:id="1683"/>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3B2724">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3B2724">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3B2724">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3B2724">
        <w:trPr>
          <w:trHeight w:val="300"/>
        </w:trPr>
        <w:tc>
          <w:tcPr>
            <w:tcW w:w="1555" w:type="dxa"/>
          </w:tcPr>
          <w:p w14:paraId="634272B4" w14:textId="77777777" w:rsidR="00865CE6" w:rsidRPr="00865CE6" w:rsidRDefault="00865CE6" w:rsidP="00865CE6">
            <w:pPr>
              <w:jc w:val="both"/>
              <w:rPr>
                <w:lang w:val="en-US"/>
              </w:rPr>
            </w:pPr>
            <w:bookmarkStart w:id="1684"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1685"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1686" w:name="MCCQCTEMPBM_00001794"/>
            <w:bookmarkEnd w:id="1685"/>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1687" w:name="MCCQCTEMPBM_00001795"/>
            <w:bookmarkEnd w:id="1686"/>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1688" w:name="MCCQCTEMPBM_00001796"/>
            <w:bookmarkEnd w:id="1687"/>
            <w:r w:rsidRPr="00865CE6">
              <w:rPr>
                <w:lang w:val="en-US"/>
              </w:rPr>
              <w:t>Create Security Context using invoker Certificate</w:t>
            </w:r>
          </w:p>
          <w:bookmarkEnd w:id="1688"/>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3B2724">
        <w:trPr>
          <w:trHeight w:val="300"/>
        </w:trPr>
        <w:tc>
          <w:tcPr>
            <w:tcW w:w="1555" w:type="dxa"/>
          </w:tcPr>
          <w:p w14:paraId="54B2DD8B" w14:textId="77777777" w:rsidR="00865CE6" w:rsidRPr="00865CE6" w:rsidRDefault="00865CE6" w:rsidP="00865CE6">
            <w:pPr>
              <w:jc w:val="both"/>
              <w:rPr>
                <w:b/>
                <w:bCs/>
                <w:lang w:val="en-US"/>
              </w:rPr>
            </w:pPr>
            <w:bookmarkStart w:id="1689" w:name="MCCQCTEMPBM_00001817" w:colFirst="1" w:colLast="1"/>
            <w:bookmarkEnd w:id="1684"/>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1690"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1691" w:name="MCCQCTEMPBM_00001799"/>
            <w:bookmarkEnd w:id="1690"/>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1692" w:name="MCCQCTEMPBM_00001800"/>
            <w:bookmarkEnd w:id="169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1693" w:name="MCCQCTEMPBM_00001801"/>
            <w:bookmarkEnd w:id="1692"/>
            <w:r w:rsidRPr="00865CE6">
              <w:rPr>
                <w:lang w:val="en-US"/>
              </w:rPr>
              <w:t>body with apiName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1694" w:name="MCCQCTEMPBM_00001802"/>
            <w:bookmarkEnd w:id="1693"/>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1695" w:name="MCCQCTEMPBM_00001803"/>
            <w:bookmarkEnd w:id="1694"/>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1696" w:name="MCCQCTEMPBM_00001804"/>
            <w:bookmarkEnd w:id="1695"/>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1697" w:name="MCCQCTEMPBM_00001805"/>
            <w:bookmarkEnd w:id="1696"/>
            <w:r w:rsidRPr="00865CE6">
              <w:rPr>
                <w:lang w:val="en-US"/>
              </w:rPr>
              <w:t>Param api-invoker-id is mandatory</w:t>
            </w:r>
          </w:p>
          <w:p w14:paraId="0EF82E29" w14:textId="77777777" w:rsidR="00865CE6" w:rsidRPr="00865CE6" w:rsidRDefault="00865CE6" w:rsidP="003579F9">
            <w:pPr>
              <w:numPr>
                <w:ilvl w:val="1"/>
                <w:numId w:val="219"/>
              </w:numPr>
              <w:spacing w:after="0"/>
              <w:contextualSpacing/>
              <w:rPr>
                <w:lang w:val="en-US"/>
              </w:rPr>
            </w:pPr>
            <w:bookmarkStart w:id="1698" w:name="MCCQCTEMPBM_00001806"/>
            <w:bookmarkEnd w:id="1697"/>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1699" w:name="MCCQCTEMPBM_00001807"/>
            <w:bookmarkEnd w:id="1698"/>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1700" w:name="MCCQCTEMPBM_00001808"/>
            <w:bookmarkEnd w:id="169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1701" w:name="MCCQCTEMPBM_00001809"/>
            <w:bookmarkEnd w:id="1700"/>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1702" w:name="MCCQCTEMPBM_00001810"/>
            <w:bookmarkEnd w:id="1701"/>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672F0DD" w14:textId="77777777" w:rsidR="00865CE6" w:rsidRPr="00865CE6" w:rsidRDefault="00865CE6" w:rsidP="003579F9">
            <w:pPr>
              <w:numPr>
                <w:ilvl w:val="0"/>
                <w:numId w:val="219"/>
              </w:numPr>
              <w:spacing w:after="0"/>
              <w:contextualSpacing/>
              <w:rPr>
                <w:lang w:val="en-US"/>
              </w:rPr>
            </w:pPr>
            <w:bookmarkStart w:id="1703" w:name="MCCQCTEMPBM_00001811"/>
            <w:bookmarkEnd w:id="1702"/>
            <w:r w:rsidRPr="00865CE6">
              <w:rPr>
                <w:lang w:val="en-US"/>
              </w:rPr>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1704" w:name="MCCQCTEMPBM_00001812"/>
            <w:bookmarkEnd w:id="1703"/>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1705" w:name="MCCQCTEMPBM_00001813"/>
            <w:bookmarkEnd w:id="1704"/>
            <w:r w:rsidRPr="00865CE6">
              <w:rPr>
                <w:lang w:val="en-US"/>
              </w:rPr>
              <w:t>body </w:t>
            </w:r>
            <w:hyperlink r:id="rId98"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1706" w:name="MCCQCTEMPBM_00001814"/>
            <w:bookmarkEnd w:id="1705"/>
            <w:r w:rsidRPr="00865CE6">
              <w:rPr>
                <w:b/>
                <w:bCs/>
                <w:lang w:val="en-US"/>
              </w:rPr>
              <w:t>securityId</w:t>
            </w:r>
            <w:r w:rsidRPr="00865CE6">
              <w:rPr>
                <w:lang w:val="en-US"/>
              </w:rPr>
              <w:t> is apiInvokerId.</w:t>
            </w:r>
          </w:p>
          <w:p w14:paraId="4E2AB744" w14:textId="77777777" w:rsidR="00865CE6" w:rsidRPr="00865CE6" w:rsidRDefault="00865CE6" w:rsidP="003579F9">
            <w:pPr>
              <w:numPr>
                <w:ilvl w:val="1"/>
                <w:numId w:val="219"/>
              </w:numPr>
              <w:spacing w:after="0"/>
              <w:contextualSpacing/>
              <w:rPr>
                <w:lang w:val="en-US"/>
              </w:rPr>
            </w:pPr>
            <w:bookmarkStart w:id="1707" w:name="MCCQCTEMPBM_00001815"/>
            <w:bookmarkEnd w:id="1706"/>
            <w:r w:rsidRPr="00865CE6">
              <w:rPr>
                <w:b/>
                <w:bCs/>
                <w:lang w:val="en-US"/>
              </w:rPr>
              <w:t>grant_type=client_credentials</w:t>
            </w:r>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1708" w:name="MCCQCTEMPBM_00001816"/>
            <w:bookmarkEnd w:id="1707"/>
            <w:r w:rsidRPr="00865CE6">
              <w:rPr>
                <w:lang w:val="en-US"/>
              </w:rPr>
              <w:t>Create Scope properly for request: </w:t>
            </w:r>
            <w:r w:rsidRPr="00865CE6">
              <w:rPr>
                <w:b/>
                <w:bCs/>
                <w:lang w:val="en-US"/>
              </w:rPr>
              <w:t>3gpp#{aef_id}:{api_name}</w:t>
            </w:r>
          </w:p>
          <w:bookmarkEnd w:id="1708"/>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3B2724">
        <w:trPr>
          <w:trHeight w:val="300"/>
        </w:trPr>
        <w:tc>
          <w:tcPr>
            <w:tcW w:w="1555" w:type="dxa"/>
          </w:tcPr>
          <w:p w14:paraId="22FB79E1" w14:textId="77777777" w:rsidR="00865CE6" w:rsidRPr="00865CE6" w:rsidRDefault="00865CE6" w:rsidP="00865CE6">
            <w:pPr>
              <w:jc w:val="both"/>
              <w:rPr>
                <w:b/>
                <w:bCs/>
                <w:lang w:val="en-US"/>
              </w:rPr>
            </w:pPr>
            <w:bookmarkStart w:id="1709" w:name="MCCQCTEMPBM_00001822" w:colFirst="1" w:colLast="1"/>
            <w:bookmarkEnd w:id="1689"/>
            <w:r w:rsidRPr="00865CE6">
              <w:rPr>
                <w:b/>
                <w:bCs/>
                <w:lang w:val="en-US"/>
              </w:rPr>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1710"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711" w:name="MCCQCTEMPBM_00001819"/>
            <w:bookmarkEnd w:id="1710"/>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712" w:name="MCCQCTEMPBM_00001820"/>
            <w:bookmarkEnd w:id="1711"/>
            <w:r w:rsidRPr="00865CE6">
              <w:rPr>
                <w:lang w:val="en-US"/>
              </w:rPr>
              <w:t>body returned must accomplish </w:t>
            </w:r>
            <w:r w:rsidRPr="00865CE6">
              <w:rPr>
                <w:b/>
                <w:bCs/>
                <w:lang w:val="en-US"/>
              </w:rPr>
              <w:t>AccessTokenErr</w:t>
            </w:r>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1713" w:name="MCCQCTEMPBM_00001821"/>
            <w:bookmarkEnd w:id="1712"/>
            <w:r w:rsidRPr="00865CE6">
              <w:rPr>
                <w:lang w:val="en-US"/>
              </w:rPr>
              <w:t>error unauthorized_client</w:t>
            </w:r>
          </w:p>
          <w:bookmarkEnd w:id="1713"/>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r w:rsidRPr="00865CE6">
              <w:rPr>
                <w:lang w:val="en-US"/>
              </w:rPr>
              <w:t>error_description=Role not authorized for this API route</w:t>
            </w:r>
          </w:p>
        </w:tc>
      </w:tr>
      <w:bookmarkEnd w:id="1709"/>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1714" w:name="_Toc178759270"/>
      <w:bookmarkStart w:id="1715" w:name="_Toc179279263"/>
      <w:r w:rsidRPr="00865CE6">
        <w:rPr>
          <w:rFonts w:ascii="Arial" w:hAnsi="Arial"/>
          <w:sz w:val="28"/>
          <w:lang w:val="en-US"/>
        </w:rPr>
        <w:t>Test Case 21: Retrieve access token by provider with invalid apiInvokerId</w:t>
      </w:r>
      <w:bookmarkEnd w:id="1714"/>
      <w:bookmarkEnd w:id="1715"/>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3B2724">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3B2724">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apiInvokerId</w:t>
            </w:r>
          </w:p>
        </w:tc>
      </w:tr>
      <w:tr w:rsidR="00865CE6" w:rsidRPr="00865CE6" w14:paraId="5009EB43" w14:textId="77777777" w:rsidTr="003B2724">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3B2724">
        <w:trPr>
          <w:trHeight w:val="300"/>
        </w:trPr>
        <w:tc>
          <w:tcPr>
            <w:tcW w:w="1555" w:type="dxa"/>
          </w:tcPr>
          <w:p w14:paraId="27934308" w14:textId="77777777" w:rsidR="00865CE6" w:rsidRPr="00865CE6" w:rsidRDefault="00865CE6" w:rsidP="00865CE6">
            <w:pPr>
              <w:jc w:val="both"/>
              <w:rPr>
                <w:lang w:val="en-US"/>
              </w:rPr>
            </w:pPr>
            <w:bookmarkStart w:id="1716"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1717"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1718" w:name="MCCQCTEMPBM_00001824"/>
            <w:bookmarkEnd w:id="1717"/>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1719" w:name="MCCQCTEMPBM_00001825"/>
            <w:bookmarkEnd w:id="1718"/>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1720" w:name="MCCQCTEMPBM_00001826"/>
            <w:bookmarkEnd w:id="1719"/>
            <w:r w:rsidRPr="00865CE6">
              <w:rPr>
                <w:lang w:val="en-US"/>
              </w:rPr>
              <w:t>Create Security Context using invoker Certificate</w:t>
            </w:r>
          </w:p>
          <w:bookmarkEnd w:id="1720"/>
          <w:p w14:paraId="6C7E68C6" w14:textId="77777777" w:rsidR="00865CE6" w:rsidRPr="00865CE6" w:rsidRDefault="00865CE6" w:rsidP="003579F9">
            <w:pPr>
              <w:numPr>
                <w:ilvl w:val="0"/>
                <w:numId w:val="221"/>
              </w:numPr>
              <w:spacing w:after="0"/>
              <w:contextualSpacing/>
              <w:rPr>
                <w:lang w:val="en-US"/>
              </w:rPr>
            </w:pPr>
            <w:r w:rsidRPr="00865CE6">
              <w:rPr>
                <w:lang w:val="en-US"/>
              </w:rPr>
              <w:lastRenderedPageBreak/>
              <w:t>Request Access token as Provider with invalid apiInvokerId</w:t>
            </w:r>
          </w:p>
        </w:tc>
      </w:tr>
      <w:tr w:rsidR="00865CE6" w:rsidRPr="00865CE6" w14:paraId="3EDB7928" w14:textId="77777777" w:rsidTr="003B2724">
        <w:trPr>
          <w:trHeight w:val="300"/>
        </w:trPr>
        <w:tc>
          <w:tcPr>
            <w:tcW w:w="1555" w:type="dxa"/>
          </w:tcPr>
          <w:p w14:paraId="69A08868" w14:textId="77777777" w:rsidR="00865CE6" w:rsidRPr="00865CE6" w:rsidRDefault="00865CE6" w:rsidP="00865CE6">
            <w:pPr>
              <w:jc w:val="both"/>
              <w:rPr>
                <w:b/>
                <w:bCs/>
                <w:lang w:val="en-US"/>
              </w:rPr>
            </w:pPr>
            <w:bookmarkStart w:id="1721" w:name="MCCQCTEMPBM_00001847" w:colFirst="1" w:colLast="1"/>
            <w:bookmarkEnd w:id="1716"/>
            <w:r w:rsidRPr="00865CE6">
              <w:rPr>
                <w:b/>
                <w:bCs/>
                <w:lang w:val="en-US"/>
              </w:rPr>
              <w:lastRenderedPageBreak/>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1722"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1723" w:name="MCCQCTEMPBM_00001829"/>
            <w:bookmarkEnd w:id="1722"/>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1724" w:name="MCCQCTEMPBM_00001830"/>
            <w:bookmarkEnd w:id="17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1725" w:name="MCCQCTEMPBM_00001831"/>
            <w:bookmarkEnd w:id="1724"/>
            <w:r w:rsidRPr="00865CE6">
              <w:rPr>
                <w:lang w:val="en-US"/>
              </w:rPr>
              <w:t>body with apiName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1726" w:name="MCCQCTEMPBM_00001832"/>
            <w:bookmarkEnd w:id="1725"/>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1727" w:name="MCCQCTEMPBM_00001833"/>
            <w:bookmarkEnd w:id="1726"/>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1728" w:name="MCCQCTEMPBM_00001834"/>
            <w:bookmarkEnd w:id="172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1729" w:name="MCCQCTEMPBM_00001835"/>
            <w:bookmarkEnd w:id="1728"/>
            <w:r w:rsidRPr="00865CE6">
              <w:rPr>
                <w:lang w:val="en-US"/>
              </w:rPr>
              <w:t>Param api-invoker-id is mandatory</w:t>
            </w:r>
          </w:p>
          <w:p w14:paraId="5EE44B9A" w14:textId="77777777" w:rsidR="00865CE6" w:rsidRPr="00865CE6" w:rsidRDefault="00865CE6" w:rsidP="003579F9">
            <w:pPr>
              <w:numPr>
                <w:ilvl w:val="1"/>
                <w:numId w:val="222"/>
              </w:numPr>
              <w:spacing w:after="0"/>
              <w:contextualSpacing/>
              <w:rPr>
                <w:lang w:val="en-US"/>
              </w:rPr>
            </w:pPr>
            <w:bookmarkStart w:id="1730" w:name="MCCQCTEMPBM_00001836"/>
            <w:bookmarkEnd w:id="1729"/>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1731" w:name="MCCQCTEMPBM_00001837"/>
            <w:bookmarkEnd w:id="1730"/>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1732" w:name="MCCQCTEMPBM_00001838"/>
            <w:bookmarkEnd w:id="173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1733" w:name="MCCQCTEMPBM_00001839"/>
            <w:bookmarkEnd w:id="1732"/>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1734" w:name="MCCQCTEMPBM_00001840"/>
            <w:bookmarkEnd w:id="1733"/>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7B6689A4" w14:textId="77777777" w:rsidR="00865CE6" w:rsidRPr="00865CE6" w:rsidRDefault="00865CE6" w:rsidP="003579F9">
            <w:pPr>
              <w:numPr>
                <w:ilvl w:val="0"/>
                <w:numId w:val="222"/>
              </w:numPr>
              <w:spacing w:after="0"/>
              <w:contextualSpacing/>
              <w:rPr>
                <w:lang w:val="en-US"/>
              </w:rPr>
            </w:pPr>
            <w:bookmarkStart w:id="1735" w:name="MCCQCTEMPBM_00001841"/>
            <w:bookmarkEnd w:id="1734"/>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1736" w:name="MCCQCTEMPBM_00001842"/>
            <w:bookmarkEnd w:id="1735"/>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1737" w:name="MCCQCTEMPBM_00001843"/>
            <w:bookmarkEnd w:id="1736"/>
            <w:r w:rsidRPr="00865CE6">
              <w:rPr>
                <w:lang w:val="en-US"/>
              </w:rPr>
              <w:t>body </w:t>
            </w:r>
            <w:hyperlink r:id="rId99"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1738" w:name="MCCQCTEMPBM_00001844"/>
            <w:bookmarkEnd w:id="1737"/>
            <w:r w:rsidRPr="00865CE6">
              <w:rPr>
                <w:b/>
                <w:bCs/>
                <w:lang w:val="en-US"/>
              </w:rPr>
              <w:t>securityId</w:t>
            </w:r>
            <w:r w:rsidRPr="00865CE6">
              <w:rPr>
                <w:lang w:val="en-US"/>
              </w:rPr>
              <w:t> is apiInvokerId.</w:t>
            </w:r>
          </w:p>
          <w:p w14:paraId="2A15A4A5" w14:textId="77777777" w:rsidR="00865CE6" w:rsidRPr="00865CE6" w:rsidRDefault="00865CE6" w:rsidP="003579F9">
            <w:pPr>
              <w:numPr>
                <w:ilvl w:val="1"/>
                <w:numId w:val="222"/>
              </w:numPr>
              <w:spacing w:after="0"/>
              <w:contextualSpacing/>
              <w:rPr>
                <w:lang w:val="en-US"/>
              </w:rPr>
            </w:pPr>
            <w:bookmarkStart w:id="1739" w:name="MCCQCTEMPBM_00001845"/>
            <w:bookmarkEnd w:id="1738"/>
            <w:r w:rsidRPr="00865CE6">
              <w:rPr>
                <w:b/>
                <w:bCs/>
                <w:lang w:val="en-US"/>
              </w:rPr>
              <w:t>grant_type=client_credentials</w:t>
            </w:r>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1740" w:name="MCCQCTEMPBM_00001846"/>
            <w:bookmarkEnd w:id="1739"/>
            <w:r w:rsidRPr="00865CE6">
              <w:rPr>
                <w:lang w:val="en-US"/>
              </w:rPr>
              <w:t>Create Scope properly for request: </w:t>
            </w:r>
            <w:r w:rsidRPr="00865CE6">
              <w:rPr>
                <w:b/>
                <w:bCs/>
                <w:lang w:val="en-US"/>
              </w:rPr>
              <w:t>3gpp#{aef_id}:{api_name}</w:t>
            </w:r>
          </w:p>
          <w:bookmarkEnd w:id="1740"/>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3B2724">
        <w:trPr>
          <w:trHeight w:val="300"/>
        </w:trPr>
        <w:tc>
          <w:tcPr>
            <w:tcW w:w="1555" w:type="dxa"/>
          </w:tcPr>
          <w:p w14:paraId="04C3BCBD" w14:textId="77777777" w:rsidR="00865CE6" w:rsidRPr="00865CE6" w:rsidRDefault="00865CE6" w:rsidP="00865CE6">
            <w:pPr>
              <w:jc w:val="both"/>
              <w:rPr>
                <w:b/>
                <w:bCs/>
                <w:lang w:val="en-US"/>
              </w:rPr>
            </w:pPr>
            <w:bookmarkStart w:id="1741" w:name="MCCQCTEMPBM_00001852" w:colFirst="1" w:colLast="1"/>
            <w:bookmarkEnd w:id="1721"/>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1742"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743" w:name="MCCQCTEMPBM_00001849"/>
            <w:bookmarkEnd w:id="1742"/>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744" w:name="MCCQCTEMPBM_00001850"/>
            <w:bookmarkEnd w:id="1743"/>
            <w:r w:rsidRPr="00865CE6">
              <w:rPr>
                <w:lang w:val="en-US"/>
              </w:rPr>
              <w:t>body returned must accomplish </w:t>
            </w:r>
            <w:r w:rsidRPr="00865CE6">
              <w:rPr>
                <w:b/>
                <w:bCs/>
                <w:lang w:val="en-US"/>
              </w:rPr>
              <w:t>AccessTokenErr</w:t>
            </w:r>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1745" w:name="MCCQCTEMPBM_00001851"/>
            <w:bookmarkEnd w:id="1744"/>
            <w:r w:rsidRPr="00865CE6">
              <w:rPr>
                <w:lang w:val="en-US"/>
              </w:rPr>
              <w:t>error unauthorized_client</w:t>
            </w:r>
          </w:p>
          <w:bookmarkEnd w:id="1745"/>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r w:rsidRPr="00865CE6">
              <w:rPr>
                <w:lang w:val="en-US"/>
              </w:rPr>
              <w:t>error_description=Role not authorized for this API route</w:t>
            </w:r>
          </w:p>
        </w:tc>
      </w:tr>
      <w:bookmarkEnd w:id="1741"/>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1746" w:name="_Toc178759271"/>
      <w:bookmarkStart w:id="1747" w:name="_Toc179279264"/>
      <w:r w:rsidRPr="00865CE6">
        <w:rPr>
          <w:rFonts w:ascii="Arial" w:hAnsi="Arial"/>
          <w:sz w:val="28"/>
          <w:lang w:val="en-US"/>
        </w:rPr>
        <w:t>Test Case 22: Retrieve access token with invalid apiInvokerId</w:t>
      </w:r>
      <w:bookmarkEnd w:id="1746"/>
      <w:bookmarkEnd w:id="1747"/>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3B2724">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3B2724">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This test case will check that an API Invoker can't retrieve a security access token without valid apiInvokerId</w:t>
            </w:r>
          </w:p>
        </w:tc>
      </w:tr>
      <w:tr w:rsidR="00865CE6" w:rsidRPr="00865CE6" w14:paraId="75F08084" w14:textId="77777777" w:rsidTr="003B2724">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3B2724">
        <w:trPr>
          <w:trHeight w:val="300"/>
        </w:trPr>
        <w:tc>
          <w:tcPr>
            <w:tcW w:w="1555" w:type="dxa"/>
          </w:tcPr>
          <w:p w14:paraId="267F4144" w14:textId="77777777" w:rsidR="00865CE6" w:rsidRPr="00865CE6" w:rsidRDefault="00865CE6" w:rsidP="00865CE6">
            <w:pPr>
              <w:jc w:val="both"/>
              <w:rPr>
                <w:lang w:val="en-US"/>
              </w:rPr>
            </w:pPr>
            <w:bookmarkStart w:id="1748"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1749"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1750" w:name="MCCQCTEMPBM_00001854"/>
            <w:bookmarkEnd w:id="1749"/>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1751" w:name="MCCQCTEMPBM_00001855"/>
            <w:bookmarkEnd w:id="1750"/>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1752" w:name="MCCQCTEMPBM_00001856"/>
            <w:bookmarkEnd w:id="1751"/>
            <w:r w:rsidRPr="00865CE6">
              <w:rPr>
                <w:lang w:val="en-US"/>
              </w:rPr>
              <w:t>Create Security Context using invoker Certificate</w:t>
            </w:r>
          </w:p>
          <w:bookmarkEnd w:id="1752"/>
          <w:p w14:paraId="0BCCC1CC" w14:textId="77777777" w:rsidR="00865CE6" w:rsidRPr="00865CE6" w:rsidRDefault="00865CE6" w:rsidP="003579F9">
            <w:pPr>
              <w:numPr>
                <w:ilvl w:val="0"/>
                <w:numId w:val="224"/>
              </w:numPr>
              <w:spacing w:after="0"/>
              <w:contextualSpacing/>
              <w:rPr>
                <w:lang w:val="en-US"/>
              </w:rPr>
            </w:pPr>
            <w:r w:rsidRPr="00865CE6">
              <w:rPr>
                <w:lang w:val="en-US"/>
              </w:rPr>
              <w:t>Request Access token as invoker with invalid apiInvokerId</w:t>
            </w:r>
          </w:p>
        </w:tc>
      </w:tr>
      <w:tr w:rsidR="00865CE6" w:rsidRPr="00865CE6" w14:paraId="686BE95C" w14:textId="77777777" w:rsidTr="003B2724">
        <w:trPr>
          <w:trHeight w:val="300"/>
        </w:trPr>
        <w:tc>
          <w:tcPr>
            <w:tcW w:w="1555" w:type="dxa"/>
          </w:tcPr>
          <w:p w14:paraId="5459BAA7" w14:textId="77777777" w:rsidR="00865CE6" w:rsidRPr="00865CE6" w:rsidRDefault="00865CE6" w:rsidP="00865CE6">
            <w:pPr>
              <w:jc w:val="both"/>
              <w:rPr>
                <w:b/>
                <w:bCs/>
                <w:lang w:val="en-US"/>
              </w:rPr>
            </w:pPr>
            <w:bookmarkStart w:id="1753" w:name="MCCQCTEMPBM_00001877" w:colFirst="1" w:colLast="1"/>
            <w:bookmarkEnd w:id="1748"/>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1754"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1755" w:name="MCCQCTEMPBM_00001859"/>
            <w:bookmarkEnd w:id="1754"/>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1756" w:name="MCCQCTEMPBM_00001860"/>
            <w:bookmarkEnd w:id="175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1757" w:name="MCCQCTEMPBM_00001861"/>
            <w:bookmarkEnd w:id="1756"/>
            <w:r w:rsidRPr="00865CE6">
              <w:rPr>
                <w:lang w:val="en-US"/>
              </w:rPr>
              <w:t>body with apiName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1758" w:name="MCCQCTEMPBM_00001862"/>
            <w:bookmarkEnd w:id="1757"/>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1759" w:name="MCCQCTEMPBM_00001863"/>
            <w:bookmarkEnd w:id="1758"/>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1760" w:name="MCCQCTEMPBM_00001864"/>
            <w:bookmarkEnd w:id="175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1761" w:name="MCCQCTEMPBM_00001865"/>
            <w:bookmarkEnd w:id="1760"/>
            <w:r w:rsidRPr="00865CE6">
              <w:rPr>
                <w:lang w:val="en-US"/>
              </w:rPr>
              <w:t>Param api-invoker-id is mandatory</w:t>
            </w:r>
          </w:p>
          <w:p w14:paraId="0D350DE9" w14:textId="77777777" w:rsidR="00865CE6" w:rsidRPr="00865CE6" w:rsidRDefault="00865CE6" w:rsidP="003579F9">
            <w:pPr>
              <w:numPr>
                <w:ilvl w:val="1"/>
                <w:numId w:val="225"/>
              </w:numPr>
              <w:spacing w:after="0"/>
              <w:contextualSpacing/>
              <w:rPr>
                <w:lang w:val="en-US"/>
              </w:rPr>
            </w:pPr>
            <w:bookmarkStart w:id="1762" w:name="MCCQCTEMPBM_00001866"/>
            <w:bookmarkEnd w:id="1761"/>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1763" w:name="MCCQCTEMPBM_00001867"/>
            <w:bookmarkEnd w:id="1762"/>
            <w:r w:rsidRPr="00865CE6">
              <w:rPr>
                <w:lang w:val="en-US"/>
              </w:rPr>
              <w:lastRenderedPageBreak/>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1764" w:name="MCCQCTEMPBM_00001868"/>
            <w:bookmarkEnd w:id="176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1765" w:name="MCCQCTEMPBM_00001869"/>
            <w:bookmarkEnd w:id="1764"/>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1766" w:name="MCCQCTEMPBM_00001870"/>
            <w:bookmarkEnd w:id="1765"/>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F80EC3E" w14:textId="77777777" w:rsidR="00865CE6" w:rsidRPr="00865CE6" w:rsidRDefault="00865CE6" w:rsidP="003579F9">
            <w:pPr>
              <w:numPr>
                <w:ilvl w:val="0"/>
                <w:numId w:val="225"/>
              </w:numPr>
              <w:spacing w:after="0"/>
              <w:contextualSpacing/>
              <w:rPr>
                <w:lang w:val="en-US"/>
              </w:rPr>
            </w:pPr>
            <w:bookmarkStart w:id="1767" w:name="MCCQCTEMPBM_00001871"/>
            <w:bookmarkEnd w:id="1766"/>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1768" w:name="MCCQCTEMPBM_00001872"/>
            <w:bookmarkEnd w:id="1767"/>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1769" w:name="MCCQCTEMPBM_00001873"/>
            <w:bookmarkEnd w:id="1768"/>
            <w:r w:rsidRPr="00865CE6">
              <w:rPr>
                <w:lang w:val="en-US"/>
              </w:rPr>
              <w:t>body </w:t>
            </w:r>
            <w:hyperlink r:id="rId100"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1770" w:name="MCCQCTEMPBM_00001874"/>
            <w:bookmarkEnd w:id="1769"/>
            <w:r w:rsidRPr="00865CE6">
              <w:rPr>
                <w:b/>
                <w:bCs/>
                <w:lang w:val="en-US"/>
              </w:rPr>
              <w:t>securityId</w:t>
            </w:r>
            <w:r w:rsidRPr="00865CE6">
              <w:rPr>
                <w:lang w:val="en-US"/>
              </w:rPr>
              <w:t> is apiInvokerId.</w:t>
            </w:r>
          </w:p>
          <w:p w14:paraId="5FC815F8" w14:textId="77777777" w:rsidR="00865CE6" w:rsidRPr="00865CE6" w:rsidRDefault="00865CE6" w:rsidP="003579F9">
            <w:pPr>
              <w:numPr>
                <w:ilvl w:val="1"/>
                <w:numId w:val="225"/>
              </w:numPr>
              <w:spacing w:after="0"/>
              <w:contextualSpacing/>
              <w:rPr>
                <w:lang w:val="en-US"/>
              </w:rPr>
            </w:pPr>
            <w:bookmarkStart w:id="1771" w:name="MCCQCTEMPBM_00001875"/>
            <w:bookmarkEnd w:id="1770"/>
            <w:r w:rsidRPr="00865CE6">
              <w:rPr>
                <w:b/>
                <w:bCs/>
                <w:lang w:val="en-US"/>
              </w:rPr>
              <w:t>grant_type=client_credentials</w:t>
            </w:r>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1772" w:name="MCCQCTEMPBM_00001876"/>
            <w:bookmarkEnd w:id="1771"/>
            <w:r w:rsidRPr="00865CE6">
              <w:rPr>
                <w:lang w:val="en-US"/>
              </w:rPr>
              <w:t>Create Scope properly for request: </w:t>
            </w:r>
            <w:r w:rsidRPr="00865CE6">
              <w:rPr>
                <w:b/>
                <w:bCs/>
                <w:lang w:val="en-US"/>
              </w:rPr>
              <w:t>3gpp#{aef_id}:{api_name}</w:t>
            </w:r>
          </w:p>
          <w:bookmarkEnd w:id="1772"/>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3B2724">
        <w:trPr>
          <w:trHeight w:val="300"/>
        </w:trPr>
        <w:tc>
          <w:tcPr>
            <w:tcW w:w="1555" w:type="dxa"/>
          </w:tcPr>
          <w:p w14:paraId="0EE46916" w14:textId="77777777" w:rsidR="00865CE6" w:rsidRPr="00865CE6" w:rsidRDefault="00865CE6" w:rsidP="00865CE6">
            <w:pPr>
              <w:jc w:val="both"/>
              <w:rPr>
                <w:b/>
                <w:bCs/>
                <w:lang w:val="en-US"/>
              </w:rPr>
            </w:pPr>
            <w:bookmarkStart w:id="1773" w:name="MCCQCTEMPBM_00001884" w:colFirst="1" w:colLast="1"/>
            <w:bookmarkEnd w:id="1753"/>
            <w:r w:rsidRPr="00865CE6">
              <w:rPr>
                <w:b/>
                <w:bCs/>
                <w:lang w:val="en-US"/>
              </w:rPr>
              <w:lastRenderedPageBreak/>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1774"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775" w:name="MCCQCTEMPBM_00001879"/>
            <w:bookmarkEnd w:id="1774"/>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776" w:name="MCCQCTEMPBM_00001880"/>
            <w:bookmarkEnd w:id="1775"/>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777" w:name="MCCQCTEMPBM_00001881"/>
            <w:bookmarkEnd w:id="1776"/>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778" w:name="MCCQCTEMPBM_00001882"/>
            <w:bookmarkEnd w:id="1777"/>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779" w:name="MCCQCTEMPBM_00001883"/>
            <w:bookmarkEnd w:id="1778"/>
            <w:r w:rsidRPr="00865CE6">
              <w:rPr>
                <w:lang w:val="en-US"/>
              </w:rPr>
              <w:t>detail Security context not found</w:t>
            </w:r>
          </w:p>
          <w:bookmarkEnd w:id="1779"/>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1773"/>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1780" w:name="_Toc178759272"/>
      <w:bookmarkStart w:id="1781" w:name="_Toc179279265"/>
      <w:r w:rsidRPr="00865CE6">
        <w:rPr>
          <w:rFonts w:ascii="Arial" w:hAnsi="Arial"/>
          <w:sz w:val="28"/>
          <w:lang w:val="en-US"/>
        </w:rPr>
        <w:t>Test Case 23: Retrieve access token with invalid client_id</w:t>
      </w:r>
      <w:bookmarkEnd w:id="1780"/>
      <w:bookmarkEnd w:id="1781"/>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3B2724">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3B2724">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client_id at body</w:t>
            </w:r>
          </w:p>
        </w:tc>
      </w:tr>
      <w:tr w:rsidR="00865CE6" w:rsidRPr="00865CE6" w14:paraId="35822155" w14:textId="77777777" w:rsidTr="003B2724">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3B2724">
        <w:trPr>
          <w:trHeight w:val="300"/>
        </w:trPr>
        <w:tc>
          <w:tcPr>
            <w:tcW w:w="1555" w:type="dxa"/>
          </w:tcPr>
          <w:p w14:paraId="5C45875A" w14:textId="77777777" w:rsidR="00865CE6" w:rsidRPr="00865CE6" w:rsidRDefault="00865CE6" w:rsidP="00865CE6">
            <w:pPr>
              <w:jc w:val="both"/>
              <w:rPr>
                <w:lang w:val="en-US"/>
              </w:rPr>
            </w:pPr>
            <w:bookmarkStart w:id="1782"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1783"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1784" w:name="MCCQCTEMPBM_00001886"/>
            <w:bookmarkEnd w:id="1783"/>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1785" w:name="MCCQCTEMPBM_00001887"/>
            <w:bookmarkEnd w:id="1784"/>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1786" w:name="MCCQCTEMPBM_00001888"/>
            <w:bookmarkEnd w:id="1785"/>
            <w:r w:rsidRPr="00865CE6">
              <w:rPr>
                <w:lang w:val="en-US"/>
              </w:rPr>
              <w:t>Create Security Context using invoker Certificate</w:t>
            </w:r>
          </w:p>
          <w:bookmarkEnd w:id="1786"/>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3B2724">
        <w:trPr>
          <w:trHeight w:val="300"/>
        </w:trPr>
        <w:tc>
          <w:tcPr>
            <w:tcW w:w="1555" w:type="dxa"/>
          </w:tcPr>
          <w:p w14:paraId="57209F30" w14:textId="77777777" w:rsidR="00865CE6" w:rsidRPr="00865CE6" w:rsidRDefault="00865CE6" w:rsidP="00865CE6">
            <w:pPr>
              <w:jc w:val="both"/>
              <w:rPr>
                <w:b/>
                <w:bCs/>
                <w:lang w:val="en-US"/>
              </w:rPr>
            </w:pPr>
            <w:bookmarkStart w:id="1787" w:name="MCCQCTEMPBM_00001910" w:colFirst="1" w:colLast="1"/>
            <w:bookmarkEnd w:id="1782"/>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1788"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1789" w:name="MCCQCTEMPBM_00001891"/>
            <w:bookmarkEnd w:id="1788"/>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1790" w:name="MCCQCTEMPBM_00001892"/>
            <w:bookmarkEnd w:id="178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1791" w:name="MCCQCTEMPBM_00001893"/>
            <w:bookmarkEnd w:id="1790"/>
            <w:r w:rsidRPr="00865CE6">
              <w:rPr>
                <w:lang w:val="en-US"/>
              </w:rPr>
              <w:t>body with apiName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1792" w:name="MCCQCTEMPBM_00001894"/>
            <w:bookmarkEnd w:id="1791"/>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1793" w:name="MCCQCTEMPBM_00001895"/>
            <w:bookmarkEnd w:id="1792"/>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1794" w:name="MCCQCTEMPBM_00001896"/>
            <w:bookmarkEnd w:id="1793"/>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1795" w:name="MCCQCTEMPBM_00001897"/>
            <w:bookmarkEnd w:id="1794"/>
            <w:r w:rsidRPr="00865CE6">
              <w:rPr>
                <w:lang w:val="en-US"/>
              </w:rPr>
              <w:t>Param api-invoker-id is mandatory</w:t>
            </w:r>
          </w:p>
          <w:p w14:paraId="2B451879" w14:textId="77777777" w:rsidR="00865CE6" w:rsidRPr="00865CE6" w:rsidRDefault="00865CE6" w:rsidP="003579F9">
            <w:pPr>
              <w:numPr>
                <w:ilvl w:val="1"/>
                <w:numId w:val="228"/>
              </w:numPr>
              <w:spacing w:after="0"/>
              <w:contextualSpacing/>
              <w:rPr>
                <w:lang w:val="en-US"/>
              </w:rPr>
            </w:pPr>
            <w:bookmarkStart w:id="1796" w:name="MCCQCTEMPBM_00001898"/>
            <w:bookmarkEnd w:id="1795"/>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1797" w:name="MCCQCTEMPBM_00001899"/>
            <w:bookmarkEnd w:id="1796"/>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1798" w:name="MCCQCTEMPBM_00001900"/>
            <w:bookmarkEnd w:id="179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1799" w:name="MCCQCTEMPBM_00001901"/>
            <w:bookmarkEnd w:id="1798"/>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1800" w:name="MCCQCTEMPBM_00001902"/>
            <w:bookmarkEnd w:id="1799"/>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32300EDF" w14:textId="77777777" w:rsidR="00865CE6" w:rsidRPr="00865CE6" w:rsidRDefault="00865CE6" w:rsidP="003579F9">
            <w:pPr>
              <w:numPr>
                <w:ilvl w:val="0"/>
                <w:numId w:val="228"/>
              </w:numPr>
              <w:spacing w:after="0"/>
              <w:contextualSpacing/>
              <w:rPr>
                <w:lang w:val="en-US"/>
              </w:rPr>
            </w:pPr>
            <w:bookmarkStart w:id="1801" w:name="MCCQCTEMPBM_00001903"/>
            <w:bookmarkEnd w:id="1800"/>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1802" w:name="MCCQCTEMPBM_00001904"/>
            <w:bookmarkEnd w:id="1801"/>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1803" w:name="MCCQCTEMPBM_00001905"/>
            <w:bookmarkEnd w:id="1802"/>
            <w:r w:rsidRPr="00865CE6">
              <w:rPr>
                <w:lang w:val="en-US"/>
              </w:rPr>
              <w:t>body </w:t>
            </w:r>
            <w:hyperlink r:id="rId101"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1804" w:name="MCCQCTEMPBM_00001906"/>
            <w:bookmarkEnd w:id="1803"/>
            <w:r w:rsidRPr="00865CE6">
              <w:rPr>
                <w:b/>
                <w:bCs/>
                <w:lang w:val="en-US"/>
              </w:rPr>
              <w:t>securityId</w:t>
            </w:r>
            <w:r w:rsidRPr="00865CE6">
              <w:rPr>
                <w:lang w:val="en-US"/>
              </w:rPr>
              <w:t> is apiInvokerId.</w:t>
            </w:r>
          </w:p>
          <w:p w14:paraId="13B4CA4E" w14:textId="77777777" w:rsidR="00865CE6" w:rsidRPr="00865CE6" w:rsidRDefault="00865CE6" w:rsidP="003579F9">
            <w:pPr>
              <w:numPr>
                <w:ilvl w:val="1"/>
                <w:numId w:val="228"/>
              </w:numPr>
              <w:spacing w:after="0"/>
              <w:contextualSpacing/>
              <w:rPr>
                <w:lang w:val="en-US"/>
              </w:rPr>
            </w:pPr>
            <w:bookmarkStart w:id="1805" w:name="MCCQCTEMPBM_00001907"/>
            <w:bookmarkEnd w:id="1804"/>
            <w:r w:rsidRPr="00865CE6">
              <w:rPr>
                <w:b/>
                <w:bCs/>
                <w:lang w:val="en-US"/>
              </w:rPr>
              <w:t>grant_type=client_credentials</w:t>
            </w:r>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1806" w:name="MCCQCTEMPBM_00001908"/>
            <w:bookmarkEnd w:id="1805"/>
            <w:r w:rsidRPr="00865CE6">
              <w:rPr>
                <w:b/>
                <w:bCs/>
                <w:lang w:val="en-US"/>
              </w:rPr>
              <w:lastRenderedPageBreak/>
              <w:t xml:space="preserve">Client_id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1807" w:name="MCCQCTEMPBM_00001909"/>
            <w:bookmarkEnd w:id="1806"/>
            <w:r w:rsidRPr="00865CE6">
              <w:rPr>
                <w:lang w:val="en-US"/>
              </w:rPr>
              <w:t>Create Scope properly for request: </w:t>
            </w:r>
            <w:r w:rsidRPr="00865CE6">
              <w:rPr>
                <w:b/>
                <w:bCs/>
                <w:lang w:val="en-US"/>
              </w:rPr>
              <w:t>3gpp#{aef_id}:{api_name}</w:t>
            </w:r>
          </w:p>
          <w:bookmarkEnd w:id="1807"/>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3B2724">
        <w:trPr>
          <w:trHeight w:val="300"/>
        </w:trPr>
        <w:tc>
          <w:tcPr>
            <w:tcW w:w="1555" w:type="dxa"/>
          </w:tcPr>
          <w:p w14:paraId="12E6071E" w14:textId="77777777" w:rsidR="00865CE6" w:rsidRPr="00865CE6" w:rsidRDefault="00865CE6" w:rsidP="00865CE6">
            <w:pPr>
              <w:jc w:val="both"/>
              <w:rPr>
                <w:b/>
                <w:bCs/>
                <w:lang w:val="en-US"/>
              </w:rPr>
            </w:pPr>
            <w:bookmarkStart w:id="1808" w:name="MCCQCTEMPBM_00001915" w:colFirst="1" w:colLast="1"/>
            <w:bookmarkEnd w:id="1787"/>
            <w:r w:rsidRPr="00865CE6">
              <w:rPr>
                <w:b/>
                <w:bCs/>
                <w:lang w:val="en-US"/>
              </w:rPr>
              <w:lastRenderedPageBreak/>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1809"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810" w:name="MCCQCTEMPBM_00001912"/>
            <w:bookmarkEnd w:id="1809"/>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811" w:name="MCCQCTEMPBM_00001913"/>
            <w:bookmarkEnd w:id="1810"/>
            <w:r w:rsidRPr="00865CE6">
              <w:rPr>
                <w:lang w:val="en-US"/>
              </w:rPr>
              <w:t>body returned must accomplish </w:t>
            </w:r>
            <w:r w:rsidRPr="00865CE6">
              <w:rPr>
                <w:b/>
                <w:bCs/>
                <w:lang w:val="en-US"/>
              </w:rPr>
              <w:t>AccessTokenErr</w:t>
            </w:r>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1812" w:name="MCCQCTEMPBM_00001914"/>
            <w:bookmarkEnd w:id="1811"/>
            <w:r w:rsidRPr="00865CE6">
              <w:rPr>
                <w:lang w:val="en-US"/>
              </w:rPr>
              <w:t>error invalid_client</w:t>
            </w:r>
          </w:p>
          <w:bookmarkEnd w:id="1812"/>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r w:rsidRPr="00865CE6">
              <w:rPr>
                <w:lang w:val="en-US"/>
              </w:rPr>
              <w:t>error_description=Client Id not found</w:t>
            </w:r>
          </w:p>
        </w:tc>
      </w:tr>
      <w:bookmarkEnd w:id="1808"/>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1813" w:name="_Toc178759273"/>
      <w:bookmarkStart w:id="1814" w:name="_Toc179279266"/>
      <w:r w:rsidRPr="00865CE6">
        <w:rPr>
          <w:rFonts w:ascii="Arial" w:hAnsi="Arial"/>
          <w:sz w:val="28"/>
          <w:lang w:val="en-US"/>
        </w:rPr>
        <w:t>Test Case 24: Retrieve access token with unsupported grant_type</w:t>
      </w:r>
      <w:bookmarkEnd w:id="1813"/>
      <w:bookmarkEnd w:id="1814"/>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3B2724">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3B2724">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This test case will check that an API Exposure Function cannot retrieve a security access token with unsupported grant_type</w:t>
            </w:r>
          </w:p>
        </w:tc>
      </w:tr>
      <w:tr w:rsidR="00865CE6" w:rsidRPr="00865CE6" w14:paraId="7143CCCE" w14:textId="77777777" w:rsidTr="003B2724">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3B2724">
        <w:trPr>
          <w:trHeight w:val="300"/>
        </w:trPr>
        <w:tc>
          <w:tcPr>
            <w:tcW w:w="1555" w:type="dxa"/>
          </w:tcPr>
          <w:p w14:paraId="5114FAED" w14:textId="77777777" w:rsidR="00865CE6" w:rsidRPr="00865CE6" w:rsidRDefault="00865CE6" w:rsidP="00865CE6">
            <w:pPr>
              <w:jc w:val="both"/>
              <w:rPr>
                <w:lang w:val="en-US"/>
              </w:rPr>
            </w:pPr>
            <w:bookmarkStart w:id="1815"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1816"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1817" w:name="MCCQCTEMPBM_00001917"/>
            <w:bookmarkEnd w:id="1816"/>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1818" w:name="MCCQCTEMPBM_00001918"/>
            <w:bookmarkEnd w:id="1817"/>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1819" w:name="MCCQCTEMPBM_00001919"/>
            <w:bookmarkEnd w:id="1818"/>
            <w:r w:rsidRPr="00865CE6">
              <w:rPr>
                <w:lang w:val="en-US"/>
              </w:rPr>
              <w:t>Create Security Context using invoker Certificate</w:t>
            </w:r>
          </w:p>
          <w:bookmarkEnd w:id="1819"/>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3B2724">
        <w:trPr>
          <w:trHeight w:val="300"/>
        </w:trPr>
        <w:tc>
          <w:tcPr>
            <w:tcW w:w="1555" w:type="dxa"/>
          </w:tcPr>
          <w:p w14:paraId="2613B7EC" w14:textId="77777777" w:rsidR="00865CE6" w:rsidRPr="00865CE6" w:rsidRDefault="00865CE6" w:rsidP="00865CE6">
            <w:pPr>
              <w:jc w:val="both"/>
              <w:rPr>
                <w:b/>
                <w:bCs/>
                <w:lang w:val="en-US"/>
              </w:rPr>
            </w:pPr>
            <w:bookmarkStart w:id="1820" w:name="MCCQCTEMPBM_00001940" w:colFirst="1" w:colLast="1"/>
            <w:bookmarkEnd w:id="1815"/>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1821"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1822" w:name="MCCQCTEMPBM_00001922"/>
            <w:bookmarkEnd w:id="1821"/>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1823" w:name="MCCQCTEMPBM_00001923"/>
            <w:bookmarkEnd w:id="182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1824" w:name="MCCQCTEMPBM_00001924"/>
            <w:bookmarkEnd w:id="1823"/>
            <w:r w:rsidRPr="00865CE6">
              <w:rPr>
                <w:lang w:val="en-US"/>
              </w:rPr>
              <w:t>body with apiName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1825" w:name="MCCQCTEMPBM_00001925"/>
            <w:bookmarkEnd w:id="1824"/>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1826" w:name="MCCQCTEMPBM_00001926"/>
            <w:bookmarkEnd w:id="1825"/>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1827" w:name="MCCQCTEMPBM_00001927"/>
            <w:bookmarkEnd w:id="182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1828" w:name="MCCQCTEMPBM_00001928"/>
            <w:bookmarkEnd w:id="1827"/>
            <w:r w:rsidRPr="00865CE6">
              <w:rPr>
                <w:lang w:val="en-US"/>
              </w:rPr>
              <w:t>Param api-invoker-id is mandatory</w:t>
            </w:r>
          </w:p>
          <w:p w14:paraId="58697A92" w14:textId="77777777" w:rsidR="00865CE6" w:rsidRPr="00865CE6" w:rsidRDefault="00865CE6" w:rsidP="003579F9">
            <w:pPr>
              <w:numPr>
                <w:ilvl w:val="1"/>
                <w:numId w:val="231"/>
              </w:numPr>
              <w:spacing w:after="0"/>
              <w:contextualSpacing/>
              <w:rPr>
                <w:lang w:val="en-US"/>
              </w:rPr>
            </w:pPr>
            <w:bookmarkStart w:id="1829" w:name="MCCQCTEMPBM_00001929"/>
            <w:bookmarkEnd w:id="1828"/>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1830" w:name="MCCQCTEMPBM_00001930"/>
            <w:bookmarkEnd w:id="1829"/>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1831" w:name="MCCQCTEMPBM_00001931"/>
            <w:bookmarkEnd w:id="183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1832" w:name="MCCQCTEMPBM_00001932"/>
            <w:bookmarkEnd w:id="1831"/>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1833" w:name="MCCQCTEMPBM_00001933"/>
            <w:bookmarkEnd w:id="1832"/>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0CCC2259" w14:textId="77777777" w:rsidR="00865CE6" w:rsidRPr="00865CE6" w:rsidRDefault="00865CE6" w:rsidP="003579F9">
            <w:pPr>
              <w:numPr>
                <w:ilvl w:val="0"/>
                <w:numId w:val="231"/>
              </w:numPr>
              <w:spacing w:after="0"/>
              <w:contextualSpacing/>
              <w:rPr>
                <w:lang w:val="en-US"/>
              </w:rPr>
            </w:pPr>
            <w:bookmarkStart w:id="1834" w:name="MCCQCTEMPBM_00001934"/>
            <w:bookmarkEnd w:id="1833"/>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1835" w:name="MCCQCTEMPBM_00001935"/>
            <w:bookmarkEnd w:id="1834"/>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1836" w:name="MCCQCTEMPBM_00001936"/>
            <w:bookmarkEnd w:id="1835"/>
            <w:r w:rsidRPr="00865CE6">
              <w:rPr>
                <w:lang w:val="en-US"/>
              </w:rPr>
              <w:t>body </w:t>
            </w:r>
            <w:hyperlink r:id="rId102"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1837" w:name="MCCQCTEMPBM_00001937"/>
            <w:bookmarkEnd w:id="1836"/>
            <w:r w:rsidRPr="00865CE6">
              <w:rPr>
                <w:b/>
                <w:bCs/>
                <w:lang w:val="en-US"/>
              </w:rPr>
              <w:t>securityId</w:t>
            </w:r>
            <w:r w:rsidRPr="00865CE6">
              <w:rPr>
                <w:lang w:val="en-US"/>
              </w:rPr>
              <w:t> is apiInvokerId.</w:t>
            </w:r>
          </w:p>
          <w:p w14:paraId="2BB36D09" w14:textId="77777777" w:rsidR="00865CE6" w:rsidRPr="00865CE6" w:rsidRDefault="00865CE6" w:rsidP="003579F9">
            <w:pPr>
              <w:numPr>
                <w:ilvl w:val="1"/>
                <w:numId w:val="231"/>
              </w:numPr>
              <w:spacing w:after="0"/>
              <w:contextualSpacing/>
              <w:rPr>
                <w:lang w:val="en-US"/>
              </w:rPr>
            </w:pPr>
            <w:bookmarkStart w:id="1838" w:name="MCCQCTEMPBM_00001938"/>
            <w:bookmarkEnd w:id="1837"/>
            <w:r w:rsidRPr="00865CE6">
              <w:rPr>
                <w:b/>
                <w:bCs/>
                <w:lang w:val="en-US"/>
              </w:rPr>
              <w:t>grant_type=not_valid</w:t>
            </w:r>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1839" w:name="MCCQCTEMPBM_00001939"/>
            <w:bookmarkEnd w:id="1838"/>
            <w:r w:rsidRPr="00865CE6">
              <w:rPr>
                <w:lang w:val="en-US"/>
              </w:rPr>
              <w:t>Create Scope properly for request: </w:t>
            </w:r>
            <w:r w:rsidRPr="00865CE6">
              <w:rPr>
                <w:b/>
                <w:bCs/>
                <w:lang w:val="en-US"/>
              </w:rPr>
              <w:t>3gpp#{aef_id}:{api_name}</w:t>
            </w:r>
          </w:p>
          <w:bookmarkEnd w:id="1839"/>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3B2724">
        <w:trPr>
          <w:trHeight w:val="300"/>
        </w:trPr>
        <w:tc>
          <w:tcPr>
            <w:tcW w:w="1555" w:type="dxa"/>
          </w:tcPr>
          <w:p w14:paraId="66043132" w14:textId="77777777" w:rsidR="00865CE6" w:rsidRPr="00865CE6" w:rsidRDefault="00865CE6" w:rsidP="00865CE6">
            <w:pPr>
              <w:jc w:val="both"/>
              <w:rPr>
                <w:b/>
                <w:bCs/>
                <w:lang w:val="en-US"/>
              </w:rPr>
            </w:pPr>
            <w:bookmarkStart w:id="1840" w:name="MCCQCTEMPBM_00001945" w:colFirst="1" w:colLast="1"/>
            <w:bookmarkEnd w:id="1820"/>
            <w:r w:rsidRPr="00865CE6">
              <w:rPr>
                <w:b/>
                <w:bCs/>
                <w:lang w:val="en-US"/>
              </w:rPr>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1841"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842" w:name="MCCQCTEMPBM_00001942"/>
            <w:bookmarkEnd w:id="1841"/>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843" w:name="MCCQCTEMPBM_00001943"/>
            <w:bookmarkEnd w:id="1842"/>
            <w:r w:rsidRPr="00865CE6">
              <w:rPr>
                <w:lang w:val="en-US"/>
              </w:rPr>
              <w:t>body returned must accomplish </w:t>
            </w:r>
            <w:r w:rsidRPr="00865CE6">
              <w:rPr>
                <w:b/>
                <w:bCs/>
                <w:lang w:val="en-US"/>
              </w:rPr>
              <w:t>AccessTokenErr</w:t>
            </w:r>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1844" w:name="MCCQCTEMPBM_00001944"/>
            <w:bookmarkEnd w:id="1843"/>
            <w:r w:rsidRPr="00865CE6">
              <w:rPr>
                <w:lang w:val="en-US"/>
              </w:rPr>
              <w:t>error unsupported_grant_type</w:t>
            </w:r>
          </w:p>
          <w:bookmarkEnd w:id="1844"/>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r w:rsidRPr="00865CE6">
              <w:rPr>
                <w:lang w:val="en-US"/>
              </w:rPr>
              <w:t>error_description=Invalid value for </w:t>
            </w:r>
            <w:r w:rsidRPr="00865CE6">
              <w:rPr>
                <w:rFonts w:ascii="Courier New" w:hAnsi="Courier New" w:cs="Courier New"/>
                <w:sz w:val="24"/>
                <w:szCs w:val="24"/>
                <w:lang w:val="en-US"/>
              </w:rPr>
              <w:t>grant_type</w:t>
            </w:r>
            <w:r w:rsidRPr="00865CE6">
              <w:rPr>
                <w:lang w:val="en-US"/>
              </w:rPr>
              <w:t> \(${grant_type}\), must be one of \['client_credentials'\] - 'grant_type'</w:t>
            </w:r>
          </w:p>
        </w:tc>
      </w:tr>
      <w:bookmarkEnd w:id="1840"/>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1845" w:name="_Toc178759274"/>
      <w:bookmarkStart w:id="1846" w:name="_Toc179279267"/>
      <w:r w:rsidRPr="00865CE6">
        <w:rPr>
          <w:rFonts w:ascii="Arial" w:hAnsi="Arial"/>
          <w:sz w:val="28"/>
          <w:lang w:val="en-US"/>
        </w:rPr>
        <w:lastRenderedPageBreak/>
        <w:t>Test Case 25: Retrieve access token with invalid scope</w:t>
      </w:r>
      <w:bookmarkEnd w:id="1845"/>
      <w:bookmarkEnd w:id="1846"/>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3B2724">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3B2724">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3B2724">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3B2724">
        <w:trPr>
          <w:trHeight w:val="300"/>
        </w:trPr>
        <w:tc>
          <w:tcPr>
            <w:tcW w:w="1555" w:type="dxa"/>
          </w:tcPr>
          <w:p w14:paraId="3266AB3E" w14:textId="77777777" w:rsidR="00865CE6" w:rsidRPr="00865CE6" w:rsidRDefault="00865CE6" w:rsidP="00865CE6">
            <w:pPr>
              <w:jc w:val="both"/>
              <w:rPr>
                <w:lang w:val="en-US"/>
              </w:rPr>
            </w:pPr>
            <w:bookmarkStart w:id="1847"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1848"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1849" w:name="MCCQCTEMPBM_00001947"/>
            <w:bookmarkEnd w:id="1848"/>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1850" w:name="MCCQCTEMPBM_00001948"/>
            <w:bookmarkEnd w:id="1849"/>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1851" w:name="MCCQCTEMPBM_00001949"/>
            <w:bookmarkEnd w:id="1850"/>
            <w:r w:rsidRPr="00865CE6">
              <w:rPr>
                <w:lang w:val="en-US"/>
              </w:rPr>
              <w:t>Create Security Context using invoker Certificate</w:t>
            </w:r>
          </w:p>
          <w:bookmarkEnd w:id="1851"/>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3B2724">
        <w:trPr>
          <w:trHeight w:val="300"/>
        </w:trPr>
        <w:tc>
          <w:tcPr>
            <w:tcW w:w="1555" w:type="dxa"/>
          </w:tcPr>
          <w:p w14:paraId="2025B059" w14:textId="77777777" w:rsidR="00865CE6" w:rsidRPr="00865CE6" w:rsidRDefault="00865CE6" w:rsidP="00865CE6">
            <w:pPr>
              <w:jc w:val="both"/>
              <w:rPr>
                <w:b/>
                <w:bCs/>
                <w:lang w:val="en-US"/>
              </w:rPr>
            </w:pPr>
            <w:bookmarkStart w:id="1852" w:name="MCCQCTEMPBM_00001970" w:colFirst="1" w:colLast="1"/>
            <w:bookmarkEnd w:id="1847"/>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1853"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1854" w:name="MCCQCTEMPBM_00001952"/>
            <w:bookmarkEnd w:id="1853"/>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1855" w:name="MCCQCTEMPBM_00001953"/>
            <w:bookmarkEnd w:id="185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1856" w:name="MCCQCTEMPBM_00001954"/>
            <w:bookmarkEnd w:id="1855"/>
            <w:r w:rsidRPr="00865CE6">
              <w:rPr>
                <w:lang w:val="en-US"/>
              </w:rPr>
              <w:t>body with apiName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1857" w:name="MCCQCTEMPBM_00001955"/>
            <w:bookmarkEnd w:id="1856"/>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1858" w:name="MCCQCTEMPBM_00001956"/>
            <w:bookmarkEnd w:id="1857"/>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1859" w:name="MCCQCTEMPBM_00001957"/>
            <w:bookmarkEnd w:id="185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1860" w:name="MCCQCTEMPBM_00001958"/>
            <w:bookmarkEnd w:id="1859"/>
            <w:r w:rsidRPr="00865CE6">
              <w:rPr>
                <w:lang w:val="en-US"/>
              </w:rPr>
              <w:t>Param api-invoker-id is mandatory</w:t>
            </w:r>
          </w:p>
          <w:p w14:paraId="0FBAF180" w14:textId="77777777" w:rsidR="00865CE6" w:rsidRPr="00865CE6" w:rsidRDefault="00865CE6" w:rsidP="003579F9">
            <w:pPr>
              <w:numPr>
                <w:ilvl w:val="1"/>
                <w:numId w:val="234"/>
              </w:numPr>
              <w:spacing w:after="0"/>
              <w:contextualSpacing/>
              <w:rPr>
                <w:lang w:val="en-US"/>
              </w:rPr>
            </w:pPr>
            <w:bookmarkStart w:id="1861" w:name="MCCQCTEMPBM_00001959"/>
            <w:bookmarkEnd w:id="1860"/>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1862" w:name="MCCQCTEMPBM_00001960"/>
            <w:bookmarkEnd w:id="1861"/>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1863" w:name="MCCQCTEMPBM_00001961"/>
            <w:bookmarkEnd w:id="186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1864" w:name="MCCQCTEMPBM_00001962"/>
            <w:bookmarkEnd w:id="1863"/>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1865" w:name="MCCQCTEMPBM_00001963"/>
            <w:bookmarkEnd w:id="1864"/>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B2E7FE" w14:textId="77777777" w:rsidR="00865CE6" w:rsidRPr="00865CE6" w:rsidRDefault="00865CE6" w:rsidP="003579F9">
            <w:pPr>
              <w:numPr>
                <w:ilvl w:val="0"/>
                <w:numId w:val="234"/>
              </w:numPr>
              <w:spacing w:after="0"/>
              <w:contextualSpacing/>
              <w:rPr>
                <w:lang w:val="en-US"/>
              </w:rPr>
            </w:pPr>
            <w:bookmarkStart w:id="1866" w:name="MCCQCTEMPBM_00001964"/>
            <w:bookmarkEnd w:id="1865"/>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1867" w:name="MCCQCTEMPBM_00001965"/>
            <w:bookmarkEnd w:id="1866"/>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1868" w:name="MCCQCTEMPBM_00001966"/>
            <w:bookmarkEnd w:id="1867"/>
            <w:r w:rsidRPr="00865CE6">
              <w:rPr>
                <w:lang w:val="en-US"/>
              </w:rPr>
              <w:t>body </w:t>
            </w:r>
            <w:hyperlink r:id="rId103"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1869" w:name="MCCQCTEMPBM_00001967"/>
            <w:bookmarkEnd w:id="1868"/>
            <w:r w:rsidRPr="00865CE6">
              <w:rPr>
                <w:b/>
                <w:bCs/>
                <w:lang w:val="en-US"/>
              </w:rPr>
              <w:t>securityId</w:t>
            </w:r>
            <w:r w:rsidRPr="00865CE6">
              <w:rPr>
                <w:lang w:val="en-US"/>
              </w:rPr>
              <w:t> is apiInvokerId.</w:t>
            </w:r>
          </w:p>
          <w:p w14:paraId="69871932" w14:textId="77777777" w:rsidR="00865CE6" w:rsidRPr="00865CE6" w:rsidRDefault="00865CE6" w:rsidP="003579F9">
            <w:pPr>
              <w:numPr>
                <w:ilvl w:val="1"/>
                <w:numId w:val="234"/>
              </w:numPr>
              <w:spacing w:after="0"/>
              <w:contextualSpacing/>
              <w:rPr>
                <w:lang w:val="en-US"/>
              </w:rPr>
            </w:pPr>
            <w:bookmarkStart w:id="1870" w:name="MCCQCTEMPBM_00001968"/>
            <w:bookmarkEnd w:id="1869"/>
            <w:r w:rsidRPr="00865CE6">
              <w:rPr>
                <w:b/>
                <w:bCs/>
                <w:lang w:val="en-US"/>
              </w:rPr>
              <w:t>grant_type=client_credentials</w:t>
            </w:r>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1871" w:name="MCCQCTEMPBM_00001969"/>
            <w:bookmarkEnd w:id="1870"/>
            <w:r w:rsidRPr="00865CE6">
              <w:rPr>
                <w:lang w:val="en-US"/>
              </w:rPr>
              <w:t>Create Scope properly for request: </w:t>
            </w:r>
            <w:r w:rsidRPr="00865CE6">
              <w:rPr>
                <w:b/>
                <w:bCs/>
                <w:lang w:val="en-US"/>
              </w:rPr>
              <w:t>not-valid-scope</w:t>
            </w:r>
          </w:p>
          <w:bookmarkEnd w:id="1871"/>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3B2724">
        <w:trPr>
          <w:trHeight w:val="300"/>
        </w:trPr>
        <w:tc>
          <w:tcPr>
            <w:tcW w:w="1555" w:type="dxa"/>
          </w:tcPr>
          <w:p w14:paraId="61022A97" w14:textId="77777777" w:rsidR="00865CE6" w:rsidRPr="00865CE6" w:rsidRDefault="00865CE6" w:rsidP="00865CE6">
            <w:pPr>
              <w:jc w:val="both"/>
              <w:rPr>
                <w:b/>
                <w:bCs/>
                <w:lang w:val="en-US"/>
              </w:rPr>
            </w:pPr>
            <w:bookmarkStart w:id="1872" w:name="MCCQCTEMPBM_00001975" w:colFirst="1" w:colLast="1"/>
            <w:bookmarkEnd w:id="1852"/>
            <w:r w:rsidRPr="00865CE6">
              <w:rPr>
                <w:b/>
                <w:bCs/>
                <w:lang w:val="en-US"/>
              </w:rPr>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1873"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874" w:name="MCCQCTEMPBM_00001972"/>
            <w:bookmarkEnd w:id="1873"/>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875" w:name="MCCQCTEMPBM_00001973"/>
            <w:bookmarkEnd w:id="1874"/>
            <w:r w:rsidRPr="00865CE6">
              <w:rPr>
                <w:lang w:val="en-US"/>
              </w:rPr>
              <w:t>body returned must accomplish </w:t>
            </w:r>
            <w:r w:rsidRPr="00865CE6">
              <w:rPr>
                <w:b/>
                <w:bCs/>
                <w:lang w:val="en-US"/>
              </w:rPr>
              <w:t>AccessTokenErr</w:t>
            </w:r>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1876" w:name="MCCQCTEMPBM_00001974"/>
            <w:bookmarkEnd w:id="1875"/>
            <w:r w:rsidRPr="00865CE6">
              <w:rPr>
                <w:lang w:val="en-US"/>
              </w:rPr>
              <w:t>error invalid scope</w:t>
            </w:r>
          </w:p>
          <w:bookmarkEnd w:id="1876"/>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r w:rsidRPr="00865CE6">
              <w:rPr>
                <w:lang w:val="en-US"/>
              </w:rPr>
              <w:t>error_description=The first characters must be ‘3gpp’</w:t>
            </w:r>
          </w:p>
        </w:tc>
      </w:tr>
      <w:bookmarkEnd w:id="1872"/>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1877" w:name="_Toc178759275"/>
      <w:bookmarkStart w:id="1878" w:name="_Toc179279268"/>
      <w:r w:rsidRPr="00865CE6">
        <w:rPr>
          <w:rFonts w:ascii="Arial" w:hAnsi="Arial"/>
          <w:sz w:val="28"/>
          <w:lang w:val="en-US"/>
        </w:rPr>
        <w:t>Test Case 26: Retrieve access token with invalid aefId at scope</w:t>
      </w:r>
      <w:bookmarkEnd w:id="1877"/>
      <w:bookmarkEnd w:id="1878"/>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3B2724">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3B2724">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aefId at scope</w:t>
            </w:r>
          </w:p>
        </w:tc>
      </w:tr>
      <w:tr w:rsidR="00865CE6" w:rsidRPr="00865CE6" w14:paraId="2FD32605" w14:textId="77777777" w:rsidTr="003B2724">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3B2724">
        <w:trPr>
          <w:trHeight w:val="300"/>
        </w:trPr>
        <w:tc>
          <w:tcPr>
            <w:tcW w:w="1555" w:type="dxa"/>
          </w:tcPr>
          <w:p w14:paraId="52665E70" w14:textId="77777777" w:rsidR="00865CE6" w:rsidRPr="00865CE6" w:rsidRDefault="00865CE6" w:rsidP="00865CE6">
            <w:pPr>
              <w:jc w:val="both"/>
              <w:rPr>
                <w:lang w:val="en-US"/>
              </w:rPr>
            </w:pPr>
            <w:bookmarkStart w:id="1879"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1880"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1881" w:name="MCCQCTEMPBM_00001977"/>
            <w:bookmarkEnd w:id="1880"/>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1882" w:name="MCCQCTEMPBM_00001978"/>
            <w:bookmarkEnd w:id="1881"/>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1883" w:name="MCCQCTEMPBM_00001979"/>
            <w:bookmarkEnd w:id="1882"/>
            <w:r w:rsidRPr="00865CE6">
              <w:rPr>
                <w:lang w:val="en-US"/>
              </w:rPr>
              <w:lastRenderedPageBreak/>
              <w:t>Create Security Context using invoker Certificate</w:t>
            </w:r>
          </w:p>
          <w:bookmarkEnd w:id="1883"/>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3B2724">
        <w:trPr>
          <w:trHeight w:val="300"/>
        </w:trPr>
        <w:tc>
          <w:tcPr>
            <w:tcW w:w="1555" w:type="dxa"/>
          </w:tcPr>
          <w:p w14:paraId="61CE5084" w14:textId="77777777" w:rsidR="00865CE6" w:rsidRPr="00865CE6" w:rsidRDefault="00865CE6" w:rsidP="00865CE6">
            <w:pPr>
              <w:jc w:val="both"/>
              <w:rPr>
                <w:b/>
                <w:bCs/>
                <w:lang w:val="en-US"/>
              </w:rPr>
            </w:pPr>
            <w:bookmarkStart w:id="1884" w:name="MCCQCTEMPBM_00002000" w:colFirst="1" w:colLast="1"/>
            <w:bookmarkEnd w:id="1879"/>
            <w:r w:rsidRPr="00865CE6">
              <w:rPr>
                <w:b/>
                <w:bCs/>
                <w:lang w:val="en-US"/>
              </w:rPr>
              <w:lastRenderedPageBreak/>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1885"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1886" w:name="MCCQCTEMPBM_00001982"/>
            <w:bookmarkEnd w:id="1885"/>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1887" w:name="MCCQCTEMPBM_00001983"/>
            <w:bookmarkEnd w:id="188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1888" w:name="MCCQCTEMPBM_00001984"/>
            <w:bookmarkEnd w:id="1887"/>
            <w:r w:rsidRPr="00865CE6">
              <w:rPr>
                <w:lang w:val="en-US"/>
              </w:rPr>
              <w:t>body with apiName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1889" w:name="MCCQCTEMPBM_00001985"/>
            <w:bookmarkEnd w:id="1888"/>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1890" w:name="MCCQCTEMPBM_00001986"/>
            <w:bookmarkEnd w:id="1889"/>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1891" w:name="MCCQCTEMPBM_00001987"/>
            <w:bookmarkEnd w:id="1890"/>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1892" w:name="MCCQCTEMPBM_00001988"/>
            <w:bookmarkEnd w:id="1891"/>
            <w:r w:rsidRPr="00865CE6">
              <w:rPr>
                <w:lang w:val="en-US"/>
              </w:rPr>
              <w:t>Param api-invoker-id is mandatory</w:t>
            </w:r>
          </w:p>
          <w:p w14:paraId="2F7F360C" w14:textId="77777777" w:rsidR="00865CE6" w:rsidRPr="00865CE6" w:rsidRDefault="00865CE6" w:rsidP="003579F9">
            <w:pPr>
              <w:numPr>
                <w:ilvl w:val="1"/>
                <w:numId w:val="237"/>
              </w:numPr>
              <w:spacing w:after="0"/>
              <w:contextualSpacing/>
              <w:rPr>
                <w:lang w:val="en-US"/>
              </w:rPr>
            </w:pPr>
            <w:bookmarkStart w:id="1893" w:name="MCCQCTEMPBM_00001989"/>
            <w:bookmarkEnd w:id="1892"/>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1894" w:name="MCCQCTEMPBM_00001990"/>
            <w:bookmarkEnd w:id="1893"/>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1895" w:name="MCCQCTEMPBM_00001991"/>
            <w:bookmarkEnd w:id="189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1896" w:name="MCCQCTEMPBM_00001992"/>
            <w:bookmarkEnd w:id="1895"/>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1897" w:name="MCCQCTEMPBM_00001993"/>
            <w:bookmarkEnd w:id="1896"/>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45309509" w14:textId="77777777" w:rsidR="00865CE6" w:rsidRPr="00865CE6" w:rsidRDefault="00865CE6" w:rsidP="003579F9">
            <w:pPr>
              <w:numPr>
                <w:ilvl w:val="0"/>
                <w:numId w:val="237"/>
              </w:numPr>
              <w:spacing w:after="0"/>
              <w:contextualSpacing/>
              <w:rPr>
                <w:lang w:val="en-US"/>
              </w:rPr>
            </w:pPr>
            <w:bookmarkStart w:id="1898" w:name="MCCQCTEMPBM_00001994"/>
            <w:bookmarkEnd w:id="1897"/>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1899" w:name="MCCQCTEMPBM_00001995"/>
            <w:bookmarkEnd w:id="1898"/>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1900" w:name="MCCQCTEMPBM_00001996"/>
            <w:bookmarkEnd w:id="1899"/>
            <w:r w:rsidRPr="00865CE6">
              <w:rPr>
                <w:lang w:val="en-US"/>
              </w:rPr>
              <w:t>body </w:t>
            </w:r>
            <w:hyperlink r:id="rId104"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1901" w:name="MCCQCTEMPBM_00001997"/>
            <w:bookmarkEnd w:id="1900"/>
            <w:r w:rsidRPr="00865CE6">
              <w:rPr>
                <w:b/>
                <w:bCs/>
                <w:lang w:val="en-US"/>
              </w:rPr>
              <w:t>securityId</w:t>
            </w:r>
            <w:r w:rsidRPr="00865CE6">
              <w:rPr>
                <w:lang w:val="en-US"/>
              </w:rPr>
              <w:t> is apiInvokerId.</w:t>
            </w:r>
          </w:p>
          <w:p w14:paraId="4511BC50" w14:textId="77777777" w:rsidR="00865CE6" w:rsidRPr="00865CE6" w:rsidRDefault="00865CE6" w:rsidP="003579F9">
            <w:pPr>
              <w:numPr>
                <w:ilvl w:val="1"/>
                <w:numId w:val="237"/>
              </w:numPr>
              <w:spacing w:after="0"/>
              <w:contextualSpacing/>
              <w:rPr>
                <w:lang w:val="en-US"/>
              </w:rPr>
            </w:pPr>
            <w:bookmarkStart w:id="1902" w:name="MCCQCTEMPBM_00001998"/>
            <w:bookmarkEnd w:id="1901"/>
            <w:r w:rsidRPr="00865CE6">
              <w:rPr>
                <w:b/>
                <w:bCs/>
                <w:lang w:val="en-US"/>
              </w:rPr>
              <w:t>grant_type=client_credentials</w:t>
            </w:r>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1903" w:name="MCCQCTEMPBM_00001999"/>
            <w:bookmarkEnd w:id="1902"/>
            <w:r w:rsidRPr="00865CE6">
              <w:rPr>
                <w:lang w:val="en-US"/>
              </w:rPr>
              <w:t>Create Scope properly for request: </w:t>
            </w:r>
            <w:r w:rsidRPr="00865CE6">
              <w:rPr>
                <w:b/>
                <w:bCs/>
                <w:lang w:val="en-US"/>
              </w:rPr>
              <w:t>3gpp#1234:*service_1</w:t>
            </w:r>
          </w:p>
          <w:bookmarkEnd w:id="1903"/>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3B2724">
        <w:trPr>
          <w:trHeight w:val="300"/>
        </w:trPr>
        <w:tc>
          <w:tcPr>
            <w:tcW w:w="1555" w:type="dxa"/>
          </w:tcPr>
          <w:p w14:paraId="0E5FB7A8" w14:textId="77777777" w:rsidR="00865CE6" w:rsidRPr="00865CE6" w:rsidRDefault="00865CE6" w:rsidP="00865CE6">
            <w:pPr>
              <w:jc w:val="both"/>
              <w:rPr>
                <w:b/>
                <w:bCs/>
                <w:lang w:val="en-US"/>
              </w:rPr>
            </w:pPr>
            <w:bookmarkStart w:id="1904" w:name="MCCQCTEMPBM_00002005" w:colFirst="1" w:colLast="1"/>
            <w:bookmarkEnd w:id="1884"/>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1905"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906" w:name="MCCQCTEMPBM_00002002"/>
            <w:bookmarkEnd w:id="1905"/>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907" w:name="MCCQCTEMPBM_00002003"/>
            <w:bookmarkEnd w:id="1906"/>
            <w:r w:rsidRPr="00865CE6">
              <w:rPr>
                <w:lang w:val="en-US"/>
              </w:rPr>
              <w:t>body returned must accomplish </w:t>
            </w:r>
            <w:r w:rsidRPr="00865CE6">
              <w:rPr>
                <w:b/>
                <w:bCs/>
                <w:lang w:val="en-US"/>
              </w:rPr>
              <w:t>AccessTokenErr</w:t>
            </w:r>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1908" w:name="MCCQCTEMPBM_00002004"/>
            <w:bookmarkEnd w:id="1907"/>
            <w:r w:rsidRPr="00865CE6">
              <w:rPr>
                <w:lang w:val="en-US"/>
              </w:rPr>
              <w:t>error invalid scope</w:t>
            </w:r>
          </w:p>
          <w:bookmarkEnd w:id="1908"/>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r w:rsidRPr="00865CE6">
              <w:rPr>
                <w:lang w:val="en-US"/>
              </w:rPr>
              <w:t>error_description=One of aef_id does not belong of your security context</w:t>
            </w:r>
          </w:p>
        </w:tc>
      </w:tr>
      <w:bookmarkEnd w:id="1904"/>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1909" w:name="_Toc178759276"/>
      <w:bookmarkStart w:id="1910" w:name="_Toc179279269"/>
      <w:r w:rsidRPr="00865CE6">
        <w:rPr>
          <w:rFonts w:ascii="Arial" w:hAnsi="Arial"/>
          <w:sz w:val="28"/>
          <w:lang w:val="en-US"/>
        </w:rPr>
        <w:t>Test Case 27: Retrieve access token with invalid apiName at scope</w:t>
      </w:r>
      <w:bookmarkEnd w:id="1909"/>
      <w:bookmarkEnd w:id="1910"/>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3B2724">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3B2724">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apiName at scope</w:t>
            </w:r>
          </w:p>
        </w:tc>
      </w:tr>
      <w:tr w:rsidR="00865CE6" w:rsidRPr="00865CE6" w14:paraId="62AB5456" w14:textId="77777777" w:rsidTr="003B2724">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3B2724">
        <w:trPr>
          <w:trHeight w:val="300"/>
        </w:trPr>
        <w:tc>
          <w:tcPr>
            <w:tcW w:w="1555" w:type="dxa"/>
          </w:tcPr>
          <w:p w14:paraId="61CF65B8" w14:textId="77777777" w:rsidR="00865CE6" w:rsidRPr="00865CE6" w:rsidRDefault="00865CE6" w:rsidP="00865CE6">
            <w:pPr>
              <w:jc w:val="both"/>
              <w:rPr>
                <w:lang w:val="en-US"/>
              </w:rPr>
            </w:pPr>
            <w:bookmarkStart w:id="1911"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1912"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1913" w:name="MCCQCTEMPBM_00002007"/>
            <w:bookmarkEnd w:id="1912"/>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1914" w:name="MCCQCTEMPBM_00002008"/>
            <w:bookmarkEnd w:id="1913"/>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1915" w:name="MCCQCTEMPBM_00002009"/>
            <w:bookmarkEnd w:id="1914"/>
            <w:r w:rsidRPr="00865CE6">
              <w:rPr>
                <w:lang w:val="en-US"/>
              </w:rPr>
              <w:t>Create Security Context using invoker Certificate</w:t>
            </w:r>
          </w:p>
          <w:bookmarkEnd w:id="1915"/>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3B2724">
        <w:trPr>
          <w:trHeight w:val="300"/>
        </w:trPr>
        <w:tc>
          <w:tcPr>
            <w:tcW w:w="1555" w:type="dxa"/>
          </w:tcPr>
          <w:p w14:paraId="15D8E396" w14:textId="77777777" w:rsidR="00865CE6" w:rsidRPr="00865CE6" w:rsidRDefault="00865CE6" w:rsidP="00865CE6">
            <w:pPr>
              <w:jc w:val="both"/>
              <w:rPr>
                <w:b/>
                <w:bCs/>
                <w:lang w:val="en-US"/>
              </w:rPr>
            </w:pPr>
            <w:bookmarkStart w:id="1916" w:name="MCCQCTEMPBM_00002030" w:colFirst="1" w:colLast="1"/>
            <w:bookmarkEnd w:id="1911"/>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1917"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1918" w:name="MCCQCTEMPBM_00002012"/>
            <w:bookmarkEnd w:id="1917"/>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1919" w:name="MCCQCTEMPBM_00002013"/>
            <w:bookmarkEnd w:id="191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1920" w:name="MCCQCTEMPBM_00002014"/>
            <w:bookmarkEnd w:id="1919"/>
            <w:r w:rsidRPr="00865CE6">
              <w:rPr>
                <w:lang w:val="en-US"/>
              </w:rPr>
              <w:t>body with apiName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1921" w:name="MCCQCTEMPBM_00002015"/>
            <w:bookmarkEnd w:id="1920"/>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1922" w:name="MCCQCTEMPBM_00002016"/>
            <w:bookmarkEnd w:id="1921"/>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1923" w:name="MCCQCTEMPBM_00002017"/>
            <w:bookmarkEnd w:id="192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1924" w:name="MCCQCTEMPBM_00002018"/>
            <w:bookmarkEnd w:id="1923"/>
            <w:r w:rsidRPr="00865CE6">
              <w:rPr>
                <w:lang w:val="en-US"/>
              </w:rPr>
              <w:t>Param api-invoker-id is mandatory</w:t>
            </w:r>
          </w:p>
          <w:p w14:paraId="6B06A292" w14:textId="77777777" w:rsidR="00865CE6" w:rsidRPr="00865CE6" w:rsidRDefault="00865CE6" w:rsidP="003579F9">
            <w:pPr>
              <w:numPr>
                <w:ilvl w:val="1"/>
                <w:numId w:val="240"/>
              </w:numPr>
              <w:spacing w:after="0"/>
              <w:contextualSpacing/>
              <w:rPr>
                <w:lang w:val="en-US"/>
              </w:rPr>
            </w:pPr>
            <w:bookmarkStart w:id="1925" w:name="MCCQCTEMPBM_00002019"/>
            <w:bookmarkEnd w:id="1924"/>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1926" w:name="MCCQCTEMPBM_00002020"/>
            <w:bookmarkEnd w:id="1925"/>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1927" w:name="MCCQCTEMPBM_00002021"/>
            <w:bookmarkEnd w:id="1926"/>
            <w:r w:rsidRPr="00865CE6">
              <w:rPr>
                <w:lang w:val="en-US"/>
              </w:rPr>
              <w:lastRenderedPageBreak/>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1928" w:name="MCCQCTEMPBM_00002022"/>
            <w:bookmarkEnd w:id="1927"/>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1929" w:name="MCCQCTEMPBM_00002023"/>
            <w:bookmarkEnd w:id="1928"/>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2381BEC7" w14:textId="77777777" w:rsidR="00865CE6" w:rsidRPr="00865CE6" w:rsidRDefault="00865CE6" w:rsidP="003579F9">
            <w:pPr>
              <w:numPr>
                <w:ilvl w:val="0"/>
                <w:numId w:val="240"/>
              </w:numPr>
              <w:spacing w:after="0"/>
              <w:contextualSpacing/>
              <w:rPr>
                <w:lang w:val="en-US"/>
              </w:rPr>
            </w:pPr>
            <w:bookmarkStart w:id="1930" w:name="MCCQCTEMPBM_00002024"/>
            <w:bookmarkEnd w:id="1929"/>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1931" w:name="MCCQCTEMPBM_00002025"/>
            <w:bookmarkEnd w:id="1930"/>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1932" w:name="MCCQCTEMPBM_00002026"/>
            <w:bookmarkEnd w:id="1931"/>
            <w:r w:rsidRPr="00865CE6">
              <w:rPr>
                <w:lang w:val="en-US"/>
              </w:rPr>
              <w:t>body </w:t>
            </w:r>
            <w:hyperlink r:id="rId105"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1933" w:name="MCCQCTEMPBM_00002027"/>
            <w:bookmarkEnd w:id="1932"/>
            <w:r w:rsidRPr="00865CE6">
              <w:rPr>
                <w:b/>
                <w:bCs/>
                <w:lang w:val="en-US"/>
              </w:rPr>
              <w:t>securityId</w:t>
            </w:r>
            <w:r w:rsidRPr="00865CE6">
              <w:rPr>
                <w:lang w:val="en-US"/>
              </w:rPr>
              <w:t> is apiInvokerId.</w:t>
            </w:r>
          </w:p>
          <w:p w14:paraId="5D971A81" w14:textId="77777777" w:rsidR="00865CE6" w:rsidRPr="00865CE6" w:rsidRDefault="00865CE6" w:rsidP="003579F9">
            <w:pPr>
              <w:numPr>
                <w:ilvl w:val="1"/>
                <w:numId w:val="240"/>
              </w:numPr>
              <w:spacing w:after="0"/>
              <w:contextualSpacing/>
              <w:rPr>
                <w:lang w:val="en-US"/>
              </w:rPr>
            </w:pPr>
            <w:bookmarkStart w:id="1934" w:name="MCCQCTEMPBM_00002028"/>
            <w:bookmarkEnd w:id="1933"/>
            <w:r w:rsidRPr="00865CE6">
              <w:rPr>
                <w:b/>
                <w:bCs/>
                <w:lang w:val="en-US"/>
              </w:rPr>
              <w:t>grant_type=client_credentials</w:t>
            </w:r>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1935" w:name="MCCQCTEMPBM_00002029"/>
            <w:bookmarkEnd w:id="1934"/>
            <w:r w:rsidRPr="00865CE6">
              <w:rPr>
                <w:lang w:val="en-US"/>
              </w:rPr>
              <w:t>Create Scope properly for request: </w:t>
            </w:r>
            <w:r w:rsidRPr="00865CE6">
              <w:rPr>
                <w:b/>
                <w:bCs/>
                <w:lang w:val="en-US"/>
              </w:rPr>
              <w:t>3gpp#{aef_id}:not-valid</w:t>
            </w:r>
          </w:p>
          <w:bookmarkEnd w:id="1935"/>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3B2724">
        <w:trPr>
          <w:trHeight w:val="300"/>
        </w:trPr>
        <w:tc>
          <w:tcPr>
            <w:tcW w:w="1555" w:type="dxa"/>
          </w:tcPr>
          <w:p w14:paraId="2282BB10" w14:textId="77777777" w:rsidR="00865CE6" w:rsidRPr="00865CE6" w:rsidRDefault="00865CE6" w:rsidP="00865CE6">
            <w:pPr>
              <w:jc w:val="both"/>
              <w:rPr>
                <w:b/>
                <w:bCs/>
                <w:lang w:val="en-US"/>
              </w:rPr>
            </w:pPr>
            <w:bookmarkStart w:id="1936" w:name="MCCQCTEMPBM_00002035" w:colFirst="1" w:colLast="1"/>
            <w:bookmarkEnd w:id="1916"/>
            <w:r w:rsidRPr="00865CE6">
              <w:rPr>
                <w:b/>
                <w:bCs/>
                <w:lang w:val="en-US"/>
              </w:rPr>
              <w:lastRenderedPageBreak/>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1937"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938" w:name="MCCQCTEMPBM_00002032"/>
            <w:bookmarkEnd w:id="1937"/>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939" w:name="MCCQCTEMPBM_00002033"/>
            <w:bookmarkEnd w:id="1938"/>
            <w:r w:rsidRPr="00865CE6">
              <w:rPr>
                <w:lang w:val="en-US"/>
              </w:rPr>
              <w:t>body returned must accomplish </w:t>
            </w:r>
            <w:r w:rsidRPr="00865CE6">
              <w:rPr>
                <w:b/>
                <w:bCs/>
                <w:lang w:val="en-US"/>
              </w:rPr>
              <w:t>AccessTokenErr</w:t>
            </w:r>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1940" w:name="MCCQCTEMPBM_00002034"/>
            <w:bookmarkEnd w:id="1939"/>
            <w:r w:rsidRPr="00865CE6">
              <w:rPr>
                <w:lang w:val="en-US"/>
              </w:rPr>
              <w:t>error invalid scope</w:t>
            </w:r>
          </w:p>
          <w:bookmarkEnd w:id="1940"/>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r w:rsidRPr="00865CE6">
              <w:rPr>
                <w:lang w:val="en-US"/>
              </w:rPr>
              <w:t>error_description=One of the api names does not exist or is not associated with the aef id provided</w:t>
            </w:r>
          </w:p>
        </w:tc>
      </w:tr>
      <w:bookmarkEnd w:id="1936"/>
    </w:tbl>
    <w:p w14:paraId="402D1C8B" w14:textId="77777777" w:rsidR="00865CE6" w:rsidRPr="00865CE6" w:rsidRDefault="00865CE6" w:rsidP="00865CE6">
      <w:pPr>
        <w:jc w:val="both"/>
        <w:rPr>
          <w:lang w:val="en-US"/>
        </w:rPr>
      </w:pPr>
    </w:p>
    <w:p w14:paraId="1DACCF06" w14:textId="77777777" w:rsidR="00865CE6" w:rsidRPr="00865CE6" w:rsidRDefault="00865CE6" w:rsidP="00865CE6">
      <w:pPr>
        <w:jc w:val="both"/>
        <w:rPr>
          <w:lang w:val="en-US"/>
        </w:rPr>
      </w:pPr>
    </w:p>
    <w:p w14:paraId="098EDA72" w14:textId="77777777" w:rsidR="00865CE6" w:rsidRPr="00865CE6" w:rsidRDefault="00865CE6" w:rsidP="00865CE6">
      <w:pPr>
        <w:jc w:val="both"/>
        <w:rPr>
          <w:lang w:val="en-US"/>
        </w:rPr>
      </w:pPr>
    </w:p>
    <w:p w14:paraId="485F02E8" w14:textId="77777777" w:rsidR="00865CE6" w:rsidRPr="00865CE6" w:rsidRDefault="00865CE6" w:rsidP="00865CE6">
      <w:pPr>
        <w:jc w:val="both"/>
        <w:rPr>
          <w:lang w:val="en-US"/>
        </w:rPr>
      </w:pPr>
    </w:p>
    <w:p w14:paraId="7FFF60A9" w14:textId="77777777" w:rsidR="00865CE6" w:rsidRPr="00865CE6" w:rsidRDefault="00865CE6" w:rsidP="00865CE6">
      <w:pPr>
        <w:jc w:val="both"/>
        <w:rPr>
          <w:lang w:val="en-US"/>
        </w:rPr>
      </w:pPr>
    </w:p>
    <w:p w14:paraId="032C2032" w14:textId="77777777" w:rsidR="00865CE6" w:rsidRPr="00865CE6" w:rsidRDefault="00865CE6" w:rsidP="008668A1">
      <w:pPr>
        <w:pStyle w:val="Heading1"/>
        <w:rPr>
          <w:lang w:val="en-US"/>
        </w:rPr>
      </w:pPr>
      <w:bookmarkStart w:id="1941" w:name="_Toc178759277"/>
      <w:bookmarkStart w:id="1942" w:name="_Toc179279270"/>
      <w:bookmarkStart w:id="1943" w:name="_Toc183231309"/>
      <w:r w:rsidRPr="00865CE6">
        <w:rPr>
          <w:lang w:val="en-US"/>
        </w:rPr>
        <w:t>B.7</w:t>
      </w:r>
      <w:r w:rsidRPr="00865CE6">
        <w:rPr>
          <w:lang w:val="en-US"/>
        </w:rPr>
        <w:tab/>
        <w:t>Test Plan for CAPIF API Logging Service</w:t>
      </w:r>
      <w:bookmarkEnd w:id="1941"/>
      <w:bookmarkEnd w:id="1942"/>
      <w:bookmarkEnd w:id="1943"/>
    </w:p>
    <w:p w14:paraId="4EDBC7C0" w14:textId="77777777" w:rsidR="00865CE6" w:rsidRPr="00865CE6" w:rsidRDefault="00865CE6" w:rsidP="00865CE6">
      <w:pPr>
        <w:rPr>
          <w:lang w:val="en-US"/>
        </w:rPr>
      </w:pPr>
      <w:r w:rsidRPr="00865CE6">
        <w:rPr>
          <w:lang w:val="en-US"/>
        </w:rPr>
        <w:t>This section list test cases for the CAPIF_Logging_API_Invocation_API.</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1944" w:name="_Toc178759278"/>
      <w:bookmarkStart w:id="1945" w:name="_Toc179279271"/>
      <w:r w:rsidRPr="00865CE6">
        <w:rPr>
          <w:rFonts w:ascii="Arial" w:hAnsi="Arial"/>
          <w:sz w:val="28"/>
          <w:lang w:val="en-US"/>
        </w:rPr>
        <w:t>Test Case 1: Creates a new individual CAPIF Log Entry</w:t>
      </w:r>
      <w:bookmarkEnd w:id="1944"/>
      <w:bookmarkEnd w:id="1945"/>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3B2724">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r w:rsidRPr="00865CE6">
              <w:rPr>
                <w:lang w:val="en-US"/>
              </w:rPr>
              <w:t>capif_api_logging -1</w:t>
            </w:r>
          </w:p>
        </w:tc>
      </w:tr>
      <w:tr w:rsidR="00865CE6" w:rsidRPr="00865CE6" w14:paraId="5C370E49" w14:textId="77777777" w:rsidTr="003B2724">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3B2724">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3B2724">
        <w:trPr>
          <w:trHeight w:val="300"/>
        </w:trPr>
        <w:tc>
          <w:tcPr>
            <w:tcW w:w="1555" w:type="dxa"/>
          </w:tcPr>
          <w:p w14:paraId="2DEC2D49" w14:textId="77777777" w:rsidR="00865CE6" w:rsidRPr="00865CE6" w:rsidRDefault="00865CE6" w:rsidP="00865CE6">
            <w:pPr>
              <w:jc w:val="both"/>
              <w:rPr>
                <w:lang w:val="en-US"/>
              </w:rPr>
            </w:pPr>
            <w:bookmarkStart w:id="1946"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1947"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1948" w:name="MCCQCTEMPBM_00002037"/>
            <w:bookmarkEnd w:id="1947"/>
            <w:r w:rsidRPr="00865CE6">
              <w:rPr>
                <w:lang w:val="en-US"/>
              </w:rPr>
              <w:t>Publish Service API</w:t>
            </w:r>
          </w:p>
          <w:bookmarkEnd w:id="1948"/>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3B2724">
        <w:trPr>
          <w:trHeight w:val="300"/>
        </w:trPr>
        <w:tc>
          <w:tcPr>
            <w:tcW w:w="1555" w:type="dxa"/>
          </w:tcPr>
          <w:p w14:paraId="21B5F046" w14:textId="77777777" w:rsidR="00865CE6" w:rsidRPr="00865CE6" w:rsidRDefault="00865CE6" w:rsidP="00865CE6">
            <w:pPr>
              <w:jc w:val="both"/>
              <w:rPr>
                <w:b/>
                <w:bCs/>
                <w:lang w:val="en-US"/>
              </w:rPr>
            </w:pPr>
            <w:bookmarkStart w:id="1949" w:name="MCCQCTEMPBM_00002047" w:colFirst="1" w:colLast="1"/>
            <w:bookmarkEnd w:id="1946"/>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1950"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1951" w:name="MCCQCTEMPBM_00002040"/>
            <w:bookmarkEnd w:id="1950"/>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1952" w:name="MCCQCTEMPBM_00002041"/>
            <w:bookmarkEnd w:id="195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1953" w:name="MCCQCTEMPBM_00002042"/>
            <w:bookmarkEnd w:id="1952"/>
            <w:r w:rsidRPr="00865CE6">
              <w:rPr>
                <w:lang w:val="en-US"/>
              </w:rPr>
              <w:t>body [service api description] with apiName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1954" w:name="MCCQCTEMPBM_00002043"/>
            <w:bookmarkEnd w:id="1953"/>
            <w:r w:rsidRPr="00865CE6">
              <w:rPr>
                <w:lang w:val="en-US"/>
              </w:rPr>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1955" w:name="MCCQCTEMPBM_00002044"/>
            <w:bookmarkEnd w:id="1954"/>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1956" w:name="MCCQCTEMPBM_00002045"/>
            <w:bookmarkEnd w:id="1955"/>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1957" w:name="MCCQCTEMPBM_00002046"/>
            <w:bookmarkEnd w:id="1956"/>
            <w:r w:rsidRPr="00865CE6">
              <w:rPr>
                <w:lang w:val="en-US"/>
              </w:rPr>
              <w:t xml:space="preserve">Body </w:t>
            </w:r>
            <w:r w:rsidRPr="00865CE6">
              <w:rPr>
                <w:b/>
                <w:bCs/>
                <w:lang w:val="en-US"/>
              </w:rPr>
              <w:t>InvocationLog</w:t>
            </w:r>
          </w:p>
          <w:bookmarkEnd w:id="1957"/>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3B2724">
        <w:trPr>
          <w:trHeight w:val="300"/>
        </w:trPr>
        <w:tc>
          <w:tcPr>
            <w:tcW w:w="1555" w:type="dxa"/>
          </w:tcPr>
          <w:p w14:paraId="2AE565FA" w14:textId="77777777" w:rsidR="00865CE6" w:rsidRPr="00865CE6" w:rsidRDefault="00865CE6" w:rsidP="00865CE6">
            <w:pPr>
              <w:jc w:val="both"/>
              <w:rPr>
                <w:b/>
                <w:bCs/>
                <w:lang w:val="en-US"/>
              </w:rPr>
            </w:pPr>
            <w:bookmarkStart w:id="1958" w:name="MCCQCTEMPBM_00002054" w:colFirst="1" w:colLast="1"/>
            <w:bookmarkEnd w:id="1949"/>
            <w:r w:rsidRPr="00865CE6">
              <w:rPr>
                <w:b/>
                <w:bCs/>
                <w:lang w:val="en-US"/>
              </w:rPr>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1959"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1960" w:name="MCCQCTEMPBM_00002049"/>
            <w:bookmarkEnd w:id="1959"/>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1961" w:name="MCCQCTEMPBM_00002050"/>
            <w:bookmarkEnd w:id="1960"/>
            <w:r w:rsidRPr="00865CE6">
              <w:rPr>
                <w:lang w:val="en-US"/>
              </w:rPr>
              <w:t>Response Body must follow </w:t>
            </w:r>
            <w:r w:rsidRPr="00865CE6">
              <w:rPr>
                <w:b/>
                <w:bCs/>
                <w:lang w:val="en-US"/>
              </w:rPr>
              <w:t>InvocationLog</w:t>
            </w:r>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1962" w:name="MCCQCTEMPBM_00002051"/>
            <w:bookmarkEnd w:id="1961"/>
            <w:r w:rsidRPr="00865CE6">
              <w:rPr>
                <w:lang w:val="en-US"/>
              </w:rPr>
              <w:t>aefId</w:t>
            </w:r>
          </w:p>
          <w:p w14:paraId="5C0D639F" w14:textId="77777777" w:rsidR="00865CE6" w:rsidRPr="00865CE6" w:rsidRDefault="00865CE6" w:rsidP="003579F9">
            <w:pPr>
              <w:numPr>
                <w:ilvl w:val="2"/>
                <w:numId w:val="244"/>
              </w:numPr>
              <w:spacing w:after="0"/>
              <w:contextualSpacing/>
              <w:rPr>
                <w:lang w:val="en-US"/>
              </w:rPr>
            </w:pPr>
            <w:bookmarkStart w:id="1963" w:name="MCCQCTEMPBM_00002052"/>
            <w:bookmarkEnd w:id="1962"/>
            <w:r w:rsidRPr="00865CE6">
              <w:rPr>
                <w:lang w:val="en-US"/>
              </w:rPr>
              <w:t>apiInvokerId</w:t>
            </w:r>
          </w:p>
          <w:p w14:paraId="08B3B1B8" w14:textId="77777777" w:rsidR="00865CE6" w:rsidRPr="00865CE6" w:rsidRDefault="00865CE6" w:rsidP="003579F9">
            <w:pPr>
              <w:numPr>
                <w:ilvl w:val="2"/>
                <w:numId w:val="244"/>
              </w:numPr>
              <w:spacing w:after="0"/>
              <w:contextualSpacing/>
              <w:rPr>
                <w:lang w:val="en-US"/>
              </w:rPr>
            </w:pPr>
            <w:bookmarkStart w:id="1964" w:name="MCCQCTEMPBM_00002053"/>
            <w:bookmarkEnd w:id="1963"/>
            <w:r w:rsidRPr="00865CE6">
              <w:rPr>
                <w:lang w:val="en-US"/>
              </w:rPr>
              <w:lastRenderedPageBreak/>
              <w:t>logs</w:t>
            </w:r>
          </w:p>
          <w:bookmarkEnd w:id="1964"/>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{apiRoot}/api-invocation-logs/v1/{aefId}/logs/{logId}</w:t>
            </w:r>
          </w:p>
        </w:tc>
      </w:tr>
      <w:bookmarkEnd w:id="1958"/>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1965" w:name="_Toc178759279"/>
      <w:bookmarkStart w:id="1966" w:name="_Toc179279272"/>
      <w:r w:rsidRPr="00865CE6">
        <w:rPr>
          <w:rFonts w:ascii="Arial" w:hAnsi="Arial"/>
          <w:sz w:val="28"/>
          <w:lang w:val="en-US"/>
        </w:rPr>
        <w:t>Test Case 2: Creates a new individual CAPIF Log Entry with invalid aefId</w:t>
      </w:r>
      <w:bookmarkEnd w:id="1965"/>
      <w:bookmarkEnd w:id="1966"/>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3B2724">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r w:rsidRPr="00865CE6">
              <w:rPr>
                <w:lang w:val="en-US"/>
              </w:rPr>
              <w:t>capif_api_logging -2</w:t>
            </w:r>
          </w:p>
        </w:tc>
      </w:tr>
      <w:tr w:rsidR="00865CE6" w:rsidRPr="00865CE6" w14:paraId="5494D723" w14:textId="77777777" w:rsidTr="003B2724">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767B019C" w14:textId="77777777" w:rsidTr="003B2724">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3B2724">
        <w:trPr>
          <w:trHeight w:val="300"/>
        </w:trPr>
        <w:tc>
          <w:tcPr>
            <w:tcW w:w="1555" w:type="dxa"/>
          </w:tcPr>
          <w:p w14:paraId="67F9BC39" w14:textId="77777777" w:rsidR="00865CE6" w:rsidRPr="00865CE6" w:rsidRDefault="00865CE6" w:rsidP="00865CE6">
            <w:pPr>
              <w:jc w:val="both"/>
              <w:rPr>
                <w:lang w:val="en-US"/>
              </w:rPr>
            </w:pPr>
            <w:bookmarkStart w:id="1967"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1968"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1969" w:name="MCCQCTEMPBM_00002056"/>
            <w:bookmarkEnd w:id="1968"/>
            <w:r w:rsidRPr="00865CE6">
              <w:rPr>
                <w:lang w:val="en-US"/>
              </w:rPr>
              <w:t>Publish Service API</w:t>
            </w:r>
          </w:p>
          <w:bookmarkEnd w:id="1969"/>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3B2724">
        <w:trPr>
          <w:trHeight w:val="300"/>
        </w:trPr>
        <w:tc>
          <w:tcPr>
            <w:tcW w:w="1555" w:type="dxa"/>
          </w:tcPr>
          <w:p w14:paraId="431854CF" w14:textId="77777777" w:rsidR="00865CE6" w:rsidRPr="00865CE6" w:rsidRDefault="00865CE6" w:rsidP="00865CE6">
            <w:pPr>
              <w:jc w:val="both"/>
              <w:rPr>
                <w:b/>
                <w:bCs/>
                <w:lang w:val="en-US"/>
              </w:rPr>
            </w:pPr>
            <w:bookmarkStart w:id="1970" w:name="MCCQCTEMPBM_00002066" w:colFirst="1" w:colLast="1"/>
            <w:bookmarkEnd w:id="1967"/>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1971"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1972" w:name="MCCQCTEMPBM_00002059"/>
            <w:bookmarkEnd w:id="1971"/>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1973" w:name="MCCQCTEMPBM_00002060"/>
            <w:bookmarkEnd w:id="197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1974" w:name="MCCQCTEMPBM_00002061"/>
            <w:bookmarkEnd w:id="1973"/>
            <w:r w:rsidRPr="00865CE6">
              <w:rPr>
                <w:lang w:val="en-US"/>
              </w:rPr>
              <w:t>body [service api description] with apiName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1975" w:name="MCCQCTEMPBM_00002062"/>
            <w:bookmarkEnd w:id="1974"/>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1976" w:name="MCCQCTEMPBM_00002063"/>
            <w:bookmarkEnd w:id="1975"/>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1977" w:name="MCCQCTEMPBM_00002064"/>
            <w:bookmarkEnd w:id="197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1978" w:name="MCCQCTEMPBM_00002065"/>
            <w:bookmarkEnd w:id="1977"/>
            <w:r w:rsidRPr="00865CE6">
              <w:rPr>
                <w:b/>
                <w:bCs/>
                <w:lang w:val="en-US"/>
              </w:rPr>
              <w:t>Body InvocationLog</w:t>
            </w:r>
          </w:p>
          <w:bookmarkEnd w:id="1978"/>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3B2724">
        <w:trPr>
          <w:trHeight w:val="300"/>
        </w:trPr>
        <w:tc>
          <w:tcPr>
            <w:tcW w:w="1555" w:type="dxa"/>
          </w:tcPr>
          <w:p w14:paraId="14DB4399" w14:textId="77777777" w:rsidR="00865CE6" w:rsidRPr="00865CE6" w:rsidRDefault="00865CE6" w:rsidP="00865CE6">
            <w:pPr>
              <w:jc w:val="both"/>
              <w:rPr>
                <w:b/>
                <w:bCs/>
                <w:lang w:val="en-US"/>
              </w:rPr>
            </w:pPr>
            <w:bookmarkStart w:id="1979" w:name="MCCQCTEMPBM_00002073" w:colFirst="1" w:colLast="1"/>
            <w:bookmarkEnd w:id="1970"/>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1980"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81" w:name="MCCQCTEMPBM_00002068"/>
            <w:bookmarkEnd w:id="1980"/>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82" w:name="MCCQCTEMPBM_00002069"/>
            <w:bookmarkEnd w:id="1981"/>
            <w:r w:rsidRPr="00865CE6">
              <w:rPr>
                <w:lang w:val="en-US"/>
              </w:rPr>
              <w:t>Error Response Body must accomplish with </w:t>
            </w:r>
            <w:r w:rsidRPr="00865CE6">
              <w:rPr>
                <w:b/>
                <w:bCs/>
                <w:lang w:val="en-US"/>
              </w:rPr>
              <w:t>ProblemDetails</w:t>
            </w:r>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83" w:name="MCCQCTEMPBM_00002070"/>
            <w:bookmarkEnd w:id="1982"/>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84" w:name="MCCQCTEMPBM_00002071"/>
            <w:bookmarkEnd w:id="1983"/>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85" w:name="MCCQCTEMPBM_00002072"/>
            <w:bookmarkEnd w:id="1984"/>
            <w:r w:rsidRPr="00865CE6">
              <w:rPr>
                <w:lang w:val="en-US"/>
              </w:rPr>
              <w:t>detail with message "Exposer not exist".</w:t>
            </w:r>
          </w:p>
          <w:bookmarkEnd w:id="1985"/>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1979"/>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1986" w:name="_Toc178759280"/>
      <w:bookmarkStart w:id="1987" w:name="_Toc179279273"/>
      <w:r w:rsidRPr="00865CE6">
        <w:rPr>
          <w:rFonts w:ascii="Arial" w:hAnsi="Arial"/>
          <w:sz w:val="28"/>
          <w:lang w:val="en-US"/>
        </w:rPr>
        <w:t>Test Case 3: Creates a new individual CAPIF Log Entry with invalid serviceAPI</w:t>
      </w:r>
      <w:bookmarkEnd w:id="1986"/>
      <w:bookmarkEnd w:id="1987"/>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3B2724">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3B2724">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00FE5084" w14:textId="77777777" w:rsidTr="003B2724">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t>Service published in CAPIF</w:t>
            </w:r>
          </w:p>
        </w:tc>
      </w:tr>
      <w:tr w:rsidR="00865CE6" w:rsidRPr="00865CE6" w14:paraId="5C2F3530" w14:textId="77777777" w:rsidTr="003B2724">
        <w:trPr>
          <w:trHeight w:val="300"/>
        </w:trPr>
        <w:tc>
          <w:tcPr>
            <w:tcW w:w="1555" w:type="dxa"/>
          </w:tcPr>
          <w:p w14:paraId="3763830A" w14:textId="77777777" w:rsidR="00865CE6" w:rsidRPr="00865CE6" w:rsidRDefault="00865CE6" w:rsidP="00865CE6">
            <w:pPr>
              <w:jc w:val="both"/>
              <w:rPr>
                <w:lang w:val="en-US"/>
              </w:rPr>
            </w:pPr>
            <w:bookmarkStart w:id="1988" w:name="MCCQCTEMPBM_00002076" w:colFirst="1" w:colLast="1"/>
            <w:r w:rsidRPr="00865CE6">
              <w:rPr>
                <w:b/>
                <w:bCs/>
                <w:lang w:val="en-US"/>
              </w:rPr>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1989"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1990" w:name="MCCQCTEMPBM_00002075"/>
            <w:bookmarkEnd w:id="1989"/>
            <w:r w:rsidRPr="00865CE6">
              <w:rPr>
                <w:lang w:val="en-US"/>
              </w:rPr>
              <w:t>Publish Service API</w:t>
            </w:r>
          </w:p>
          <w:bookmarkEnd w:id="1990"/>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3B2724">
        <w:trPr>
          <w:trHeight w:val="300"/>
        </w:trPr>
        <w:tc>
          <w:tcPr>
            <w:tcW w:w="1555" w:type="dxa"/>
          </w:tcPr>
          <w:p w14:paraId="1A184F20" w14:textId="77777777" w:rsidR="00865CE6" w:rsidRPr="00865CE6" w:rsidRDefault="00865CE6" w:rsidP="00865CE6">
            <w:pPr>
              <w:jc w:val="both"/>
              <w:rPr>
                <w:b/>
                <w:bCs/>
                <w:lang w:val="en-US"/>
              </w:rPr>
            </w:pPr>
            <w:bookmarkStart w:id="1991" w:name="MCCQCTEMPBM_00002085" w:colFirst="1" w:colLast="1"/>
            <w:bookmarkEnd w:id="1988"/>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1992"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1993" w:name="MCCQCTEMPBM_00002078"/>
            <w:bookmarkEnd w:id="1992"/>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1994" w:name="MCCQCTEMPBM_00002079"/>
            <w:bookmarkEnd w:id="199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1995" w:name="MCCQCTEMPBM_00002080"/>
            <w:bookmarkEnd w:id="1994"/>
            <w:r w:rsidRPr="00865CE6">
              <w:rPr>
                <w:lang w:val="en-US"/>
              </w:rPr>
              <w:t>body [service api description] with apiName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1996" w:name="MCCQCTEMPBM_00002081"/>
            <w:bookmarkEnd w:id="1995"/>
            <w:r w:rsidRPr="00865CE6">
              <w:rPr>
                <w:lang w:val="en-US"/>
              </w:rPr>
              <w:lastRenderedPageBreak/>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1997" w:name="MCCQCTEMPBM_00002082"/>
            <w:bookmarkEnd w:id="1996"/>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1998" w:name="MCCQCTEMPBM_00002083"/>
            <w:bookmarkEnd w:id="1997"/>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1999" w:name="MCCQCTEMPBM_00002084"/>
            <w:bookmarkEnd w:id="1998"/>
            <w:r w:rsidRPr="00865CE6">
              <w:rPr>
                <w:b/>
                <w:bCs/>
                <w:lang w:val="en-US"/>
              </w:rPr>
              <w:t>Body InvocationLog with serviceAPI apiName apiId not valid]</w:t>
            </w:r>
          </w:p>
          <w:bookmarkEnd w:id="1999"/>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3B2724">
        <w:trPr>
          <w:trHeight w:val="300"/>
        </w:trPr>
        <w:tc>
          <w:tcPr>
            <w:tcW w:w="1555" w:type="dxa"/>
          </w:tcPr>
          <w:p w14:paraId="46E47209" w14:textId="77777777" w:rsidR="00865CE6" w:rsidRPr="00865CE6" w:rsidRDefault="00865CE6" w:rsidP="00865CE6">
            <w:pPr>
              <w:jc w:val="both"/>
              <w:rPr>
                <w:b/>
                <w:bCs/>
                <w:lang w:val="en-US"/>
              </w:rPr>
            </w:pPr>
            <w:bookmarkStart w:id="2000" w:name="MCCQCTEMPBM_00002092" w:colFirst="1" w:colLast="1"/>
            <w:bookmarkEnd w:id="1991"/>
            <w:r w:rsidRPr="00865CE6">
              <w:rPr>
                <w:b/>
                <w:bCs/>
                <w:lang w:val="en-US"/>
              </w:rPr>
              <w:lastRenderedPageBreak/>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2001"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2002" w:name="MCCQCTEMPBM_00002087"/>
            <w:bookmarkEnd w:id="2001"/>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2003" w:name="MCCQCTEMPBM_00002088"/>
            <w:bookmarkEnd w:id="2002"/>
            <w:r w:rsidRPr="00865CE6">
              <w:rPr>
                <w:lang w:val="en-US"/>
              </w:rPr>
              <w:t>Error Response Body must accomplish with </w:t>
            </w:r>
            <w:r w:rsidRPr="00865CE6">
              <w:rPr>
                <w:b/>
                <w:bCs/>
                <w:lang w:val="en-US"/>
              </w:rPr>
              <w:t>ProblemDetails</w:t>
            </w:r>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2004" w:name="MCCQCTEMPBM_00002089"/>
            <w:bookmarkEnd w:id="2003"/>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2005" w:name="MCCQCTEMPBM_00002090"/>
            <w:bookmarkEnd w:id="2004"/>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2006" w:name="MCCQCTEMPBM_00002091"/>
            <w:bookmarkEnd w:id="2005"/>
            <w:r w:rsidRPr="00865CE6">
              <w:rPr>
                <w:lang w:val="en-US"/>
              </w:rPr>
              <w:t>detail with message "Service not exist".</w:t>
            </w:r>
          </w:p>
          <w:bookmarkEnd w:id="2006"/>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2000"/>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2007" w:name="_Toc178759281"/>
      <w:bookmarkStart w:id="2008" w:name="_Toc179279274"/>
      <w:r w:rsidRPr="00865CE6">
        <w:rPr>
          <w:rFonts w:ascii="Arial" w:hAnsi="Arial"/>
          <w:sz w:val="28"/>
          <w:lang w:val="en-US"/>
        </w:rPr>
        <w:t>Test Case 4: Creates a new individual CAPIF Log Entry with invalid apiInvokerId</w:t>
      </w:r>
      <w:bookmarkEnd w:id="2007"/>
      <w:bookmarkEnd w:id="2008"/>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3B2724">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3B2724">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This test case will check that a CAPIF subscriber (AEF) cannot create Log Entry without valid apiInvokerId</w:t>
            </w:r>
          </w:p>
        </w:tc>
      </w:tr>
      <w:tr w:rsidR="00865CE6" w:rsidRPr="00865CE6" w14:paraId="47594AA2" w14:textId="77777777" w:rsidTr="003B2724">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3B2724">
        <w:trPr>
          <w:trHeight w:val="300"/>
        </w:trPr>
        <w:tc>
          <w:tcPr>
            <w:tcW w:w="1555" w:type="dxa"/>
          </w:tcPr>
          <w:p w14:paraId="4790FAC0" w14:textId="77777777" w:rsidR="00865CE6" w:rsidRPr="00865CE6" w:rsidRDefault="00865CE6" w:rsidP="00865CE6">
            <w:pPr>
              <w:jc w:val="both"/>
              <w:rPr>
                <w:lang w:val="en-US"/>
              </w:rPr>
            </w:pPr>
            <w:bookmarkStart w:id="2009"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2010"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2011" w:name="MCCQCTEMPBM_00002094"/>
            <w:bookmarkEnd w:id="2010"/>
            <w:r w:rsidRPr="00865CE6">
              <w:rPr>
                <w:lang w:val="en-US"/>
              </w:rPr>
              <w:t>Publish Service API</w:t>
            </w:r>
          </w:p>
          <w:bookmarkEnd w:id="2011"/>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3B2724">
        <w:trPr>
          <w:trHeight w:val="300"/>
        </w:trPr>
        <w:tc>
          <w:tcPr>
            <w:tcW w:w="1555" w:type="dxa"/>
          </w:tcPr>
          <w:p w14:paraId="678BBAC8" w14:textId="77777777" w:rsidR="00865CE6" w:rsidRPr="00865CE6" w:rsidRDefault="00865CE6" w:rsidP="00865CE6">
            <w:pPr>
              <w:jc w:val="both"/>
              <w:rPr>
                <w:b/>
                <w:bCs/>
                <w:lang w:val="en-US"/>
              </w:rPr>
            </w:pPr>
            <w:bookmarkStart w:id="2012" w:name="MCCQCTEMPBM_00002104" w:colFirst="1" w:colLast="1"/>
            <w:bookmarkEnd w:id="2009"/>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2013"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2014" w:name="MCCQCTEMPBM_00002097"/>
            <w:bookmarkEnd w:id="2013"/>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2015" w:name="MCCQCTEMPBM_00002098"/>
            <w:bookmarkEnd w:id="201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2016" w:name="MCCQCTEMPBM_00002099"/>
            <w:bookmarkEnd w:id="2015"/>
            <w:r w:rsidRPr="00865CE6">
              <w:rPr>
                <w:lang w:val="en-US"/>
              </w:rPr>
              <w:t>body serviceApiDescription with apiName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2017" w:name="MCCQCTEMPBM_00002100"/>
            <w:bookmarkEnd w:id="2016"/>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2018" w:name="MCCQCTEMPBM_00002101"/>
            <w:bookmarkEnd w:id="2017"/>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2019" w:name="MCCQCTEMPBM_00002102"/>
            <w:bookmarkEnd w:id="2018"/>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2020" w:name="MCCQCTEMPBM_00002103"/>
            <w:bookmarkEnd w:id="2019"/>
            <w:r w:rsidRPr="00865CE6">
              <w:rPr>
                <w:b/>
                <w:bCs/>
                <w:lang w:val="en-US"/>
              </w:rPr>
              <w:t>Body InvocationLog with apiInvokerId not valid</w:t>
            </w:r>
          </w:p>
          <w:bookmarkEnd w:id="2020"/>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3B2724">
        <w:trPr>
          <w:trHeight w:val="300"/>
        </w:trPr>
        <w:tc>
          <w:tcPr>
            <w:tcW w:w="1555" w:type="dxa"/>
          </w:tcPr>
          <w:p w14:paraId="14DA8209" w14:textId="77777777" w:rsidR="00865CE6" w:rsidRPr="00865CE6" w:rsidRDefault="00865CE6" w:rsidP="00865CE6">
            <w:pPr>
              <w:jc w:val="both"/>
              <w:rPr>
                <w:b/>
                <w:bCs/>
                <w:lang w:val="en-US"/>
              </w:rPr>
            </w:pPr>
            <w:bookmarkStart w:id="2021" w:name="MCCQCTEMPBM_00002111" w:colFirst="1" w:colLast="1"/>
            <w:bookmarkEnd w:id="2012"/>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2022"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2023" w:name="MCCQCTEMPBM_00002106"/>
            <w:bookmarkEnd w:id="2022"/>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2024" w:name="MCCQCTEMPBM_00002107"/>
            <w:bookmarkEnd w:id="2023"/>
            <w:r w:rsidRPr="00865CE6">
              <w:rPr>
                <w:lang w:val="en-US"/>
              </w:rPr>
              <w:t>Error Response Body must accomplish with </w:t>
            </w:r>
            <w:r w:rsidRPr="00865CE6">
              <w:rPr>
                <w:b/>
                <w:bCs/>
                <w:lang w:val="en-US"/>
              </w:rPr>
              <w:t>ProblemDetails</w:t>
            </w:r>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25" w:name="MCCQCTEMPBM_00002108"/>
            <w:bookmarkEnd w:id="2024"/>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26" w:name="MCCQCTEMPBM_00002109"/>
            <w:bookmarkEnd w:id="2025"/>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27" w:name="MCCQCTEMPBM_00002110"/>
            <w:bookmarkEnd w:id="2026"/>
            <w:r w:rsidRPr="00865CE6">
              <w:rPr>
                <w:lang w:val="en-US"/>
              </w:rPr>
              <w:t>detail with message "Invoker not exist".</w:t>
            </w:r>
          </w:p>
          <w:bookmarkEnd w:id="2027"/>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2021"/>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2028" w:name="_Toc178759282"/>
      <w:bookmarkStart w:id="2029" w:name="_Toc179279275"/>
      <w:r w:rsidRPr="00865CE6">
        <w:rPr>
          <w:rFonts w:ascii="Arial" w:hAnsi="Arial"/>
          <w:sz w:val="28"/>
          <w:lang w:val="en-US"/>
        </w:rPr>
        <w:t>Test Case 5: Creates a new individual CAPIF Log Entry with invalid aefId in body</w:t>
      </w:r>
      <w:bookmarkEnd w:id="2028"/>
      <w:bookmarkEnd w:id="2029"/>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3B2724">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3B2724">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This test case will check that a CAPIF subscriber (AEF) cannot create Log Entry without valid aefId in body</w:t>
            </w:r>
          </w:p>
        </w:tc>
      </w:tr>
      <w:tr w:rsidR="00865CE6" w:rsidRPr="00865CE6" w14:paraId="5E3003E8" w14:textId="77777777" w:rsidTr="003B2724">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lastRenderedPageBreak/>
              <w:t>Service published in CAPIF</w:t>
            </w:r>
          </w:p>
        </w:tc>
      </w:tr>
      <w:tr w:rsidR="00865CE6" w:rsidRPr="00865CE6" w14:paraId="0C0A21A1" w14:textId="77777777" w:rsidTr="003B2724">
        <w:trPr>
          <w:trHeight w:val="300"/>
        </w:trPr>
        <w:tc>
          <w:tcPr>
            <w:tcW w:w="1555" w:type="dxa"/>
          </w:tcPr>
          <w:p w14:paraId="7312D5F0" w14:textId="77777777" w:rsidR="00865CE6" w:rsidRPr="00865CE6" w:rsidRDefault="00865CE6" w:rsidP="00865CE6">
            <w:pPr>
              <w:jc w:val="both"/>
              <w:rPr>
                <w:lang w:val="en-US"/>
              </w:rPr>
            </w:pPr>
            <w:bookmarkStart w:id="2030" w:name="MCCQCTEMPBM_00002114" w:colFirst="1" w:colLast="1"/>
            <w:r w:rsidRPr="00865CE6">
              <w:rPr>
                <w:b/>
                <w:bCs/>
                <w:lang w:val="en-US"/>
              </w:rPr>
              <w:lastRenderedPageBreak/>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2031"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2032" w:name="MCCQCTEMPBM_00002113"/>
            <w:bookmarkEnd w:id="2031"/>
            <w:r w:rsidRPr="00865CE6">
              <w:rPr>
                <w:lang w:val="en-US"/>
              </w:rPr>
              <w:t>Publish Service API</w:t>
            </w:r>
          </w:p>
          <w:bookmarkEnd w:id="2032"/>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3B2724">
        <w:trPr>
          <w:trHeight w:val="300"/>
        </w:trPr>
        <w:tc>
          <w:tcPr>
            <w:tcW w:w="1555" w:type="dxa"/>
          </w:tcPr>
          <w:p w14:paraId="7BB8DFB9" w14:textId="77777777" w:rsidR="00865CE6" w:rsidRPr="00865CE6" w:rsidRDefault="00865CE6" w:rsidP="00865CE6">
            <w:pPr>
              <w:jc w:val="both"/>
              <w:rPr>
                <w:b/>
                <w:bCs/>
                <w:lang w:val="en-US"/>
              </w:rPr>
            </w:pPr>
            <w:bookmarkStart w:id="2033" w:name="MCCQCTEMPBM_00002123" w:colFirst="1" w:colLast="1"/>
            <w:bookmarkEnd w:id="2030"/>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2034"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2035" w:name="MCCQCTEMPBM_00002116"/>
            <w:bookmarkEnd w:id="2034"/>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2036" w:name="MCCQCTEMPBM_00002117"/>
            <w:bookmarkEnd w:id="203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2037" w:name="MCCQCTEMPBM_00002118"/>
            <w:bookmarkEnd w:id="2036"/>
            <w:r w:rsidRPr="00865CE6">
              <w:rPr>
                <w:lang w:val="en-US"/>
              </w:rPr>
              <w:t>body serviceApiDescription with apiName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2038" w:name="MCCQCTEMPBM_00002119"/>
            <w:bookmarkEnd w:id="2037"/>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2039" w:name="MCCQCTEMPBM_00002120"/>
            <w:bookmarkEnd w:id="2038"/>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2040" w:name="MCCQCTEMPBM_00002121"/>
            <w:bookmarkEnd w:id="203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2041" w:name="MCCQCTEMPBM_00002122"/>
            <w:bookmarkEnd w:id="2040"/>
            <w:r w:rsidRPr="00865CE6">
              <w:rPr>
                <w:b/>
                <w:bCs/>
                <w:lang w:val="en-US"/>
              </w:rPr>
              <w:t>Body InvocationLog with aefId not valid</w:t>
            </w:r>
          </w:p>
          <w:bookmarkEnd w:id="2041"/>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3B2724">
        <w:trPr>
          <w:trHeight w:val="300"/>
        </w:trPr>
        <w:tc>
          <w:tcPr>
            <w:tcW w:w="1555" w:type="dxa"/>
          </w:tcPr>
          <w:p w14:paraId="6DB76A81" w14:textId="77777777" w:rsidR="00865CE6" w:rsidRPr="00865CE6" w:rsidRDefault="00865CE6" w:rsidP="00865CE6">
            <w:pPr>
              <w:jc w:val="both"/>
              <w:rPr>
                <w:b/>
                <w:bCs/>
                <w:lang w:val="en-US"/>
              </w:rPr>
            </w:pPr>
            <w:bookmarkStart w:id="2042" w:name="MCCQCTEMPBM_00002130" w:colFirst="1" w:colLast="1"/>
            <w:bookmarkEnd w:id="2033"/>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2043"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44" w:name="MCCQCTEMPBM_00002125"/>
            <w:bookmarkEnd w:id="2043"/>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45" w:name="MCCQCTEMPBM_00002126"/>
            <w:bookmarkEnd w:id="2044"/>
            <w:r w:rsidRPr="00865CE6">
              <w:rPr>
                <w:lang w:val="en-US"/>
              </w:rPr>
              <w:t>Error Response Body must accomplish with </w:t>
            </w:r>
            <w:r w:rsidRPr="00865CE6">
              <w:rPr>
                <w:b/>
                <w:bCs/>
                <w:lang w:val="en-US"/>
              </w:rPr>
              <w:t>ProblemDetails</w:t>
            </w:r>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46" w:name="MCCQCTEMPBM_00002127"/>
            <w:bookmarkEnd w:id="2045"/>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47" w:name="MCCQCTEMPBM_00002128"/>
            <w:bookmarkEnd w:id="2046"/>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48" w:name="MCCQCTEMPBM_00002129"/>
            <w:bookmarkEnd w:id="2047"/>
            <w:r w:rsidRPr="00865CE6">
              <w:rPr>
                <w:lang w:val="en-US"/>
              </w:rPr>
              <w:t>detail with message "AEF id not matching in request and body".</w:t>
            </w:r>
          </w:p>
          <w:bookmarkEnd w:id="2048"/>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2042"/>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35039D16" w14:textId="77777777" w:rsidR="00865CE6" w:rsidRPr="00865CE6" w:rsidRDefault="00865CE6" w:rsidP="008668A1">
      <w:pPr>
        <w:pStyle w:val="Heading1"/>
        <w:rPr>
          <w:lang w:val="en-US"/>
        </w:rPr>
      </w:pPr>
      <w:bookmarkStart w:id="2049" w:name="_Toc178759283"/>
      <w:bookmarkStart w:id="2050" w:name="_Toc179279276"/>
      <w:bookmarkStart w:id="2051" w:name="_Toc183231310"/>
      <w:r w:rsidRPr="00865CE6">
        <w:rPr>
          <w:lang w:val="en-US"/>
        </w:rPr>
        <w:t>B.8</w:t>
      </w:r>
      <w:r w:rsidRPr="00865CE6">
        <w:rPr>
          <w:lang w:val="en-US"/>
        </w:rPr>
        <w:tab/>
        <w:t>Test Plan for CAPIF API Auditing Service</w:t>
      </w:r>
      <w:bookmarkEnd w:id="2049"/>
      <w:bookmarkEnd w:id="2050"/>
      <w:bookmarkEnd w:id="2051"/>
    </w:p>
    <w:p w14:paraId="66AE2191" w14:textId="77777777" w:rsidR="00865CE6" w:rsidRPr="00865CE6" w:rsidRDefault="00865CE6" w:rsidP="00865CE6">
      <w:pPr>
        <w:rPr>
          <w:lang w:val="en-US"/>
        </w:rPr>
      </w:pPr>
      <w:r w:rsidRPr="00865CE6">
        <w:rPr>
          <w:lang w:val="en-US"/>
        </w:rPr>
        <w:t>This section list test cases for the CAPIF_Auditing_API.</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2052" w:name="_Toc178759284"/>
      <w:bookmarkStart w:id="2053" w:name="_Toc179279277"/>
      <w:r w:rsidRPr="00865CE6">
        <w:rPr>
          <w:rFonts w:ascii="Arial" w:hAnsi="Arial"/>
          <w:sz w:val="28"/>
          <w:lang w:val="en-US"/>
        </w:rPr>
        <w:t>Test Case 1: Get CAPIF Log Entry</w:t>
      </w:r>
      <w:bookmarkEnd w:id="2052"/>
      <w:bookmarkEnd w:id="2053"/>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3B2724">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3B2724">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3B2724">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3B2724">
        <w:trPr>
          <w:trHeight w:val="300"/>
        </w:trPr>
        <w:tc>
          <w:tcPr>
            <w:tcW w:w="1555" w:type="dxa"/>
          </w:tcPr>
          <w:p w14:paraId="3F33636B" w14:textId="77777777" w:rsidR="00865CE6" w:rsidRPr="00865CE6" w:rsidRDefault="00865CE6" w:rsidP="00865CE6">
            <w:pPr>
              <w:jc w:val="both"/>
              <w:rPr>
                <w:lang w:val="en-US"/>
              </w:rPr>
            </w:pPr>
            <w:bookmarkStart w:id="2054"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2055"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2056" w:name="MCCQCTEMPBM_00002132"/>
            <w:bookmarkEnd w:id="2055"/>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2057" w:name="MCCQCTEMPBM_00002133"/>
            <w:bookmarkEnd w:id="2056"/>
            <w:r w:rsidRPr="00865CE6">
              <w:rPr>
                <w:lang w:val="en-US"/>
              </w:rPr>
              <w:t>Create Log Entry</w:t>
            </w:r>
          </w:p>
          <w:bookmarkEnd w:id="2057"/>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3B2724">
        <w:trPr>
          <w:trHeight w:val="300"/>
        </w:trPr>
        <w:tc>
          <w:tcPr>
            <w:tcW w:w="1555" w:type="dxa"/>
          </w:tcPr>
          <w:p w14:paraId="19F241C0" w14:textId="77777777" w:rsidR="00865CE6" w:rsidRPr="00865CE6" w:rsidRDefault="00865CE6" w:rsidP="00865CE6">
            <w:pPr>
              <w:jc w:val="both"/>
              <w:rPr>
                <w:b/>
                <w:bCs/>
                <w:lang w:val="en-US"/>
              </w:rPr>
            </w:pPr>
            <w:bookmarkStart w:id="2058" w:name="MCCQCTEMPBM_00002146" w:colFirst="1" w:colLast="1"/>
            <w:bookmarkEnd w:id="2054"/>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2059"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2060" w:name="MCCQCTEMPBM_00002136"/>
            <w:bookmarkEnd w:id="2059"/>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2061" w:name="MCCQCTEMPBM_00002137"/>
            <w:bookmarkEnd w:id="206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2062" w:name="MCCQCTEMPBM_00002138"/>
            <w:bookmarkEnd w:id="2061"/>
            <w:r w:rsidRPr="00865CE6">
              <w:rPr>
                <w:lang w:val="en-US"/>
              </w:rPr>
              <w:t>body [service api description] with apiName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2063" w:name="MCCQCTEMPBM_00002139"/>
            <w:bookmarkEnd w:id="2062"/>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2064" w:name="MCCQCTEMPBM_00002140"/>
            <w:bookmarkEnd w:id="2063"/>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2065" w:name="MCCQCTEMPBM_00002141"/>
            <w:bookmarkEnd w:id="206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2066" w:name="MCCQCTEMPBM_00002142"/>
            <w:bookmarkEnd w:id="2065"/>
            <w:r w:rsidRPr="00865CE6">
              <w:rPr>
                <w:lang w:val="en-US"/>
              </w:rPr>
              <w:t xml:space="preserve">Body </w:t>
            </w:r>
            <w:r w:rsidRPr="00865CE6">
              <w:rPr>
                <w:b/>
                <w:bCs/>
                <w:lang w:val="en-US"/>
              </w:rPr>
              <w:t>InvocationLog</w:t>
            </w:r>
          </w:p>
          <w:p w14:paraId="3770E7BE" w14:textId="77777777" w:rsidR="00865CE6" w:rsidRPr="00865CE6" w:rsidRDefault="00865CE6" w:rsidP="003579F9">
            <w:pPr>
              <w:numPr>
                <w:ilvl w:val="1"/>
                <w:numId w:val="258"/>
              </w:numPr>
              <w:spacing w:after="0"/>
              <w:contextualSpacing/>
              <w:rPr>
                <w:lang w:val="en-US"/>
              </w:rPr>
            </w:pPr>
            <w:bookmarkStart w:id="2067" w:name="MCCQCTEMPBM_00002143"/>
            <w:bookmarkEnd w:id="2066"/>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2068" w:name="MCCQCTEMPBM_00002144"/>
            <w:bookmarkEnd w:id="2067"/>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2069" w:name="MCCQCTEMPBM_00002145"/>
            <w:bookmarkEnd w:id="2068"/>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069"/>
          <w:p w14:paraId="571FAB5E" w14:textId="77777777" w:rsidR="00865CE6" w:rsidRPr="00865CE6" w:rsidRDefault="00865CE6" w:rsidP="003579F9">
            <w:pPr>
              <w:numPr>
                <w:ilvl w:val="1"/>
                <w:numId w:val="258"/>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54CA01F2" w14:textId="77777777" w:rsidTr="003B2724">
        <w:trPr>
          <w:trHeight w:val="300"/>
        </w:trPr>
        <w:tc>
          <w:tcPr>
            <w:tcW w:w="1555" w:type="dxa"/>
          </w:tcPr>
          <w:p w14:paraId="53EA968D" w14:textId="77777777" w:rsidR="00865CE6" w:rsidRPr="00865CE6" w:rsidRDefault="00865CE6" w:rsidP="00865CE6">
            <w:pPr>
              <w:jc w:val="both"/>
              <w:rPr>
                <w:b/>
                <w:bCs/>
                <w:lang w:val="en-US"/>
              </w:rPr>
            </w:pPr>
            <w:bookmarkStart w:id="2070" w:name="MCCQCTEMPBM_00002152" w:colFirst="1" w:colLast="1"/>
            <w:bookmarkEnd w:id="2058"/>
            <w:r w:rsidRPr="00865CE6">
              <w:rPr>
                <w:b/>
                <w:bCs/>
                <w:lang w:val="en-US"/>
              </w:rPr>
              <w:lastRenderedPageBreak/>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2071"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2072" w:name="MCCQCTEMPBM_00002148"/>
            <w:bookmarkEnd w:id="2071"/>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2073" w:name="MCCQCTEMPBM_00002149"/>
            <w:bookmarkEnd w:id="2072"/>
            <w:r w:rsidRPr="00865CE6">
              <w:rPr>
                <w:lang w:val="en-US"/>
              </w:rPr>
              <w:t>Response Body must follow </w:t>
            </w:r>
            <w:r w:rsidRPr="00865CE6">
              <w:rPr>
                <w:b/>
                <w:bCs/>
                <w:lang w:val="en-US"/>
              </w:rPr>
              <w:t>InvocationLog</w:t>
            </w:r>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2074" w:name="MCCQCTEMPBM_00002150"/>
            <w:bookmarkEnd w:id="2073"/>
            <w:r w:rsidRPr="00865CE6">
              <w:rPr>
                <w:lang w:val="en-US"/>
              </w:rPr>
              <w:t>aefId</w:t>
            </w:r>
          </w:p>
          <w:p w14:paraId="6CD2DD9B" w14:textId="77777777" w:rsidR="00865CE6" w:rsidRPr="00865CE6" w:rsidRDefault="00865CE6" w:rsidP="003579F9">
            <w:pPr>
              <w:numPr>
                <w:ilvl w:val="2"/>
                <w:numId w:val="259"/>
              </w:numPr>
              <w:spacing w:after="0"/>
              <w:contextualSpacing/>
              <w:rPr>
                <w:lang w:val="en-US"/>
              </w:rPr>
            </w:pPr>
            <w:bookmarkStart w:id="2075" w:name="MCCQCTEMPBM_00002151"/>
            <w:bookmarkEnd w:id="2074"/>
            <w:r w:rsidRPr="00865CE6">
              <w:rPr>
                <w:lang w:val="en-US"/>
              </w:rPr>
              <w:t>apiInvokerId</w:t>
            </w:r>
          </w:p>
          <w:bookmarkEnd w:id="2075"/>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2070"/>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2076" w:name="_Toc178759285"/>
      <w:bookmarkStart w:id="2077" w:name="_Toc179279278"/>
      <w:r w:rsidRPr="00865CE6">
        <w:rPr>
          <w:rFonts w:ascii="Arial" w:hAnsi="Arial"/>
          <w:sz w:val="28"/>
          <w:lang w:val="en-US"/>
        </w:rPr>
        <w:t>Test Case 2: Get CAPIF Log Entry With no Log entry in CAPIF</w:t>
      </w:r>
      <w:bookmarkEnd w:id="2076"/>
      <w:bookmarkEnd w:id="2077"/>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3B2724">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3B2724">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3B2724">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3B2724">
        <w:trPr>
          <w:trHeight w:val="300"/>
        </w:trPr>
        <w:tc>
          <w:tcPr>
            <w:tcW w:w="1555" w:type="dxa"/>
          </w:tcPr>
          <w:p w14:paraId="0FBDDC13" w14:textId="77777777" w:rsidR="00865CE6" w:rsidRPr="00865CE6" w:rsidRDefault="00865CE6" w:rsidP="00865CE6">
            <w:pPr>
              <w:jc w:val="both"/>
              <w:rPr>
                <w:lang w:val="en-US"/>
              </w:rPr>
            </w:pPr>
            <w:bookmarkStart w:id="2078"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2079"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2080" w:name="MCCQCTEMPBM_00002154"/>
            <w:bookmarkEnd w:id="2079"/>
            <w:r w:rsidRPr="00865CE6">
              <w:rPr>
                <w:lang w:val="en-US"/>
              </w:rPr>
              <w:t>Publish Service API</w:t>
            </w:r>
          </w:p>
          <w:bookmarkEnd w:id="2080"/>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3B2724">
        <w:trPr>
          <w:trHeight w:val="300"/>
        </w:trPr>
        <w:tc>
          <w:tcPr>
            <w:tcW w:w="1555" w:type="dxa"/>
          </w:tcPr>
          <w:p w14:paraId="33E63695" w14:textId="77777777" w:rsidR="00865CE6" w:rsidRPr="00865CE6" w:rsidRDefault="00865CE6" w:rsidP="00865CE6">
            <w:pPr>
              <w:jc w:val="both"/>
              <w:rPr>
                <w:b/>
                <w:bCs/>
                <w:lang w:val="en-US"/>
              </w:rPr>
            </w:pPr>
            <w:bookmarkStart w:id="2081" w:name="MCCQCTEMPBM_00002163" w:colFirst="1" w:colLast="1"/>
            <w:bookmarkEnd w:id="2078"/>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2082"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2083" w:name="MCCQCTEMPBM_00002157"/>
            <w:bookmarkEnd w:id="2082"/>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2084" w:name="MCCQCTEMPBM_00002158"/>
            <w:bookmarkEnd w:id="208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2085" w:name="MCCQCTEMPBM_00002159"/>
            <w:bookmarkEnd w:id="2084"/>
            <w:r w:rsidRPr="00865CE6">
              <w:rPr>
                <w:lang w:val="en-US"/>
              </w:rPr>
              <w:t>body [service api description] with apiName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2086" w:name="MCCQCTEMPBM_00002160"/>
            <w:bookmarkEnd w:id="2085"/>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2087" w:name="MCCQCTEMPBM_00002161"/>
            <w:bookmarkEnd w:id="2086"/>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2088" w:name="MCCQCTEMPBM_00002162"/>
            <w:bookmarkEnd w:id="208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088"/>
          <w:p w14:paraId="3B5F88C0" w14:textId="77777777" w:rsidR="00865CE6" w:rsidRPr="00865CE6" w:rsidRDefault="00865CE6" w:rsidP="003579F9">
            <w:pPr>
              <w:numPr>
                <w:ilvl w:val="1"/>
                <w:numId w:val="261"/>
              </w:numPr>
              <w:spacing w:after="0"/>
              <w:contextualSpacing/>
              <w:rPr>
                <w:lang w:val="en-US"/>
              </w:rPr>
            </w:pPr>
            <w:r w:rsidRPr="00865CE6">
              <w:rPr>
                <w:lang w:val="en-US"/>
              </w:rPr>
              <w:t>Use </w:t>
            </w:r>
            <w:r w:rsidRPr="00865CE6">
              <w:rPr>
                <w:b/>
                <w:bCs/>
                <w:lang w:val="en-US"/>
              </w:rPr>
              <w:t>AMF Certificate</w:t>
            </w:r>
          </w:p>
        </w:tc>
      </w:tr>
      <w:tr w:rsidR="00865CE6" w:rsidRPr="00865CE6" w14:paraId="4F289AFF" w14:textId="77777777" w:rsidTr="003B2724">
        <w:trPr>
          <w:trHeight w:val="300"/>
        </w:trPr>
        <w:tc>
          <w:tcPr>
            <w:tcW w:w="1555" w:type="dxa"/>
          </w:tcPr>
          <w:p w14:paraId="412121BD" w14:textId="77777777" w:rsidR="00865CE6" w:rsidRPr="00865CE6" w:rsidRDefault="00865CE6" w:rsidP="00865CE6">
            <w:pPr>
              <w:jc w:val="both"/>
              <w:rPr>
                <w:b/>
                <w:bCs/>
                <w:lang w:val="en-US"/>
              </w:rPr>
            </w:pPr>
            <w:bookmarkStart w:id="2089" w:name="MCCQCTEMPBM_00002169" w:colFirst="1" w:colLast="1"/>
            <w:bookmarkEnd w:id="2081"/>
            <w:r w:rsidRPr="00865CE6">
              <w:rPr>
                <w:b/>
                <w:bCs/>
                <w:lang w:val="en-US"/>
              </w:rPr>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2090"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091" w:name="MCCQCTEMPBM_00002165"/>
            <w:bookmarkEnd w:id="2090"/>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092" w:name="MCCQCTEMPBM_00002166"/>
            <w:bookmarkEnd w:id="2091"/>
            <w:r w:rsidRPr="00865CE6">
              <w:rPr>
                <w:lang w:val="en-US"/>
              </w:rPr>
              <w:t>Error Response Body must accomplish with </w:t>
            </w:r>
            <w:r w:rsidRPr="00865CE6">
              <w:rPr>
                <w:b/>
                <w:bCs/>
                <w:lang w:val="en-US"/>
              </w:rPr>
              <w:t>ProblemDetails</w:t>
            </w:r>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093" w:name="MCCQCTEMPBM_00002167"/>
            <w:bookmarkEnd w:id="2092"/>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094" w:name="MCCQCTEMPBM_00002168"/>
            <w:bookmarkEnd w:id="2093"/>
            <w:r w:rsidRPr="00865CE6">
              <w:rPr>
                <w:lang w:val="en-US"/>
              </w:rPr>
              <w:t>title with message "Not Found Log Entry in CAPIF".</w:t>
            </w:r>
          </w:p>
          <w:bookmarkEnd w:id="2094"/>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2089"/>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2095" w:name="_Toc178759286"/>
      <w:bookmarkStart w:id="2096" w:name="_Toc179279279"/>
      <w:r w:rsidRPr="00865CE6">
        <w:rPr>
          <w:rFonts w:ascii="Arial" w:hAnsi="Arial"/>
          <w:sz w:val="28"/>
          <w:lang w:val="en-US"/>
        </w:rPr>
        <w:t>Test Case 3: Get CAPIF Log Entry without aef-id and api-invoker-id</w:t>
      </w:r>
      <w:bookmarkEnd w:id="2095"/>
      <w:bookmarkEnd w:id="2096"/>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3B2724">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3B2724">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3B2724">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3B2724">
        <w:trPr>
          <w:trHeight w:val="300"/>
        </w:trPr>
        <w:tc>
          <w:tcPr>
            <w:tcW w:w="1555" w:type="dxa"/>
          </w:tcPr>
          <w:p w14:paraId="5556A95D" w14:textId="77777777" w:rsidR="00865CE6" w:rsidRPr="00865CE6" w:rsidRDefault="00865CE6" w:rsidP="00865CE6">
            <w:pPr>
              <w:jc w:val="both"/>
              <w:rPr>
                <w:lang w:val="en-US"/>
              </w:rPr>
            </w:pPr>
            <w:bookmarkStart w:id="2097"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2098"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2099" w:name="MCCQCTEMPBM_00002171"/>
            <w:bookmarkEnd w:id="2098"/>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2100" w:name="MCCQCTEMPBM_00002172"/>
            <w:bookmarkEnd w:id="2099"/>
            <w:r w:rsidRPr="00865CE6">
              <w:rPr>
                <w:lang w:val="en-US"/>
              </w:rPr>
              <w:t>Create Log Entry</w:t>
            </w:r>
          </w:p>
          <w:bookmarkEnd w:id="2100"/>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3B2724">
        <w:trPr>
          <w:trHeight w:val="300"/>
        </w:trPr>
        <w:tc>
          <w:tcPr>
            <w:tcW w:w="1555" w:type="dxa"/>
          </w:tcPr>
          <w:p w14:paraId="6AF53E9A" w14:textId="77777777" w:rsidR="00865CE6" w:rsidRPr="00865CE6" w:rsidRDefault="00865CE6" w:rsidP="00865CE6">
            <w:pPr>
              <w:jc w:val="both"/>
              <w:rPr>
                <w:b/>
                <w:bCs/>
                <w:lang w:val="en-US"/>
              </w:rPr>
            </w:pPr>
            <w:bookmarkStart w:id="2101" w:name="MCCQCTEMPBM_00002185" w:colFirst="1" w:colLast="1"/>
            <w:bookmarkEnd w:id="2097"/>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2102"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2103" w:name="MCCQCTEMPBM_00002175"/>
            <w:bookmarkEnd w:id="2102"/>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2104" w:name="MCCQCTEMPBM_00002176"/>
            <w:bookmarkEnd w:id="2103"/>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2105" w:name="MCCQCTEMPBM_00002177"/>
            <w:bookmarkEnd w:id="2104"/>
            <w:r w:rsidRPr="00865CE6">
              <w:rPr>
                <w:lang w:val="en-US"/>
              </w:rPr>
              <w:t>body [service api description] with apiName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2106" w:name="MCCQCTEMPBM_00002178"/>
            <w:bookmarkEnd w:id="2105"/>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2107" w:name="MCCQCTEMPBM_00002179"/>
            <w:bookmarkEnd w:id="2106"/>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2108" w:name="MCCQCTEMPBM_00002180"/>
            <w:bookmarkEnd w:id="2107"/>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2109" w:name="MCCQCTEMPBM_00002181"/>
            <w:bookmarkEnd w:id="2108"/>
            <w:r w:rsidRPr="00865CE6">
              <w:rPr>
                <w:lang w:val="en-US"/>
              </w:rPr>
              <w:t xml:space="preserve">Body </w:t>
            </w:r>
            <w:r w:rsidRPr="00865CE6">
              <w:rPr>
                <w:b/>
                <w:bCs/>
                <w:lang w:val="en-US"/>
              </w:rPr>
              <w:t>InvocationLog</w:t>
            </w:r>
          </w:p>
          <w:p w14:paraId="2EE1713E" w14:textId="77777777" w:rsidR="00865CE6" w:rsidRPr="00865CE6" w:rsidRDefault="00865CE6" w:rsidP="003579F9">
            <w:pPr>
              <w:numPr>
                <w:ilvl w:val="1"/>
                <w:numId w:val="264"/>
              </w:numPr>
              <w:spacing w:after="0"/>
              <w:contextualSpacing/>
              <w:rPr>
                <w:lang w:val="en-US"/>
              </w:rPr>
            </w:pPr>
            <w:bookmarkStart w:id="2110" w:name="MCCQCTEMPBM_00002182"/>
            <w:bookmarkEnd w:id="2109"/>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2111" w:name="MCCQCTEMPBM_00002183"/>
            <w:bookmarkEnd w:id="2110"/>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2112" w:name="MCCQCTEMPBM_00002184"/>
            <w:bookmarkEnd w:id="2111"/>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2112"/>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3B2724">
        <w:trPr>
          <w:trHeight w:val="300"/>
        </w:trPr>
        <w:tc>
          <w:tcPr>
            <w:tcW w:w="1555" w:type="dxa"/>
          </w:tcPr>
          <w:p w14:paraId="196EA7EB" w14:textId="77777777" w:rsidR="00865CE6" w:rsidRPr="00865CE6" w:rsidRDefault="00865CE6" w:rsidP="00865CE6">
            <w:pPr>
              <w:jc w:val="both"/>
              <w:rPr>
                <w:b/>
                <w:bCs/>
                <w:lang w:val="en-US"/>
              </w:rPr>
            </w:pPr>
            <w:bookmarkStart w:id="2113" w:name="MCCQCTEMPBM_00002192" w:colFirst="1" w:colLast="1"/>
            <w:bookmarkEnd w:id="2101"/>
            <w:r w:rsidRPr="00865CE6">
              <w:rPr>
                <w:b/>
                <w:bCs/>
                <w:lang w:val="en-US"/>
              </w:rPr>
              <w:lastRenderedPageBreak/>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2114"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115" w:name="MCCQCTEMPBM_00002187"/>
            <w:bookmarkEnd w:id="2114"/>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116" w:name="MCCQCTEMPBM_00002188"/>
            <w:bookmarkEnd w:id="2115"/>
            <w:r w:rsidRPr="00865CE6">
              <w:rPr>
                <w:lang w:val="en-US"/>
              </w:rPr>
              <w:t>Error Response Body must accomplish with </w:t>
            </w:r>
            <w:r w:rsidRPr="00865CE6">
              <w:rPr>
                <w:b/>
                <w:bCs/>
                <w:lang w:val="en-US"/>
              </w:rPr>
              <w:t>ProblemDetails</w:t>
            </w:r>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117" w:name="MCCQCTEMPBM_00002189"/>
            <w:bookmarkEnd w:id="2116"/>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118" w:name="MCCQCTEMPBM_00002190"/>
            <w:bookmarkEnd w:id="2117"/>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119" w:name="MCCQCTEMPBM_00002191"/>
            <w:bookmarkEnd w:id="2118"/>
            <w:r w:rsidRPr="00865CE6">
              <w:rPr>
                <w:lang w:val="en-US"/>
              </w:rPr>
              <w:t>detail with message "aef_id and api_invoker_id parameters are mandatory".</w:t>
            </w:r>
          </w:p>
          <w:bookmarkEnd w:id="2119"/>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2113"/>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2120" w:name="_Toc178759287"/>
      <w:bookmarkStart w:id="2121" w:name="_Toc179279280"/>
      <w:r w:rsidRPr="00865CE6">
        <w:rPr>
          <w:rFonts w:ascii="Arial" w:hAnsi="Arial"/>
          <w:sz w:val="28"/>
          <w:lang w:val="en-US"/>
        </w:rPr>
        <w:t>Test Case 4: Get CAPIF Log Entry with filter api-version</w:t>
      </w:r>
      <w:bookmarkEnd w:id="2120"/>
      <w:bookmarkEnd w:id="2121"/>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3B2724">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3B2724">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This test case will check that a CAPIF AMF can get log entry to Logging Service with filter api-version</w:t>
            </w:r>
          </w:p>
        </w:tc>
      </w:tr>
      <w:tr w:rsidR="00865CE6" w:rsidRPr="00865CE6" w14:paraId="4035461D" w14:textId="77777777" w:rsidTr="003B2724">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t>Log Entry exist in CAPIF</w:t>
            </w:r>
          </w:p>
        </w:tc>
      </w:tr>
      <w:tr w:rsidR="00865CE6" w:rsidRPr="00865CE6" w14:paraId="1A9C26CA" w14:textId="77777777" w:rsidTr="003B2724">
        <w:trPr>
          <w:trHeight w:val="300"/>
        </w:trPr>
        <w:tc>
          <w:tcPr>
            <w:tcW w:w="1555" w:type="dxa"/>
          </w:tcPr>
          <w:p w14:paraId="56CF8F70" w14:textId="77777777" w:rsidR="00865CE6" w:rsidRPr="00865CE6" w:rsidRDefault="00865CE6" w:rsidP="00865CE6">
            <w:pPr>
              <w:jc w:val="both"/>
              <w:rPr>
                <w:lang w:val="en-US"/>
              </w:rPr>
            </w:pPr>
            <w:bookmarkStart w:id="2122" w:name="MCCQCTEMPBM_00002196" w:colFirst="1" w:colLast="1"/>
            <w:r w:rsidRPr="00865CE6">
              <w:rPr>
                <w:b/>
                <w:bCs/>
                <w:lang w:val="en-US"/>
              </w:rPr>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2123"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2124" w:name="MCCQCTEMPBM_00002194"/>
            <w:bookmarkEnd w:id="2123"/>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2125" w:name="MCCQCTEMPBM_00002195"/>
            <w:bookmarkEnd w:id="2124"/>
            <w:r w:rsidRPr="00865CE6">
              <w:rPr>
                <w:lang w:val="en-US"/>
              </w:rPr>
              <w:t>Create Log Entry</w:t>
            </w:r>
          </w:p>
          <w:bookmarkEnd w:id="2125"/>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3B2724">
        <w:trPr>
          <w:trHeight w:val="300"/>
        </w:trPr>
        <w:tc>
          <w:tcPr>
            <w:tcW w:w="1555" w:type="dxa"/>
          </w:tcPr>
          <w:p w14:paraId="7388DFE2" w14:textId="77777777" w:rsidR="00865CE6" w:rsidRPr="00865CE6" w:rsidRDefault="00865CE6" w:rsidP="00865CE6">
            <w:pPr>
              <w:jc w:val="both"/>
              <w:rPr>
                <w:b/>
                <w:bCs/>
                <w:lang w:val="en-US"/>
              </w:rPr>
            </w:pPr>
            <w:bookmarkStart w:id="2126" w:name="MCCQCTEMPBM_00002208" w:colFirst="1" w:colLast="1"/>
            <w:bookmarkEnd w:id="2122"/>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2127"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2128" w:name="MCCQCTEMPBM_00002198"/>
            <w:bookmarkEnd w:id="2127"/>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2129" w:name="MCCQCTEMPBM_00002199"/>
            <w:bookmarkEnd w:id="212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2130" w:name="MCCQCTEMPBM_00002200"/>
            <w:bookmarkEnd w:id="2129"/>
            <w:r w:rsidRPr="00865CE6">
              <w:rPr>
                <w:lang w:val="en-US"/>
              </w:rPr>
              <w:t>body [service api description] with apiName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2131" w:name="MCCQCTEMPBM_00002201"/>
            <w:bookmarkEnd w:id="2130"/>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2132" w:name="MCCQCTEMPBM_00002202"/>
            <w:bookmarkEnd w:id="2131"/>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2133" w:name="MCCQCTEMPBM_00002203"/>
            <w:bookmarkEnd w:id="2132"/>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2134" w:name="MCCQCTEMPBM_00002204"/>
            <w:bookmarkEnd w:id="2133"/>
            <w:r w:rsidRPr="00865CE6">
              <w:rPr>
                <w:lang w:val="en-US"/>
              </w:rPr>
              <w:t xml:space="preserve">Body </w:t>
            </w:r>
            <w:r w:rsidRPr="00865CE6">
              <w:rPr>
                <w:b/>
                <w:bCs/>
                <w:lang w:val="en-US"/>
              </w:rPr>
              <w:t>InvocationLog</w:t>
            </w:r>
          </w:p>
          <w:p w14:paraId="49D3AC41" w14:textId="77777777" w:rsidR="00865CE6" w:rsidRPr="00865CE6" w:rsidRDefault="00865CE6" w:rsidP="003579F9">
            <w:pPr>
              <w:numPr>
                <w:ilvl w:val="1"/>
                <w:numId w:val="267"/>
              </w:numPr>
              <w:spacing w:after="0"/>
              <w:contextualSpacing/>
              <w:rPr>
                <w:lang w:val="en-US"/>
              </w:rPr>
            </w:pPr>
            <w:bookmarkStart w:id="2135" w:name="MCCQCTEMPBM_00002205"/>
            <w:bookmarkEnd w:id="2134"/>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2136" w:name="MCCQCTEMPBM_00002206"/>
            <w:bookmarkEnd w:id="2135"/>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2137" w:name="MCCQCTEMPBM_00002207"/>
            <w:bookmarkEnd w:id="2136"/>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2137"/>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3B2724">
        <w:trPr>
          <w:trHeight w:val="300"/>
        </w:trPr>
        <w:tc>
          <w:tcPr>
            <w:tcW w:w="1555" w:type="dxa"/>
          </w:tcPr>
          <w:p w14:paraId="128BE078" w14:textId="77777777" w:rsidR="00865CE6" w:rsidRPr="00865CE6" w:rsidRDefault="00865CE6" w:rsidP="00865CE6">
            <w:pPr>
              <w:jc w:val="both"/>
              <w:rPr>
                <w:b/>
                <w:bCs/>
                <w:lang w:val="en-US"/>
              </w:rPr>
            </w:pPr>
            <w:bookmarkStart w:id="2138" w:name="MCCQCTEMPBM_00002214" w:colFirst="1" w:colLast="1"/>
            <w:bookmarkEnd w:id="2126"/>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2139"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2140" w:name="MCCQCTEMPBM_00002210"/>
            <w:bookmarkEnd w:id="2139"/>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2141" w:name="MCCQCTEMPBM_00002211"/>
            <w:bookmarkEnd w:id="2140"/>
            <w:r w:rsidRPr="00865CE6">
              <w:rPr>
                <w:lang w:val="en-US"/>
              </w:rPr>
              <w:t>Response Body must follow </w:t>
            </w:r>
            <w:r w:rsidRPr="00865CE6">
              <w:rPr>
                <w:b/>
                <w:bCs/>
                <w:lang w:val="en-US"/>
              </w:rPr>
              <w:t>InvocationLog</w:t>
            </w:r>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2142" w:name="MCCQCTEMPBM_00002212"/>
            <w:bookmarkEnd w:id="2141"/>
            <w:r w:rsidRPr="00865CE6">
              <w:rPr>
                <w:lang w:val="en-US"/>
              </w:rPr>
              <w:t>aefId</w:t>
            </w:r>
          </w:p>
          <w:p w14:paraId="38DE816E" w14:textId="77777777" w:rsidR="00865CE6" w:rsidRPr="00865CE6" w:rsidRDefault="00865CE6" w:rsidP="003579F9">
            <w:pPr>
              <w:numPr>
                <w:ilvl w:val="2"/>
                <w:numId w:val="271"/>
              </w:numPr>
              <w:spacing w:after="0"/>
              <w:contextualSpacing/>
              <w:rPr>
                <w:lang w:val="en-US"/>
              </w:rPr>
            </w:pPr>
            <w:bookmarkStart w:id="2143" w:name="MCCQCTEMPBM_00002213"/>
            <w:bookmarkEnd w:id="2142"/>
            <w:r w:rsidRPr="00865CE6">
              <w:rPr>
                <w:lang w:val="en-US"/>
              </w:rPr>
              <w:t>apiInvokerId</w:t>
            </w:r>
          </w:p>
          <w:bookmarkEnd w:id="2143"/>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2138"/>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2144" w:name="_Toc178759288"/>
      <w:bookmarkStart w:id="2145" w:name="_Toc179279281"/>
      <w:r w:rsidRPr="00865CE6">
        <w:rPr>
          <w:rFonts w:ascii="Arial" w:hAnsi="Arial"/>
          <w:sz w:val="28"/>
          <w:lang w:val="en-US"/>
        </w:rPr>
        <w:lastRenderedPageBreak/>
        <w:t>Test Case 5: Get CAPIF Log Entry with filter api-version but not exist in log entry</w:t>
      </w:r>
      <w:bookmarkEnd w:id="2144"/>
      <w:bookmarkEnd w:id="2145"/>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3B2724">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3B2724">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This test case will check that a CAPIF AMF cannot get log entry to Logging Service with filter api-version</w:t>
            </w:r>
          </w:p>
        </w:tc>
      </w:tr>
      <w:tr w:rsidR="00865CE6" w:rsidRPr="00865CE6" w14:paraId="5230292A" w14:textId="77777777" w:rsidTr="003B2724">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3B2724">
        <w:trPr>
          <w:trHeight w:val="300"/>
        </w:trPr>
        <w:tc>
          <w:tcPr>
            <w:tcW w:w="1555" w:type="dxa"/>
          </w:tcPr>
          <w:p w14:paraId="1CA81663" w14:textId="77777777" w:rsidR="00865CE6" w:rsidRPr="00865CE6" w:rsidRDefault="00865CE6" w:rsidP="00865CE6">
            <w:pPr>
              <w:jc w:val="both"/>
              <w:rPr>
                <w:lang w:val="en-US"/>
              </w:rPr>
            </w:pPr>
            <w:bookmarkStart w:id="2146"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2147"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2148" w:name="MCCQCTEMPBM_00002216"/>
            <w:bookmarkEnd w:id="2147"/>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2149" w:name="MCCQCTEMPBM_00002217"/>
            <w:bookmarkEnd w:id="2148"/>
            <w:r w:rsidRPr="00865CE6">
              <w:rPr>
                <w:lang w:val="en-US"/>
              </w:rPr>
              <w:t>Create Log Entry</w:t>
            </w:r>
          </w:p>
          <w:bookmarkEnd w:id="2149"/>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3B2724">
        <w:trPr>
          <w:trHeight w:val="300"/>
        </w:trPr>
        <w:tc>
          <w:tcPr>
            <w:tcW w:w="1555" w:type="dxa"/>
          </w:tcPr>
          <w:p w14:paraId="0804BE39" w14:textId="77777777" w:rsidR="00865CE6" w:rsidRPr="00865CE6" w:rsidRDefault="00865CE6" w:rsidP="00865CE6">
            <w:pPr>
              <w:jc w:val="both"/>
              <w:rPr>
                <w:b/>
                <w:bCs/>
                <w:lang w:val="en-US"/>
              </w:rPr>
            </w:pPr>
            <w:bookmarkStart w:id="2150" w:name="MCCQCTEMPBM_00002230" w:colFirst="1" w:colLast="1"/>
            <w:bookmarkEnd w:id="2146"/>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2151"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2152" w:name="MCCQCTEMPBM_00002220"/>
            <w:bookmarkEnd w:id="2151"/>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2153" w:name="MCCQCTEMPBM_00002221"/>
            <w:bookmarkEnd w:id="215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2154" w:name="MCCQCTEMPBM_00002222"/>
            <w:bookmarkEnd w:id="2153"/>
            <w:r w:rsidRPr="00865CE6">
              <w:rPr>
                <w:lang w:val="en-US"/>
              </w:rPr>
              <w:t>body [service api description] with apiName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2155" w:name="MCCQCTEMPBM_00002223"/>
            <w:bookmarkEnd w:id="2154"/>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2156" w:name="MCCQCTEMPBM_00002224"/>
            <w:bookmarkEnd w:id="2155"/>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2157" w:name="MCCQCTEMPBM_00002225"/>
            <w:bookmarkEnd w:id="215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2158" w:name="MCCQCTEMPBM_00002226"/>
            <w:bookmarkEnd w:id="2157"/>
            <w:r w:rsidRPr="00865CE6">
              <w:rPr>
                <w:lang w:val="en-US"/>
              </w:rPr>
              <w:t xml:space="preserve">Body </w:t>
            </w:r>
            <w:r w:rsidRPr="00865CE6">
              <w:rPr>
                <w:b/>
                <w:bCs/>
                <w:lang w:val="en-US"/>
              </w:rPr>
              <w:t>InvocationLog</w:t>
            </w:r>
          </w:p>
          <w:p w14:paraId="50C6DD50" w14:textId="77777777" w:rsidR="00865CE6" w:rsidRPr="00865CE6" w:rsidRDefault="00865CE6" w:rsidP="003579F9">
            <w:pPr>
              <w:numPr>
                <w:ilvl w:val="1"/>
                <w:numId w:val="269"/>
              </w:numPr>
              <w:spacing w:after="0"/>
              <w:contextualSpacing/>
              <w:rPr>
                <w:lang w:val="en-US"/>
              </w:rPr>
            </w:pPr>
            <w:bookmarkStart w:id="2159" w:name="MCCQCTEMPBM_00002227"/>
            <w:bookmarkEnd w:id="2158"/>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2160" w:name="MCCQCTEMPBM_00002228"/>
            <w:bookmarkEnd w:id="2159"/>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2161" w:name="MCCQCTEMPBM_00002229"/>
            <w:bookmarkEnd w:id="2160"/>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2161"/>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3B2724">
        <w:trPr>
          <w:trHeight w:val="300"/>
        </w:trPr>
        <w:tc>
          <w:tcPr>
            <w:tcW w:w="1555" w:type="dxa"/>
          </w:tcPr>
          <w:p w14:paraId="7CCDC29F" w14:textId="77777777" w:rsidR="00865CE6" w:rsidRPr="00865CE6" w:rsidRDefault="00865CE6" w:rsidP="00865CE6">
            <w:pPr>
              <w:jc w:val="both"/>
              <w:rPr>
                <w:b/>
                <w:bCs/>
                <w:lang w:val="en-US"/>
              </w:rPr>
            </w:pPr>
            <w:bookmarkStart w:id="2162" w:name="MCCQCTEMPBM_00002236" w:colFirst="1" w:colLast="1"/>
            <w:bookmarkEnd w:id="2150"/>
            <w:r w:rsidRPr="00865CE6">
              <w:rPr>
                <w:b/>
                <w:bCs/>
                <w:lang w:val="en-US"/>
              </w:rPr>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2163"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164" w:name="MCCQCTEMPBM_00002232"/>
            <w:bookmarkEnd w:id="2163"/>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165" w:name="MCCQCTEMPBM_00002233"/>
            <w:bookmarkEnd w:id="2164"/>
            <w:r w:rsidRPr="00865CE6">
              <w:rPr>
                <w:lang w:val="en-US"/>
              </w:rPr>
              <w:t>Error Response Body must accomplish with </w:t>
            </w:r>
            <w:r w:rsidRPr="00865CE6">
              <w:rPr>
                <w:b/>
                <w:bCs/>
                <w:lang w:val="en-US"/>
              </w:rPr>
              <w:t>ProblemDetails</w:t>
            </w:r>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166" w:name="MCCQCTEMPBM_00002234"/>
            <w:bookmarkEnd w:id="2165"/>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167" w:name="MCCQCTEMPBM_00002235"/>
            <w:bookmarkEnd w:id="2166"/>
            <w:r w:rsidRPr="00865CE6">
              <w:rPr>
                <w:lang w:val="en-US"/>
              </w:rPr>
              <w:t>title with message "Parameters do not match any log entry".</w:t>
            </w:r>
          </w:p>
          <w:bookmarkEnd w:id="2167"/>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2162"/>
    </w:tbl>
    <w:p w14:paraId="0FE9375A" w14:textId="77777777" w:rsidR="00865CE6" w:rsidRPr="00865CE6" w:rsidRDefault="00865CE6" w:rsidP="00865CE6">
      <w:pPr>
        <w:jc w:val="both"/>
        <w:rPr>
          <w:lang w:val="en-US"/>
        </w:rPr>
      </w:pPr>
    </w:p>
    <w:p w14:paraId="00FD252E" w14:textId="77777777" w:rsidR="00865CE6" w:rsidRPr="00865CE6" w:rsidRDefault="00865CE6" w:rsidP="008668A1">
      <w:pPr>
        <w:pStyle w:val="Heading1"/>
        <w:rPr>
          <w:lang w:val="en-US"/>
        </w:rPr>
      </w:pPr>
      <w:bookmarkStart w:id="2168" w:name="_Toc178759289"/>
      <w:bookmarkStart w:id="2169" w:name="_Toc179279282"/>
      <w:bookmarkStart w:id="2170" w:name="_Toc183231311"/>
      <w:r w:rsidRPr="00865CE6">
        <w:rPr>
          <w:lang w:val="en-US"/>
        </w:rPr>
        <w:t>B.9</w:t>
      </w:r>
      <w:r w:rsidRPr="00865CE6">
        <w:rPr>
          <w:lang w:val="en-US"/>
        </w:rPr>
        <w:tab/>
        <w:t>Test Plan for CAPIF API Access Control Policy Service</w:t>
      </w:r>
      <w:bookmarkEnd w:id="2168"/>
      <w:bookmarkEnd w:id="2169"/>
      <w:bookmarkEnd w:id="2170"/>
    </w:p>
    <w:p w14:paraId="0A881302" w14:textId="77777777" w:rsidR="00865CE6" w:rsidRPr="00865CE6" w:rsidRDefault="00865CE6" w:rsidP="00865CE6">
      <w:pPr>
        <w:rPr>
          <w:lang w:val="en-US"/>
        </w:rPr>
      </w:pPr>
      <w:r w:rsidRPr="00865CE6">
        <w:rPr>
          <w:lang w:val="en-US"/>
        </w:rPr>
        <w:t>This section list test cases for the CAPIF_Access_Control_Policy_API.</w:t>
      </w:r>
    </w:p>
    <w:p w14:paraId="214DD72C" w14:textId="77777777" w:rsidR="00865CE6" w:rsidRPr="00865CE6" w:rsidRDefault="00865CE6" w:rsidP="00865CE6">
      <w:pPr>
        <w:keepNext/>
        <w:keepLines/>
        <w:spacing w:before="120"/>
        <w:ind w:left="1134" w:hanging="1134"/>
        <w:outlineLvl w:val="2"/>
        <w:rPr>
          <w:rFonts w:ascii="Arial" w:hAnsi="Arial"/>
          <w:sz w:val="28"/>
          <w:lang w:val="en-US"/>
        </w:rPr>
      </w:pPr>
      <w:bookmarkStart w:id="2171" w:name="_Toc178759290"/>
      <w:bookmarkStart w:id="2172" w:name="_Toc179279283"/>
      <w:r w:rsidRPr="00865CE6">
        <w:rPr>
          <w:rFonts w:ascii="Arial" w:hAnsi="Arial"/>
          <w:sz w:val="28"/>
          <w:lang w:val="en-US"/>
        </w:rPr>
        <w:t>Test Case 1: Retrieve ACL</w:t>
      </w:r>
      <w:bookmarkEnd w:id="2171"/>
      <w:bookmarkEnd w:id="2172"/>
    </w:p>
    <w:tbl>
      <w:tblPr>
        <w:tblStyle w:val="TableGrid1"/>
        <w:tblW w:w="0" w:type="auto"/>
        <w:tblLook w:val="04A0" w:firstRow="1" w:lastRow="0" w:firstColumn="1" w:lastColumn="0" w:noHBand="0" w:noVBand="1"/>
      </w:tblPr>
      <w:tblGrid>
        <w:gridCol w:w="1555"/>
        <w:gridCol w:w="8076"/>
      </w:tblGrid>
      <w:tr w:rsidR="00865CE6" w:rsidRPr="00865CE6" w14:paraId="369CD27B" w14:textId="77777777" w:rsidTr="003B2724">
        <w:trPr>
          <w:trHeight w:val="300"/>
        </w:trPr>
        <w:tc>
          <w:tcPr>
            <w:tcW w:w="1555" w:type="dxa"/>
          </w:tcPr>
          <w:p w14:paraId="42446EBD" w14:textId="77777777" w:rsidR="00865CE6" w:rsidRPr="00865CE6" w:rsidRDefault="00865CE6" w:rsidP="00865CE6">
            <w:pPr>
              <w:jc w:val="both"/>
              <w:rPr>
                <w:lang w:val="en-US"/>
              </w:rPr>
            </w:pPr>
            <w:r w:rsidRPr="00865CE6">
              <w:rPr>
                <w:b/>
                <w:bCs/>
                <w:lang w:val="en-US"/>
              </w:rPr>
              <w:t>Test ID</w:t>
            </w:r>
          </w:p>
        </w:tc>
        <w:tc>
          <w:tcPr>
            <w:tcW w:w="8076" w:type="dxa"/>
          </w:tcPr>
          <w:p w14:paraId="5659303F" w14:textId="77777777" w:rsidR="00865CE6" w:rsidRPr="00865CE6" w:rsidRDefault="00865CE6" w:rsidP="00865CE6">
            <w:pPr>
              <w:rPr>
                <w:lang w:val="en-US"/>
              </w:rPr>
            </w:pPr>
            <w:r w:rsidRPr="00865CE6">
              <w:rPr>
                <w:lang w:val="en-US"/>
              </w:rPr>
              <w:t>capif_api_acl -1</w:t>
            </w:r>
          </w:p>
        </w:tc>
      </w:tr>
      <w:tr w:rsidR="00865CE6" w:rsidRPr="00865CE6" w14:paraId="0DEB8183" w14:textId="77777777" w:rsidTr="003B2724">
        <w:trPr>
          <w:trHeight w:val="300"/>
        </w:trPr>
        <w:tc>
          <w:tcPr>
            <w:tcW w:w="1555" w:type="dxa"/>
          </w:tcPr>
          <w:p w14:paraId="39437A3F" w14:textId="77777777" w:rsidR="00865CE6" w:rsidRPr="00865CE6" w:rsidRDefault="00865CE6" w:rsidP="00865CE6">
            <w:pPr>
              <w:jc w:val="both"/>
              <w:rPr>
                <w:lang w:val="en-US"/>
              </w:rPr>
            </w:pPr>
            <w:r w:rsidRPr="00865CE6">
              <w:rPr>
                <w:b/>
                <w:bCs/>
                <w:lang w:val="en-US"/>
              </w:rPr>
              <w:t>Description</w:t>
            </w:r>
          </w:p>
        </w:tc>
        <w:tc>
          <w:tcPr>
            <w:tcW w:w="8076" w:type="dxa"/>
          </w:tcPr>
          <w:p w14:paraId="6CB59A40" w14:textId="77777777" w:rsidR="00865CE6" w:rsidRPr="00865CE6" w:rsidRDefault="00865CE6" w:rsidP="00865CE6">
            <w:pPr>
              <w:rPr>
                <w:lang w:val="en-US"/>
              </w:rPr>
            </w:pPr>
            <w:r w:rsidRPr="00865CE6">
              <w:rPr>
                <w:lang w:val="en-US"/>
              </w:rPr>
              <w:t>This test case will check that an API Provider can retrieve ACL from CAPIF</w:t>
            </w:r>
          </w:p>
        </w:tc>
      </w:tr>
      <w:tr w:rsidR="00865CE6" w:rsidRPr="00865CE6" w14:paraId="267C88AF" w14:textId="77777777" w:rsidTr="003B2724">
        <w:trPr>
          <w:trHeight w:val="300"/>
        </w:trPr>
        <w:tc>
          <w:tcPr>
            <w:tcW w:w="1555" w:type="dxa"/>
          </w:tcPr>
          <w:p w14:paraId="1ED44699" w14:textId="77777777" w:rsidR="00865CE6" w:rsidRPr="00865CE6" w:rsidRDefault="00865CE6" w:rsidP="00865CE6">
            <w:pPr>
              <w:jc w:val="both"/>
              <w:rPr>
                <w:b/>
                <w:bCs/>
                <w:lang w:val="en-US"/>
              </w:rPr>
            </w:pPr>
            <w:r w:rsidRPr="00865CE6">
              <w:rPr>
                <w:b/>
                <w:bCs/>
                <w:lang w:val="en-US"/>
              </w:rPr>
              <w:t>Pre-conditions</w:t>
            </w:r>
          </w:p>
        </w:tc>
        <w:tc>
          <w:tcPr>
            <w:tcW w:w="8076" w:type="dxa"/>
          </w:tcPr>
          <w:p w14:paraId="50A5246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72BF43" w14:textId="77777777" w:rsidR="00865CE6" w:rsidRPr="00865CE6" w:rsidRDefault="00865CE6" w:rsidP="00865CE6">
            <w:pPr>
              <w:rPr>
                <w:lang w:val="en-US"/>
              </w:rPr>
            </w:pPr>
            <w:r w:rsidRPr="00865CE6">
              <w:rPr>
                <w:lang w:val="en-US"/>
              </w:rPr>
              <w:t>Service published in CAPIF</w:t>
            </w:r>
          </w:p>
          <w:p w14:paraId="4F20557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43421A5D" w14:textId="77777777" w:rsidTr="003B2724">
        <w:trPr>
          <w:trHeight w:val="300"/>
        </w:trPr>
        <w:tc>
          <w:tcPr>
            <w:tcW w:w="1555" w:type="dxa"/>
          </w:tcPr>
          <w:p w14:paraId="1294671C" w14:textId="77777777" w:rsidR="00865CE6" w:rsidRPr="00865CE6" w:rsidRDefault="00865CE6" w:rsidP="00865CE6">
            <w:pPr>
              <w:jc w:val="both"/>
              <w:rPr>
                <w:lang w:val="en-US"/>
              </w:rPr>
            </w:pPr>
            <w:bookmarkStart w:id="2173" w:name="MCCQCTEMPBM_00002240" w:colFirst="1" w:colLast="1"/>
            <w:r w:rsidRPr="00865CE6">
              <w:rPr>
                <w:b/>
                <w:bCs/>
                <w:lang w:val="en-US"/>
              </w:rPr>
              <w:lastRenderedPageBreak/>
              <w:t>Execution Steps</w:t>
            </w:r>
          </w:p>
        </w:tc>
        <w:tc>
          <w:tcPr>
            <w:tcW w:w="8076" w:type="dxa"/>
          </w:tcPr>
          <w:p w14:paraId="6244663A" w14:textId="77777777" w:rsidR="00865CE6" w:rsidRPr="00865CE6" w:rsidRDefault="00865CE6" w:rsidP="003579F9">
            <w:pPr>
              <w:numPr>
                <w:ilvl w:val="0"/>
                <w:numId w:val="272"/>
              </w:numPr>
              <w:spacing w:after="0"/>
              <w:contextualSpacing/>
              <w:rPr>
                <w:lang w:val="en-US"/>
              </w:rPr>
            </w:pPr>
            <w:bookmarkStart w:id="2174" w:name="MCCQCTEMPBM_00002237"/>
            <w:r w:rsidRPr="00865CE6">
              <w:rPr>
                <w:lang w:val="en-US"/>
              </w:rPr>
              <w:t>Onboard Invoker and Provider at CCF.</w:t>
            </w:r>
          </w:p>
          <w:p w14:paraId="75129CBA" w14:textId="77777777" w:rsidR="00865CE6" w:rsidRPr="00865CE6" w:rsidRDefault="00865CE6" w:rsidP="003579F9">
            <w:pPr>
              <w:numPr>
                <w:ilvl w:val="0"/>
                <w:numId w:val="272"/>
              </w:numPr>
              <w:spacing w:after="0"/>
              <w:contextualSpacing/>
              <w:rPr>
                <w:lang w:val="en-US"/>
              </w:rPr>
            </w:pPr>
            <w:bookmarkStart w:id="2175" w:name="MCCQCTEMPBM_00002238"/>
            <w:bookmarkEnd w:id="2174"/>
            <w:r w:rsidRPr="00865CE6">
              <w:rPr>
                <w:lang w:val="en-US"/>
              </w:rPr>
              <w:t>Publish Service API with name service_1</w:t>
            </w:r>
          </w:p>
          <w:p w14:paraId="66138DB8" w14:textId="77777777" w:rsidR="00865CE6" w:rsidRPr="00865CE6" w:rsidRDefault="00865CE6" w:rsidP="003579F9">
            <w:pPr>
              <w:numPr>
                <w:ilvl w:val="0"/>
                <w:numId w:val="272"/>
              </w:numPr>
              <w:spacing w:after="0"/>
              <w:contextualSpacing/>
              <w:rPr>
                <w:lang w:val="en-US"/>
              </w:rPr>
            </w:pPr>
            <w:bookmarkStart w:id="2176" w:name="MCCQCTEMPBM_00002239"/>
            <w:bookmarkEnd w:id="2175"/>
            <w:r w:rsidRPr="00865CE6">
              <w:rPr>
                <w:lang w:val="en-US"/>
              </w:rPr>
              <w:t>Create Security Context</w:t>
            </w:r>
          </w:p>
          <w:bookmarkEnd w:id="2176"/>
          <w:p w14:paraId="1730B951" w14:textId="77777777" w:rsidR="00865CE6" w:rsidRPr="00865CE6" w:rsidRDefault="00865CE6" w:rsidP="003579F9">
            <w:pPr>
              <w:numPr>
                <w:ilvl w:val="0"/>
                <w:numId w:val="272"/>
              </w:numPr>
              <w:spacing w:after="0"/>
              <w:contextualSpacing/>
              <w:rPr>
                <w:lang w:val="en-US"/>
              </w:rPr>
            </w:pPr>
            <w:r w:rsidRPr="00865CE6">
              <w:rPr>
                <w:lang w:val="en-US"/>
              </w:rPr>
              <w:t>Provider Get ACL information</w:t>
            </w:r>
          </w:p>
        </w:tc>
      </w:tr>
      <w:tr w:rsidR="00865CE6" w:rsidRPr="00865CE6" w14:paraId="2E402750" w14:textId="77777777" w:rsidTr="003B2724">
        <w:trPr>
          <w:trHeight w:val="300"/>
        </w:trPr>
        <w:tc>
          <w:tcPr>
            <w:tcW w:w="1555" w:type="dxa"/>
          </w:tcPr>
          <w:p w14:paraId="59FA35A1" w14:textId="77777777" w:rsidR="00865CE6" w:rsidRPr="00865CE6" w:rsidRDefault="00865CE6" w:rsidP="00865CE6">
            <w:pPr>
              <w:jc w:val="both"/>
              <w:rPr>
                <w:b/>
                <w:bCs/>
                <w:lang w:val="en-US"/>
              </w:rPr>
            </w:pPr>
            <w:bookmarkStart w:id="2177" w:name="MCCQCTEMPBM_00002252" w:colFirst="1" w:colLast="1"/>
            <w:bookmarkEnd w:id="2173"/>
            <w:r w:rsidRPr="00865CE6">
              <w:rPr>
                <w:b/>
                <w:bCs/>
                <w:lang w:val="en-US"/>
              </w:rPr>
              <w:t>Information of Test</w:t>
            </w:r>
          </w:p>
        </w:tc>
        <w:tc>
          <w:tcPr>
            <w:tcW w:w="8076" w:type="dxa"/>
          </w:tcPr>
          <w:p w14:paraId="6EE84524" w14:textId="77777777" w:rsidR="00865CE6" w:rsidRPr="00865CE6" w:rsidRDefault="00865CE6" w:rsidP="003579F9">
            <w:pPr>
              <w:numPr>
                <w:ilvl w:val="0"/>
                <w:numId w:val="273"/>
              </w:numPr>
              <w:spacing w:after="0"/>
              <w:contextualSpacing/>
              <w:rPr>
                <w:lang w:val="en-US"/>
              </w:rPr>
            </w:pPr>
            <w:bookmarkStart w:id="2178" w:name="MCCQCTEMPBM_00002241"/>
            <w:r w:rsidRPr="00865CE6">
              <w:rPr>
                <w:lang w:val="en-US"/>
              </w:rPr>
              <w:t>Onboard Invoker and provider at CCF.</w:t>
            </w:r>
          </w:p>
          <w:p w14:paraId="5FB1663F" w14:textId="77777777" w:rsidR="00865CE6" w:rsidRPr="00865CE6" w:rsidRDefault="00865CE6" w:rsidP="003579F9">
            <w:pPr>
              <w:numPr>
                <w:ilvl w:val="0"/>
                <w:numId w:val="273"/>
              </w:numPr>
              <w:spacing w:after="0"/>
              <w:contextualSpacing/>
              <w:rPr>
                <w:lang w:val="en-US"/>
              </w:rPr>
            </w:pPr>
            <w:bookmarkStart w:id="2179" w:name="MCCQCTEMPBM_00002242"/>
            <w:bookmarkEnd w:id="2178"/>
            <w:r w:rsidRPr="00865CE6">
              <w:rPr>
                <w:lang w:val="en-US"/>
              </w:rPr>
              <w:t>Publish Service API at CCF:</w:t>
            </w:r>
          </w:p>
          <w:p w14:paraId="33AC5594" w14:textId="77777777" w:rsidR="00865CE6" w:rsidRPr="00865CE6" w:rsidRDefault="00865CE6" w:rsidP="003579F9">
            <w:pPr>
              <w:numPr>
                <w:ilvl w:val="1"/>
                <w:numId w:val="273"/>
              </w:numPr>
              <w:spacing w:after="0"/>
              <w:contextualSpacing/>
              <w:rPr>
                <w:lang w:val="en-US"/>
              </w:rPr>
            </w:pPr>
            <w:bookmarkStart w:id="2180" w:name="MCCQCTEMPBM_00002243"/>
            <w:bookmarkEnd w:id="217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55BEEAC" w14:textId="77777777" w:rsidR="00865CE6" w:rsidRPr="00865CE6" w:rsidRDefault="00865CE6" w:rsidP="003579F9">
            <w:pPr>
              <w:numPr>
                <w:ilvl w:val="1"/>
                <w:numId w:val="273"/>
              </w:numPr>
              <w:spacing w:after="0"/>
              <w:contextualSpacing/>
              <w:rPr>
                <w:lang w:val="en-US"/>
              </w:rPr>
            </w:pPr>
            <w:bookmarkStart w:id="2181" w:name="MCCQCTEMPBM_00002244"/>
            <w:bookmarkEnd w:id="2180"/>
            <w:r w:rsidRPr="00865CE6">
              <w:rPr>
                <w:lang w:val="en-US"/>
              </w:rPr>
              <w:t>body [service api description] with apiName </w:t>
            </w:r>
            <w:r w:rsidRPr="00865CE6">
              <w:rPr>
                <w:b/>
                <w:bCs/>
                <w:lang w:val="en-US"/>
              </w:rPr>
              <w:t>service_1</w:t>
            </w:r>
          </w:p>
          <w:p w14:paraId="62E02981" w14:textId="77777777" w:rsidR="00865CE6" w:rsidRPr="00865CE6" w:rsidRDefault="00865CE6" w:rsidP="003579F9">
            <w:pPr>
              <w:numPr>
                <w:ilvl w:val="1"/>
                <w:numId w:val="273"/>
              </w:numPr>
              <w:spacing w:after="0"/>
              <w:contextualSpacing/>
              <w:rPr>
                <w:lang w:val="en-US"/>
              </w:rPr>
            </w:pPr>
            <w:bookmarkStart w:id="2182" w:name="MCCQCTEMPBM_00002245"/>
            <w:bookmarkEnd w:id="2181"/>
            <w:r w:rsidRPr="00865CE6">
              <w:rPr>
                <w:lang w:val="en-US"/>
              </w:rPr>
              <w:t>Use </w:t>
            </w:r>
            <w:r w:rsidRPr="00865CE6">
              <w:rPr>
                <w:b/>
                <w:bCs/>
                <w:lang w:val="en-US"/>
              </w:rPr>
              <w:t>APF Certificate</w:t>
            </w:r>
          </w:p>
          <w:p w14:paraId="4CA51ECB" w14:textId="77777777" w:rsidR="00865CE6" w:rsidRPr="00865CE6" w:rsidRDefault="00865CE6" w:rsidP="003579F9">
            <w:pPr>
              <w:numPr>
                <w:ilvl w:val="0"/>
                <w:numId w:val="273"/>
              </w:numPr>
              <w:spacing w:after="0"/>
              <w:contextualSpacing/>
              <w:rPr>
                <w:lang w:val="en-US"/>
              </w:rPr>
            </w:pPr>
            <w:bookmarkStart w:id="2183" w:name="MCCQCTEMPBM_00002246"/>
            <w:bookmarkEnd w:id="2182"/>
            <w:r w:rsidRPr="00865CE6">
              <w:rPr>
                <w:lang w:val="en-US"/>
              </w:rPr>
              <w:t>Create Security Context for this Invoker</w:t>
            </w:r>
          </w:p>
          <w:p w14:paraId="759B1EEB" w14:textId="77777777" w:rsidR="00865CE6" w:rsidRPr="00865CE6" w:rsidRDefault="00865CE6" w:rsidP="003579F9">
            <w:pPr>
              <w:numPr>
                <w:ilvl w:val="1"/>
                <w:numId w:val="273"/>
              </w:numPr>
              <w:spacing w:after="0"/>
              <w:contextualSpacing/>
              <w:rPr>
                <w:lang w:val="en-US"/>
              </w:rPr>
            </w:pPr>
            <w:bookmarkStart w:id="2184" w:name="MCCQCTEMPBM_00002247"/>
            <w:bookmarkEnd w:id="218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AFE2105" w14:textId="77777777" w:rsidR="00865CE6" w:rsidRPr="00865CE6" w:rsidRDefault="00865CE6" w:rsidP="003579F9">
            <w:pPr>
              <w:numPr>
                <w:ilvl w:val="1"/>
                <w:numId w:val="273"/>
              </w:numPr>
              <w:spacing w:after="0"/>
              <w:contextualSpacing/>
              <w:rPr>
                <w:lang w:val="en-US"/>
              </w:rPr>
            </w:pPr>
            <w:bookmarkStart w:id="2185" w:name="MCCQCTEMPBM_00002248"/>
            <w:bookmarkEnd w:id="2184"/>
            <w:r w:rsidRPr="00865CE6">
              <w:rPr>
                <w:lang w:val="en-US"/>
              </w:rPr>
              <w:t>Use </w:t>
            </w:r>
            <w:r w:rsidRPr="00865CE6">
              <w:rPr>
                <w:b/>
                <w:bCs/>
                <w:lang w:val="en-US"/>
              </w:rPr>
              <w:t>Invoker Certificate</w:t>
            </w:r>
          </w:p>
          <w:p w14:paraId="62459C33" w14:textId="77777777" w:rsidR="00865CE6" w:rsidRPr="00865CE6" w:rsidRDefault="00865CE6" w:rsidP="003579F9">
            <w:pPr>
              <w:numPr>
                <w:ilvl w:val="0"/>
                <w:numId w:val="273"/>
              </w:numPr>
              <w:spacing w:after="0"/>
              <w:contextualSpacing/>
              <w:rPr>
                <w:lang w:val="en-US"/>
              </w:rPr>
            </w:pPr>
            <w:bookmarkStart w:id="2186" w:name="MCCQCTEMPBM_00002249"/>
            <w:bookmarkEnd w:id="2185"/>
            <w:r w:rsidRPr="00865CE6">
              <w:rPr>
                <w:lang w:val="en-US"/>
              </w:rPr>
              <w:t>Provider Retrieve ACL</w:t>
            </w:r>
          </w:p>
          <w:p w14:paraId="23863323" w14:textId="77777777" w:rsidR="00865CE6" w:rsidRPr="00865CE6" w:rsidRDefault="00865CE6" w:rsidP="003579F9">
            <w:pPr>
              <w:numPr>
                <w:ilvl w:val="1"/>
                <w:numId w:val="273"/>
              </w:numPr>
              <w:spacing w:after="0"/>
              <w:contextualSpacing/>
              <w:rPr>
                <w:lang w:val="en-US"/>
              </w:rPr>
            </w:pPr>
            <w:bookmarkStart w:id="2187" w:name="MCCQCTEMPBM_00002250"/>
            <w:bookmarkEnd w:id="218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6E647AB0" w14:textId="77777777" w:rsidR="00865CE6" w:rsidRPr="00865CE6" w:rsidRDefault="00865CE6" w:rsidP="003579F9">
            <w:pPr>
              <w:numPr>
                <w:ilvl w:val="1"/>
                <w:numId w:val="273"/>
              </w:numPr>
              <w:spacing w:after="0"/>
              <w:contextualSpacing/>
              <w:rPr>
                <w:lang w:val="en-US"/>
              </w:rPr>
            </w:pPr>
            <w:bookmarkStart w:id="2188" w:name="MCCQCTEMPBM_00002251"/>
            <w:bookmarkEnd w:id="2187"/>
            <w:r w:rsidRPr="00865CE6">
              <w:rPr>
                <w:lang w:val="en-US"/>
              </w:rPr>
              <w:t>Use </w:t>
            </w:r>
            <w:r w:rsidRPr="00865CE6">
              <w:rPr>
                <w:b/>
                <w:bCs/>
                <w:lang w:val="en-US"/>
              </w:rPr>
              <w:t>serviceApiId</w:t>
            </w:r>
            <w:r w:rsidRPr="00865CE6">
              <w:rPr>
                <w:lang w:val="en-US"/>
              </w:rPr>
              <w:t> and </w:t>
            </w:r>
            <w:r w:rsidRPr="00865CE6">
              <w:rPr>
                <w:b/>
                <w:bCs/>
                <w:lang w:val="en-US"/>
              </w:rPr>
              <w:t>aefId</w:t>
            </w:r>
          </w:p>
          <w:bookmarkEnd w:id="2188"/>
          <w:p w14:paraId="1FC39BE3" w14:textId="77777777" w:rsidR="00865CE6" w:rsidRPr="00865CE6" w:rsidRDefault="00865CE6" w:rsidP="003579F9">
            <w:pPr>
              <w:numPr>
                <w:ilvl w:val="1"/>
                <w:numId w:val="273"/>
              </w:numPr>
              <w:spacing w:after="0"/>
              <w:contextualSpacing/>
              <w:rPr>
                <w:lang w:val="en-US"/>
              </w:rPr>
            </w:pPr>
            <w:r w:rsidRPr="00865CE6">
              <w:rPr>
                <w:lang w:val="en-US"/>
              </w:rPr>
              <w:t>Use </w:t>
            </w:r>
            <w:r w:rsidRPr="00865CE6">
              <w:rPr>
                <w:b/>
                <w:bCs/>
                <w:lang w:val="en-US"/>
              </w:rPr>
              <w:t>AEF Certificate</w:t>
            </w:r>
          </w:p>
        </w:tc>
      </w:tr>
      <w:tr w:rsidR="00865CE6" w:rsidRPr="00865CE6" w14:paraId="081D8590" w14:textId="77777777" w:rsidTr="003B2724">
        <w:trPr>
          <w:trHeight w:val="300"/>
        </w:trPr>
        <w:tc>
          <w:tcPr>
            <w:tcW w:w="1555" w:type="dxa"/>
          </w:tcPr>
          <w:p w14:paraId="6E30E55A" w14:textId="77777777" w:rsidR="00865CE6" w:rsidRPr="00865CE6" w:rsidRDefault="00865CE6" w:rsidP="00865CE6">
            <w:pPr>
              <w:jc w:val="both"/>
              <w:rPr>
                <w:b/>
                <w:bCs/>
                <w:lang w:val="en-US"/>
              </w:rPr>
            </w:pPr>
            <w:bookmarkStart w:id="2189" w:name="MCCQCTEMPBM_00002258" w:colFirst="1" w:colLast="1"/>
            <w:bookmarkEnd w:id="2177"/>
            <w:r w:rsidRPr="00865CE6">
              <w:rPr>
                <w:b/>
                <w:bCs/>
                <w:lang w:val="en-US"/>
              </w:rPr>
              <w:t>Expected Result</w:t>
            </w:r>
          </w:p>
        </w:tc>
        <w:tc>
          <w:tcPr>
            <w:tcW w:w="8076" w:type="dxa"/>
          </w:tcPr>
          <w:p w14:paraId="64DB9DDC" w14:textId="77777777" w:rsidR="00865CE6" w:rsidRPr="00865CE6" w:rsidRDefault="00865CE6" w:rsidP="003579F9">
            <w:pPr>
              <w:numPr>
                <w:ilvl w:val="0"/>
                <w:numId w:val="274"/>
              </w:numPr>
              <w:shd w:val="clear" w:color="auto" w:fill="FFFFFF"/>
              <w:spacing w:before="100" w:beforeAutospacing="1" w:after="0"/>
              <w:contextualSpacing/>
              <w:rPr>
                <w:lang w:val="en-US"/>
              </w:rPr>
            </w:pPr>
            <w:bookmarkStart w:id="2190" w:name="MCCQCTEMPBM_00002253"/>
            <w:r w:rsidRPr="00865CE6">
              <w:rPr>
                <w:lang w:val="en-US"/>
              </w:rPr>
              <w:t>Response to ACL Service must accomplish:</w:t>
            </w:r>
          </w:p>
          <w:p w14:paraId="5843FDFA"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2191" w:name="MCCQCTEMPBM_00002254"/>
            <w:bookmarkEnd w:id="2190"/>
            <w:r w:rsidRPr="00865CE6">
              <w:rPr>
                <w:b/>
                <w:bCs/>
                <w:lang w:val="en-US"/>
              </w:rPr>
              <w:t>200 OK</w:t>
            </w:r>
            <w:r w:rsidRPr="00865CE6">
              <w:rPr>
                <w:lang w:val="en-US"/>
              </w:rPr>
              <w:t> Response.</w:t>
            </w:r>
          </w:p>
          <w:p w14:paraId="43733FBB"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2192" w:name="MCCQCTEMPBM_00002255"/>
            <w:bookmarkEnd w:id="2191"/>
            <w:r w:rsidRPr="00865CE6">
              <w:rPr>
                <w:lang w:val="en-US"/>
              </w:rPr>
              <w:t>body returned must accomplish </w:t>
            </w:r>
            <w:r w:rsidRPr="00865CE6">
              <w:rPr>
                <w:b/>
                <w:bCs/>
                <w:lang w:val="en-US"/>
              </w:rPr>
              <w:t>AccessControlPolicyList</w:t>
            </w:r>
            <w:r w:rsidRPr="00865CE6">
              <w:rPr>
                <w:lang w:val="en-US"/>
              </w:rPr>
              <w:t> data structure.</w:t>
            </w:r>
          </w:p>
          <w:p w14:paraId="3760AF98"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2193" w:name="MCCQCTEMPBM_00002256"/>
            <w:bookmarkEnd w:id="2192"/>
            <w:r w:rsidRPr="00865CE6">
              <w:rPr>
                <w:b/>
                <w:bCs/>
                <w:lang w:val="en-US"/>
              </w:rPr>
              <w:t>apiInvokerPolicies</w:t>
            </w:r>
            <w:r w:rsidRPr="00865CE6">
              <w:rPr>
                <w:lang w:val="en-US"/>
              </w:rPr>
              <w:t> must:</w:t>
            </w:r>
          </w:p>
          <w:p w14:paraId="133D18B6" w14:textId="77777777" w:rsidR="00865CE6" w:rsidRPr="00865CE6" w:rsidRDefault="00865CE6" w:rsidP="003579F9">
            <w:pPr>
              <w:numPr>
                <w:ilvl w:val="2"/>
                <w:numId w:val="274"/>
              </w:numPr>
              <w:shd w:val="clear" w:color="auto" w:fill="FFFFFF"/>
              <w:spacing w:before="100" w:beforeAutospacing="1" w:after="0"/>
              <w:contextualSpacing/>
              <w:rPr>
                <w:lang w:val="en-US"/>
              </w:rPr>
            </w:pPr>
            <w:bookmarkStart w:id="2194" w:name="MCCQCTEMPBM_00002257"/>
            <w:bookmarkEnd w:id="2193"/>
            <w:r w:rsidRPr="00865CE6">
              <w:rPr>
                <w:lang w:val="en-US"/>
              </w:rPr>
              <w:t>contain only one object.</w:t>
            </w:r>
          </w:p>
          <w:bookmarkEnd w:id="2194"/>
          <w:p w14:paraId="29E9C454" w14:textId="77777777" w:rsidR="00865CE6" w:rsidRPr="00865CE6" w:rsidRDefault="00865CE6" w:rsidP="003579F9">
            <w:pPr>
              <w:numPr>
                <w:ilvl w:val="2"/>
                <w:numId w:val="274"/>
              </w:numPr>
              <w:shd w:val="clear" w:color="auto" w:fill="FFFFFF"/>
              <w:spacing w:before="100" w:beforeAutospacing="1" w:after="0"/>
              <w:contextualSpacing/>
              <w:rPr>
                <w:lang w:val="en-US"/>
              </w:rPr>
            </w:pPr>
            <w:r w:rsidRPr="00865CE6">
              <w:rPr>
                <w:lang w:val="en-US"/>
              </w:rPr>
              <w:t>apiInvokerId must match apiInvokerId registered previously.</w:t>
            </w:r>
          </w:p>
        </w:tc>
      </w:tr>
      <w:bookmarkEnd w:id="2189"/>
    </w:tbl>
    <w:p w14:paraId="6F999DE1" w14:textId="77777777" w:rsidR="00865CE6" w:rsidRPr="00865CE6" w:rsidRDefault="00865CE6" w:rsidP="00865CE6">
      <w:pPr>
        <w:ind w:left="568"/>
        <w:jc w:val="both"/>
        <w:rPr>
          <w:lang w:val="en-US"/>
        </w:rPr>
      </w:pPr>
    </w:p>
    <w:p w14:paraId="734AC642" w14:textId="77777777" w:rsidR="00865CE6" w:rsidRPr="00865CE6" w:rsidRDefault="00865CE6" w:rsidP="00865CE6">
      <w:pPr>
        <w:keepNext/>
        <w:keepLines/>
        <w:spacing w:before="120"/>
        <w:ind w:left="1134" w:hanging="1134"/>
        <w:outlineLvl w:val="2"/>
        <w:rPr>
          <w:rFonts w:ascii="Arial" w:hAnsi="Arial"/>
          <w:sz w:val="28"/>
          <w:lang w:val="en-US"/>
        </w:rPr>
      </w:pPr>
      <w:bookmarkStart w:id="2195" w:name="_Toc178759291"/>
      <w:bookmarkStart w:id="2196" w:name="_Toc179279284"/>
      <w:r w:rsidRPr="00865CE6">
        <w:rPr>
          <w:rFonts w:ascii="Arial" w:hAnsi="Arial"/>
          <w:sz w:val="28"/>
          <w:lang w:val="en-US"/>
        </w:rPr>
        <w:t>Test Case 2: Retrieve ACL with 2 Service APIs published</w:t>
      </w:r>
      <w:bookmarkEnd w:id="2195"/>
      <w:bookmarkEnd w:id="2196"/>
    </w:p>
    <w:tbl>
      <w:tblPr>
        <w:tblStyle w:val="TableGrid1"/>
        <w:tblW w:w="0" w:type="auto"/>
        <w:tblLook w:val="04A0" w:firstRow="1" w:lastRow="0" w:firstColumn="1" w:lastColumn="0" w:noHBand="0" w:noVBand="1"/>
      </w:tblPr>
      <w:tblGrid>
        <w:gridCol w:w="1555"/>
        <w:gridCol w:w="8076"/>
      </w:tblGrid>
      <w:tr w:rsidR="00865CE6" w:rsidRPr="00865CE6" w14:paraId="16BC3A5C" w14:textId="77777777" w:rsidTr="003B2724">
        <w:trPr>
          <w:trHeight w:val="300"/>
        </w:trPr>
        <w:tc>
          <w:tcPr>
            <w:tcW w:w="1555" w:type="dxa"/>
          </w:tcPr>
          <w:p w14:paraId="16A4C631" w14:textId="77777777" w:rsidR="00865CE6" w:rsidRPr="00865CE6" w:rsidRDefault="00865CE6" w:rsidP="00865CE6">
            <w:pPr>
              <w:jc w:val="both"/>
              <w:rPr>
                <w:lang w:val="en-US"/>
              </w:rPr>
            </w:pPr>
            <w:r w:rsidRPr="00865CE6">
              <w:rPr>
                <w:b/>
                <w:bCs/>
                <w:lang w:val="en-US"/>
              </w:rPr>
              <w:t>Test ID</w:t>
            </w:r>
          </w:p>
        </w:tc>
        <w:tc>
          <w:tcPr>
            <w:tcW w:w="8076" w:type="dxa"/>
          </w:tcPr>
          <w:p w14:paraId="4A541526" w14:textId="77777777" w:rsidR="00865CE6" w:rsidRPr="00865CE6" w:rsidRDefault="00865CE6" w:rsidP="00865CE6">
            <w:pPr>
              <w:rPr>
                <w:lang w:val="en-US"/>
              </w:rPr>
            </w:pPr>
            <w:r w:rsidRPr="00865CE6">
              <w:rPr>
                <w:lang w:val="en-US"/>
              </w:rPr>
              <w:t>capif_api_acl-2</w:t>
            </w:r>
          </w:p>
        </w:tc>
      </w:tr>
      <w:tr w:rsidR="00865CE6" w:rsidRPr="00865CE6" w14:paraId="2E4757EE" w14:textId="77777777" w:rsidTr="003B2724">
        <w:trPr>
          <w:trHeight w:val="300"/>
        </w:trPr>
        <w:tc>
          <w:tcPr>
            <w:tcW w:w="1555" w:type="dxa"/>
          </w:tcPr>
          <w:p w14:paraId="4E178FF2" w14:textId="77777777" w:rsidR="00865CE6" w:rsidRPr="00865CE6" w:rsidRDefault="00865CE6" w:rsidP="00865CE6">
            <w:pPr>
              <w:jc w:val="both"/>
              <w:rPr>
                <w:lang w:val="en-US"/>
              </w:rPr>
            </w:pPr>
            <w:r w:rsidRPr="00865CE6">
              <w:rPr>
                <w:b/>
                <w:bCs/>
                <w:lang w:val="en-US"/>
              </w:rPr>
              <w:t>Description</w:t>
            </w:r>
          </w:p>
        </w:tc>
        <w:tc>
          <w:tcPr>
            <w:tcW w:w="8076" w:type="dxa"/>
          </w:tcPr>
          <w:p w14:paraId="78FA1D6A" w14:textId="77777777" w:rsidR="00865CE6" w:rsidRPr="00865CE6" w:rsidRDefault="00865CE6" w:rsidP="00865CE6">
            <w:pPr>
              <w:rPr>
                <w:lang w:val="en-US"/>
              </w:rPr>
            </w:pPr>
            <w:r w:rsidRPr="00865CE6">
              <w:rPr>
                <w:lang w:val="en-US"/>
              </w:rPr>
              <w:t>This test case will check that an API Provider can retrieve ACL from CAPIF for 2 different serviceApis published.</w:t>
            </w:r>
          </w:p>
        </w:tc>
      </w:tr>
      <w:tr w:rsidR="00865CE6" w:rsidRPr="00865CE6" w14:paraId="74E6A4DC" w14:textId="77777777" w:rsidTr="003B2724">
        <w:trPr>
          <w:trHeight w:val="300"/>
        </w:trPr>
        <w:tc>
          <w:tcPr>
            <w:tcW w:w="1555" w:type="dxa"/>
          </w:tcPr>
          <w:p w14:paraId="02051903" w14:textId="77777777" w:rsidR="00865CE6" w:rsidRPr="00865CE6" w:rsidRDefault="00865CE6" w:rsidP="00865CE6">
            <w:pPr>
              <w:jc w:val="both"/>
              <w:rPr>
                <w:b/>
                <w:bCs/>
                <w:lang w:val="en-US"/>
              </w:rPr>
            </w:pPr>
            <w:r w:rsidRPr="00865CE6">
              <w:rPr>
                <w:b/>
                <w:bCs/>
                <w:lang w:val="en-US"/>
              </w:rPr>
              <w:t>Pre-conditions</w:t>
            </w:r>
          </w:p>
        </w:tc>
        <w:tc>
          <w:tcPr>
            <w:tcW w:w="8076" w:type="dxa"/>
          </w:tcPr>
          <w:p w14:paraId="189D298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4E3A84" w14:textId="77777777" w:rsidR="00865CE6" w:rsidRPr="00865CE6" w:rsidRDefault="00865CE6" w:rsidP="00865CE6">
            <w:pPr>
              <w:rPr>
                <w:lang w:val="en-US"/>
              </w:rPr>
            </w:pPr>
            <w:r w:rsidRPr="00865CE6">
              <w:rPr>
                <w:lang w:val="en-US"/>
              </w:rPr>
              <w:t>Services API published in CAPIF</w:t>
            </w:r>
          </w:p>
          <w:p w14:paraId="3427C613"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52402869" w14:textId="77777777" w:rsidTr="003B2724">
        <w:trPr>
          <w:trHeight w:val="300"/>
        </w:trPr>
        <w:tc>
          <w:tcPr>
            <w:tcW w:w="1555" w:type="dxa"/>
          </w:tcPr>
          <w:p w14:paraId="4F4F8395" w14:textId="77777777" w:rsidR="00865CE6" w:rsidRPr="00865CE6" w:rsidRDefault="00865CE6" w:rsidP="00865CE6">
            <w:pPr>
              <w:jc w:val="both"/>
              <w:rPr>
                <w:lang w:val="en-US"/>
              </w:rPr>
            </w:pPr>
            <w:bookmarkStart w:id="2197" w:name="MCCQCTEMPBM_00002263" w:colFirst="1" w:colLast="1"/>
            <w:r w:rsidRPr="00865CE6">
              <w:rPr>
                <w:b/>
                <w:bCs/>
                <w:lang w:val="en-US"/>
              </w:rPr>
              <w:t>Execution Steps</w:t>
            </w:r>
          </w:p>
        </w:tc>
        <w:tc>
          <w:tcPr>
            <w:tcW w:w="8076" w:type="dxa"/>
          </w:tcPr>
          <w:p w14:paraId="3877C81E" w14:textId="77777777" w:rsidR="00865CE6" w:rsidRPr="00865CE6" w:rsidRDefault="00865CE6" w:rsidP="003579F9">
            <w:pPr>
              <w:numPr>
                <w:ilvl w:val="0"/>
                <w:numId w:val="275"/>
              </w:numPr>
              <w:spacing w:after="0"/>
              <w:contextualSpacing/>
              <w:rPr>
                <w:lang w:val="en-US"/>
              </w:rPr>
            </w:pPr>
            <w:bookmarkStart w:id="2198" w:name="MCCQCTEMPBM_00002259"/>
            <w:r w:rsidRPr="00865CE6">
              <w:rPr>
                <w:lang w:val="en-US"/>
              </w:rPr>
              <w:t>Onboard Invoker and Provider at CCF.</w:t>
            </w:r>
          </w:p>
          <w:p w14:paraId="6644EA55" w14:textId="77777777" w:rsidR="00865CE6" w:rsidRPr="00865CE6" w:rsidRDefault="00865CE6" w:rsidP="003579F9">
            <w:pPr>
              <w:numPr>
                <w:ilvl w:val="0"/>
                <w:numId w:val="275"/>
              </w:numPr>
              <w:spacing w:after="0"/>
              <w:contextualSpacing/>
              <w:rPr>
                <w:lang w:val="en-US"/>
              </w:rPr>
            </w:pPr>
            <w:bookmarkStart w:id="2199" w:name="MCCQCTEMPBM_00002260"/>
            <w:bookmarkEnd w:id="2198"/>
            <w:r w:rsidRPr="00865CE6">
              <w:rPr>
                <w:lang w:val="en-US"/>
              </w:rPr>
              <w:t>Publish Service API with name service_1 and service_2</w:t>
            </w:r>
          </w:p>
          <w:p w14:paraId="7CDEAAFF" w14:textId="77777777" w:rsidR="00865CE6" w:rsidRPr="00865CE6" w:rsidRDefault="00865CE6" w:rsidP="003579F9">
            <w:pPr>
              <w:numPr>
                <w:ilvl w:val="0"/>
                <w:numId w:val="275"/>
              </w:numPr>
              <w:spacing w:after="0"/>
              <w:contextualSpacing/>
              <w:rPr>
                <w:lang w:val="en-US"/>
              </w:rPr>
            </w:pPr>
            <w:bookmarkStart w:id="2200" w:name="MCCQCTEMPBM_00002261"/>
            <w:bookmarkEnd w:id="2199"/>
            <w:r w:rsidRPr="00865CE6">
              <w:rPr>
                <w:lang w:val="en-US"/>
              </w:rPr>
              <w:t>Create Security Context</w:t>
            </w:r>
          </w:p>
          <w:p w14:paraId="0552FCF7" w14:textId="77777777" w:rsidR="00865CE6" w:rsidRPr="00865CE6" w:rsidRDefault="00865CE6" w:rsidP="003579F9">
            <w:pPr>
              <w:numPr>
                <w:ilvl w:val="0"/>
                <w:numId w:val="275"/>
              </w:numPr>
              <w:spacing w:after="0"/>
              <w:contextualSpacing/>
              <w:rPr>
                <w:lang w:val="en-US"/>
              </w:rPr>
            </w:pPr>
            <w:bookmarkStart w:id="2201" w:name="MCCQCTEMPBM_00002262"/>
            <w:bookmarkEnd w:id="2200"/>
            <w:r w:rsidRPr="00865CE6">
              <w:rPr>
                <w:lang w:val="en-US"/>
              </w:rPr>
              <w:t>Provider Get ACL information for service_1</w:t>
            </w:r>
          </w:p>
          <w:bookmarkEnd w:id="2201"/>
          <w:p w14:paraId="5BBF3AD0" w14:textId="77777777" w:rsidR="00865CE6" w:rsidRPr="00865CE6" w:rsidRDefault="00865CE6" w:rsidP="003579F9">
            <w:pPr>
              <w:numPr>
                <w:ilvl w:val="0"/>
                <w:numId w:val="275"/>
              </w:numPr>
              <w:spacing w:after="0"/>
              <w:contextualSpacing/>
              <w:rPr>
                <w:lang w:val="en-US"/>
              </w:rPr>
            </w:pPr>
            <w:r w:rsidRPr="00865CE6">
              <w:rPr>
                <w:lang w:val="en-US"/>
              </w:rPr>
              <w:t>Provider Get ACL information for service_2</w:t>
            </w:r>
          </w:p>
        </w:tc>
      </w:tr>
      <w:tr w:rsidR="00865CE6" w:rsidRPr="00865CE6" w14:paraId="00473C05" w14:textId="77777777" w:rsidTr="003B2724">
        <w:trPr>
          <w:trHeight w:val="300"/>
        </w:trPr>
        <w:tc>
          <w:tcPr>
            <w:tcW w:w="1555" w:type="dxa"/>
          </w:tcPr>
          <w:p w14:paraId="025B1EBD" w14:textId="77777777" w:rsidR="00865CE6" w:rsidRPr="00865CE6" w:rsidRDefault="00865CE6" w:rsidP="00865CE6">
            <w:pPr>
              <w:jc w:val="both"/>
              <w:rPr>
                <w:b/>
                <w:bCs/>
                <w:lang w:val="en-US"/>
              </w:rPr>
            </w:pPr>
            <w:bookmarkStart w:id="2202" w:name="MCCQCTEMPBM_00002283" w:colFirst="1" w:colLast="1"/>
            <w:bookmarkEnd w:id="2197"/>
            <w:r w:rsidRPr="00865CE6">
              <w:rPr>
                <w:b/>
                <w:bCs/>
                <w:lang w:val="en-US"/>
              </w:rPr>
              <w:t>Information of Test</w:t>
            </w:r>
          </w:p>
        </w:tc>
        <w:tc>
          <w:tcPr>
            <w:tcW w:w="8076" w:type="dxa"/>
          </w:tcPr>
          <w:p w14:paraId="7CB6DCEC" w14:textId="77777777" w:rsidR="00865CE6" w:rsidRPr="00865CE6" w:rsidRDefault="00865CE6" w:rsidP="003579F9">
            <w:pPr>
              <w:numPr>
                <w:ilvl w:val="0"/>
                <w:numId w:val="276"/>
              </w:numPr>
              <w:spacing w:after="0"/>
              <w:contextualSpacing/>
              <w:rPr>
                <w:lang w:val="en-US"/>
              </w:rPr>
            </w:pPr>
            <w:bookmarkStart w:id="2203" w:name="MCCQCTEMPBM_00002264"/>
            <w:r w:rsidRPr="00865CE6">
              <w:rPr>
                <w:lang w:val="en-US"/>
              </w:rPr>
              <w:t>Onboard Invoker and provider at CCF.</w:t>
            </w:r>
          </w:p>
          <w:p w14:paraId="0E4646A5" w14:textId="77777777" w:rsidR="00865CE6" w:rsidRPr="00865CE6" w:rsidRDefault="00865CE6" w:rsidP="003579F9">
            <w:pPr>
              <w:numPr>
                <w:ilvl w:val="0"/>
                <w:numId w:val="276"/>
              </w:numPr>
              <w:spacing w:after="0"/>
              <w:contextualSpacing/>
              <w:rPr>
                <w:lang w:val="en-US"/>
              </w:rPr>
            </w:pPr>
            <w:bookmarkStart w:id="2204" w:name="MCCQCTEMPBM_00002265"/>
            <w:bookmarkEnd w:id="2203"/>
            <w:r w:rsidRPr="00865CE6">
              <w:rPr>
                <w:lang w:val="en-US"/>
              </w:rPr>
              <w:t>Publish Service API at CCF:</w:t>
            </w:r>
          </w:p>
          <w:p w14:paraId="3910EA8E" w14:textId="77777777" w:rsidR="00865CE6" w:rsidRPr="00865CE6" w:rsidRDefault="00865CE6" w:rsidP="003579F9">
            <w:pPr>
              <w:numPr>
                <w:ilvl w:val="1"/>
                <w:numId w:val="276"/>
              </w:numPr>
              <w:spacing w:after="0"/>
              <w:contextualSpacing/>
              <w:rPr>
                <w:lang w:val="en-US"/>
              </w:rPr>
            </w:pPr>
            <w:bookmarkStart w:id="2205" w:name="MCCQCTEMPBM_00002266"/>
            <w:bookmarkEnd w:id="220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9030F6B" w14:textId="77777777" w:rsidR="00865CE6" w:rsidRPr="00865CE6" w:rsidRDefault="00865CE6" w:rsidP="003579F9">
            <w:pPr>
              <w:numPr>
                <w:ilvl w:val="1"/>
                <w:numId w:val="276"/>
              </w:numPr>
              <w:spacing w:after="0"/>
              <w:contextualSpacing/>
              <w:rPr>
                <w:lang w:val="en-US"/>
              </w:rPr>
            </w:pPr>
            <w:bookmarkStart w:id="2206" w:name="MCCQCTEMPBM_00002267"/>
            <w:bookmarkEnd w:id="2205"/>
            <w:r w:rsidRPr="00865CE6">
              <w:rPr>
                <w:lang w:val="en-US"/>
              </w:rPr>
              <w:t>body [service api description] with apiName </w:t>
            </w:r>
            <w:r w:rsidRPr="00865CE6">
              <w:rPr>
                <w:b/>
                <w:bCs/>
                <w:lang w:val="en-US"/>
              </w:rPr>
              <w:t>service_1</w:t>
            </w:r>
          </w:p>
          <w:p w14:paraId="657360CC" w14:textId="77777777" w:rsidR="00865CE6" w:rsidRPr="00865CE6" w:rsidRDefault="00865CE6" w:rsidP="003579F9">
            <w:pPr>
              <w:numPr>
                <w:ilvl w:val="1"/>
                <w:numId w:val="276"/>
              </w:numPr>
              <w:spacing w:after="0"/>
              <w:contextualSpacing/>
              <w:rPr>
                <w:lang w:val="en-US"/>
              </w:rPr>
            </w:pPr>
            <w:bookmarkStart w:id="2207" w:name="MCCQCTEMPBM_00002268"/>
            <w:bookmarkEnd w:id="2206"/>
            <w:r w:rsidRPr="00865CE6">
              <w:rPr>
                <w:lang w:val="en-US"/>
              </w:rPr>
              <w:t>Use </w:t>
            </w:r>
            <w:r w:rsidRPr="00865CE6">
              <w:rPr>
                <w:b/>
                <w:bCs/>
                <w:lang w:val="en-US"/>
              </w:rPr>
              <w:t>APF Certificate</w:t>
            </w:r>
          </w:p>
          <w:p w14:paraId="165565A7" w14:textId="77777777" w:rsidR="00865CE6" w:rsidRPr="00865CE6" w:rsidRDefault="00865CE6" w:rsidP="003579F9">
            <w:pPr>
              <w:numPr>
                <w:ilvl w:val="0"/>
                <w:numId w:val="276"/>
              </w:numPr>
              <w:spacing w:after="0"/>
              <w:contextualSpacing/>
              <w:rPr>
                <w:lang w:val="en-US"/>
              </w:rPr>
            </w:pPr>
            <w:bookmarkStart w:id="2208" w:name="MCCQCTEMPBM_00002269"/>
            <w:bookmarkEnd w:id="2207"/>
            <w:r w:rsidRPr="00865CE6">
              <w:rPr>
                <w:lang w:val="en-US"/>
              </w:rPr>
              <w:t>Publish Service API at CCF:</w:t>
            </w:r>
          </w:p>
          <w:p w14:paraId="65296E97" w14:textId="77777777" w:rsidR="00865CE6" w:rsidRPr="00865CE6" w:rsidRDefault="00865CE6" w:rsidP="003579F9">
            <w:pPr>
              <w:numPr>
                <w:ilvl w:val="1"/>
                <w:numId w:val="276"/>
              </w:numPr>
              <w:spacing w:after="0"/>
              <w:contextualSpacing/>
              <w:rPr>
                <w:lang w:val="en-US"/>
              </w:rPr>
            </w:pPr>
            <w:bookmarkStart w:id="2209" w:name="MCCQCTEMPBM_00002270"/>
            <w:bookmarkEnd w:id="220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84762B" w14:textId="77777777" w:rsidR="00865CE6" w:rsidRPr="00865CE6" w:rsidRDefault="00865CE6" w:rsidP="003579F9">
            <w:pPr>
              <w:numPr>
                <w:ilvl w:val="1"/>
                <w:numId w:val="276"/>
              </w:numPr>
              <w:spacing w:after="0"/>
              <w:contextualSpacing/>
              <w:rPr>
                <w:lang w:val="en-US"/>
              </w:rPr>
            </w:pPr>
            <w:bookmarkStart w:id="2210" w:name="MCCQCTEMPBM_00002271"/>
            <w:bookmarkEnd w:id="2209"/>
            <w:r w:rsidRPr="00865CE6">
              <w:rPr>
                <w:lang w:val="en-US"/>
              </w:rPr>
              <w:t>body [service api description] with apiName </w:t>
            </w:r>
            <w:r w:rsidRPr="00865CE6">
              <w:rPr>
                <w:b/>
                <w:bCs/>
                <w:lang w:val="en-US"/>
              </w:rPr>
              <w:t>service_2</w:t>
            </w:r>
          </w:p>
          <w:p w14:paraId="51B604E5" w14:textId="77777777" w:rsidR="00865CE6" w:rsidRPr="00865CE6" w:rsidRDefault="00865CE6" w:rsidP="003579F9">
            <w:pPr>
              <w:numPr>
                <w:ilvl w:val="1"/>
                <w:numId w:val="276"/>
              </w:numPr>
              <w:spacing w:after="0"/>
              <w:contextualSpacing/>
              <w:rPr>
                <w:lang w:val="en-US"/>
              </w:rPr>
            </w:pPr>
            <w:bookmarkStart w:id="2211" w:name="MCCQCTEMPBM_00002272"/>
            <w:bookmarkEnd w:id="2210"/>
            <w:r w:rsidRPr="00865CE6">
              <w:rPr>
                <w:lang w:val="en-US"/>
              </w:rPr>
              <w:t>Use </w:t>
            </w:r>
            <w:r w:rsidRPr="00865CE6">
              <w:rPr>
                <w:b/>
                <w:bCs/>
                <w:lang w:val="en-US"/>
              </w:rPr>
              <w:t>APF Certificate</w:t>
            </w:r>
          </w:p>
          <w:p w14:paraId="4EE6A4A7" w14:textId="77777777" w:rsidR="00865CE6" w:rsidRPr="00865CE6" w:rsidRDefault="00865CE6" w:rsidP="003579F9">
            <w:pPr>
              <w:numPr>
                <w:ilvl w:val="0"/>
                <w:numId w:val="276"/>
              </w:numPr>
              <w:spacing w:after="0"/>
              <w:contextualSpacing/>
              <w:rPr>
                <w:lang w:val="en-US"/>
              </w:rPr>
            </w:pPr>
            <w:bookmarkStart w:id="2212" w:name="MCCQCTEMPBM_00002273"/>
            <w:bookmarkEnd w:id="2211"/>
            <w:r w:rsidRPr="00865CE6">
              <w:rPr>
                <w:lang w:val="en-US"/>
              </w:rPr>
              <w:t>Create Security Context for both published APIs</w:t>
            </w:r>
          </w:p>
          <w:p w14:paraId="01476959" w14:textId="77777777" w:rsidR="00865CE6" w:rsidRPr="00865CE6" w:rsidRDefault="00865CE6" w:rsidP="003579F9">
            <w:pPr>
              <w:numPr>
                <w:ilvl w:val="1"/>
                <w:numId w:val="276"/>
              </w:numPr>
              <w:spacing w:after="0"/>
              <w:contextualSpacing/>
              <w:rPr>
                <w:lang w:val="en-US"/>
              </w:rPr>
            </w:pPr>
            <w:bookmarkStart w:id="2213" w:name="MCCQCTEMPBM_00002274"/>
            <w:bookmarkEnd w:id="221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BA1242B" w14:textId="77777777" w:rsidR="00865CE6" w:rsidRPr="00865CE6" w:rsidRDefault="00865CE6" w:rsidP="003579F9">
            <w:pPr>
              <w:numPr>
                <w:ilvl w:val="1"/>
                <w:numId w:val="276"/>
              </w:numPr>
              <w:spacing w:after="0"/>
              <w:contextualSpacing/>
              <w:rPr>
                <w:lang w:val="en-US"/>
              </w:rPr>
            </w:pPr>
            <w:bookmarkStart w:id="2214" w:name="MCCQCTEMPBM_00002275"/>
            <w:bookmarkEnd w:id="2213"/>
            <w:r w:rsidRPr="00865CE6">
              <w:rPr>
                <w:lang w:val="en-US"/>
              </w:rPr>
              <w:t>Use </w:t>
            </w:r>
            <w:r w:rsidRPr="00865CE6">
              <w:rPr>
                <w:b/>
                <w:bCs/>
                <w:lang w:val="en-US"/>
              </w:rPr>
              <w:t>Invoker Certificate</w:t>
            </w:r>
          </w:p>
          <w:p w14:paraId="5FF55F3C" w14:textId="77777777" w:rsidR="00865CE6" w:rsidRPr="00865CE6" w:rsidRDefault="00865CE6" w:rsidP="003579F9">
            <w:pPr>
              <w:numPr>
                <w:ilvl w:val="0"/>
                <w:numId w:val="276"/>
              </w:numPr>
              <w:spacing w:after="0"/>
              <w:contextualSpacing/>
              <w:rPr>
                <w:lang w:val="en-US"/>
              </w:rPr>
            </w:pPr>
            <w:bookmarkStart w:id="2215" w:name="MCCQCTEMPBM_00002276"/>
            <w:bookmarkEnd w:id="2214"/>
            <w:r w:rsidRPr="00865CE6">
              <w:rPr>
                <w:lang w:val="en-US"/>
              </w:rPr>
              <w:t>Provider Retrieve ACL for serviceApiId1:</w:t>
            </w:r>
          </w:p>
          <w:p w14:paraId="63536F6D" w14:textId="77777777" w:rsidR="00865CE6" w:rsidRPr="00865CE6" w:rsidRDefault="00865CE6" w:rsidP="003579F9">
            <w:pPr>
              <w:numPr>
                <w:ilvl w:val="1"/>
                <w:numId w:val="276"/>
              </w:numPr>
              <w:spacing w:after="0"/>
              <w:contextualSpacing/>
              <w:rPr>
                <w:lang w:val="en-US"/>
              </w:rPr>
            </w:pPr>
            <w:bookmarkStart w:id="2216" w:name="MCCQCTEMPBM_00002277"/>
            <w:bookmarkEnd w:id="221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E69D0A" w14:textId="77777777" w:rsidR="00865CE6" w:rsidRPr="00865CE6" w:rsidRDefault="00865CE6" w:rsidP="003579F9">
            <w:pPr>
              <w:numPr>
                <w:ilvl w:val="1"/>
                <w:numId w:val="276"/>
              </w:numPr>
              <w:spacing w:after="0"/>
              <w:contextualSpacing/>
              <w:rPr>
                <w:lang w:val="en-US"/>
              </w:rPr>
            </w:pPr>
            <w:bookmarkStart w:id="2217" w:name="MCCQCTEMPBM_00002278"/>
            <w:bookmarkEnd w:id="2216"/>
            <w:r w:rsidRPr="00865CE6">
              <w:rPr>
                <w:lang w:val="en-US"/>
              </w:rPr>
              <w:lastRenderedPageBreak/>
              <w:t>Use </w:t>
            </w:r>
            <w:r w:rsidRPr="00865CE6">
              <w:rPr>
                <w:b/>
                <w:bCs/>
                <w:lang w:val="en-US"/>
              </w:rPr>
              <w:t>serviceApiId</w:t>
            </w:r>
            <w:r w:rsidRPr="00865CE6">
              <w:rPr>
                <w:lang w:val="en-US"/>
              </w:rPr>
              <w:t> and </w:t>
            </w:r>
            <w:r w:rsidRPr="00865CE6">
              <w:rPr>
                <w:b/>
                <w:bCs/>
                <w:lang w:val="en-US"/>
              </w:rPr>
              <w:t>aefId</w:t>
            </w:r>
          </w:p>
          <w:p w14:paraId="34234673" w14:textId="77777777" w:rsidR="00865CE6" w:rsidRPr="00865CE6" w:rsidRDefault="00865CE6" w:rsidP="003579F9">
            <w:pPr>
              <w:numPr>
                <w:ilvl w:val="1"/>
                <w:numId w:val="276"/>
              </w:numPr>
              <w:spacing w:after="0"/>
              <w:contextualSpacing/>
              <w:rPr>
                <w:lang w:val="en-US"/>
              </w:rPr>
            </w:pPr>
            <w:bookmarkStart w:id="2218" w:name="MCCQCTEMPBM_00002279"/>
            <w:bookmarkEnd w:id="2217"/>
            <w:r w:rsidRPr="00865CE6">
              <w:rPr>
                <w:lang w:val="en-US"/>
              </w:rPr>
              <w:t>Use </w:t>
            </w:r>
            <w:r w:rsidRPr="00865CE6">
              <w:rPr>
                <w:b/>
                <w:bCs/>
                <w:lang w:val="en-US"/>
              </w:rPr>
              <w:t>AEF Certificate</w:t>
            </w:r>
          </w:p>
          <w:p w14:paraId="48527DFF" w14:textId="77777777" w:rsidR="00865CE6" w:rsidRPr="00865CE6" w:rsidRDefault="00865CE6" w:rsidP="003579F9">
            <w:pPr>
              <w:numPr>
                <w:ilvl w:val="0"/>
                <w:numId w:val="276"/>
              </w:numPr>
              <w:spacing w:after="0"/>
              <w:contextualSpacing/>
              <w:rPr>
                <w:lang w:val="en-US"/>
              </w:rPr>
            </w:pPr>
            <w:bookmarkStart w:id="2219" w:name="MCCQCTEMPBM_00002280"/>
            <w:bookmarkEnd w:id="2218"/>
            <w:r w:rsidRPr="00865CE6">
              <w:rPr>
                <w:lang w:val="en-US"/>
              </w:rPr>
              <w:t>Provider Retrieve ACL for serviceApiId2:</w:t>
            </w:r>
          </w:p>
          <w:p w14:paraId="1FB87FC6" w14:textId="77777777" w:rsidR="00865CE6" w:rsidRPr="00865CE6" w:rsidRDefault="00865CE6" w:rsidP="003579F9">
            <w:pPr>
              <w:numPr>
                <w:ilvl w:val="1"/>
                <w:numId w:val="276"/>
              </w:numPr>
              <w:spacing w:after="0"/>
              <w:contextualSpacing/>
              <w:rPr>
                <w:lang w:val="en-US"/>
              </w:rPr>
            </w:pPr>
            <w:bookmarkStart w:id="2220" w:name="MCCQCTEMPBM_00002281"/>
            <w:bookmarkEnd w:id="22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040A8422" w14:textId="77777777" w:rsidR="00865CE6" w:rsidRPr="00865CE6" w:rsidRDefault="00865CE6" w:rsidP="003579F9">
            <w:pPr>
              <w:numPr>
                <w:ilvl w:val="1"/>
                <w:numId w:val="276"/>
              </w:numPr>
              <w:spacing w:after="0"/>
              <w:contextualSpacing/>
              <w:rPr>
                <w:lang w:val="en-US"/>
              </w:rPr>
            </w:pPr>
            <w:bookmarkStart w:id="2221" w:name="MCCQCTEMPBM_00002282"/>
            <w:bookmarkEnd w:id="2220"/>
            <w:r w:rsidRPr="00865CE6">
              <w:rPr>
                <w:lang w:val="en-US"/>
              </w:rPr>
              <w:t>Use </w:t>
            </w:r>
            <w:r w:rsidRPr="00865CE6">
              <w:rPr>
                <w:b/>
                <w:bCs/>
                <w:lang w:val="en-US"/>
              </w:rPr>
              <w:t>serviceApiId</w:t>
            </w:r>
            <w:r w:rsidRPr="00865CE6">
              <w:rPr>
                <w:lang w:val="en-US"/>
              </w:rPr>
              <w:t> and </w:t>
            </w:r>
            <w:r w:rsidRPr="00865CE6">
              <w:rPr>
                <w:b/>
                <w:bCs/>
                <w:lang w:val="en-US"/>
              </w:rPr>
              <w:t>aefId</w:t>
            </w:r>
          </w:p>
          <w:bookmarkEnd w:id="2221"/>
          <w:p w14:paraId="227BBE7B" w14:textId="77777777" w:rsidR="00865CE6" w:rsidRPr="00865CE6" w:rsidRDefault="00865CE6" w:rsidP="003579F9">
            <w:pPr>
              <w:numPr>
                <w:ilvl w:val="1"/>
                <w:numId w:val="276"/>
              </w:numPr>
              <w:spacing w:after="0"/>
              <w:contextualSpacing/>
              <w:rPr>
                <w:lang w:val="en-US"/>
              </w:rPr>
            </w:pPr>
            <w:r w:rsidRPr="00865CE6">
              <w:rPr>
                <w:lang w:val="en-US"/>
              </w:rPr>
              <w:t>Use </w:t>
            </w:r>
            <w:r w:rsidRPr="00865CE6">
              <w:rPr>
                <w:b/>
                <w:bCs/>
                <w:lang w:val="en-US"/>
              </w:rPr>
              <w:t>AEF Certificate</w:t>
            </w:r>
          </w:p>
        </w:tc>
      </w:tr>
      <w:tr w:rsidR="00865CE6" w:rsidRPr="00865CE6" w14:paraId="52B95610" w14:textId="77777777" w:rsidTr="003B2724">
        <w:trPr>
          <w:trHeight w:val="300"/>
        </w:trPr>
        <w:tc>
          <w:tcPr>
            <w:tcW w:w="1555" w:type="dxa"/>
          </w:tcPr>
          <w:p w14:paraId="47D63C4B" w14:textId="77777777" w:rsidR="00865CE6" w:rsidRPr="00865CE6" w:rsidRDefault="00865CE6" w:rsidP="00865CE6">
            <w:pPr>
              <w:jc w:val="both"/>
              <w:rPr>
                <w:b/>
                <w:bCs/>
                <w:lang w:val="en-US"/>
              </w:rPr>
            </w:pPr>
            <w:bookmarkStart w:id="2222" w:name="MCCQCTEMPBM_00002295" w:colFirst="1" w:colLast="1"/>
            <w:bookmarkEnd w:id="2202"/>
            <w:r w:rsidRPr="00865CE6">
              <w:rPr>
                <w:b/>
                <w:bCs/>
                <w:lang w:val="en-US"/>
              </w:rPr>
              <w:lastRenderedPageBreak/>
              <w:t>Expected Result</w:t>
            </w:r>
          </w:p>
        </w:tc>
        <w:tc>
          <w:tcPr>
            <w:tcW w:w="8076" w:type="dxa"/>
          </w:tcPr>
          <w:p w14:paraId="00D3F719" w14:textId="77777777" w:rsidR="00865CE6" w:rsidRPr="00865CE6" w:rsidRDefault="00865CE6" w:rsidP="003579F9">
            <w:pPr>
              <w:numPr>
                <w:ilvl w:val="0"/>
                <w:numId w:val="277"/>
              </w:numPr>
              <w:shd w:val="clear" w:color="auto" w:fill="FFFFFF"/>
              <w:spacing w:before="100" w:beforeAutospacing="1" w:after="0"/>
              <w:contextualSpacing/>
              <w:rPr>
                <w:lang w:val="en-US"/>
              </w:rPr>
            </w:pPr>
            <w:bookmarkStart w:id="2223" w:name="MCCQCTEMPBM_00002284"/>
            <w:r w:rsidRPr="00865CE6">
              <w:rPr>
                <w:lang w:val="en-US"/>
              </w:rPr>
              <w:t>Response to ACL Service for service_1 must accomplish:</w:t>
            </w:r>
          </w:p>
          <w:p w14:paraId="5EBB2085"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24" w:name="MCCQCTEMPBM_00002285"/>
            <w:bookmarkEnd w:id="2223"/>
            <w:r w:rsidRPr="00865CE6">
              <w:rPr>
                <w:b/>
                <w:bCs/>
                <w:lang w:val="en-US"/>
              </w:rPr>
              <w:t>200 OK</w:t>
            </w:r>
            <w:r w:rsidRPr="00865CE6">
              <w:rPr>
                <w:lang w:val="en-US"/>
              </w:rPr>
              <w:t> Response.</w:t>
            </w:r>
          </w:p>
          <w:p w14:paraId="4BDB6F20"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25" w:name="MCCQCTEMPBM_00002286"/>
            <w:bookmarkEnd w:id="2224"/>
            <w:r w:rsidRPr="00865CE6">
              <w:rPr>
                <w:lang w:val="en-US"/>
              </w:rPr>
              <w:t>body returned must accomplish </w:t>
            </w:r>
            <w:r w:rsidRPr="00865CE6">
              <w:rPr>
                <w:b/>
                <w:bCs/>
                <w:lang w:val="en-US"/>
              </w:rPr>
              <w:t>AccessControlPolicyList</w:t>
            </w:r>
            <w:r w:rsidRPr="00865CE6">
              <w:rPr>
                <w:lang w:val="en-US"/>
              </w:rPr>
              <w:t> data structure.</w:t>
            </w:r>
          </w:p>
          <w:p w14:paraId="3C42F7A4"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26" w:name="MCCQCTEMPBM_00002287"/>
            <w:bookmarkEnd w:id="2225"/>
            <w:r w:rsidRPr="00865CE6">
              <w:rPr>
                <w:b/>
                <w:bCs/>
                <w:lang w:val="en-US"/>
              </w:rPr>
              <w:t>apiInvokerPolicies</w:t>
            </w:r>
            <w:r w:rsidRPr="00865CE6">
              <w:rPr>
                <w:lang w:val="en-US"/>
              </w:rPr>
              <w:t> must:</w:t>
            </w:r>
          </w:p>
          <w:p w14:paraId="70232053"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2227" w:name="MCCQCTEMPBM_00002288"/>
            <w:bookmarkEnd w:id="2226"/>
            <w:r w:rsidRPr="00865CE6">
              <w:rPr>
                <w:lang w:val="en-US"/>
              </w:rPr>
              <w:t>contain only one object.</w:t>
            </w:r>
          </w:p>
          <w:p w14:paraId="0E9BF083"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2228" w:name="MCCQCTEMPBM_00002289"/>
            <w:bookmarkEnd w:id="2227"/>
            <w:r w:rsidRPr="00865CE6">
              <w:rPr>
                <w:lang w:val="en-US"/>
              </w:rPr>
              <w:t>apiInvokerId must match apiInvokerId1 registered previously.</w:t>
            </w:r>
          </w:p>
          <w:p w14:paraId="0F669BD9" w14:textId="77777777" w:rsidR="00865CE6" w:rsidRPr="00865CE6" w:rsidRDefault="00865CE6" w:rsidP="003579F9">
            <w:pPr>
              <w:numPr>
                <w:ilvl w:val="0"/>
                <w:numId w:val="277"/>
              </w:numPr>
              <w:shd w:val="clear" w:color="auto" w:fill="FFFFFF"/>
              <w:spacing w:before="100" w:beforeAutospacing="1" w:after="0"/>
              <w:contextualSpacing/>
              <w:rPr>
                <w:lang w:val="en-US"/>
              </w:rPr>
            </w:pPr>
            <w:bookmarkStart w:id="2229" w:name="MCCQCTEMPBM_00002290"/>
            <w:bookmarkEnd w:id="2228"/>
            <w:r w:rsidRPr="00865CE6">
              <w:rPr>
                <w:lang w:val="en-US"/>
              </w:rPr>
              <w:t>Response to ACL Service for service_2 must accomplish:</w:t>
            </w:r>
          </w:p>
          <w:p w14:paraId="6E758788"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30" w:name="MCCQCTEMPBM_00002291"/>
            <w:bookmarkEnd w:id="2229"/>
            <w:r w:rsidRPr="00865CE6">
              <w:rPr>
                <w:b/>
                <w:bCs/>
                <w:lang w:val="en-US"/>
              </w:rPr>
              <w:t>200 OK</w:t>
            </w:r>
            <w:r w:rsidRPr="00865CE6">
              <w:rPr>
                <w:lang w:val="en-US"/>
              </w:rPr>
              <w:t> Response.</w:t>
            </w:r>
          </w:p>
          <w:p w14:paraId="2DDD52FC"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31" w:name="MCCQCTEMPBM_00002292"/>
            <w:bookmarkEnd w:id="2230"/>
            <w:r w:rsidRPr="00865CE6">
              <w:rPr>
                <w:lang w:val="en-US"/>
              </w:rPr>
              <w:t>body returned must accomplish </w:t>
            </w:r>
            <w:r w:rsidRPr="00865CE6">
              <w:rPr>
                <w:b/>
                <w:bCs/>
                <w:lang w:val="en-US"/>
              </w:rPr>
              <w:t>AccessControlPolicyList</w:t>
            </w:r>
            <w:r w:rsidRPr="00865CE6">
              <w:rPr>
                <w:lang w:val="en-US"/>
              </w:rPr>
              <w:t> data structure.</w:t>
            </w:r>
          </w:p>
          <w:p w14:paraId="1EC55AA7"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32" w:name="MCCQCTEMPBM_00002293"/>
            <w:bookmarkEnd w:id="2231"/>
            <w:r w:rsidRPr="00865CE6">
              <w:rPr>
                <w:b/>
                <w:bCs/>
                <w:lang w:val="en-US"/>
              </w:rPr>
              <w:t>apiInvokerPolicies</w:t>
            </w:r>
            <w:r w:rsidRPr="00865CE6">
              <w:rPr>
                <w:lang w:val="en-US"/>
              </w:rPr>
              <w:t> must:</w:t>
            </w:r>
          </w:p>
          <w:p w14:paraId="143368A0"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2233" w:name="MCCQCTEMPBM_00002294"/>
            <w:bookmarkEnd w:id="2232"/>
            <w:r w:rsidRPr="00865CE6">
              <w:rPr>
                <w:lang w:val="en-US"/>
              </w:rPr>
              <w:t>contain only one object.</w:t>
            </w:r>
          </w:p>
          <w:bookmarkEnd w:id="2233"/>
          <w:p w14:paraId="13417F32" w14:textId="77777777" w:rsidR="00865CE6" w:rsidRPr="00865CE6" w:rsidRDefault="00865CE6" w:rsidP="003579F9">
            <w:pPr>
              <w:numPr>
                <w:ilvl w:val="2"/>
                <w:numId w:val="277"/>
              </w:numPr>
              <w:shd w:val="clear" w:color="auto" w:fill="FFFFFF"/>
              <w:spacing w:before="100" w:beforeAutospacing="1" w:after="0"/>
              <w:contextualSpacing/>
              <w:rPr>
                <w:lang w:val="en-US"/>
              </w:rPr>
            </w:pPr>
            <w:r w:rsidRPr="00865CE6">
              <w:rPr>
                <w:lang w:val="en-US"/>
              </w:rPr>
              <w:t>apiInvokerId must match apiInvokerId2 registered previously.</w:t>
            </w:r>
          </w:p>
        </w:tc>
      </w:tr>
      <w:bookmarkEnd w:id="2222"/>
    </w:tbl>
    <w:p w14:paraId="2B2786CB" w14:textId="77777777" w:rsidR="00865CE6" w:rsidRPr="00865CE6" w:rsidRDefault="00865CE6" w:rsidP="00865CE6">
      <w:pPr>
        <w:jc w:val="both"/>
        <w:rPr>
          <w:lang w:val="en-US"/>
        </w:rPr>
      </w:pPr>
    </w:p>
    <w:p w14:paraId="266AF190" w14:textId="77777777" w:rsidR="00865CE6" w:rsidRPr="00865CE6" w:rsidRDefault="00865CE6" w:rsidP="00865CE6">
      <w:pPr>
        <w:keepNext/>
        <w:keepLines/>
        <w:spacing w:before="120"/>
        <w:ind w:left="1134" w:hanging="1134"/>
        <w:outlineLvl w:val="2"/>
        <w:rPr>
          <w:rFonts w:ascii="Arial" w:hAnsi="Arial"/>
          <w:sz w:val="28"/>
          <w:lang w:val="en-US"/>
        </w:rPr>
      </w:pPr>
      <w:bookmarkStart w:id="2234" w:name="_Toc178759292"/>
      <w:bookmarkStart w:id="2235" w:name="_Toc179279285"/>
      <w:r w:rsidRPr="00865CE6">
        <w:rPr>
          <w:rFonts w:ascii="Arial" w:hAnsi="Arial"/>
          <w:sz w:val="28"/>
          <w:lang w:val="en-US"/>
        </w:rPr>
        <w:t>Test Case 3: Retrieve ACL with security context created by two different Invokers</w:t>
      </w:r>
      <w:bookmarkEnd w:id="2234"/>
      <w:bookmarkEnd w:id="2235"/>
    </w:p>
    <w:tbl>
      <w:tblPr>
        <w:tblStyle w:val="TableGrid1"/>
        <w:tblW w:w="0" w:type="auto"/>
        <w:tblLook w:val="04A0" w:firstRow="1" w:lastRow="0" w:firstColumn="1" w:lastColumn="0" w:noHBand="0" w:noVBand="1"/>
      </w:tblPr>
      <w:tblGrid>
        <w:gridCol w:w="1555"/>
        <w:gridCol w:w="8076"/>
      </w:tblGrid>
      <w:tr w:rsidR="00865CE6" w:rsidRPr="00865CE6" w14:paraId="1826B835" w14:textId="77777777" w:rsidTr="003B2724">
        <w:trPr>
          <w:trHeight w:val="300"/>
        </w:trPr>
        <w:tc>
          <w:tcPr>
            <w:tcW w:w="1555" w:type="dxa"/>
          </w:tcPr>
          <w:p w14:paraId="6FC1F6A7" w14:textId="77777777" w:rsidR="00865CE6" w:rsidRPr="00865CE6" w:rsidRDefault="00865CE6" w:rsidP="00865CE6">
            <w:pPr>
              <w:jc w:val="both"/>
              <w:rPr>
                <w:lang w:val="en-US"/>
              </w:rPr>
            </w:pPr>
            <w:r w:rsidRPr="00865CE6">
              <w:rPr>
                <w:b/>
                <w:bCs/>
                <w:lang w:val="en-US"/>
              </w:rPr>
              <w:t>Test ID</w:t>
            </w:r>
          </w:p>
        </w:tc>
        <w:tc>
          <w:tcPr>
            <w:tcW w:w="8076" w:type="dxa"/>
          </w:tcPr>
          <w:p w14:paraId="7F206099" w14:textId="77777777" w:rsidR="00865CE6" w:rsidRPr="00865CE6" w:rsidRDefault="00865CE6" w:rsidP="00865CE6">
            <w:pPr>
              <w:rPr>
                <w:lang w:val="en-US"/>
              </w:rPr>
            </w:pPr>
            <w:r w:rsidRPr="00865CE6">
              <w:rPr>
                <w:lang w:val="en-US"/>
              </w:rPr>
              <w:t>capif_api_acl-3</w:t>
            </w:r>
          </w:p>
        </w:tc>
      </w:tr>
      <w:tr w:rsidR="00865CE6" w:rsidRPr="00865CE6" w14:paraId="60CB7805" w14:textId="77777777" w:rsidTr="003B2724">
        <w:trPr>
          <w:trHeight w:val="300"/>
        </w:trPr>
        <w:tc>
          <w:tcPr>
            <w:tcW w:w="1555" w:type="dxa"/>
          </w:tcPr>
          <w:p w14:paraId="20758F04" w14:textId="77777777" w:rsidR="00865CE6" w:rsidRPr="00865CE6" w:rsidRDefault="00865CE6" w:rsidP="00865CE6">
            <w:pPr>
              <w:jc w:val="both"/>
              <w:rPr>
                <w:lang w:val="en-US"/>
              </w:rPr>
            </w:pPr>
            <w:r w:rsidRPr="00865CE6">
              <w:rPr>
                <w:b/>
                <w:bCs/>
                <w:lang w:val="en-US"/>
              </w:rPr>
              <w:t>Description</w:t>
            </w:r>
          </w:p>
        </w:tc>
        <w:tc>
          <w:tcPr>
            <w:tcW w:w="8076" w:type="dxa"/>
          </w:tcPr>
          <w:p w14:paraId="58FC440C" w14:textId="77777777" w:rsidR="00865CE6" w:rsidRPr="00865CE6" w:rsidRDefault="00865CE6" w:rsidP="00865CE6">
            <w:pPr>
              <w:rPr>
                <w:lang w:val="en-US"/>
              </w:rPr>
            </w:pPr>
            <w:r w:rsidRPr="00865CE6">
              <w:rPr>
                <w:lang w:val="en-US"/>
              </w:rPr>
              <w:t>This test case will check that an API Provider can retrieve ACL from CAPIF containing 2 objects.</w:t>
            </w:r>
          </w:p>
        </w:tc>
      </w:tr>
      <w:tr w:rsidR="00865CE6" w:rsidRPr="00865CE6" w14:paraId="0EC85907" w14:textId="77777777" w:rsidTr="003B2724">
        <w:trPr>
          <w:trHeight w:val="300"/>
        </w:trPr>
        <w:tc>
          <w:tcPr>
            <w:tcW w:w="1555" w:type="dxa"/>
          </w:tcPr>
          <w:p w14:paraId="78C834B9" w14:textId="77777777" w:rsidR="00865CE6" w:rsidRPr="00865CE6" w:rsidRDefault="00865CE6" w:rsidP="00865CE6">
            <w:pPr>
              <w:jc w:val="both"/>
              <w:rPr>
                <w:b/>
                <w:bCs/>
                <w:lang w:val="en-US"/>
              </w:rPr>
            </w:pPr>
            <w:r w:rsidRPr="00865CE6">
              <w:rPr>
                <w:b/>
                <w:bCs/>
                <w:lang w:val="en-US"/>
              </w:rPr>
              <w:t>Pre-conditions</w:t>
            </w:r>
          </w:p>
        </w:tc>
        <w:tc>
          <w:tcPr>
            <w:tcW w:w="8076" w:type="dxa"/>
          </w:tcPr>
          <w:p w14:paraId="339BA6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54B875F" w14:textId="77777777" w:rsidR="00865CE6" w:rsidRPr="00865CE6" w:rsidRDefault="00865CE6" w:rsidP="00865CE6">
            <w:pPr>
              <w:rPr>
                <w:lang w:val="en-US"/>
              </w:rPr>
            </w:pPr>
            <w:r w:rsidRPr="00865CE6">
              <w:rPr>
                <w:lang w:val="en-US"/>
              </w:rPr>
              <w:t>Service API published in CAPIF</w:t>
            </w:r>
          </w:p>
          <w:p w14:paraId="6D952C10"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585B2544" w14:textId="77777777" w:rsidTr="003B2724">
        <w:trPr>
          <w:trHeight w:val="300"/>
        </w:trPr>
        <w:tc>
          <w:tcPr>
            <w:tcW w:w="1555" w:type="dxa"/>
          </w:tcPr>
          <w:p w14:paraId="370C14B8" w14:textId="77777777" w:rsidR="00865CE6" w:rsidRPr="00865CE6" w:rsidRDefault="00865CE6" w:rsidP="00865CE6">
            <w:pPr>
              <w:jc w:val="both"/>
              <w:rPr>
                <w:lang w:val="en-US"/>
              </w:rPr>
            </w:pPr>
            <w:bookmarkStart w:id="2236" w:name="MCCQCTEMPBM_00002300" w:colFirst="1" w:colLast="1"/>
            <w:r w:rsidRPr="00865CE6">
              <w:rPr>
                <w:b/>
                <w:bCs/>
                <w:lang w:val="en-US"/>
              </w:rPr>
              <w:t>Execution Steps</w:t>
            </w:r>
          </w:p>
        </w:tc>
        <w:tc>
          <w:tcPr>
            <w:tcW w:w="8076" w:type="dxa"/>
          </w:tcPr>
          <w:p w14:paraId="6583B301" w14:textId="77777777" w:rsidR="00865CE6" w:rsidRPr="00865CE6" w:rsidRDefault="00865CE6" w:rsidP="003579F9">
            <w:pPr>
              <w:numPr>
                <w:ilvl w:val="0"/>
                <w:numId w:val="278"/>
              </w:numPr>
              <w:spacing w:after="0"/>
              <w:contextualSpacing/>
              <w:rPr>
                <w:lang w:val="en-US"/>
              </w:rPr>
            </w:pPr>
            <w:bookmarkStart w:id="2237" w:name="MCCQCTEMPBM_00002296"/>
            <w:r w:rsidRPr="00865CE6">
              <w:rPr>
                <w:lang w:val="en-US"/>
              </w:rPr>
              <w:t>Onboard Invoker and Provider at CCF.</w:t>
            </w:r>
          </w:p>
          <w:p w14:paraId="0877173E" w14:textId="77777777" w:rsidR="00865CE6" w:rsidRPr="00865CE6" w:rsidRDefault="00865CE6" w:rsidP="003579F9">
            <w:pPr>
              <w:numPr>
                <w:ilvl w:val="0"/>
                <w:numId w:val="278"/>
              </w:numPr>
              <w:spacing w:after="0"/>
              <w:contextualSpacing/>
              <w:rPr>
                <w:lang w:val="en-US"/>
              </w:rPr>
            </w:pPr>
            <w:bookmarkStart w:id="2238" w:name="MCCQCTEMPBM_00002297"/>
            <w:bookmarkEnd w:id="2237"/>
            <w:r w:rsidRPr="00865CE6">
              <w:rPr>
                <w:lang w:val="en-US"/>
              </w:rPr>
              <w:t>Publish Service API with name service_1 and service_2</w:t>
            </w:r>
          </w:p>
          <w:p w14:paraId="5BC34BE3" w14:textId="77777777" w:rsidR="00865CE6" w:rsidRPr="00865CE6" w:rsidRDefault="00865CE6" w:rsidP="003579F9">
            <w:pPr>
              <w:numPr>
                <w:ilvl w:val="0"/>
                <w:numId w:val="278"/>
              </w:numPr>
              <w:spacing w:after="0"/>
              <w:contextualSpacing/>
              <w:rPr>
                <w:lang w:val="en-US"/>
              </w:rPr>
            </w:pPr>
            <w:bookmarkStart w:id="2239" w:name="MCCQCTEMPBM_00002298"/>
            <w:bookmarkEnd w:id="2238"/>
            <w:r w:rsidRPr="00865CE6">
              <w:rPr>
                <w:lang w:val="en-US"/>
              </w:rPr>
              <w:t>Create Security Context</w:t>
            </w:r>
          </w:p>
          <w:p w14:paraId="6E431D4D" w14:textId="77777777" w:rsidR="00865CE6" w:rsidRPr="00865CE6" w:rsidRDefault="00865CE6" w:rsidP="003579F9">
            <w:pPr>
              <w:numPr>
                <w:ilvl w:val="0"/>
                <w:numId w:val="278"/>
              </w:numPr>
              <w:spacing w:after="0"/>
              <w:contextualSpacing/>
              <w:rPr>
                <w:lang w:val="en-US"/>
              </w:rPr>
            </w:pPr>
            <w:bookmarkStart w:id="2240" w:name="MCCQCTEMPBM_00002299"/>
            <w:bookmarkEnd w:id="2239"/>
            <w:r w:rsidRPr="00865CE6">
              <w:rPr>
                <w:lang w:val="en-US"/>
              </w:rPr>
              <w:t>Provider Get ACL information for service_1</w:t>
            </w:r>
          </w:p>
          <w:bookmarkEnd w:id="2240"/>
          <w:p w14:paraId="1FC80B03" w14:textId="77777777" w:rsidR="00865CE6" w:rsidRPr="00865CE6" w:rsidRDefault="00865CE6" w:rsidP="003579F9">
            <w:pPr>
              <w:numPr>
                <w:ilvl w:val="0"/>
                <w:numId w:val="278"/>
              </w:numPr>
              <w:spacing w:after="0"/>
              <w:contextualSpacing/>
              <w:rPr>
                <w:lang w:val="en-US"/>
              </w:rPr>
            </w:pPr>
            <w:r w:rsidRPr="00865CE6">
              <w:rPr>
                <w:lang w:val="en-US"/>
              </w:rPr>
              <w:t>Provider Get ACL information for service_2</w:t>
            </w:r>
          </w:p>
        </w:tc>
      </w:tr>
      <w:tr w:rsidR="00865CE6" w:rsidRPr="00865CE6" w14:paraId="1558328A" w14:textId="77777777" w:rsidTr="003B2724">
        <w:trPr>
          <w:trHeight w:val="300"/>
        </w:trPr>
        <w:tc>
          <w:tcPr>
            <w:tcW w:w="1555" w:type="dxa"/>
          </w:tcPr>
          <w:p w14:paraId="3BB17DDE" w14:textId="77777777" w:rsidR="00865CE6" w:rsidRPr="00865CE6" w:rsidRDefault="00865CE6" w:rsidP="00865CE6">
            <w:pPr>
              <w:jc w:val="both"/>
              <w:rPr>
                <w:b/>
                <w:bCs/>
                <w:lang w:val="en-US"/>
              </w:rPr>
            </w:pPr>
            <w:bookmarkStart w:id="2241" w:name="MCCQCTEMPBM_00002312" w:colFirst="1" w:colLast="1"/>
            <w:bookmarkEnd w:id="2236"/>
            <w:r w:rsidRPr="00865CE6">
              <w:rPr>
                <w:b/>
                <w:bCs/>
                <w:lang w:val="en-US"/>
              </w:rPr>
              <w:t>Information of Test</w:t>
            </w:r>
          </w:p>
        </w:tc>
        <w:tc>
          <w:tcPr>
            <w:tcW w:w="8076" w:type="dxa"/>
          </w:tcPr>
          <w:p w14:paraId="23367129" w14:textId="77777777" w:rsidR="00865CE6" w:rsidRPr="00865CE6" w:rsidRDefault="00865CE6" w:rsidP="003579F9">
            <w:pPr>
              <w:numPr>
                <w:ilvl w:val="0"/>
                <w:numId w:val="279"/>
              </w:numPr>
              <w:spacing w:after="0"/>
              <w:contextualSpacing/>
              <w:rPr>
                <w:lang w:val="en-US"/>
              </w:rPr>
            </w:pPr>
            <w:bookmarkStart w:id="2242" w:name="MCCQCTEMPBM_00002301"/>
            <w:r w:rsidRPr="00865CE6">
              <w:rPr>
                <w:lang w:val="en-US"/>
              </w:rPr>
              <w:t>Onboard two Invoker and provider at CCF.</w:t>
            </w:r>
          </w:p>
          <w:p w14:paraId="7A9FFE9E" w14:textId="77777777" w:rsidR="00865CE6" w:rsidRPr="00865CE6" w:rsidRDefault="00865CE6" w:rsidP="003579F9">
            <w:pPr>
              <w:numPr>
                <w:ilvl w:val="0"/>
                <w:numId w:val="279"/>
              </w:numPr>
              <w:spacing w:after="0"/>
              <w:contextualSpacing/>
              <w:rPr>
                <w:lang w:val="en-US"/>
              </w:rPr>
            </w:pPr>
            <w:bookmarkStart w:id="2243" w:name="MCCQCTEMPBM_00002302"/>
            <w:bookmarkEnd w:id="2242"/>
            <w:r w:rsidRPr="00865CE6">
              <w:rPr>
                <w:lang w:val="en-US"/>
              </w:rPr>
              <w:t>Publish Service API at CCF:</w:t>
            </w:r>
          </w:p>
          <w:p w14:paraId="66F7F399" w14:textId="77777777" w:rsidR="00865CE6" w:rsidRPr="00865CE6" w:rsidRDefault="00865CE6" w:rsidP="003579F9">
            <w:pPr>
              <w:numPr>
                <w:ilvl w:val="1"/>
                <w:numId w:val="279"/>
              </w:numPr>
              <w:spacing w:after="0"/>
              <w:contextualSpacing/>
              <w:rPr>
                <w:lang w:val="en-US"/>
              </w:rPr>
            </w:pPr>
            <w:bookmarkStart w:id="2244" w:name="MCCQCTEMPBM_00002303"/>
            <w:bookmarkEnd w:id="224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492CB1" w14:textId="77777777" w:rsidR="00865CE6" w:rsidRPr="00865CE6" w:rsidRDefault="00865CE6" w:rsidP="003579F9">
            <w:pPr>
              <w:numPr>
                <w:ilvl w:val="1"/>
                <w:numId w:val="279"/>
              </w:numPr>
              <w:spacing w:after="0"/>
              <w:contextualSpacing/>
              <w:rPr>
                <w:lang w:val="en-US"/>
              </w:rPr>
            </w:pPr>
            <w:bookmarkStart w:id="2245" w:name="MCCQCTEMPBM_00002304"/>
            <w:bookmarkEnd w:id="2244"/>
            <w:r w:rsidRPr="00865CE6">
              <w:rPr>
                <w:lang w:val="en-US"/>
              </w:rPr>
              <w:t>body [service api description] with apiName </w:t>
            </w:r>
            <w:r w:rsidRPr="00865CE6">
              <w:rPr>
                <w:b/>
                <w:bCs/>
                <w:lang w:val="en-US"/>
              </w:rPr>
              <w:t>service_1</w:t>
            </w:r>
          </w:p>
          <w:p w14:paraId="7F4462A8" w14:textId="77777777" w:rsidR="00865CE6" w:rsidRPr="00865CE6" w:rsidRDefault="00865CE6" w:rsidP="003579F9">
            <w:pPr>
              <w:numPr>
                <w:ilvl w:val="1"/>
                <w:numId w:val="279"/>
              </w:numPr>
              <w:spacing w:after="0"/>
              <w:contextualSpacing/>
              <w:rPr>
                <w:lang w:val="en-US"/>
              </w:rPr>
            </w:pPr>
            <w:bookmarkStart w:id="2246" w:name="MCCQCTEMPBM_00002305"/>
            <w:bookmarkEnd w:id="2245"/>
            <w:r w:rsidRPr="00865CE6">
              <w:rPr>
                <w:lang w:val="en-US"/>
              </w:rPr>
              <w:t>Use </w:t>
            </w:r>
            <w:r w:rsidRPr="00865CE6">
              <w:rPr>
                <w:b/>
                <w:bCs/>
                <w:lang w:val="en-US"/>
              </w:rPr>
              <w:t>APF Certificate</w:t>
            </w:r>
          </w:p>
          <w:p w14:paraId="7D89B77F" w14:textId="77777777" w:rsidR="00865CE6" w:rsidRPr="00865CE6" w:rsidRDefault="00865CE6" w:rsidP="003579F9">
            <w:pPr>
              <w:numPr>
                <w:ilvl w:val="0"/>
                <w:numId w:val="279"/>
              </w:numPr>
              <w:spacing w:after="0"/>
              <w:contextualSpacing/>
              <w:rPr>
                <w:lang w:val="en-US"/>
              </w:rPr>
            </w:pPr>
            <w:bookmarkStart w:id="2247" w:name="MCCQCTEMPBM_00002306"/>
            <w:bookmarkEnd w:id="2246"/>
            <w:r w:rsidRPr="00865CE6">
              <w:rPr>
                <w:lang w:val="en-US"/>
              </w:rPr>
              <w:t>Create Security Context for each invoker:</w:t>
            </w:r>
          </w:p>
          <w:p w14:paraId="275175B4" w14:textId="77777777" w:rsidR="00865CE6" w:rsidRPr="00865CE6" w:rsidRDefault="00865CE6" w:rsidP="003579F9">
            <w:pPr>
              <w:numPr>
                <w:ilvl w:val="1"/>
                <w:numId w:val="279"/>
              </w:numPr>
              <w:spacing w:after="0"/>
              <w:contextualSpacing/>
              <w:rPr>
                <w:lang w:val="en-US"/>
              </w:rPr>
            </w:pPr>
            <w:bookmarkStart w:id="2248" w:name="MCCQCTEMPBM_00002307"/>
            <w:bookmarkEnd w:id="224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B1D49E3" w14:textId="77777777" w:rsidR="00865CE6" w:rsidRPr="00865CE6" w:rsidRDefault="00865CE6" w:rsidP="003579F9">
            <w:pPr>
              <w:numPr>
                <w:ilvl w:val="1"/>
                <w:numId w:val="279"/>
              </w:numPr>
              <w:spacing w:after="0"/>
              <w:contextualSpacing/>
              <w:rPr>
                <w:lang w:val="en-US"/>
              </w:rPr>
            </w:pPr>
            <w:bookmarkStart w:id="2249" w:name="MCCQCTEMPBM_00002308"/>
            <w:bookmarkEnd w:id="2248"/>
            <w:r w:rsidRPr="00865CE6">
              <w:rPr>
                <w:lang w:val="en-US"/>
              </w:rPr>
              <w:t>Use </w:t>
            </w:r>
            <w:r w:rsidRPr="00865CE6">
              <w:rPr>
                <w:b/>
                <w:bCs/>
                <w:lang w:val="en-US"/>
              </w:rPr>
              <w:t>Invoker Certificate</w:t>
            </w:r>
          </w:p>
          <w:p w14:paraId="2DA87EF4" w14:textId="77777777" w:rsidR="00865CE6" w:rsidRPr="00865CE6" w:rsidRDefault="00865CE6" w:rsidP="003579F9">
            <w:pPr>
              <w:numPr>
                <w:ilvl w:val="0"/>
                <w:numId w:val="279"/>
              </w:numPr>
              <w:spacing w:after="0"/>
              <w:contextualSpacing/>
              <w:rPr>
                <w:lang w:val="en-US"/>
              </w:rPr>
            </w:pPr>
            <w:bookmarkStart w:id="2250" w:name="MCCQCTEMPBM_00002309"/>
            <w:bookmarkEnd w:id="2249"/>
            <w:r w:rsidRPr="00865CE6">
              <w:rPr>
                <w:lang w:val="en-US"/>
              </w:rPr>
              <w:t>Provider Retrieve ACL for serviceApiId:</w:t>
            </w:r>
          </w:p>
          <w:p w14:paraId="341B294A" w14:textId="77777777" w:rsidR="00865CE6" w:rsidRPr="00865CE6" w:rsidRDefault="00865CE6" w:rsidP="003579F9">
            <w:pPr>
              <w:numPr>
                <w:ilvl w:val="1"/>
                <w:numId w:val="279"/>
              </w:numPr>
              <w:spacing w:after="0"/>
              <w:contextualSpacing/>
              <w:rPr>
                <w:lang w:val="en-US"/>
              </w:rPr>
            </w:pPr>
            <w:bookmarkStart w:id="2251" w:name="MCCQCTEMPBM_00002310"/>
            <w:bookmarkEnd w:id="225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10BBCC6" w14:textId="77777777" w:rsidR="00865CE6" w:rsidRPr="00865CE6" w:rsidRDefault="00865CE6" w:rsidP="003579F9">
            <w:pPr>
              <w:numPr>
                <w:ilvl w:val="1"/>
                <w:numId w:val="279"/>
              </w:numPr>
              <w:spacing w:after="0"/>
              <w:contextualSpacing/>
              <w:rPr>
                <w:lang w:val="en-US"/>
              </w:rPr>
            </w:pPr>
            <w:bookmarkStart w:id="2252" w:name="MCCQCTEMPBM_00002311"/>
            <w:bookmarkEnd w:id="2251"/>
            <w:r w:rsidRPr="00865CE6">
              <w:rPr>
                <w:lang w:val="en-US"/>
              </w:rPr>
              <w:t>Use </w:t>
            </w:r>
            <w:r w:rsidRPr="00865CE6">
              <w:rPr>
                <w:b/>
                <w:bCs/>
                <w:lang w:val="en-US"/>
              </w:rPr>
              <w:t>serviceApiId</w:t>
            </w:r>
            <w:r w:rsidRPr="00865CE6">
              <w:rPr>
                <w:lang w:val="en-US"/>
              </w:rPr>
              <w:t> and </w:t>
            </w:r>
            <w:r w:rsidRPr="00865CE6">
              <w:rPr>
                <w:b/>
                <w:bCs/>
                <w:lang w:val="en-US"/>
              </w:rPr>
              <w:t>aefId</w:t>
            </w:r>
          </w:p>
          <w:bookmarkEnd w:id="2252"/>
          <w:p w14:paraId="0A55B6F3" w14:textId="77777777" w:rsidR="00865CE6" w:rsidRPr="00865CE6" w:rsidRDefault="00865CE6" w:rsidP="003579F9">
            <w:pPr>
              <w:numPr>
                <w:ilvl w:val="1"/>
                <w:numId w:val="279"/>
              </w:numPr>
              <w:spacing w:after="0"/>
              <w:contextualSpacing/>
              <w:rPr>
                <w:lang w:val="en-US"/>
              </w:rPr>
            </w:pPr>
            <w:r w:rsidRPr="00865CE6">
              <w:rPr>
                <w:lang w:val="en-US"/>
              </w:rPr>
              <w:t>Use </w:t>
            </w:r>
            <w:r w:rsidRPr="00865CE6">
              <w:rPr>
                <w:b/>
                <w:bCs/>
                <w:lang w:val="en-US"/>
              </w:rPr>
              <w:t>AEF Certificate</w:t>
            </w:r>
          </w:p>
        </w:tc>
      </w:tr>
      <w:tr w:rsidR="00865CE6" w:rsidRPr="00865CE6" w14:paraId="4E364D7C" w14:textId="77777777" w:rsidTr="003B2724">
        <w:trPr>
          <w:trHeight w:val="300"/>
        </w:trPr>
        <w:tc>
          <w:tcPr>
            <w:tcW w:w="1555" w:type="dxa"/>
          </w:tcPr>
          <w:p w14:paraId="73979CB0" w14:textId="77777777" w:rsidR="00865CE6" w:rsidRPr="00865CE6" w:rsidRDefault="00865CE6" w:rsidP="00865CE6">
            <w:pPr>
              <w:jc w:val="both"/>
              <w:rPr>
                <w:b/>
                <w:bCs/>
                <w:lang w:val="en-US"/>
              </w:rPr>
            </w:pPr>
            <w:bookmarkStart w:id="2253" w:name="MCCQCTEMPBM_00002318" w:colFirst="1" w:colLast="1"/>
            <w:bookmarkEnd w:id="2241"/>
            <w:r w:rsidRPr="00865CE6">
              <w:rPr>
                <w:b/>
                <w:bCs/>
                <w:lang w:val="en-US"/>
              </w:rPr>
              <w:t>Expected Result</w:t>
            </w:r>
          </w:p>
        </w:tc>
        <w:tc>
          <w:tcPr>
            <w:tcW w:w="8076" w:type="dxa"/>
          </w:tcPr>
          <w:p w14:paraId="1A6313DC" w14:textId="77777777" w:rsidR="00865CE6" w:rsidRPr="00865CE6" w:rsidRDefault="00865CE6" w:rsidP="003579F9">
            <w:pPr>
              <w:numPr>
                <w:ilvl w:val="0"/>
                <w:numId w:val="280"/>
              </w:numPr>
              <w:shd w:val="clear" w:color="auto" w:fill="FFFFFF"/>
              <w:spacing w:before="100" w:beforeAutospacing="1" w:after="0"/>
              <w:contextualSpacing/>
              <w:rPr>
                <w:lang w:val="en-US"/>
              </w:rPr>
            </w:pPr>
            <w:bookmarkStart w:id="2254" w:name="MCCQCTEMPBM_00002313"/>
            <w:r w:rsidRPr="00865CE6">
              <w:rPr>
                <w:lang w:val="en-US"/>
              </w:rPr>
              <w:t>Response to ACL Service must accomplish:</w:t>
            </w:r>
          </w:p>
          <w:p w14:paraId="65FDA594"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2255" w:name="MCCQCTEMPBM_00002314"/>
            <w:bookmarkEnd w:id="2254"/>
            <w:r w:rsidRPr="00865CE6">
              <w:rPr>
                <w:b/>
                <w:bCs/>
                <w:lang w:val="en-US"/>
              </w:rPr>
              <w:t>200 OK</w:t>
            </w:r>
            <w:r w:rsidRPr="00865CE6">
              <w:rPr>
                <w:lang w:val="en-US"/>
              </w:rPr>
              <w:t> Response.</w:t>
            </w:r>
          </w:p>
          <w:p w14:paraId="4EC6039E"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2256" w:name="MCCQCTEMPBM_00002315"/>
            <w:bookmarkEnd w:id="2255"/>
            <w:r w:rsidRPr="00865CE6">
              <w:rPr>
                <w:lang w:val="en-US"/>
              </w:rPr>
              <w:t>body returned must accomplish </w:t>
            </w:r>
            <w:r w:rsidRPr="00865CE6">
              <w:rPr>
                <w:b/>
                <w:bCs/>
                <w:lang w:val="en-US"/>
              </w:rPr>
              <w:t>AccessControlPolicyList</w:t>
            </w:r>
            <w:r w:rsidRPr="00865CE6">
              <w:rPr>
                <w:lang w:val="en-US"/>
              </w:rPr>
              <w:t> data structure.</w:t>
            </w:r>
          </w:p>
          <w:p w14:paraId="1D85B0F9"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2257" w:name="MCCQCTEMPBM_00002316"/>
            <w:bookmarkEnd w:id="2256"/>
            <w:r w:rsidRPr="00865CE6">
              <w:rPr>
                <w:b/>
                <w:bCs/>
                <w:lang w:val="en-US"/>
              </w:rPr>
              <w:t>apiInvokerPolicies</w:t>
            </w:r>
            <w:r w:rsidRPr="00865CE6">
              <w:rPr>
                <w:lang w:val="en-US"/>
              </w:rPr>
              <w:t> must:</w:t>
            </w:r>
          </w:p>
          <w:p w14:paraId="2CE2FB81" w14:textId="77777777" w:rsidR="00865CE6" w:rsidRPr="00865CE6" w:rsidRDefault="00865CE6" w:rsidP="003579F9">
            <w:pPr>
              <w:numPr>
                <w:ilvl w:val="2"/>
                <w:numId w:val="280"/>
              </w:numPr>
              <w:shd w:val="clear" w:color="auto" w:fill="FFFFFF"/>
              <w:spacing w:before="100" w:beforeAutospacing="1" w:after="0"/>
              <w:contextualSpacing/>
              <w:rPr>
                <w:lang w:val="en-US"/>
              </w:rPr>
            </w:pPr>
            <w:bookmarkStart w:id="2258" w:name="MCCQCTEMPBM_00002317"/>
            <w:bookmarkEnd w:id="2257"/>
            <w:r w:rsidRPr="00865CE6">
              <w:rPr>
                <w:lang w:val="en-US"/>
              </w:rPr>
              <w:t>contain two objects.</w:t>
            </w:r>
          </w:p>
          <w:bookmarkEnd w:id="2258"/>
          <w:p w14:paraId="1AD73C70" w14:textId="77777777" w:rsidR="00865CE6" w:rsidRPr="00865CE6" w:rsidRDefault="00865CE6" w:rsidP="003579F9">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2253"/>
    </w:tbl>
    <w:p w14:paraId="14475BC0" w14:textId="77777777" w:rsidR="00865CE6" w:rsidRPr="00865CE6" w:rsidRDefault="00865CE6" w:rsidP="00865CE6">
      <w:pPr>
        <w:jc w:val="both"/>
        <w:rPr>
          <w:lang w:val="en-US"/>
        </w:rPr>
      </w:pPr>
    </w:p>
    <w:p w14:paraId="10979617" w14:textId="77777777" w:rsidR="00865CE6" w:rsidRPr="00865CE6" w:rsidRDefault="00865CE6" w:rsidP="00865CE6">
      <w:pPr>
        <w:keepNext/>
        <w:keepLines/>
        <w:spacing w:before="120"/>
        <w:ind w:left="1134" w:hanging="1134"/>
        <w:outlineLvl w:val="2"/>
        <w:rPr>
          <w:rFonts w:ascii="Arial" w:hAnsi="Arial"/>
          <w:sz w:val="28"/>
          <w:lang w:val="en-US"/>
        </w:rPr>
      </w:pPr>
      <w:bookmarkStart w:id="2259" w:name="_Toc178759293"/>
      <w:bookmarkStart w:id="2260" w:name="_Toc179279286"/>
      <w:r w:rsidRPr="00865CE6">
        <w:rPr>
          <w:rFonts w:ascii="Arial" w:hAnsi="Arial"/>
          <w:sz w:val="28"/>
          <w:lang w:val="en-US"/>
        </w:rPr>
        <w:lastRenderedPageBreak/>
        <w:t>Test Case 4: Retrieve ACL filtered by api-invoker-id</w:t>
      </w:r>
      <w:bookmarkEnd w:id="2259"/>
      <w:bookmarkEnd w:id="2260"/>
    </w:p>
    <w:tbl>
      <w:tblPr>
        <w:tblStyle w:val="TableGrid1"/>
        <w:tblW w:w="0" w:type="auto"/>
        <w:tblLook w:val="04A0" w:firstRow="1" w:lastRow="0" w:firstColumn="1" w:lastColumn="0" w:noHBand="0" w:noVBand="1"/>
      </w:tblPr>
      <w:tblGrid>
        <w:gridCol w:w="1444"/>
        <w:gridCol w:w="8187"/>
      </w:tblGrid>
      <w:tr w:rsidR="00865CE6" w:rsidRPr="00865CE6" w14:paraId="6D842A3E" w14:textId="77777777" w:rsidTr="003B2724">
        <w:trPr>
          <w:trHeight w:val="300"/>
        </w:trPr>
        <w:tc>
          <w:tcPr>
            <w:tcW w:w="1444" w:type="dxa"/>
          </w:tcPr>
          <w:p w14:paraId="2265B2D2" w14:textId="77777777" w:rsidR="00865CE6" w:rsidRPr="00865CE6" w:rsidRDefault="00865CE6" w:rsidP="00865CE6">
            <w:pPr>
              <w:jc w:val="both"/>
              <w:rPr>
                <w:lang w:val="en-US"/>
              </w:rPr>
            </w:pPr>
            <w:r w:rsidRPr="00865CE6">
              <w:rPr>
                <w:b/>
                <w:bCs/>
                <w:lang w:val="en-US"/>
              </w:rPr>
              <w:t>Test ID</w:t>
            </w:r>
          </w:p>
        </w:tc>
        <w:tc>
          <w:tcPr>
            <w:tcW w:w="8187" w:type="dxa"/>
          </w:tcPr>
          <w:p w14:paraId="3289DA30" w14:textId="77777777" w:rsidR="00865CE6" w:rsidRPr="00865CE6" w:rsidRDefault="00865CE6" w:rsidP="00865CE6">
            <w:pPr>
              <w:rPr>
                <w:lang w:val="en-US"/>
              </w:rPr>
            </w:pPr>
            <w:r w:rsidRPr="00865CE6">
              <w:rPr>
                <w:lang w:val="en-US"/>
              </w:rPr>
              <w:t>capif_api_acl-4</w:t>
            </w:r>
          </w:p>
        </w:tc>
      </w:tr>
      <w:tr w:rsidR="00865CE6" w:rsidRPr="00865CE6" w14:paraId="596F527C" w14:textId="77777777" w:rsidTr="003B2724">
        <w:trPr>
          <w:trHeight w:val="300"/>
        </w:trPr>
        <w:tc>
          <w:tcPr>
            <w:tcW w:w="1444" w:type="dxa"/>
          </w:tcPr>
          <w:p w14:paraId="02557F51" w14:textId="77777777" w:rsidR="00865CE6" w:rsidRPr="00865CE6" w:rsidRDefault="00865CE6" w:rsidP="00865CE6">
            <w:pPr>
              <w:jc w:val="both"/>
              <w:rPr>
                <w:lang w:val="en-US"/>
              </w:rPr>
            </w:pPr>
            <w:r w:rsidRPr="00865CE6">
              <w:rPr>
                <w:b/>
                <w:bCs/>
                <w:lang w:val="en-US"/>
              </w:rPr>
              <w:t>Description</w:t>
            </w:r>
          </w:p>
        </w:tc>
        <w:tc>
          <w:tcPr>
            <w:tcW w:w="8187" w:type="dxa"/>
          </w:tcPr>
          <w:p w14:paraId="25020465" w14:textId="77777777" w:rsidR="00865CE6" w:rsidRPr="00865CE6" w:rsidRDefault="00865CE6" w:rsidP="00865CE6">
            <w:pPr>
              <w:rPr>
                <w:lang w:val="en-US"/>
              </w:rPr>
            </w:pPr>
            <w:r w:rsidRPr="00865CE6">
              <w:rPr>
                <w:lang w:val="en-US"/>
              </w:rPr>
              <w:t>This test case will check that an API Provider can retrieve ACL filtering by apiInvokerId from CAPIF containing 1 objects.</w:t>
            </w:r>
          </w:p>
        </w:tc>
      </w:tr>
      <w:tr w:rsidR="00865CE6" w:rsidRPr="00865CE6" w14:paraId="0F4E7BB7" w14:textId="77777777" w:rsidTr="003B2724">
        <w:trPr>
          <w:trHeight w:val="300"/>
        </w:trPr>
        <w:tc>
          <w:tcPr>
            <w:tcW w:w="1444" w:type="dxa"/>
          </w:tcPr>
          <w:p w14:paraId="1EBC4DF1" w14:textId="77777777" w:rsidR="00865CE6" w:rsidRPr="00865CE6" w:rsidRDefault="00865CE6" w:rsidP="00865CE6">
            <w:pPr>
              <w:jc w:val="both"/>
              <w:rPr>
                <w:b/>
                <w:bCs/>
                <w:lang w:val="en-US"/>
              </w:rPr>
            </w:pPr>
            <w:r w:rsidRPr="00865CE6">
              <w:rPr>
                <w:b/>
                <w:bCs/>
                <w:lang w:val="en-US"/>
              </w:rPr>
              <w:t>Pre-conditions</w:t>
            </w:r>
          </w:p>
        </w:tc>
        <w:tc>
          <w:tcPr>
            <w:tcW w:w="8187" w:type="dxa"/>
          </w:tcPr>
          <w:p w14:paraId="3906E9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9440961" w14:textId="77777777" w:rsidR="00865CE6" w:rsidRPr="00865CE6" w:rsidRDefault="00865CE6" w:rsidP="00865CE6">
            <w:pPr>
              <w:rPr>
                <w:lang w:val="en-US"/>
              </w:rPr>
            </w:pPr>
            <w:r w:rsidRPr="00865CE6">
              <w:rPr>
                <w:lang w:val="en-US"/>
              </w:rPr>
              <w:t>Service API published in CAPIF</w:t>
            </w:r>
          </w:p>
          <w:p w14:paraId="2228B903"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14643777" w14:textId="77777777" w:rsidTr="003B2724">
        <w:trPr>
          <w:trHeight w:val="300"/>
        </w:trPr>
        <w:tc>
          <w:tcPr>
            <w:tcW w:w="1444" w:type="dxa"/>
          </w:tcPr>
          <w:p w14:paraId="50ECC3DE" w14:textId="77777777" w:rsidR="00865CE6" w:rsidRPr="00865CE6" w:rsidRDefault="00865CE6" w:rsidP="00865CE6">
            <w:pPr>
              <w:jc w:val="both"/>
              <w:rPr>
                <w:lang w:val="en-US"/>
              </w:rPr>
            </w:pPr>
            <w:bookmarkStart w:id="2261" w:name="MCCQCTEMPBM_00002323" w:colFirst="1" w:colLast="1"/>
            <w:r w:rsidRPr="00865CE6">
              <w:rPr>
                <w:b/>
                <w:bCs/>
                <w:lang w:val="en-US"/>
              </w:rPr>
              <w:t>Execution Steps</w:t>
            </w:r>
          </w:p>
        </w:tc>
        <w:tc>
          <w:tcPr>
            <w:tcW w:w="8187" w:type="dxa"/>
          </w:tcPr>
          <w:p w14:paraId="2622F1D1" w14:textId="77777777" w:rsidR="00865CE6" w:rsidRPr="00865CE6" w:rsidRDefault="00865CE6" w:rsidP="003579F9">
            <w:pPr>
              <w:numPr>
                <w:ilvl w:val="0"/>
                <w:numId w:val="281"/>
              </w:numPr>
              <w:spacing w:after="0"/>
              <w:contextualSpacing/>
              <w:rPr>
                <w:lang w:val="en-US"/>
              </w:rPr>
            </w:pPr>
            <w:bookmarkStart w:id="2262" w:name="MCCQCTEMPBM_00002319"/>
            <w:r w:rsidRPr="00865CE6">
              <w:rPr>
                <w:lang w:val="en-US"/>
              </w:rPr>
              <w:t>Onboard Invoker and Provider at CCF.</w:t>
            </w:r>
          </w:p>
          <w:p w14:paraId="25A3B46C" w14:textId="77777777" w:rsidR="00865CE6" w:rsidRPr="00865CE6" w:rsidRDefault="00865CE6" w:rsidP="003579F9">
            <w:pPr>
              <w:numPr>
                <w:ilvl w:val="0"/>
                <w:numId w:val="281"/>
              </w:numPr>
              <w:spacing w:after="0"/>
              <w:contextualSpacing/>
              <w:rPr>
                <w:lang w:val="en-US"/>
              </w:rPr>
            </w:pPr>
            <w:bookmarkStart w:id="2263" w:name="MCCQCTEMPBM_00002320"/>
            <w:bookmarkEnd w:id="2262"/>
            <w:r w:rsidRPr="00865CE6">
              <w:rPr>
                <w:lang w:val="en-US"/>
              </w:rPr>
              <w:t>Publish Service API with name service_1 and service_2</w:t>
            </w:r>
          </w:p>
          <w:p w14:paraId="144D5061" w14:textId="77777777" w:rsidR="00865CE6" w:rsidRPr="00865CE6" w:rsidRDefault="00865CE6" w:rsidP="003579F9">
            <w:pPr>
              <w:numPr>
                <w:ilvl w:val="0"/>
                <w:numId w:val="281"/>
              </w:numPr>
              <w:spacing w:after="0"/>
              <w:contextualSpacing/>
              <w:rPr>
                <w:lang w:val="en-US"/>
              </w:rPr>
            </w:pPr>
            <w:bookmarkStart w:id="2264" w:name="MCCQCTEMPBM_00002321"/>
            <w:bookmarkEnd w:id="2263"/>
            <w:r w:rsidRPr="00865CE6">
              <w:rPr>
                <w:lang w:val="en-US"/>
              </w:rPr>
              <w:t>Create Security Context</w:t>
            </w:r>
          </w:p>
          <w:p w14:paraId="7511551A" w14:textId="77777777" w:rsidR="00865CE6" w:rsidRPr="00865CE6" w:rsidRDefault="00865CE6" w:rsidP="003579F9">
            <w:pPr>
              <w:numPr>
                <w:ilvl w:val="0"/>
                <w:numId w:val="281"/>
              </w:numPr>
              <w:spacing w:after="0"/>
              <w:contextualSpacing/>
              <w:rPr>
                <w:lang w:val="en-US"/>
              </w:rPr>
            </w:pPr>
            <w:bookmarkStart w:id="2265" w:name="MCCQCTEMPBM_00002322"/>
            <w:bookmarkEnd w:id="2264"/>
            <w:r w:rsidRPr="00865CE6">
              <w:rPr>
                <w:lang w:val="en-US"/>
              </w:rPr>
              <w:t>Provider Get ACL information for service_1 indicating first api-invoker-id</w:t>
            </w:r>
          </w:p>
          <w:bookmarkEnd w:id="2265"/>
          <w:p w14:paraId="34FACBAB" w14:textId="77777777" w:rsidR="00865CE6" w:rsidRPr="00865CE6" w:rsidRDefault="00865CE6" w:rsidP="003579F9">
            <w:pPr>
              <w:numPr>
                <w:ilvl w:val="0"/>
                <w:numId w:val="281"/>
              </w:numPr>
              <w:spacing w:after="0"/>
              <w:contextualSpacing/>
              <w:rPr>
                <w:lang w:val="en-US"/>
              </w:rPr>
            </w:pPr>
            <w:r w:rsidRPr="00865CE6">
              <w:rPr>
                <w:lang w:val="en-US"/>
              </w:rPr>
              <w:t>Provider Get ACL information for service_2 indicating second api-invoker-id</w:t>
            </w:r>
          </w:p>
        </w:tc>
      </w:tr>
      <w:tr w:rsidR="00865CE6" w:rsidRPr="00865CE6" w14:paraId="39E247AB" w14:textId="77777777" w:rsidTr="003B2724">
        <w:trPr>
          <w:trHeight w:val="300"/>
        </w:trPr>
        <w:tc>
          <w:tcPr>
            <w:tcW w:w="1444" w:type="dxa"/>
          </w:tcPr>
          <w:p w14:paraId="63B089A0" w14:textId="77777777" w:rsidR="00865CE6" w:rsidRPr="00865CE6" w:rsidRDefault="00865CE6" w:rsidP="00865CE6">
            <w:pPr>
              <w:jc w:val="both"/>
              <w:rPr>
                <w:b/>
                <w:bCs/>
                <w:lang w:val="en-US"/>
              </w:rPr>
            </w:pPr>
            <w:bookmarkStart w:id="2266" w:name="MCCQCTEMPBM_00002343" w:colFirst="1" w:colLast="1"/>
            <w:bookmarkEnd w:id="2261"/>
            <w:r w:rsidRPr="00865CE6">
              <w:rPr>
                <w:b/>
                <w:bCs/>
                <w:lang w:val="en-US"/>
              </w:rPr>
              <w:t>Information of Test</w:t>
            </w:r>
          </w:p>
        </w:tc>
        <w:tc>
          <w:tcPr>
            <w:tcW w:w="8187" w:type="dxa"/>
          </w:tcPr>
          <w:p w14:paraId="069C9E36" w14:textId="77777777" w:rsidR="00865CE6" w:rsidRPr="00865CE6" w:rsidRDefault="00865CE6" w:rsidP="003579F9">
            <w:pPr>
              <w:numPr>
                <w:ilvl w:val="0"/>
                <w:numId w:val="282"/>
              </w:numPr>
              <w:spacing w:after="0"/>
              <w:contextualSpacing/>
              <w:rPr>
                <w:lang w:val="en-US"/>
              </w:rPr>
            </w:pPr>
            <w:bookmarkStart w:id="2267" w:name="MCCQCTEMPBM_00002324"/>
            <w:r w:rsidRPr="00865CE6">
              <w:rPr>
                <w:lang w:val="en-US"/>
              </w:rPr>
              <w:t>Onboard two Invoker and provider at CCF.</w:t>
            </w:r>
          </w:p>
          <w:p w14:paraId="416E445A" w14:textId="77777777" w:rsidR="00865CE6" w:rsidRPr="00865CE6" w:rsidRDefault="00865CE6" w:rsidP="003579F9">
            <w:pPr>
              <w:numPr>
                <w:ilvl w:val="0"/>
                <w:numId w:val="282"/>
              </w:numPr>
              <w:spacing w:after="0"/>
              <w:contextualSpacing/>
              <w:rPr>
                <w:lang w:val="en-US"/>
              </w:rPr>
            </w:pPr>
            <w:bookmarkStart w:id="2268" w:name="MCCQCTEMPBM_00002325"/>
            <w:bookmarkEnd w:id="2267"/>
            <w:r w:rsidRPr="00865CE6">
              <w:rPr>
                <w:lang w:val="en-US"/>
              </w:rPr>
              <w:t>Publish Service API at CCF:</w:t>
            </w:r>
          </w:p>
          <w:p w14:paraId="3E40F627" w14:textId="77777777" w:rsidR="00865CE6" w:rsidRPr="00865CE6" w:rsidRDefault="00865CE6" w:rsidP="003579F9">
            <w:pPr>
              <w:numPr>
                <w:ilvl w:val="1"/>
                <w:numId w:val="282"/>
              </w:numPr>
              <w:spacing w:after="0"/>
              <w:contextualSpacing/>
              <w:rPr>
                <w:lang w:val="en-US"/>
              </w:rPr>
            </w:pPr>
            <w:bookmarkStart w:id="2269" w:name="MCCQCTEMPBM_00002326"/>
            <w:bookmarkEnd w:id="226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D301E9E" w14:textId="77777777" w:rsidR="00865CE6" w:rsidRPr="00865CE6" w:rsidRDefault="00865CE6" w:rsidP="003579F9">
            <w:pPr>
              <w:numPr>
                <w:ilvl w:val="1"/>
                <w:numId w:val="282"/>
              </w:numPr>
              <w:spacing w:after="0"/>
              <w:contextualSpacing/>
              <w:rPr>
                <w:lang w:val="en-US"/>
              </w:rPr>
            </w:pPr>
            <w:bookmarkStart w:id="2270" w:name="MCCQCTEMPBM_00002327"/>
            <w:bookmarkEnd w:id="2269"/>
            <w:r w:rsidRPr="00865CE6">
              <w:rPr>
                <w:lang w:val="en-US"/>
              </w:rPr>
              <w:t>body [service api description] with apiName </w:t>
            </w:r>
            <w:r w:rsidRPr="00865CE6">
              <w:rPr>
                <w:b/>
                <w:bCs/>
                <w:lang w:val="en-US"/>
              </w:rPr>
              <w:t>service_1</w:t>
            </w:r>
          </w:p>
          <w:p w14:paraId="1A13752F" w14:textId="77777777" w:rsidR="00865CE6" w:rsidRPr="00865CE6" w:rsidRDefault="00865CE6" w:rsidP="003579F9">
            <w:pPr>
              <w:numPr>
                <w:ilvl w:val="1"/>
                <w:numId w:val="282"/>
              </w:numPr>
              <w:spacing w:after="0"/>
              <w:contextualSpacing/>
              <w:rPr>
                <w:lang w:val="en-US"/>
              </w:rPr>
            </w:pPr>
            <w:bookmarkStart w:id="2271" w:name="MCCQCTEMPBM_00002328"/>
            <w:bookmarkEnd w:id="2270"/>
            <w:r w:rsidRPr="00865CE6">
              <w:rPr>
                <w:lang w:val="en-US"/>
              </w:rPr>
              <w:t>Use </w:t>
            </w:r>
            <w:r w:rsidRPr="00865CE6">
              <w:rPr>
                <w:b/>
                <w:bCs/>
                <w:lang w:val="en-US"/>
              </w:rPr>
              <w:t>APF Certificate</w:t>
            </w:r>
          </w:p>
          <w:p w14:paraId="7783411F" w14:textId="77777777" w:rsidR="00865CE6" w:rsidRPr="00865CE6" w:rsidRDefault="00865CE6" w:rsidP="003579F9">
            <w:pPr>
              <w:numPr>
                <w:ilvl w:val="0"/>
                <w:numId w:val="282"/>
              </w:numPr>
              <w:spacing w:after="0"/>
              <w:contextualSpacing/>
              <w:rPr>
                <w:lang w:val="en-US"/>
              </w:rPr>
            </w:pPr>
            <w:bookmarkStart w:id="2272" w:name="MCCQCTEMPBM_00002329"/>
            <w:bookmarkEnd w:id="2271"/>
            <w:r w:rsidRPr="00865CE6">
              <w:rPr>
                <w:lang w:val="en-US"/>
              </w:rPr>
              <w:t>Publish another Service API at CCF:</w:t>
            </w:r>
          </w:p>
          <w:p w14:paraId="0166332F" w14:textId="77777777" w:rsidR="00865CE6" w:rsidRPr="00865CE6" w:rsidRDefault="00865CE6" w:rsidP="003579F9">
            <w:pPr>
              <w:numPr>
                <w:ilvl w:val="1"/>
                <w:numId w:val="282"/>
              </w:numPr>
              <w:spacing w:after="0"/>
              <w:contextualSpacing/>
              <w:rPr>
                <w:lang w:val="en-US"/>
              </w:rPr>
            </w:pPr>
            <w:bookmarkStart w:id="2273" w:name="MCCQCTEMPBM_00002330"/>
            <w:bookmarkEnd w:id="227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C63B5C" w14:textId="77777777" w:rsidR="00865CE6" w:rsidRPr="00865CE6" w:rsidRDefault="00865CE6" w:rsidP="003579F9">
            <w:pPr>
              <w:numPr>
                <w:ilvl w:val="1"/>
                <w:numId w:val="282"/>
              </w:numPr>
              <w:spacing w:after="0"/>
              <w:contextualSpacing/>
              <w:rPr>
                <w:lang w:val="en-US"/>
              </w:rPr>
            </w:pPr>
            <w:bookmarkStart w:id="2274" w:name="MCCQCTEMPBM_00002331"/>
            <w:bookmarkEnd w:id="2273"/>
            <w:r w:rsidRPr="00865CE6">
              <w:rPr>
                <w:lang w:val="en-US"/>
              </w:rPr>
              <w:t>body [service api description] with apiName </w:t>
            </w:r>
            <w:r w:rsidRPr="00865CE6">
              <w:rPr>
                <w:b/>
                <w:bCs/>
                <w:lang w:val="en-US"/>
              </w:rPr>
              <w:t>service_2</w:t>
            </w:r>
          </w:p>
          <w:p w14:paraId="77E0157B" w14:textId="77777777" w:rsidR="00865CE6" w:rsidRPr="00865CE6" w:rsidRDefault="00865CE6" w:rsidP="003579F9">
            <w:pPr>
              <w:numPr>
                <w:ilvl w:val="1"/>
                <w:numId w:val="282"/>
              </w:numPr>
              <w:spacing w:after="0"/>
              <w:contextualSpacing/>
              <w:rPr>
                <w:lang w:val="en-US"/>
              </w:rPr>
            </w:pPr>
            <w:bookmarkStart w:id="2275" w:name="MCCQCTEMPBM_00002332"/>
            <w:bookmarkEnd w:id="2274"/>
            <w:r w:rsidRPr="00865CE6">
              <w:rPr>
                <w:lang w:val="en-US"/>
              </w:rPr>
              <w:t>Use </w:t>
            </w:r>
            <w:r w:rsidRPr="00865CE6">
              <w:rPr>
                <w:b/>
                <w:bCs/>
                <w:lang w:val="en-US"/>
              </w:rPr>
              <w:t>APF Certificate</w:t>
            </w:r>
          </w:p>
          <w:p w14:paraId="6AA50BEA" w14:textId="77777777" w:rsidR="00865CE6" w:rsidRPr="00865CE6" w:rsidRDefault="00865CE6" w:rsidP="003579F9">
            <w:pPr>
              <w:numPr>
                <w:ilvl w:val="0"/>
                <w:numId w:val="282"/>
              </w:numPr>
              <w:spacing w:after="0"/>
              <w:contextualSpacing/>
              <w:rPr>
                <w:lang w:val="en-US"/>
              </w:rPr>
            </w:pPr>
            <w:bookmarkStart w:id="2276" w:name="MCCQCTEMPBM_00002333"/>
            <w:bookmarkEnd w:id="2275"/>
            <w:r w:rsidRPr="00865CE6">
              <w:rPr>
                <w:lang w:val="en-US"/>
              </w:rPr>
              <w:t>Create Security Context for each invoker for both published APIs:</w:t>
            </w:r>
          </w:p>
          <w:p w14:paraId="58C6F024" w14:textId="77777777" w:rsidR="00865CE6" w:rsidRPr="00865CE6" w:rsidRDefault="00865CE6" w:rsidP="003579F9">
            <w:pPr>
              <w:numPr>
                <w:ilvl w:val="1"/>
                <w:numId w:val="282"/>
              </w:numPr>
              <w:spacing w:after="0"/>
              <w:contextualSpacing/>
              <w:rPr>
                <w:lang w:val="en-US"/>
              </w:rPr>
            </w:pPr>
            <w:bookmarkStart w:id="2277" w:name="MCCQCTEMPBM_00002334"/>
            <w:bookmarkEnd w:id="227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2F770A4" w14:textId="77777777" w:rsidR="00865CE6" w:rsidRPr="00865CE6" w:rsidRDefault="00865CE6" w:rsidP="003579F9">
            <w:pPr>
              <w:numPr>
                <w:ilvl w:val="1"/>
                <w:numId w:val="282"/>
              </w:numPr>
              <w:spacing w:after="0"/>
              <w:contextualSpacing/>
              <w:rPr>
                <w:lang w:val="en-US"/>
              </w:rPr>
            </w:pPr>
            <w:bookmarkStart w:id="2278" w:name="MCCQCTEMPBM_00002335"/>
            <w:bookmarkEnd w:id="2277"/>
            <w:r w:rsidRPr="00865CE6">
              <w:rPr>
                <w:lang w:val="en-US"/>
              </w:rPr>
              <w:t>Use </w:t>
            </w:r>
            <w:r w:rsidRPr="00865CE6">
              <w:rPr>
                <w:b/>
                <w:bCs/>
                <w:lang w:val="en-US"/>
              </w:rPr>
              <w:t>Invoker Certificate</w:t>
            </w:r>
          </w:p>
          <w:p w14:paraId="49A91C11" w14:textId="77777777" w:rsidR="00865CE6" w:rsidRPr="00865CE6" w:rsidRDefault="00865CE6" w:rsidP="003579F9">
            <w:pPr>
              <w:numPr>
                <w:ilvl w:val="0"/>
                <w:numId w:val="282"/>
              </w:numPr>
              <w:spacing w:after="0"/>
              <w:contextualSpacing/>
              <w:rPr>
                <w:lang w:val="en-US"/>
              </w:rPr>
            </w:pPr>
            <w:bookmarkStart w:id="2279" w:name="MCCQCTEMPBM_00002336"/>
            <w:bookmarkEnd w:id="2278"/>
            <w:r w:rsidRPr="00865CE6">
              <w:rPr>
                <w:lang w:val="en-US"/>
              </w:rPr>
              <w:t>Provider Retrieve ACL for serviceApiId1:</w:t>
            </w:r>
          </w:p>
          <w:p w14:paraId="77A6A5DE" w14:textId="77777777" w:rsidR="00865CE6" w:rsidRPr="00865CE6" w:rsidRDefault="00865CE6" w:rsidP="003579F9">
            <w:pPr>
              <w:numPr>
                <w:ilvl w:val="1"/>
                <w:numId w:val="282"/>
              </w:numPr>
              <w:spacing w:after="0"/>
              <w:contextualSpacing/>
              <w:rPr>
                <w:lang w:val="en-US"/>
              </w:rPr>
            </w:pPr>
            <w:bookmarkStart w:id="2280" w:name="MCCQCTEMPBM_00002337"/>
            <w:bookmarkEnd w:id="227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4F3632DA" w14:textId="77777777" w:rsidR="00865CE6" w:rsidRPr="00865CE6" w:rsidRDefault="00865CE6" w:rsidP="003579F9">
            <w:pPr>
              <w:numPr>
                <w:ilvl w:val="1"/>
                <w:numId w:val="282"/>
              </w:numPr>
              <w:spacing w:after="0"/>
              <w:contextualSpacing/>
              <w:rPr>
                <w:lang w:val="en-US"/>
              </w:rPr>
            </w:pPr>
            <w:bookmarkStart w:id="2281" w:name="MCCQCTEMPBM_00002338"/>
            <w:bookmarkEnd w:id="2280"/>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6D49C31D" w14:textId="77777777" w:rsidR="00865CE6" w:rsidRPr="00865CE6" w:rsidRDefault="00865CE6" w:rsidP="003579F9">
            <w:pPr>
              <w:numPr>
                <w:ilvl w:val="1"/>
                <w:numId w:val="282"/>
              </w:numPr>
              <w:spacing w:after="0"/>
              <w:contextualSpacing/>
              <w:rPr>
                <w:lang w:val="en-US"/>
              </w:rPr>
            </w:pPr>
            <w:bookmarkStart w:id="2282" w:name="MCCQCTEMPBM_00002339"/>
            <w:bookmarkEnd w:id="2281"/>
            <w:r w:rsidRPr="00865CE6">
              <w:rPr>
                <w:lang w:val="en-US"/>
              </w:rPr>
              <w:t>Use </w:t>
            </w:r>
            <w:r w:rsidRPr="00865CE6">
              <w:rPr>
                <w:b/>
                <w:bCs/>
                <w:lang w:val="en-US"/>
              </w:rPr>
              <w:t>AEF Certificate</w:t>
            </w:r>
          </w:p>
          <w:p w14:paraId="41CF1B48" w14:textId="77777777" w:rsidR="00865CE6" w:rsidRPr="00865CE6" w:rsidRDefault="00865CE6" w:rsidP="003579F9">
            <w:pPr>
              <w:numPr>
                <w:ilvl w:val="0"/>
                <w:numId w:val="282"/>
              </w:numPr>
              <w:spacing w:after="0"/>
              <w:contextualSpacing/>
              <w:rPr>
                <w:lang w:val="en-US"/>
              </w:rPr>
            </w:pPr>
            <w:bookmarkStart w:id="2283" w:name="MCCQCTEMPBM_00002340"/>
            <w:bookmarkEnd w:id="2282"/>
            <w:r w:rsidRPr="00865CE6">
              <w:rPr>
                <w:lang w:val="en-US"/>
              </w:rPr>
              <w:t>Provider Retrieve ACL for serviceApiId2:</w:t>
            </w:r>
          </w:p>
          <w:p w14:paraId="41567ACA" w14:textId="77777777" w:rsidR="00865CE6" w:rsidRPr="00865CE6" w:rsidRDefault="00865CE6" w:rsidP="003579F9">
            <w:pPr>
              <w:numPr>
                <w:ilvl w:val="1"/>
                <w:numId w:val="282"/>
              </w:numPr>
              <w:spacing w:after="0"/>
              <w:contextualSpacing/>
              <w:rPr>
                <w:lang w:val="en-US"/>
              </w:rPr>
            </w:pPr>
            <w:bookmarkStart w:id="2284" w:name="MCCQCTEMPBM_00002341"/>
            <w:bookmarkEnd w:id="228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2DB164DC" w14:textId="77777777" w:rsidR="00865CE6" w:rsidRPr="00865CE6" w:rsidRDefault="00865CE6" w:rsidP="003579F9">
            <w:pPr>
              <w:numPr>
                <w:ilvl w:val="1"/>
                <w:numId w:val="282"/>
              </w:numPr>
              <w:spacing w:after="0"/>
              <w:contextualSpacing/>
              <w:rPr>
                <w:lang w:val="en-US"/>
              </w:rPr>
            </w:pPr>
            <w:bookmarkStart w:id="2285" w:name="MCCQCTEMPBM_00002342"/>
            <w:bookmarkEnd w:id="2284"/>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2285"/>
          <w:p w14:paraId="09771EB9" w14:textId="77777777" w:rsidR="00865CE6" w:rsidRPr="00865CE6" w:rsidRDefault="00865CE6" w:rsidP="003579F9">
            <w:pPr>
              <w:numPr>
                <w:ilvl w:val="1"/>
                <w:numId w:val="282"/>
              </w:numPr>
              <w:spacing w:after="0"/>
              <w:contextualSpacing/>
              <w:rPr>
                <w:lang w:val="en-US"/>
              </w:rPr>
            </w:pPr>
            <w:r w:rsidRPr="00865CE6">
              <w:rPr>
                <w:lang w:val="en-US"/>
              </w:rPr>
              <w:t>Use </w:t>
            </w:r>
            <w:r w:rsidRPr="00865CE6">
              <w:rPr>
                <w:b/>
                <w:bCs/>
                <w:lang w:val="en-US"/>
              </w:rPr>
              <w:t>AEF Certificate</w:t>
            </w:r>
          </w:p>
        </w:tc>
      </w:tr>
      <w:tr w:rsidR="00865CE6" w:rsidRPr="00865CE6" w14:paraId="1C2D8B40" w14:textId="77777777" w:rsidTr="003B2724">
        <w:trPr>
          <w:trHeight w:val="300"/>
        </w:trPr>
        <w:tc>
          <w:tcPr>
            <w:tcW w:w="1444" w:type="dxa"/>
          </w:tcPr>
          <w:p w14:paraId="38E44842" w14:textId="77777777" w:rsidR="00865CE6" w:rsidRPr="00865CE6" w:rsidRDefault="00865CE6" w:rsidP="00865CE6">
            <w:pPr>
              <w:jc w:val="both"/>
              <w:rPr>
                <w:b/>
                <w:bCs/>
                <w:lang w:val="en-US"/>
              </w:rPr>
            </w:pPr>
            <w:bookmarkStart w:id="2286" w:name="MCCQCTEMPBM_00002355" w:colFirst="1" w:colLast="1"/>
            <w:bookmarkEnd w:id="2266"/>
            <w:r w:rsidRPr="00865CE6">
              <w:rPr>
                <w:b/>
                <w:bCs/>
                <w:lang w:val="en-US"/>
              </w:rPr>
              <w:t>Expected Result</w:t>
            </w:r>
          </w:p>
        </w:tc>
        <w:tc>
          <w:tcPr>
            <w:tcW w:w="8187" w:type="dxa"/>
          </w:tcPr>
          <w:p w14:paraId="28B4DD5A" w14:textId="77777777" w:rsidR="00865CE6" w:rsidRPr="00865CE6" w:rsidRDefault="00865CE6" w:rsidP="003579F9">
            <w:pPr>
              <w:numPr>
                <w:ilvl w:val="0"/>
                <w:numId w:val="283"/>
              </w:numPr>
              <w:shd w:val="clear" w:color="auto" w:fill="FFFFFF"/>
              <w:spacing w:before="100" w:beforeAutospacing="1" w:after="0"/>
              <w:contextualSpacing/>
              <w:rPr>
                <w:lang w:val="en-US"/>
              </w:rPr>
            </w:pPr>
            <w:bookmarkStart w:id="2287" w:name="MCCQCTEMPBM_00002344"/>
            <w:r w:rsidRPr="00865CE6">
              <w:rPr>
                <w:lang w:val="en-US"/>
              </w:rPr>
              <w:t>Response to ACL Service must accomplish:</w:t>
            </w:r>
          </w:p>
          <w:p w14:paraId="3D9C8336"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88" w:name="MCCQCTEMPBM_00002345"/>
            <w:bookmarkEnd w:id="2287"/>
            <w:r w:rsidRPr="00865CE6">
              <w:rPr>
                <w:b/>
                <w:bCs/>
                <w:lang w:val="en-US"/>
              </w:rPr>
              <w:t>200 OK</w:t>
            </w:r>
            <w:r w:rsidRPr="00865CE6">
              <w:rPr>
                <w:lang w:val="en-US"/>
              </w:rPr>
              <w:t> Response.</w:t>
            </w:r>
          </w:p>
          <w:p w14:paraId="38628D54"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89" w:name="MCCQCTEMPBM_00002346"/>
            <w:bookmarkEnd w:id="2288"/>
            <w:r w:rsidRPr="00865CE6">
              <w:rPr>
                <w:lang w:val="en-US"/>
              </w:rPr>
              <w:t>body returned must accomplish </w:t>
            </w:r>
            <w:r w:rsidRPr="00865CE6">
              <w:rPr>
                <w:b/>
                <w:bCs/>
                <w:lang w:val="en-US"/>
              </w:rPr>
              <w:t>AccessControlPolicyList</w:t>
            </w:r>
            <w:r w:rsidRPr="00865CE6">
              <w:rPr>
                <w:lang w:val="en-US"/>
              </w:rPr>
              <w:t> data structure.</w:t>
            </w:r>
          </w:p>
          <w:p w14:paraId="37D499C5"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90" w:name="MCCQCTEMPBM_00002347"/>
            <w:bookmarkEnd w:id="2289"/>
            <w:r w:rsidRPr="00865CE6">
              <w:rPr>
                <w:b/>
                <w:bCs/>
                <w:lang w:val="en-US"/>
              </w:rPr>
              <w:t>apiInvokerPolicies</w:t>
            </w:r>
            <w:r w:rsidRPr="00865CE6">
              <w:rPr>
                <w:lang w:val="en-US"/>
              </w:rPr>
              <w:t> must:</w:t>
            </w:r>
          </w:p>
          <w:p w14:paraId="721BF4A1"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2291" w:name="MCCQCTEMPBM_00002348"/>
            <w:bookmarkEnd w:id="2290"/>
            <w:r w:rsidRPr="00865CE6">
              <w:rPr>
                <w:lang w:val="en-US"/>
              </w:rPr>
              <w:t>contain two objects.</w:t>
            </w:r>
          </w:p>
          <w:p w14:paraId="3584AB11"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2292" w:name="MCCQCTEMPBM_00002349"/>
            <w:bookmarkEnd w:id="2291"/>
            <w:r w:rsidRPr="00865CE6">
              <w:rPr>
                <w:lang w:val="en-US"/>
              </w:rPr>
              <w:t>One object must match with apiInvokerId1</w:t>
            </w:r>
          </w:p>
          <w:p w14:paraId="3DA37847" w14:textId="77777777" w:rsidR="00865CE6" w:rsidRPr="00865CE6" w:rsidRDefault="00865CE6" w:rsidP="003579F9">
            <w:pPr>
              <w:numPr>
                <w:ilvl w:val="0"/>
                <w:numId w:val="283"/>
              </w:numPr>
              <w:shd w:val="clear" w:color="auto" w:fill="FFFFFF"/>
              <w:spacing w:before="100" w:beforeAutospacing="1" w:after="0"/>
              <w:contextualSpacing/>
              <w:rPr>
                <w:lang w:val="en-US"/>
              </w:rPr>
            </w:pPr>
            <w:bookmarkStart w:id="2293" w:name="MCCQCTEMPBM_00002350"/>
            <w:bookmarkEnd w:id="2292"/>
            <w:r w:rsidRPr="00865CE6">
              <w:rPr>
                <w:lang w:val="en-US"/>
              </w:rPr>
              <w:t>Response to ACL Service must accomplish:</w:t>
            </w:r>
          </w:p>
          <w:p w14:paraId="434A121C"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94" w:name="MCCQCTEMPBM_00002351"/>
            <w:bookmarkEnd w:id="2293"/>
            <w:r w:rsidRPr="00865CE6">
              <w:rPr>
                <w:b/>
                <w:bCs/>
                <w:lang w:val="en-US"/>
              </w:rPr>
              <w:t>200 OK</w:t>
            </w:r>
            <w:r w:rsidRPr="00865CE6">
              <w:rPr>
                <w:lang w:val="en-US"/>
              </w:rPr>
              <w:t> Response.</w:t>
            </w:r>
          </w:p>
          <w:p w14:paraId="0BA59F9B"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95" w:name="MCCQCTEMPBM_00002352"/>
            <w:bookmarkEnd w:id="2294"/>
            <w:r w:rsidRPr="00865CE6">
              <w:rPr>
                <w:lang w:val="en-US"/>
              </w:rPr>
              <w:t>body returned must accomplish </w:t>
            </w:r>
            <w:r w:rsidRPr="00865CE6">
              <w:rPr>
                <w:b/>
                <w:bCs/>
                <w:lang w:val="en-US"/>
              </w:rPr>
              <w:t>AccessControlPolicyList</w:t>
            </w:r>
            <w:r w:rsidRPr="00865CE6">
              <w:rPr>
                <w:lang w:val="en-US"/>
              </w:rPr>
              <w:t> data structure.</w:t>
            </w:r>
          </w:p>
          <w:p w14:paraId="6BE8B235"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96" w:name="MCCQCTEMPBM_00002353"/>
            <w:bookmarkEnd w:id="2295"/>
            <w:r w:rsidRPr="00865CE6">
              <w:rPr>
                <w:b/>
                <w:bCs/>
                <w:lang w:val="en-US"/>
              </w:rPr>
              <w:t>apiInvokerPolicies</w:t>
            </w:r>
            <w:r w:rsidRPr="00865CE6">
              <w:rPr>
                <w:lang w:val="en-US"/>
              </w:rPr>
              <w:t> must:</w:t>
            </w:r>
          </w:p>
          <w:p w14:paraId="59097E3C"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2297" w:name="MCCQCTEMPBM_00002354"/>
            <w:bookmarkEnd w:id="2296"/>
            <w:r w:rsidRPr="00865CE6">
              <w:rPr>
                <w:lang w:val="en-US"/>
              </w:rPr>
              <w:t>contain two objects.</w:t>
            </w:r>
          </w:p>
          <w:bookmarkEnd w:id="2297"/>
          <w:p w14:paraId="5C3C9BB0" w14:textId="77777777" w:rsidR="00865CE6" w:rsidRPr="00865CE6" w:rsidRDefault="00865CE6" w:rsidP="003579F9">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2286"/>
    </w:tbl>
    <w:p w14:paraId="1A43E7B3" w14:textId="77777777" w:rsidR="00865CE6" w:rsidRPr="00865CE6" w:rsidRDefault="00865CE6" w:rsidP="00865CE6">
      <w:pPr>
        <w:jc w:val="both"/>
        <w:rPr>
          <w:lang w:val="en-US"/>
        </w:rPr>
      </w:pPr>
    </w:p>
    <w:p w14:paraId="3A1C8283" w14:textId="77777777" w:rsidR="00865CE6" w:rsidRPr="00865CE6" w:rsidRDefault="00865CE6" w:rsidP="00865CE6">
      <w:pPr>
        <w:keepNext/>
        <w:keepLines/>
        <w:spacing w:before="120"/>
        <w:ind w:left="1134" w:hanging="1134"/>
        <w:outlineLvl w:val="2"/>
        <w:rPr>
          <w:rFonts w:ascii="Arial" w:hAnsi="Arial"/>
          <w:sz w:val="28"/>
          <w:lang w:val="en-US"/>
        </w:rPr>
      </w:pPr>
      <w:bookmarkStart w:id="2298" w:name="_Toc178759294"/>
      <w:bookmarkStart w:id="2299" w:name="_Toc179279287"/>
      <w:r w:rsidRPr="00865CE6">
        <w:rPr>
          <w:rFonts w:ascii="Arial" w:hAnsi="Arial"/>
          <w:sz w:val="28"/>
          <w:lang w:val="en-US"/>
        </w:rPr>
        <w:lastRenderedPageBreak/>
        <w:t>Test Case 5: Retrieve ACL filtered by supported-features</w:t>
      </w:r>
      <w:bookmarkEnd w:id="2298"/>
      <w:bookmarkEnd w:id="2299"/>
    </w:p>
    <w:tbl>
      <w:tblPr>
        <w:tblStyle w:val="TableGrid1"/>
        <w:tblW w:w="0" w:type="auto"/>
        <w:tblLook w:val="04A0" w:firstRow="1" w:lastRow="0" w:firstColumn="1" w:lastColumn="0" w:noHBand="0" w:noVBand="1"/>
      </w:tblPr>
      <w:tblGrid>
        <w:gridCol w:w="1444"/>
        <w:gridCol w:w="8187"/>
      </w:tblGrid>
      <w:tr w:rsidR="00865CE6" w:rsidRPr="00865CE6" w14:paraId="37665926" w14:textId="77777777" w:rsidTr="003B2724">
        <w:trPr>
          <w:trHeight w:val="300"/>
        </w:trPr>
        <w:tc>
          <w:tcPr>
            <w:tcW w:w="1444" w:type="dxa"/>
          </w:tcPr>
          <w:p w14:paraId="72C7B62D" w14:textId="77777777" w:rsidR="00865CE6" w:rsidRPr="00865CE6" w:rsidRDefault="00865CE6" w:rsidP="00865CE6">
            <w:pPr>
              <w:jc w:val="both"/>
              <w:rPr>
                <w:lang w:val="en-US"/>
              </w:rPr>
            </w:pPr>
            <w:r w:rsidRPr="00865CE6">
              <w:rPr>
                <w:b/>
                <w:bCs/>
                <w:lang w:val="en-US"/>
              </w:rPr>
              <w:t>Test ID</w:t>
            </w:r>
          </w:p>
        </w:tc>
        <w:tc>
          <w:tcPr>
            <w:tcW w:w="8187" w:type="dxa"/>
          </w:tcPr>
          <w:p w14:paraId="72A4CD56" w14:textId="77777777" w:rsidR="00865CE6" w:rsidRPr="00865CE6" w:rsidRDefault="00865CE6" w:rsidP="00865CE6">
            <w:pPr>
              <w:rPr>
                <w:lang w:val="en-US"/>
              </w:rPr>
            </w:pPr>
            <w:r w:rsidRPr="00865CE6">
              <w:rPr>
                <w:lang w:val="en-US"/>
              </w:rPr>
              <w:t>capif_api_acl-5</w:t>
            </w:r>
          </w:p>
        </w:tc>
      </w:tr>
      <w:tr w:rsidR="00865CE6" w:rsidRPr="00865CE6" w14:paraId="4A84BAF2" w14:textId="77777777" w:rsidTr="003B2724">
        <w:trPr>
          <w:trHeight w:val="300"/>
        </w:trPr>
        <w:tc>
          <w:tcPr>
            <w:tcW w:w="1444" w:type="dxa"/>
          </w:tcPr>
          <w:p w14:paraId="6C76D8D9" w14:textId="77777777" w:rsidR="00865CE6" w:rsidRPr="00865CE6" w:rsidRDefault="00865CE6" w:rsidP="00865CE6">
            <w:pPr>
              <w:jc w:val="both"/>
              <w:rPr>
                <w:lang w:val="en-US"/>
              </w:rPr>
            </w:pPr>
            <w:r w:rsidRPr="00865CE6">
              <w:rPr>
                <w:b/>
                <w:bCs/>
                <w:lang w:val="en-US"/>
              </w:rPr>
              <w:t>Description</w:t>
            </w:r>
          </w:p>
        </w:tc>
        <w:tc>
          <w:tcPr>
            <w:tcW w:w="8187" w:type="dxa"/>
          </w:tcPr>
          <w:p w14:paraId="2669F911" w14:textId="77777777" w:rsidR="00865CE6" w:rsidRPr="00865CE6" w:rsidRDefault="00865CE6" w:rsidP="00865CE6">
            <w:pPr>
              <w:rPr>
                <w:lang w:val="en-US"/>
              </w:rPr>
            </w:pPr>
            <w:r w:rsidRPr="00865CE6">
              <w:rPr>
                <w:lang w:val="en-US"/>
              </w:rPr>
              <w:t>This test case will check that an API Provider can retrieve ACL filtering by supportedFeatures from CAPIF containing 1 objects.</w:t>
            </w:r>
          </w:p>
        </w:tc>
      </w:tr>
      <w:tr w:rsidR="00865CE6" w:rsidRPr="00865CE6" w14:paraId="40F1CBC0" w14:textId="77777777" w:rsidTr="003B2724">
        <w:trPr>
          <w:trHeight w:val="300"/>
        </w:trPr>
        <w:tc>
          <w:tcPr>
            <w:tcW w:w="1444" w:type="dxa"/>
          </w:tcPr>
          <w:p w14:paraId="6104B17A" w14:textId="77777777" w:rsidR="00865CE6" w:rsidRPr="00865CE6" w:rsidRDefault="00865CE6" w:rsidP="00865CE6">
            <w:pPr>
              <w:jc w:val="both"/>
              <w:rPr>
                <w:b/>
                <w:bCs/>
                <w:lang w:val="en-US"/>
              </w:rPr>
            </w:pPr>
            <w:r w:rsidRPr="00865CE6">
              <w:rPr>
                <w:b/>
                <w:bCs/>
                <w:lang w:val="en-US"/>
              </w:rPr>
              <w:t>Pre-conditions</w:t>
            </w:r>
          </w:p>
        </w:tc>
        <w:tc>
          <w:tcPr>
            <w:tcW w:w="8187" w:type="dxa"/>
          </w:tcPr>
          <w:p w14:paraId="0C196D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6968BE5" w14:textId="77777777" w:rsidR="00865CE6" w:rsidRPr="00865CE6" w:rsidRDefault="00865CE6" w:rsidP="00865CE6">
            <w:pPr>
              <w:rPr>
                <w:lang w:val="en-US"/>
              </w:rPr>
            </w:pPr>
            <w:r w:rsidRPr="00865CE6">
              <w:rPr>
                <w:lang w:val="en-US"/>
              </w:rPr>
              <w:t>Service API published in CAPIF</w:t>
            </w:r>
          </w:p>
          <w:p w14:paraId="1881A709"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05518B8C" w14:textId="77777777" w:rsidTr="003B2724">
        <w:trPr>
          <w:trHeight w:val="300"/>
        </w:trPr>
        <w:tc>
          <w:tcPr>
            <w:tcW w:w="1444" w:type="dxa"/>
          </w:tcPr>
          <w:p w14:paraId="17226988" w14:textId="77777777" w:rsidR="00865CE6" w:rsidRPr="00865CE6" w:rsidRDefault="00865CE6" w:rsidP="00865CE6">
            <w:pPr>
              <w:jc w:val="both"/>
              <w:rPr>
                <w:lang w:val="en-US"/>
              </w:rPr>
            </w:pPr>
            <w:bookmarkStart w:id="2300" w:name="MCCQCTEMPBM_00002360" w:colFirst="1" w:colLast="1"/>
            <w:r w:rsidRPr="00865CE6">
              <w:rPr>
                <w:b/>
                <w:bCs/>
                <w:lang w:val="en-US"/>
              </w:rPr>
              <w:t>Execution Steps</w:t>
            </w:r>
          </w:p>
        </w:tc>
        <w:tc>
          <w:tcPr>
            <w:tcW w:w="8187" w:type="dxa"/>
          </w:tcPr>
          <w:p w14:paraId="1E3745A6" w14:textId="77777777" w:rsidR="00865CE6" w:rsidRPr="00865CE6" w:rsidRDefault="00865CE6" w:rsidP="003579F9">
            <w:pPr>
              <w:numPr>
                <w:ilvl w:val="0"/>
                <w:numId w:val="284"/>
              </w:numPr>
              <w:spacing w:after="0"/>
              <w:contextualSpacing/>
              <w:rPr>
                <w:lang w:val="en-US"/>
              </w:rPr>
            </w:pPr>
            <w:bookmarkStart w:id="2301" w:name="MCCQCTEMPBM_00002356"/>
            <w:r w:rsidRPr="00865CE6">
              <w:rPr>
                <w:lang w:val="en-US"/>
              </w:rPr>
              <w:t>Onboard Invoker and Provider at CCF.</w:t>
            </w:r>
          </w:p>
          <w:p w14:paraId="4977B078" w14:textId="77777777" w:rsidR="00865CE6" w:rsidRPr="00865CE6" w:rsidRDefault="00865CE6" w:rsidP="003579F9">
            <w:pPr>
              <w:numPr>
                <w:ilvl w:val="0"/>
                <w:numId w:val="284"/>
              </w:numPr>
              <w:spacing w:after="0"/>
              <w:contextualSpacing/>
              <w:rPr>
                <w:lang w:val="en-US"/>
              </w:rPr>
            </w:pPr>
            <w:bookmarkStart w:id="2302" w:name="MCCQCTEMPBM_00002357"/>
            <w:bookmarkEnd w:id="2301"/>
            <w:r w:rsidRPr="00865CE6">
              <w:rPr>
                <w:lang w:val="en-US"/>
              </w:rPr>
              <w:t>Publish Service API with name service_1</w:t>
            </w:r>
          </w:p>
          <w:p w14:paraId="0FB9CA28" w14:textId="77777777" w:rsidR="00865CE6" w:rsidRPr="00865CE6" w:rsidRDefault="00865CE6" w:rsidP="003579F9">
            <w:pPr>
              <w:numPr>
                <w:ilvl w:val="0"/>
                <w:numId w:val="284"/>
              </w:numPr>
              <w:spacing w:after="0"/>
              <w:contextualSpacing/>
              <w:rPr>
                <w:lang w:val="en-US"/>
              </w:rPr>
            </w:pPr>
            <w:bookmarkStart w:id="2303" w:name="MCCQCTEMPBM_00002358"/>
            <w:bookmarkEnd w:id="2302"/>
            <w:r w:rsidRPr="00865CE6">
              <w:rPr>
                <w:lang w:val="en-US"/>
              </w:rPr>
              <w:t>Create Security Context</w:t>
            </w:r>
          </w:p>
          <w:p w14:paraId="658D1CD9" w14:textId="77777777" w:rsidR="00865CE6" w:rsidRPr="00865CE6" w:rsidRDefault="00865CE6" w:rsidP="003579F9">
            <w:pPr>
              <w:numPr>
                <w:ilvl w:val="0"/>
                <w:numId w:val="284"/>
              </w:numPr>
              <w:spacing w:after="0"/>
              <w:contextualSpacing/>
              <w:rPr>
                <w:lang w:val="en-US"/>
              </w:rPr>
            </w:pPr>
            <w:bookmarkStart w:id="2304" w:name="MCCQCTEMPBM_00002359"/>
            <w:bookmarkEnd w:id="2303"/>
            <w:r w:rsidRPr="00865CE6">
              <w:rPr>
                <w:lang w:val="en-US"/>
              </w:rPr>
              <w:t>Provider Get ACL information indicating first supported-features</w:t>
            </w:r>
          </w:p>
          <w:bookmarkEnd w:id="2304"/>
          <w:p w14:paraId="71989323" w14:textId="77777777" w:rsidR="00865CE6" w:rsidRPr="00865CE6" w:rsidRDefault="00865CE6" w:rsidP="003579F9">
            <w:pPr>
              <w:numPr>
                <w:ilvl w:val="0"/>
                <w:numId w:val="284"/>
              </w:numPr>
              <w:spacing w:after="0"/>
              <w:contextualSpacing/>
              <w:rPr>
                <w:lang w:val="en-US"/>
              </w:rPr>
            </w:pPr>
            <w:r w:rsidRPr="00865CE6">
              <w:rPr>
                <w:lang w:val="en-US"/>
              </w:rPr>
              <w:t>Provider Get ACL information indicating second supported-features</w:t>
            </w:r>
          </w:p>
        </w:tc>
      </w:tr>
      <w:tr w:rsidR="00865CE6" w:rsidRPr="00865CE6" w14:paraId="05269F61" w14:textId="77777777" w:rsidTr="003B2724">
        <w:trPr>
          <w:trHeight w:val="300"/>
        </w:trPr>
        <w:tc>
          <w:tcPr>
            <w:tcW w:w="1444" w:type="dxa"/>
          </w:tcPr>
          <w:p w14:paraId="246327A4" w14:textId="77777777" w:rsidR="00865CE6" w:rsidRPr="00865CE6" w:rsidRDefault="00865CE6" w:rsidP="00865CE6">
            <w:pPr>
              <w:jc w:val="both"/>
              <w:rPr>
                <w:b/>
                <w:bCs/>
                <w:lang w:val="en-US"/>
              </w:rPr>
            </w:pPr>
            <w:bookmarkStart w:id="2305" w:name="MCCQCTEMPBM_00002376" w:colFirst="1" w:colLast="1"/>
            <w:bookmarkEnd w:id="2300"/>
            <w:r w:rsidRPr="00865CE6">
              <w:rPr>
                <w:b/>
                <w:bCs/>
                <w:lang w:val="en-US"/>
              </w:rPr>
              <w:t>Information of Test</w:t>
            </w:r>
          </w:p>
        </w:tc>
        <w:tc>
          <w:tcPr>
            <w:tcW w:w="8187" w:type="dxa"/>
          </w:tcPr>
          <w:p w14:paraId="0AF497BF" w14:textId="77777777" w:rsidR="00865CE6" w:rsidRPr="00865CE6" w:rsidRDefault="00865CE6" w:rsidP="003579F9">
            <w:pPr>
              <w:numPr>
                <w:ilvl w:val="0"/>
                <w:numId w:val="285"/>
              </w:numPr>
              <w:spacing w:after="0"/>
              <w:contextualSpacing/>
              <w:rPr>
                <w:lang w:val="en-US"/>
              </w:rPr>
            </w:pPr>
            <w:bookmarkStart w:id="2306" w:name="MCCQCTEMPBM_00002361"/>
            <w:r w:rsidRPr="00865CE6">
              <w:rPr>
                <w:lang w:val="en-US"/>
              </w:rPr>
              <w:t>Onboard two Invoker and provider at CCF.</w:t>
            </w:r>
          </w:p>
          <w:p w14:paraId="646E33B4" w14:textId="77777777" w:rsidR="00865CE6" w:rsidRPr="00865CE6" w:rsidRDefault="00865CE6" w:rsidP="003579F9">
            <w:pPr>
              <w:numPr>
                <w:ilvl w:val="0"/>
                <w:numId w:val="285"/>
              </w:numPr>
              <w:spacing w:after="0"/>
              <w:contextualSpacing/>
              <w:rPr>
                <w:lang w:val="en-US"/>
              </w:rPr>
            </w:pPr>
            <w:bookmarkStart w:id="2307" w:name="MCCQCTEMPBM_00002362"/>
            <w:bookmarkEnd w:id="2306"/>
            <w:r w:rsidRPr="00865CE6">
              <w:rPr>
                <w:lang w:val="en-US"/>
              </w:rPr>
              <w:t>Publish Service API at CCF:</w:t>
            </w:r>
          </w:p>
          <w:p w14:paraId="72C27EDE" w14:textId="77777777" w:rsidR="00865CE6" w:rsidRPr="00865CE6" w:rsidRDefault="00865CE6" w:rsidP="003579F9">
            <w:pPr>
              <w:numPr>
                <w:ilvl w:val="1"/>
                <w:numId w:val="285"/>
              </w:numPr>
              <w:spacing w:after="0"/>
              <w:contextualSpacing/>
              <w:rPr>
                <w:lang w:val="en-US"/>
              </w:rPr>
            </w:pPr>
            <w:bookmarkStart w:id="2308" w:name="MCCQCTEMPBM_00002363"/>
            <w:bookmarkEnd w:id="230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89FBDE" w14:textId="77777777" w:rsidR="00865CE6" w:rsidRPr="00865CE6" w:rsidRDefault="00865CE6" w:rsidP="003579F9">
            <w:pPr>
              <w:numPr>
                <w:ilvl w:val="1"/>
                <w:numId w:val="285"/>
              </w:numPr>
              <w:spacing w:after="0"/>
              <w:contextualSpacing/>
              <w:rPr>
                <w:lang w:val="en-US"/>
              </w:rPr>
            </w:pPr>
            <w:bookmarkStart w:id="2309" w:name="MCCQCTEMPBM_00002364"/>
            <w:bookmarkEnd w:id="2308"/>
            <w:r w:rsidRPr="00865CE6">
              <w:rPr>
                <w:lang w:val="en-US"/>
              </w:rPr>
              <w:t>body [service api description] with apiName </w:t>
            </w:r>
            <w:r w:rsidRPr="00865CE6">
              <w:rPr>
                <w:b/>
                <w:bCs/>
                <w:lang w:val="en-US"/>
              </w:rPr>
              <w:t>service_1</w:t>
            </w:r>
          </w:p>
          <w:p w14:paraId="0A9038D0" w14:textId="77777777" w:rsidR="00865CE6" w:rsidRPr="00865CE6" w:rsidRDefault="00865CE6" w:rsidP="003579F9">
            <w:pPr>
              <w:numPr>
                <w:ilvl w:val="1"/>
                <w:numId w:val="285"/>
              </w:numPr>
              <w:spacing w:after="0"/>
              <w:contextualSpacing/>
              <w:rPr>
                <w:lang w:val="en-US"/>
              </w:rPr>
            </w:pPr>
            <w:bookmarkStart w:id="2310" w:name="MCCQCTEMPBM_00002365"/>
            <w:bookmarkEnd w:id="2309"/>
            <w:r w:rsidRPr="00865CE6">
              <w:rPr>
                <w:lang w:val="en-US"/>
              </w:rPr>
              <w:t>Use </w:t>
            </w:r>
            <w:r w:rsidRPr="00865CE6">
              <w:rPr>
                <w:b/>
                <w:bCs/>
                <w:lang w:val="en-US"/>
              </w:rPr>
              <w:t>APF Certificate</w:t>
            </w:r>
          </w:p>
          <w:p w14:paraId="59E029C6" w14:textId="77777777" w:rsidR="00865CE6" w:rsidRPr="00865CE6" w:rsidRDefault="00865CE6" w:rsidP="003579F9">
            <w:pPr>
              <w:numPr>
                <w:ilvl w:val="0"/>
                <w:numId w:val="285"/>
              </w:numPr>
              <w:spacing w:after="0"/>
              <w:contextualSpacing/>
              <w:rPr>
                <w:lang w:val="en-US"/>
              </w:rPr>
            </w:pPr>
            <w:bookmarkStart w:id="2311" w:name="MCCQCTEMPBM_00002366"/>
            <w:bookmarkEnd w:id="2310"/>
            <w:r w:rsidRPr="00865CE6">
              <w:rPr>
                <w:lang w:val="en-US"/>
              </w:rPr>
              <w:t>Create Security Context for each invoker for both published APIs:</w:t>
            </w:r>
          </w:p>
          <w:p w14:paraId="07AF8333" w14:textId="77777777" w:rsidR="00865CE6" w:rsidRPr="00865CE6" w:rsidRDefault="00865CE6" w:rsidP="003579F9">
            <w:pPr>
              <w:numPr>
                <w:ilvl w:val="1"/>
                <w:numId w:val="285"/>
              </w:numPr>
              <w:spacing w:after="0"/>
              <w:contextualSpacing/>
              <w:rPr>
                <w:lang w:val="en-US"/>
              </w:rPr>
            </w:pPr>
            <w:bookmarkStart w:id="2312" w:name="MCCQCTEMPBM_00002367"/>
            <w:bookmarkEnd w:id="231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348EF13" w14:textId="77777777" w:rsidR="00865CE6" w:rsidRPr="00865CE6" w:rsidRDefault="00865CE6" w:rsidP="003579F9">
            <w:pPr>
              <w:numPr>
                <w:ilvl w:val="1"/>
                <w:numId w:val="285"/>
              </w:numPr>
              <w:spacing w:after="0"/>
              <w:contextualSpacing/>
              <w:rPr>
                <w:lang w:val="en-US"/>
              </w:rPr>
            </w:pPr>
            <w:bookmarkStart w:id="2313" w:name="MCCQCTEMPBM_00002368"/>
            <w:bookmarkEnd w:id="2312"/>
            <w:r w:rsidRPr="00865CE6">
              <w:rPr>
                <w:lang w:val="en-US"/>
              </w:rPr>
              <w:t>Use </w:t>
            </w:r>
            <w:r w:rsidRPr="00865CE6">
              <w:rPr>
                <w:b/>
                <w:bCs/>
                <w:lang w:val="en-US"/>
              </w:rPr>
              <w:t>Invoker Certificate</w:t>
            </w:r>
          </w:p>
          <w:p w14:paraId="5008AAE8" w14:textId="77777777" w:rsidR="00865CE6" w:rsidRPr="00865CE6" w:rsidRDefault="00865CE6" w:rsidP="003579F9">
            <w:pPr>
              <w:numPr>
                <w:ilvl w:val="0"/>
                <w:numId w:val="285"/>
              </w:numPr>
              <w:spacing w:after="0"/>
              <w:contextualSpacing/>
              <w:rPr>
                <w:lang w:val="en-US"/>
              </w:rPr>
            </w:pPr>
            <w:bookmarkStart w:id="2314" w:name="MCCQCTEMPBM_00002369"/>
            <w:bookmarkEnd w:id="2313"/>
            <w:r w:rsidRPr="00865CE6">
              <w:rPr>
                <w:lang w:val="en-US"/>
              </w:rPr>
              <w:t>Provider Retrieve ACL for serviceApiId1:</w:t>
            </w:r>
          </w:p>
          <w:p w14:paraId="77915B9F" w14:textId="77777777" w:rsidR="00865CE6" w:rsidRPr="00865CE6" w:rsidRDefault="00865CE6" w:rsidP="003579F9">
            <w:pPr>
              <w:numPr>
                <w:ilvl w:val="1"/>
                <w:numId w:val="285"/>
              </w:numPr>
              <w:spacing w:after="0"/>
              <w:contextualSpacing/>
              <w:rPr>
                <w:lang w:val="en-US"/>
              </w:rPr>
            </w:pPr>
            <w:bookmarkStart w:id="2315" w:name="MCCQCTEMPBM_00002370"/>
            <w:bookmarkEnd w:id="231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1E74DEB2" w14:textId="77777777" w:rsidR="00865CE6" w:rsidRPr="00865CE6" w:rsidRDefault="00865CE6" w:rsidP="003579F9">
            <w:pPr>
              <w:numPr>
                <w:ilvl w:val="1"/>
                <w:numId w:val="285"/>
              </w:numPr>
              <w:spacing w:after="0"/>
              <w:contextualSpacing/>
              <w:rPr>
                <w:lang w:val="en-US"/>
              </w:rPr>
            </w:pPr>
            <w:bookmarkStart w:id="2316" w:name="MCCQCTEMPBM_00002371"/>
            <w:bookmarkEnd w:id="2315"/>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049016ED" w14:textId="77777777" w:rsidR="00865CE6" w:rsidRPr="00865CE6" w:rsidRDefault="00865CE6" w:rsidP="003579F9">
            <w:pPr>
              <w:numPr>
                <w:ilvl w:val="1"/>
                <w:numId w:val="285"/>
              </w:numPr>
              <w:spacing w:after="0"/>
              <w:contextualSpacing/>
              <w:rPr>
                <w:lang w:val="en-US"/>
              </w:rPr>
            </w:pPr>
            <w:bookmarkStart w:id="2317" w:name="MCCQCTEMPBM_00002372"/>
            <w:bookmarkEnd w:id="2316"/>
            <w:r w:rsidRPr="00865CE6">
              <w:rPr>
                <w:lang w:val="en-US"/>
              </w:rPr>
              <w:t>Use </w:t>
            </w:r>
            <w:r w:rsidRPr="00865CE6">
              <w:rPr>
                <w:b/>
                <w:bCs/>
                <w:lang w:val="en-US"/>
              </w:rPr>
              <w:t>AEF Certificate</w:t>
            </w:r>
          </w:p>
          <w:p w14:paraId="26CC47C8" w14:textId="77777777" w:rsidR="00865CE6" w:rsidRPr="00865CE6" w:rsidRDefault="00865CE6" w:rsidP="003579F9">
            <w:pPr>
              <w:numPr>
                <w:ilvl w:val="0"/>
                <w:numId w:val="285"/>
              </w:numPr>
              <w:spacing w:after="0"/>
              <w:contextualSpacing/>
              <w:rPr>
                <w:lang w:val="en-US"/>
              </w:rPr>
            </w:pPr>
            <w:bookmarkStart w:id="2318" w:name="MCCQCTEMPBM_00002373"/>
            <w:bookmarkEnd w:id="2317"/>
            <w:r w:rsidRPr="00865CE6">
              <w:rPr>
                <w:lang w:val="en-US"/>
              </w:rPr>
              <w:t>Provider Retrieve ACL for serviceApiId2:</w:t>
            </w:r>
          </w:p>
          <w:p w14:paraId="05EA9AA7" w14:textId="77777777" w:rsidR="00865CE6" w:rsidRPr="00865CE6" w:rsidRDefault="00865CE6" w:rsidP="003579F9">
            <w:pPr>
              <w:numPr>
                <w:ilvl w:val="1"/>
                <w:numId w:val="285"/>
              </w:numPr>
              <w:spacing w:after="0"/>
              <w:contextualSpacing/>
              <w:rPr>
                <w:lang w:val="en-US"/>
              </w:rPr>
            </w:pPr>
            <w:bookmarkStart w:id="2319" w:name="MCCQCTEMPBM_00002374"/>
            <w:bookmarkEnd w:id="23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143BA7BA" w14:textId="77777777" w:rsidR="00865CE6" w:rsidRPr="00865CE6" w:rsidRDefault="00865CE6" w:rsidP="003579F9">
            <w:pPr>
              <w:numPr>
                <w:ilvl w:val="1"/>
                <w:numId w:val="285"/>
              </w:numPr>
              <w:spacing w:after="0"/>
              <w:contextualSpacing/>
              <w:rPr>
                <w:lang w:val="en-US"/>
              </w:rPr>
            </w:pPr>
            <w:bookmarkStart w:id="2320" w:name="MCCQCTEMPBM_00002375"/>
            <w:bookmarkEnd w:id="2319"/>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2320"/>
          <w:p w14:paraId="4F9E40BE" w14:textId="77777777" w:rsidR="00865CE6" w:rsidRPr="00865CE6" w:rsidRDefault="00865CE6" w:rsidP="003579F9">
            <w:pPr>
              <w:numPr>
                <w:ilvl w:val="1"/>
                <w:numId w:val="285"/>
              </w:numPr>
              <w:spacing w:after="0"/>
              <w:contextualSpacing/>
              <w:rPr>
                <w:lang w:val="en-US"/>
              </w:rPr>
            </w:pPr>
            <w:r w:rsidRPr="00865CE6">
              <w:rPr>
                <w:lang w:val="en-US"/>
              </w:rPr>
              <w:t>Use </w:t>
            </w:r>
            <w:r w:rsidRPr="00865CE6">
              <w:rPr>
                <w:b/>
                <w:bCs/>
                <w:lang w:val="en-US"/>
              </w:rPr>
              <w:t>AEF Certificate</w:t>
            </w:r>
          </w:p>
        </w:tc>
      </w:tr>
      <w:tr w:rsidR="00865CE6" w:rsidRPr="00865CE6" w14:paraId="37BA2AEB" w14:textId="77777777" w:rsidTr="003B2724">
        <w:trPr>
          <w:trHeight w:val="300"/>
        </w:trPr>
        <w:tc>
          <w:tcPr>
            <w:tcW w:w="1444" w:type="dxa"/>
          </w:tcPr>
          <w:p w14:paraId="35BD045C" w14:textId="77777777" w:rsidR="00865CE6" w:rsidRPr="00865CE6" w:rsidRDefault="00865CE6" w:rsidP="00865CE6">
            <w:pPr>
              <w:jc w:val="both"/>
              <w:rPr>
                <w:b/>
                <w:bCs/>
                <w:lang w:val="en-US"/>
              </w:rPr>
            </w:pPr>
            <w:bookmarkStart w:id="2321" w:name="MCCQCTEMPBM_00002388" w:colFirst="1" w:colLast="1"/>
            <w:bookmarkEnd w:id="2305"/>
            <w:r w:rsidRPr="00865CE6">
              <w:rPr>
                <w:b/>
                <w:bCs/>
                <w:lang w:val="en-US"/>
              </w:rPr>
              <w:t>Expected Result</w:t>
            </w:r>
          </w:p>
        </w:tc>
        <w:tc>
          <w:tcPr>
            <w:tcW w:w="8187" w:type="dxa"/>
          </w:tcPr>
          <w:p w14:paraId="2F5D1923" w14:textId="77777777" w:rsidR="00865CE6" w:rsidRPr="00865CE6" w:rsidRDefault="00865CE6" w:rsidP="003579F9">
            <w:pPr>
              <w:numPr>
                <w:ilvl w:val="0"/>
                <w:numId w:val="286"/>
              </w:numPr>
              <w:shd w:val="clear" w:color="auto" w:fill="FFFFFF"/>
              <w:spacing w:before="100" w:beforeAutospacing="1" w:after="0"/>
              <w:contextualSpacing/>
              <w:rPr>
                <w:lang w:val="en-US"/>
              </w:rPr>
            </w:pPr>
            <w:bookmarkStart w:id="2322" w:name="MCCQCTEMPBM_00002377"/>
            <w:r w:rsidRPr="00865CE6">
              <w:rPr>
                <w:lang w:val="en-US"/>
              </w:rPr>
              <w:t>Response to ACL Service must accomplish:</w:t>
            </w:r>
          </w:p>
          <w:p w14:paraId="219A13C8"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23" w:name="MCCQCTEMPBM_00002378"/>
            <w:bookmarkEnd w:id="2322"/>
            <w:r w:rsidRPr="00865CE6">
              <w:rPr>
                <w:b/>
                <w:bCs/>
                <w:lang w:val="en-US"/>
              </w:rPr>
              <w:t>200 OK</w:t>
            </w:r>
            <w:r w:rsidRPr="00865CE6">
              <w:rPr>
                <w:lang w:val="en-US"/>
              </w:rPr>
              <w:t> Response.</w:t>
            </w:r>
          </w:p>
          <w:p w14:paraId="2EF59EBF"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24" w:name="MCCQCTEMPBM_00002379"/>
            <w:bookmarkEnd w:id="2323"/>
            <w:r w:rsidRPr="00865CE6">
              <w:rPr>
                <w:lang w:val="en-US"/>
              </w:rPr>
              <w:t>body returned must accomplish </w:t>
            </w:r>
            <w:r w:rsidRPr="00865CE6">
              <w:rPr>
                <w:b/>
                <w:bCs/>
                <w:lang w:val="en-US"/>
              </w:rPr>
              <w:t>AccessControlPolicyList</w:t>
            </w:r>
            <w:r w:rsidRPr="00865CE6">
              <w:rPr>
                <w:lang w:val="en-US"/>
              </w:rPr>
              <w:t> data structure.</w:t>
            </w:r>
          </w:p>
          <w:p w14:paraId="1FD7DCFB"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25" w:name="MCCQCTEMPBM_00002380"/>
            <w:bookmarkEnd w:id="2324"/>
            <w:r w:rsidRPr="00865CE6">
              <w:rPr>
                <w:b/>
                <w:bCs/>
                <w:lang w:val="en-US"/>
              </w:rPr>
              <w:t>apiInvokerPolicies</w:t>
            </w:r>
            <w:r w:rsidRPr="00865CE6">
              <w:rPr>
                <w:lang w:val="en-US"/>
              </w:rPr>
              <w:t> must:</w:t>
            </w:r>
          </w:p>
          <w:p w14:paraId="3745499F"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2326" w:name="MCCQCTEMPBM_00002381"/>
            <w:bookmarkEnd w:id="2325"/>
            <w:r w:rsidRPr="00865CE6">
              <w:rPr>
                <w:lang w:val="en-US"/>
              </w:rPr>
              <w:t>contain two objects.</w:t>
            </w:r>
          </w:p>
          <w:p w14:paraId="78263AB1"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2327" w:name="MCCQCTEMPBM_00002382"/>
            <w:bookmarkEnd w:id="2326"/>
            <w:r w:rsidRPr="00865CE6">
              <w:rPr>
                <w:lang w:val="en-US"/>
              </w:rPr>
              <w:t>One object must match with supportedFeatures1</w:t>
            </w:r>
          </w:p>
          <w:p w14:paraId="6DA681A6" w14:textId="77777777" w:rsidR="00865CE6" w:rsidRPr="00865CE6" w:rsidRDefault="00865CE6" w:rsidP="003579F9">
            <w:pPr>
              <w:numPr>
                <w:ilvl w:val="0"/>
                <w:numId w:val="286"/>
              </w:numPr>
              <w:shd w:val="clear" w:color="auto" w:fill="FFFFFF"/>
              <w:spacing w:before="100" w:beforeAutospacing="1" w:after="0"/>
              <w:contextualSpacing/>
              <w:rPr>
                <w:lang w:val="en-US"/>
              </w:rPr>
            </w:pPr>
            <w:bookmarkStart w:id="2328" w:name="MCCQCTEMPBM_00002383"/>
            <w:bookmarkEnd w:id="2327"/>
            <w:r w:rsidRPr="00865CE6">
              <w:rPr>
                <w:lang w:val="en-US"/>
              </w:rPr>
              <w:t>Response to ACL Service must accomplish:</w:t>
            </w:r>
          </w:p>
          <w:p w14:paraId="27C8A622"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29" w:name="MCCQCTEMPBM_00002384"/>
            <w:bookmarkEnd w:id="2328"/>
            <w:r w:rsidRPr="00865CE6">
              <w:rPr>
                <w:b/>
                <w:bCs/>
                <w:lang w:val="en-US"/>
              </w:rPr>
              <w:t>200 OK</w:t>
            </w:r>
            <w:r w:rsidRPr="00865CE6">
              <w:rPr>
                <w:lang w:val="en-US"/>
              </w:rPr>
              <w:t> Response.</w:t>
            </w:r>
          </w:p>
          <w:p w14:paraId="579A1E52"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30" w:name="MCCQCTEMPBM_00002385"/>
            <w:bookmarkEnd w:id="2329"/>
            <w:r w:rsidRPr="00865CE6">
              <w:rPr>
                <w:lang w:val="en-US"/>
              </w:rPr>
              <w:t>body returned must accomplish </w:t>
            </w:r>
            <w:r w:rsidRPr="00865CE6">
              <w:rPr>
                <w:b/>
                <w:bCs/>
                <w:lang w:val="en-US"/>
              </w:rPr>
              <w:t>AccessControlPolicyList</w:t>
            </w:r>
            <w:r w:rsidRPr="00865CE6">
              <w:rPr>
                <w:lang w:val="en-US"/>
              </w:rPr>
              <w:t> data structure.</w:t>
            </w:r>
          </w:p>
          <w:p w14:paraId="4E8A23ED"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31" w:name="MCCQCTEMPBM_00002386"/>
            <w:bookmarkEnd w:id="2330"/>
            <w:r w:rsidRPr="00865CE6">
              <w:rPr>
                <w:b/>
                <w:bCs/>
                <w:lang w:val="en-US"/>
              </w:rPr>
              <w:t>apiInvokerPolicies</w:t>
            </w:r>
            <w:r w:rsidRPr="00865CE6">
              <w:rPr>
                <w:lang w:val="en-US"/>
              </w:rPr>
              <w:t> must:</w:t>
            </w:r>
          </w:p>
          <w:p w14:paraId="249129C5"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2332" w:name="MCCQCTEMPBM_00002387"/>
            <w:bookmarkEnd w:id="2331"/>
            <w:r w:rsidRPr="00865CE6">
              <w:rPr>
                <w:lang w:val="en-US"/>
              </w:rPr>
              <w:t>contain two objects.</w:t>
            </w:r>
          </w:p>
          <w:bookmarkEnd w:id="2332"/>
          <w:p w14:paraId="6FFC28E7" w14:textId="77777777" w:rsidR="00865CE6" w:rsidRPr="00865CE6" w:rsidRDefault="00865CE6" w:rsidP="003579F9">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2321"/>
    </w:tbl>
    <w:p w14:paraId="7C0D3CBA" w14:textId="77777777" w:rsidR="00865CE6" w:rsidRPr="00865CE6" w:rsidRDefault="00865CE6" w:rsidP="00865CE6">
      <w:pPr>
        <w:jc w:val="both"/>
        <w:rPr>
          <w:lang w:val="en-US"/>
        </w:rPr>
      </w:pPr>
    </w:p>
    <w:p w14:paraId="22DFB717" w14:textId="77777777" w:rsidR="00865CE6" w:rsidRPr="00865CE6" w:rsidRDefault="00865CE6" w:rsidP="00865CE6">
      <w:pPr>
        <w:keepNext/>
        <w:keepLines/>
        <w:spacing w:before="120"/>
        <w:ind w:left="1134" w:hanging="1134"/>
        <w:outlineLvl w:val="2"/>
        <w:rPr>
          <w:rFonts w:ascii="Arial" w:hAnsi="Arial"/>
          <w:sz w:val="28"/>
          <w:lang w:val="en-US"/>
        </w:rPr>
      </w:pPr>
      <w:bookmarkStart w:id="2333" w:name="_Toc178759295"/>
      <w:bookmarkStart w:id="2334" w:name="_Toc179279288"/>
      <w:r w:rsidRPr="00865CE6">
        <w:rPr>
          <w:rFonts w:ascii="Arial" w:hAnsi="Arial"/>
          <w:sz w:val="28"/>
          <w:lang w:val="en-US"/>
        </w:rPr>
        <w:t>Test Case 6: Retrieve ACL with aef-id not valid</w:t>
      </w:r>
      <w:bookmarkEnd w:id="2333"/>
      <w:bookmarkEnd w:id="2334"/>
    </w:p>
    <w:tbl>
      <w:tblPr>
        <w:tblStyle w:val="TableGrid1"/>
        <w:tblW w:w="0" w:type="auto"/>
        <w:tblLook w:val="04A0" w:firstRow="1" w:lastRow="0" w:firstColumn="1" w:lastColumn="0" w:noHBand="0" w:noVBand="1"/>
      </w:tblPr>
      <w:tblGrid>
        <w:gridCol w:w="1555"/>
        <w:gridCol w:w="8076"/>
      </w:tblGrid>
      <w:tr w:rsidR="00865CE6" w:rsidRPr="00865CE6" w14:paraId="6D806904" w14:textId="77777777" w:rsidTr="003B2724">
        <w:trPr>
          <w:trHeight w:val="300"/>
        </w:trPr>
        <w:tc>
          <w:tcPr>
            <w:tcW w:w="1555" w:type="dxa"/>
          </w:tcPr>
          <w:p w14:paraId="7B7FA938" w14:textId="77777777" w:rsidR="00865CE6" w:rsidRPr="00865CE6" w:rsidRDefault="00865CE6" w:rsidP="00865CE6">
            <w:pPr>
              <w:jc w:val="both"/>
              <w:rPr>
                <w:lang w:val="en-US"/>
              </w:rPr>
            </w:pPr>
            <w:r w:rsidRPr="00865CE6">
              <w:rPr>
                <w:b/>
                <w:bCs/>
                <w:lang w:val="en-US"/>
              </w:rPr>
              <w:t>Test ID</w:t>
            </w:r>
          </w:p>
        </w:tc>
        <w:tc>
          <w:tcPr>
            <w:tcW w:w="8076" w:type="dxa"/>
          </w:tcPr>
          <w:p w14:paraId="6B8BCE90" w14:textId="77777777" w:rsidR="00865CE6" w:rsidRPr="00865CE6" w:rsidRDefault="00865CE6" w:rsidP="00865CE6">
            <w:pPr>
              <w:rPr>
                <w:lang w:val="en-US"/>
              </w:rPr>
            </w:pPr>
            <w:r w:rsidRPr="00865CE6">
              <w:rPr>
                <w:lang w:val="en-US"/>
              </w:rPr>
              <w:t>capif_api_acl -6</w:t>
            </w:r>
          </w:p>
        </w:tc>
      </w:tr>
      <w:tr w:rsidR="00865CE6" w:rsidRPr="00865CE6" w14:paraId="740575F5" w14:textId="77777777" w:rsidTr="003B2724">
        <w:trPr>
          <w:trHeight w:val="300"/>
        </w:trPr>
        <w:tc>
          <w:tcPr>
            <w:tcW w:w="1555" w:type="dxa"/>
          </w:tcPr>
          <w:p w14:paraId="72499E49" w14:textId="77777777" w:rsidR="00865CE6" w:rsidRPr="00865CE6" w:rsidRDefault="00865CE6" w:rsidP="00865CE6">
            <w:pPr>
              <w:jc w:val="both"/>
              <w:rPr>
                <w:lang w:val="en-US"/>
              </w:rPr>
            </w:pPr>
            <w:r w:rsidRPr="00865CE6">
              <w:rPr>
                <w:b/>
                <w:bCs/>
                <w:lang w:val="en-US"/>
              </w:rPr>
              <w:t>Description</w:t>
            </w:r>
          </w:p>
        </w:tc>
        <w:tc>
          <w:tcPr>
            <w:tcW w:w="8076" w:type="dxa"/>
          </w:tcPr>
          <w:p w14:paraId="0D4A3CA6" w14:textId="77777777" w:rsidR="00865CE6" w:rsidRPr="00865CE6" w:rsidRDefault="00865CE6" w:rsidP="00865CE6">
            <w:pPr>
              <w:rPr>
                <w:lang w:val="en-US"/>
              </w:rPr>
            </w:pPr>
            <w:r w:rsidRPr="00865CE6">
              <w:rPr>
                <w:lang w:val="en-US"/>
              </w:rPr>
              <w:t>This test case will check that an API Provider can't retrieve ACL from CAPIF if aef-id is not valid</w:t>
            </w:r>
          </w:p>
        </w:tc>
      </w:tr>
      <w:tr w:rsidR="00865CE6" w:rsidRPr="00865CE6" w14:paraId="57727DF2" w14:textId="77777777" w:rsidTr="003B2724">
        <w:trPr>
          <w:trHeight w:val="300"/>
        </w:trPr>
        <w:tc>
          <w:tcPr>
            <w:tcW w:w="1555" w:type="dxa"/>
          </w:tcPr>
          <w:p w14:paraId="108B270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565D8B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F36D644" w14:textId="77777777" w:rsidR="00865CE6" w:rsidRPr="00865CE6" w:rsidRDefault="00865CE6" w:rsidP="00865CE6">
            <w:pPr>
              <w:rPr>
                <w:lang w:val="en-US"/>
              </w:rPr>
            </w:pPr>
            <w:r w:rsidRPr="00865CE6">
              <w:rPr>
                <w:lang w:val="en-US"/>
              </w:rPr>
              <w:t>Service published in CAPIF</w:t>
            </w:r>
          </w:p>
          <w:p w14:paraId="25C6D1FC"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406D6246" w14:textId="77777777" w:rsidTr="003B2724">
        <w:trPr>
          <w:trHeight w:val="300"/>
        </w:trPr>
        <w:tc>
          <w:tcPr>
            <w:tcW w:w="1555" w:type="dxa"/>
          </w:tcPr>
          <w:p w14:paraId="5E569F1A" w14:textId="77777777" w:rsidR="00865CE6" w:rsidRPr="00865CE6" w:rsidRDefault="00865CE6" w:rsidP="00865CE6">
            <w:pPr>
              <w:jc w:val="both"/>
              <w:rPr>
                <w:lang w:val="en-US"/>
              </w:rPr>
            </w:pPr>
            <w:bookmarkStart w:id="2335" w:name="MCCQCTEMPBM_00002392" w:colFirst="1" w:colLast="1"/>
            <w:r w:rsidRPr="00865CE6">
              <w:rPr>
                <w:b/>
                <w:bCs/>
                <w:lang w:val="en-US"/>
              </w:rPr>
              <w:t>Execution Steps</w:t>
            </w:r>
          </w:p>
        </w:tc>
        <w:tc>
          <w:tcPr>
            <w:tcW w:w="8076" w:type="dxa"/>
          </w:tcPr>
          <w:p w14:paraId="3C22A1C1" w14:textId="77777777" w:rsidR="00865CE6" w:rsidRPr="00865CE6" w:rsidRDefault="00865CE6" w:rsidP="003579F9">
            <w:pPr>
              <w:numPr>
                <w:ilvl w:val="0"/>
                <w:numId w:val="287"/>
              </w:numPr>
              <w:spacing w:after="0"/>
              <w:contextualSpacing/>
              <w:rPr>
                <w:lang w:val="en-US"/>
              </w:rPr>
            </w:pPr>
            <w:bookmarkStart w:id="2336" w:name="MCCQCTEMPBM_00002389"/>
            <w:r w:rsidRPr="00865CE6">
              <w:rPr>
                <w:lang w:val="en-US"/>
              </w:rPr>
              <w:t>Onboard Invoker and Provider at CCF.</w:t>
            </w:r>
          </w:p>
          <w:p w14:paraId="17A445E1" w14:textId="77777777" w:rsidR="00865CE6" w:rsidRPr="00865CE6" w:rsidRDefault="00865CE6" w:rsidP="003579F9">
            <w:pPr>
              <w:numPr>
                <w:ilvl w:val="0"/>
                <w:numId w:val="287"/>
              </w:numPr>
              <w:spacing w:after="0"/>
              <w:contextualSpacing/>
              <w:rPr>
                <w:lang w:val="en-US"/>
              </w:rPr>
            </w:pPr>
            <w:bookmarkStart w:id="2337" w:name="MCCQCTEMPBM_00002390"/>
            <w:bookmarkEnd w:id="2336"/>
            <w:r w:rsidRPr="00865CE6">
              <w:rPr>
                <w:lang w:val="en-US"/>
              </w:rPr>
              <w:t>Publish Service API with name service_1</w:t>
            </w:r>
          </w:p>
          <w:p w14:paraId="14197746" w14:textId="77777777" w:rsidR="00865CE6" w:rsidRPr="00865CE6" w:rsidRDefault="00865CE6" w:rsidP="003579F9">
            <w:pPr>
              <w:numPr>
                <w:ilvl w:val="0"/>
                <w:numId w:val="287"/>
              </w:numPr>
              <w:spacing w:after="0"/>
              <w:contextualSpacing/>
              <w:rPr>
                <w:lang w:val="en-US"/>
              </w:rPr>
            </w:pPr>
            <w:bookmarkStart w:id="2338" w:name="MCCQCTEMPBM_00002391"/>
            <w:bookmarkEnd w:id="2337"/>
            <w:r w:rsidRPr="00865CE6">
              <w:rPr>
                <w:lang w:val="en-US"/>
              </w:rPr>
              <w:t>Create Security Context</w:t>
            </w:r>
          </w:p>
          <w:bookmarkEnd w:id="2338"/>
          <w:p w14:paraId="30016430" w14:textId="77777777" w:rsidR="00865CE6" w:rsidRPr="00865CE6" w:rsidRDefault="00865CE6" w:rsidP="003579F9">
            <w:pPr>
              <w:numPr>
                <w:ilvl w:val="0"/>
                <w:numId w:val="287"/>
              </w:numPr>
              <w:spacing w:after="0"/>
              <w:contextualSpacing/>
              <w:rPr>
                <w:lang w:val="en-US"/>
              </w:rPr>
            </w:pPr>
            <w:r w:rsidRPr="00865CE6">
              <w:rPr>
                <w:lang w:val="en-US"/>
              </w:rPr>
              <w:t>Provider Get ACL information</w:t>
            </w:r>
          </w:p>
        </w:tc>
      </w:tr>
      <w:tr w:rsidR="00865CE6" w:rsidRPr="00865CE6" w14:paraId="3FE10408" w14:textId="77777777" w:rsidTr="003B2724">
        <w:trPr>
          <w:trHeight w:val="300"/>
        </w:trPr>
        <w:tc>
          <w:tcPr>
            <w:tcW w:w="1555" w:type="dxa"/>
          </w:tcPr>
          <w:p w14:paraId="3F5FF34B" w14:textId="77777777" w:rsidR="00865CE6" w:rsidRPr="00865CE6" w:rsidRDefault="00865CE6" w:rsidP="00865CE6">
            <w:pPr>
              <w:jc w:val="both"/>
              <w:rPr>
                <w:b/>
                <w:bCs/>
                <w:lang w:val="en-US"/>
              </w:rPr>
            </w:pPr>
            <w:bookmarkStart w:id="2339" w:name="MCCQCTEMPBM_00002404" w:colFirst="1" w:colLast="1"/>
            <w:bookmarkEnd w:id="2335"/>
            <w:r w:rsidRPr="00865CE6">
              <w:rPr>
                <w:b/>
                <w:bCs/>
                <w:lang w:val="en-US"/>
              </w:rPr>
              <w:t>Information of Test</w:t>
            </w:r>
          </w:p>
        </w:tc>
        <w:tc>
          <w:tcPr>
            <w:tcW w:w="8076" w:type="dxa"/>
          </w:tcPr>
          <w:p w14:paraId="5F05523F" w14:textId="77777777" w:rsidR="00865CE6" w:rsidRPr="00865CE6" w:rsidRDefault="00865CE6" w:rsidP="003579F9">
            <w:pPr>
              <w:numPr>
                <w:ilvl w:val="0"/>
                <w:numId w:val="288"/>
              </w:numPr>
              <w:spacing w:after="0"/>
              <w:contextualSpacing/>
              <w:rPr>
                <w:lang w:val="en-US"/>
              </w:rPr>
            </w:pPr>
            <w:bookmarkStart w:id="2340" w:name="MCCQCTEMPBM_00002393"/>
            <w:r w:rsidRPr="00865CE6">
              <w:rPr>
                <w:lang w:val="en-US"/>
              </w:rPr>
              <w:t>Onboard Invoker and provider at CCF.</w:t>
            </w:r>
          </w:p>
          <w:p w14:paraId="6A311818" w14:textId="77777777" w:rsidR="00865CE6" w:rsidRPr="00865CE6" w:rsidRDefault="00865CE6" w:rsidP="003579F9">
            <w:pPr>
              <w:numPr>
                <w:ilvl w:val="0"/>
                <w:numId w:val="288"/>
              </w:numPr>
              <w:spacing w:after="0"/>
              <w:contextualSpacing/>
              <w:rPr>
                <w:lang w:val="en-US"/>
              </w:rPr>
            </w:pPr>
            <w:bookmarkStart w:id="2341" w:name="MCCQCTEMPBM_00002394"/>
            <w:bookmarkEnd w:id="2340"/>
            <w:r w:rsidRPr="00865CE6">
              <w:rPr>
                <w:lang w:val="en-US"/>
              </w:rPr>
              <w:t>Publish Service API at CCF:</w:t>
            </w:r>
          </w:p>
          <w:p w14:paraId="78764F6B" w14:textId="77777777" w:rsidR="00865CE6" w:rsidRPr="00865CE6" w:rsidRDefault="00865CE6" w:rsidP="003579F9">
            <w:pPr>
              <w:numPr>
                <w:ilvl w:val="1"/>
                <w:numId w:val="288"/>
              </w:numPr>
              <w:spacing w:after="0"/>
              <w:contextualSpacing/>
              <w:rPr>
                <w:lang w:val="en-US"/>
              </w:rPr>
            </w:pPr>
            <w:bookmarkStart w:id="2342" w:name="MCCQCTEMPBM_00002395"/>
            <w:bookmarkEnd w:id="234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D1C1FE" w14:textId="77777777" w:rsidR="00865CE6" w:rsidRPr="00865CE6" w:rsidRDefault="00865CE6" w:rsidP="003579F9">
            <w:pPr>
              <w:numPr>
                <w:ilvl w:val="1"/>
                <w:numId w:val="288"/>
              </w:numPr>
              <w:spacing w:after="0"/>
              <w:contextualSpacing/>
              <w:rPr>
                <w:lang w:val="en-US"/>
              </w:rPr>
            </w:pPr>
            <w:bookmarkStart w:id="2343" w:name="MCCQCTEMPBM_00002396"/>
            <w:bookmarkEnd w:id="2342"/>
            <w:r w:rsidRPr="00865CE6">
              <w:rPr>
                <w:lang w:val="en-US"/>
              </w:rPr>
              <w:t>body [service api description] with apiName </w:t>
            </w:r>
            <w:r w:rsidRPr="00865CE6">
              <w:rPr>
                <w:b/>
                <w:bCs/>
                <w:lang w:val="en-US"/>
              </w:rPr>
              <w:t>service_1</w:t>
            </w:r>
          </w:p>
          <w:p w14:paraId="230C0C82" w14:textId="77777777" w:rsidR="00865CE6" w:rsidRPr="00865CE6" w:rsidRDefault="00865CE6" w:rsidP="003579F9">
            <w:pPr>
              <w:numPr>
                <w:ilvl w:val="1"/>
                <w:numId w:val="288"/>
              </w:numPr>
              <w:spacing w:after="0"/>
              <w:contextualSpacing/>
              <w:rPr>
                <w:lang w:val="en-US"/>
              </w:rPr>
            </w:pPr>
            <w:bookmarkStart w:id="2344" w:name="MCCQCTEMPBM_00002397"/>
            <w:bookmarkEnd w:id="2343"/>
            <w:r w:rsidRPr="00865CE6">
              <w:rPr>
                <w:lang w:val="en-US"/>
              </w:rPr>
              <w:t>Use </w:t>
            </w:r>
            <w:r w:rsidRPr="00865CE6">
              <w:rPr>
                <w:b/>
                <w:bCs/>
                <w:lang w:val="en-US"/>
              </w:rPr>
              <w:t>APF Certificate</w:t>
            </w:r>
          </w:p>
          <w:p w14:paraId="2048ABF9" w14:textId="77777777" w:rsidR="00865CE6" w:rsidRPr="00865CE6" w:rsidRDefault="00865CE6" w:rsidP="003579F9">
            <w:pPr>
              <w:numPr>
                <w:ilvl w:val="0"/>
                <w:numId w:val="288"/>
              </w:numPr>
              <w:spacing w:after="0"/>
              <w:contextualSpacing/>
              <w:rPr>
                <w:lang w:val="en-US"/>
              </w:rPr>
            </w:pPr>
            <w:bookmarkStart w:id="2345" w:name="MCCQCTEMPBM_00002398"/>
            <w:bookmarkEnd w:id="2344"/>
            <w:r w:rsidRPr="00865CE6">
              <w:rPr>
                <w:lang w:val="en-US"/>
              </w:rPr>
              <w:t>Create Security Context for this Invoker</w:t>
            </w:r>
          </w:p>
          <w:p w14:paraId="1EFA33A5" w14:textId="77777777" w:rsidR="00865CE6" w:rsidRPr="00865CE6" w:rsidRDefault="00865CE6" w:rsidP="003579F9">
            <w:pPr>
              <w:numPr>
                <w:ilvl w:val="1"/>
                <w:numId w:val="288"/>
              </w:numPr>
              <w:spacing w:after="0"/>
              <w:contextualSpacing/>
              <w:rPr>
                <w:lang w:val="en-US"/>
              </w:rPr>
            </w:pPr>
            <w:bookmarkStart w:id="2346" w:name="MCCQCTEMPBM_00002399"/>
            <w:bookmarkEnd w:id="234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F9BFFA7" w14:textId="77777777" w:rsidR="00865CE6" w:rsidRPr="00865CE6" w:rsidRDefault="00865CE6" w:rsidP="003579F9">
            <w:pPr>
              <w:numPr>
                <w:ilvl w:val="1"/>
                <w:numId w:val="288"/>
              </w:numPr>
              <w:spacing w:after="0"/>
              <w:contextualSpacing/>
              <w:rPr>
                <w:lang w:val="en-US"/>
              </w:rPr>
            </w:pPr>
            <w:bookmarkStart w:id="2347" w:name="MCCQCTEMPBM_00002400"/>
            <w:bookmarkEnd w:id="2346"/>
            <w:r w:rsidRPr="00865CE6">
              <w:rPr>
                <w:lang w:val="en-US"/>
              </w:rPr>
              <w:t>Use </w:t>
            </w:r>
            <w:r w:rsidRPr="00865CE6">
              <w:rPr>
                <w:b/>
                <w:bCs/>
                <w:lang w:val="en-US"/>
              </w:rPr>
              <w:t>Invoker Certificate</w:t>
            </w:r>
          </w:p>
          <w:p w14:paraId="1EABAB25" w14:textId="77777777" w:rsidR="00865CE6" w:rsidRPr="00865CE6" w:rsidRDefault="00865CE6" w:rsidP="003579F9">
            <w:pPr>
              <w:numPr>
                <w:ilvl w:val="0"/>
                <w:numId w:val="288"/>
              </w:numPr>
              <w:spacing w:after="0"/>
              <w:contextualSpacing/>
              <w:rPr>
                <w:lang w:val="en-US"/>
              </w:rPr>
            </w:pPr>
            <w:bookmarkStart w:id="2348" w:name="MCCQCTEMPBM_00002401"/>
            <w:bookmarkEnd w:id="2347"/>
            <w:r w:rsidRPr="00865CE6">
              <w:rPr>
                <w:lang w:val="en-US"/>
              </w:rPr>
              <w:t>Provider Retrieve ACL</w:t>
            </w:r>
          </w:p>
          <w:p w14:paraId="3AD17F7C" w14:textId="77777777" w:rsidR="00865CE6" w:rsidRPr="00865CE6" w:rsidRDefault="00865CE6" w:rsidP="003579F9">
            <w:pPr>
              <w:numPr>
                <w:ilvl w:val="1"/>
                <w:numId w:val="288"/>
              </w:numPr>
              <w:spacing w:after="0"/>
              <w:contextualSpacing/>
              <w:rPr>
                <w:lang w:val="en-US"/>
              </w:rPr>
            </w:pPr>
            <w:bookmarkStart w:id="2349" w:name="MCCQCTEMPBM_00002402"/>
            <w:bookmarkEnd w:id="234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1214981C" w14:textId="77777777" w:rsidR="00865CE6" w:rsidRPr="00865CE6" w:rsidRDefault="00865CE6" w:rsidP="003579F9">
            <w:pPr>
              <w:numPr>
                <w:ilvl w:val="1"/>
                <w:numId w:val="288"/>
              </w:numPr>
              <w:spacing w:after="0"/>
              <w:contextualSpacing/>
              <w:rPr>
                <w:lang w:val="en-US"/>
              </w:rPr>
            </w:pPr>
            <w:bookmarkStart w:id="2350" w:name="MCCQCTEMPBM_00002403"/>
            <w:bookmarkEnd w:id="2349"/>
            <w:r w:rsidRPr="00865CE6">
              <w:rPr>
                <w:lang w:val="en-US"/>
              </w:rPr>
              <w:t>Use </w:t>
            </w:r>
            <w:r w:rsidRPr="00865CE6">
              <w:rPr>
                <w:b/>
                <w:bCs/>
                <w:lang w:val="en-US"/>
              </w:rPr>
              <w:t>serviceApiId</w:t>
            </w:r>
            <w:r w:rsidRPr="00865CE6">
              <w:rPr>
                <w:lang w:val="en-US"/>
              </w:rPr>
              <w:t> and </w:t>
            </w:r>
            <w:r w:rsidRPr="00865CE6">
              <w:rPr>
                <w:b/>
                <w:bCs/>
                <w:lang w:val="en-US"/>
              </w:rPr>
              <w:t>AEF_ID_NOT_VALID</w:t>
            </w:r>
          </w:p>
          <w:bookmarkEnd w:id="2350"/>
          <w:p w14:paraId="3B1C1867" w14:textId="77777777" w:rsidR="00865CE6" w:rsidRPr="00865CE6" w:rsidRDefault="00865CE6" w:rsidP="003579F9">
            <w:pPr>
              <w:numPr>
                <w:ilvl w:val="1"/>
                <w:numId w:val="288"/>
              </w:numPr>
              <w:spacing w:after="0"/>
              <w:contextualSpacing/>
              <w:rPr>
                <w:lang w:val="en-US"/>
              </w:rPr>
            </w:pPr>
            <w:r w:rsidRPr="00865CE6">
              <w:rPr>
                <w:lang w:val="en-US"/>
              </w:rPr>
              <w:t>Use </w:t>
            </w:r>
            <w:r w:rsidRPr="00865CE6">
              <w:rPr>
                <w:b/>
                <w:bCs/>
                <w:lang w:val="en-US"/>
              </w:rPr>
              <w:t>AEF Certificate</w:t>
            </w:r>
          </w:p>
        </w:tc>
      </w:tr>
      <w:tr w:rsidR="00865CE6" w:rsidRPr="00865CE6" w14:paraId="3BBA5222" w14:textId="77777777" w:rsidTr="003B2724">
        <w:trPr>
          <w:trHeight w:val="300"/>
        </w:trPr>
        <w:tc>
          <w:tcPr>
            <w:tcW w:w="1555" w:type="dxa"/>
          </w:tcPr>
          <w:p w14:paraId="36646DDD" w14:textId="77777777" w:rsidR="00865CE6" w:rsidRPr="00865CE6" w:rsidRDefault="00865CE6" w:rsidP="00865CE6">
            <w:pPr>
              <w:jc w:val="both"/>
              <w:rPr>
                <w:b/>
                <w:bCs/>
                <w:lang w:val="en-US"/>
              </w:rPr>
            </w:pPr>
            <w:bookmarkStart w:id="2351" w:name="MCCQCTEMPBM_00002412" w:colFirst="1" w:colLast="1"/>
            <w:bookmarkEnd w:id="2339"/>
            <w:r w:rsidRPr="00865CE6">
              <w:rPr>
                <w:b/>
                <w:bCs/>
                <w:lang w:val="en-US"/>
              </w:rPr>
              <w:t>Expected Result</w:t>
            </w:r>
          </w:p>
        </w:tc>
        <w:tc>
          <w:tcPr>
            <w:tcW w:w="8076" w:type="dxa"/>
          </w:tcPr>
          <w:p w14:paraId="45D791A6" w14:textId="77777777" w:rsidR="00865CE6" w:rsidRPr="00865CE6" w:rsidRDefault="00865CE6" w:rsidP="003579F9">
            <w:pPr>
              <w:numPr>
                <w:ilvl w:val="0"/>
                <w:numId w:val="289"/>
              </w:numPr>
              <w:shd w:val="clear" w:color="auto" w:fill="FFFFFF"/>
              <w:spacing w:before="100" w:beforeAutospacing="1" w:after="0"/>
              <w:contextualSpacing/>
              <w:rPr>
                <w:lang w:val="en-US"/>
              </w:rPr>
            </w:pPr>
            <w:bookmarkStart w:id="2352" w:name="MCCQCTEMPBM_00002405"/>
            <w:r w:rsidRPr="00865CE6">
              <w:rPr>
                <w:lang w:val="en-US"/>
              </w:rPr>
              <w:t>Response to ACL Service must accomplish:</w:t>
            </w:r>
          </w:p>
          <w:p w14:paraId="79FB6963"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2353" w:name="MCCQCTEMPBM_00002406"/>
            <w:bookmarkEnd w:id="2352"/>
            <w:r w:rsidRPr="00865CE6">
              <w:rPr>
                <w:b/>
                <w:bCs/>
                <w:lang w:val="en-US"/>
              </w:rPr>
              <w:t>404 Not Found</w:t>
            </w:r>
            <w:r w:rsidRPr="00865CE6">
              <w:rPr>
                <w:lang w:val="en-US"/>
              </w:rPr>
              <w:t> Response.</w:t>
            </w:r>
          </w:p>
          <w:p w14:paraId="3D07043C"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2354" w:name="MCCQCTEMPBM_00002407"/>
            <w:bookmarkEnd w:id="2353"/>
            <w:r w:rsidRPr="00865CE6">
              <w:rPr>
                <w:lang w:val="en-US"/>
              </w:rPr>
              <w:t>body returned must accomplish </w:t>
            </w:r>
            <w:r w:rsidRPr="00865CE6">
              <w:rPr>
                <w:b/>
                <w:bCs/>
                <w:lang w:val="en-US"/>
              </w:rPr>
              <w:t>Problem Details</w:t>
            </w:r>
            <w:r w:rsidRPr="00865CE6">
              <w:rPr>
                <w:lang w:val="en-US"/>
              </w:rPr>
              <w:t> data structure.</w:t>
            </w:r>
          </w:p>
          <w:p w14:paraId="513A42A5"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2355" w:name="MCCQCTEMPBM_00002408"/>
            <w:bookmarkEnd w:id="2354"/>
            <w:r w:rsidRPr="00865CE6">
              <w:rPr>
                <w:b/>
                <w:bCs/>
                <w:lang w:val="en-US"/>
              </w:rPr>
              <w:t>apiInvokerPolicies</w:t>
            </w:r>
            <w:r w:rsidRPr="00865CE6">
              <w:rPr>
                <w:lang w:val="en-US"/>
              </w:rPr>
              <w:t> must:</w:t>
            </w:r>
          </w:p>
          <w:p w14:paraId="431B8D68"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2356" w:name="MCCQCTEMPBM_00002409"/>
            <w:bookmarkEnd w:id="2355"/>
            <w:r w:rsidRPr="00865CE6">
              <w:rPr>
                <w:lang w:val="en-US"/>
              </w:rPr>
              <w:t>status </w:t>
            </w:r>
            <w:r w:rsidRPr="00865CE6">
              <w:rPr>
                <w:b/>
                <w:bCs/>
                <w:lang w:val="en-US"/>
              </w:rPr>
              <w:t>404</w:t>
            </w:r>
          </w:p>
          <w:p w14:paraId="130CA3FA"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2357" w:name="MCCQCTEMPBM_00002410"/>
            <w:bookmarkEnd w:id="2356"/>
            <w:r w:rsidRPr="00865CE6">
              <w:rPr>
                <w:lang w:val="en-US"/>
              </w:rPr>
              <w:t>title with message "Not Found"</w:t>
            </w:r>
          </w:p>
          <w:p w14:paraId="66FB7573"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2358" w:name="MCCQCTEMPBM_00002411"/>
            <w:bookmarkEnd w:id="2357"/>
            <w:r w:rsidRPr="00865CE6">
              <w:rPr>
                <w:lang w:val="en-US"/>
              </w:rPr>
              <w:t>detail with message "No ACLs found for the requested service: {service_api_id}, aef_id: {aef_id}, invoker: {api_invoker_id} and supportedFeatures: {supported_features}".</w:t>
            </w:r>
          </w:p>
          <w:bookmarkEnd w:id="2358"/>
          <w:p w14:paraId="57D5AF7E" w14:textId="77777777" w:rsidR="00865CE6" w:rsidRPr="00865CE6" w:rsidRDefault="00865CE6" w:rsidP="003579F9">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2351"/>
    </w:tbl>
    <w:p w14:paraId="75EDC8A0" w14:textId="77777777" w:rsidR="00865CE6" w:rsidRPr="00865CE6" w:rsidRDefault="00865CE6" w:rsidP="00865CE6">
      <w:pPr>
        <w:jc w:val="both"/>
        <w:rPr>
          <w:lang w:val="en-US"/>
        </w:rPr>
      </w:pPr>
    </w:p>
    <w:p w14:paraId="3E36A001" w14:textId="77777777" w:rsidR="00865CE6" w:rsidRPr="00865CE6" w:rsidRDefault="00865CE6" w:rsidP="00865CE6">
      <w:pPr>
        <w:keepNext/>
        <w:keepLines/>
        <w:spacing w:before="120"/>
        <w:ind w:left="1134" w:hanging="1134"/>
        <w:outlineLvl w:val="2"/>
        <w:rPr>
          <w:rFonts w:ascii="Arial" w:hAnsi="Arial"/>
          <w:sz w:val="28"/>
          <w:lang w:val="en-US"/>
        </w:rPr>
      </w:pPr>
      <w:bookmarkStart w:id="2359" w:name="_Toc178759296"/>
      <w:bookmarkStart w:id="2360" w:name="_Toc179279289"/>
      <w:r w:rsidRPr="00865CE6">
        <w:rPr>
          <w:rFonts w:ascii="Arial" w:hAnsi="Arial"/>
          <w:sz w:val="28"/>
          <w:lang w:val="en-US"/>
        </w:rPr>
        <w:t>Test Case 7: Retrieve ACL with service-id not valid</w:t>
      </w:r>
      <w:bookmarkEnd w:id="2359"/>
      <w:bookmarkEnd w:id="2360"/>
    </w:p>
    <w:tbl>
      <w:tblPr>
        <w:tblStyle w:val="TableGrid1"/>
        <w:tblW w:w="0" w:type="auto"/>
        <w:tblLook w:val="04A0" w:firstRow="1" w:lastRow="0" w:firstColumn="1" w:lastColumn="0" w:noHBand="0" w:noVBand="1"/>
      </w:tblPr>
      <w:tblGrid>
        <w:gridCol w:w="1555"/>
        <w:gridCol w:w="8076"/>
      </w:tblGrid>
      <w:tr w:rsidR="00865CE6" w:rsidRPr="00865CE6" w14:paraId="110E50F5" w14:textId="77777777" w:rsidTr="003B2724">
        <w:trPr>
          <w:trHeight w:val="300"/>
        </w:trPr>
        <w:tc>
          <w:tcPr>
            <w:tcW w:w="1555" w:type="dxa"/>
          </w:tcPr>
          <w:p w14:paraId="50A52632" w14:textId="77777777" w:rsidR="00865CE6" w:rsidRPr="00865CE6" w:rsidRDefault="00865CE6" w:rsidP="00865CE6">
            <w:pPr>
              <w:jc w:val="both"/>
              <w:rPr>
                <w:lang w:val="en-US"/>
              </w:rPr>
            </w:pPr>
            <w:r w:rsidRPr="00865CE6">
              <w:rPr>
                <w:b/>
                <w:bCs/>
                <w:lang w:val="en-US"/>
              </w:rPr>
              <w:t>Test ID</w:t>
            </w:r>
          </w:p>
        </w:tc>
        <w:tc>
          <w:tcPr>
            <w:tcW w:w="8076" w:type="dxa"/>
          </w:tcPr>
          <w:p w14:paraId="6AB73237" w14:textId="77777777" w:rsidR="00865CE6" w:rsidRPr="00865CE6" w:rsidRDefault="00865CE6" w:rsidP="00865CE6">
            <w:pPr>
              <w:rPr>
                <w:lang w:val="en-US"/>
              </w:rPr>
            </w:pPr>
            <w:r w:rsidRPr="00865CE6">
              <w:rPr>
                <w:lang w:val="en-US"/>
              </w:rPr>
              <w:t>capif_api_acl -7</w:t>
            </w:r>
          </w:p>
        </w:tc>
      </w:tr>
      <w:tr w:rsidR="00865CE6" w:rsidRPr="00865CE6" w14:paraId="012DDDBD" w14:textId="77777777" w:rsidTr="003B2724">
        <w:trPr>
          <w:trHeight w:val="300"/>
        </w:trPr>
        <w:tc>
          <w:tcPr>
            <w:tcW w:w="1555" w:type="dxa"/>
          </w:tcPr>
          <w:p w14:paraId="6D448CD6" w14:textId="77777777" w:rsidR="00865CE6" w:rsidRPr="00865CE6" w:rsidRDefault="00865CE6" w:rsidP="00865CE6">
            <w:pPr>
              <w:jc w:val="both"/>
              <w:rPr>
                <w:lang w:val="en-US"/>
              </w:rPr>
            </w:pPr>
            <w:r w:rsidRPr="00865CE6">
              <w:rPr>
                <w:b/>
                <w:bCs/>
                <w:lang w:val="en-US"/>
              </w:rPr>
              <w:t>Description</w:t>
            </w:r>
          </w:p>
        </w:tc>
        <w:tc>
          <w:tcPr>
            <w:tcW w:w="8076" w:type="dxa"/>
          </w:tcPr>
          <w:p w14:paraId="79DBD2AB" w14:textId="77777777" w:rsidR="00865CE6" w:rsidRPr="00865CE6" w:rsidRDefault="00865CE6" w:rsidP="00865CE6">
            <w:pPr>
              <w:rPr>
                <w:lang w:val="en-US"/>
              </w:rPr>
            </w:pPr>
            <w:r w:rsidRPr="00865CE6">
              <w:rPr>
                <w:lang w:val="en-US"/>
              </w:rPr>
              <w:t>This test case will check that an API Provider can't retrieve ACL from CAPIF if service-api-id is not valid</w:t>
            </w:r>
          </w:p>
        </w:tc>
      </w:tr>
      <w:tr w:rsidR="00865CE6" w:rsidRPr="00865CE6" w14:paraId="6FF71033" w14:textId="77777777" w:rsidTr="003B2724">
        <w:trPr>
          <w:trHeight w:val="300"/>
        </w:trPr>
        <w:tc>
          <w:tcPr>
            <w:tcW w:w="1555" w:type="dxa"/>
          </w:tcPr>
          <w:p w14:paraId="57A059A0" w14:textId="77777777" w:rsidR="00865CE6" w:rsidRPr="00865CE6" w:rsidRDefault="00865CE6" w:rsidP="00865CE6">
            <w:pPr>
              <w:jc w:val="both"/>
              <w:rPr>
                <w:b/>
                <w:bCs/>
                <w:lang w:val="en-US"/>
              </w:rPr>
            </w:pPr>
            <w:r w:rsidRPr="00865CE6">
              <w:rPr>
                <w:b/>
                <w:bCs/>
                <w:lang w:val="en-US"/>
              </w:rPr>
              <w:t>Pre-conditions</w:t>
            </w:r>
          </w:p>
        </w:tc>
        <w:tc>
          <w:tcPr>
            <w:tcW w:w="8076" w:type="dxa"/>
          </w:tcPr>
          <w:p w14:paraId="3D9B314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BE7A84" w14:textId="77777777" w:rsidR="00865CE6" w:rsidRPr="00865CE6" w:rsidRDefault="00865CE6" w:rsidP="00865CE6">
            <w:pPr>
              <w:rPr>
                <w:lang w:val="en-US"/>
              </w:rPr>
            </w:pPr>
            <w:r w:rsidRPr="00865CE6">
              <w:rPr>
                <w:lang w:val="en-US"/>
              </w:rPr>
              <w:t>Service published in CAPIF</w:t>
            </w:r>
          </w:p>
          <w:p w14:paraId="776EC7E2"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03D13029" w14:textId="77777777" w:rsidTr="003B2724">
        <w:trPr>
          <w:trHeight w:val="300"/>
        </w:trPr>
        <w:tc>
          <w:tcPr>
            <w:tcW w:w="1555" w:type="dxa"/>
          </w:tcPr>
          <w:p w14:paraId="74357254" w14:textId="77777777" w:rsidR="00865CE6" w:rsidRPr="00865CE6" w:rsidRDefault="00865CE6" w:rsidP="00865CE6">
            <w:pPr>
              <w:jc w:val="both"/>
              <w:rPr>
                <w:lang w:val="en-US"/>
              </w:rPr>
            </w:pPr>
            <w:bookmarkStart w:id="2361" w:name="MCCQCTEMPBM_00002416" w:colFirst="1" w:colLast="1"/>
            <w:r w:rsidRPr="00865CE6">
              <w:rPr>
                <w:b/>
                <w:bCs/>
                <w:lang w:val="en-US"/>
              </w:rPr>
              <w:t>Execution Steps</w:t>
            </w:r>
          </w:p>
        </w:tc>
        <w:tc>
          <w:tcPr>
            <w:tcW w:w="8076" w:type="dxa"/>
          </w:tcPr>
          <w:p w14:paraId="416FFFD2" w14:textId="77777777" w:rsidR="00865CE6" w:rsidRPr="00865CE6" w:rsidRDefault="00865CE6" w:rsidP="003579F9">
            <w:pPr>
              <w:numPr>
                <w:ilvl w:val="0"/>
                <w:numId w:val="290"/>
              </w:numPr>
              <w:spacing w:after="0"/>
              <w:contextualSpacing/>
              <w:rPr>
                <w:lang w:val="en-US"/>
              </w:rPr>
            </w:pPr>
            <w:bookmarkStart w:id="2362" w:name="MCCQCTEMPBM_00002413"/>
            <w:r w:rsidRPr="00865CE6">
              <w:rPr>
                <w:lang w:val="en-US"/>
              </w:rPr>
              <w:t>Onboard Invoker and Provider at CCF.</w:t>
            </w:r>
          </w:p>
          <w:p w14:paraId="00B5E626" w14:textId="77777777" w:rsidR="00865CE6" w:rsidRPr="00865CE6" w:rsidRDefault="00865CE6" w:rsidP="003579F9">
            <w:pPr>
              <w:numPr>
                <w:ilvl w:val="0"/>
                <w:numId w:val="290"/>
              </w:numPr>
              <w:spacing w:after="0"/>
              <w:contextualSpacing/>
              <w:rPr>
                <w:lang w:val="en-US"/>
              </w:rPr>
            </w:pPr>
            <w:bookmarkStart w:id="2363" w:name="MCCQCTEMPBM_00002414"/>
            <w:bookmarkEnd w:id="2362"/>
            <w:r w:rsidRPr="00865CE6">
              <w:rPr>
                <w:lang w:val="en-US"/>
              </w:rPr>
              <w:t>Publish Service API with name service_1</w:t>
            </w:r>
          </w:p>
          <w:p w14:paraId="5D4ADE86" w14:textId="77777777" w:rsidR="00865CE6" w:rsidRPr="00865CE6" w:rsidRDefault="00865CE6" w:rsidP="003579F9">
            <w:pPr>
              <w:numPr>
                <w:ilvl w:val="0"/>
                <w:numId w:val="290"/>
              </w:numPr>
              <w:spacing w:after="0"/>
              <w:contextualSpacing/>
              <w:rPr>
                <w:lang w:val="en-US"/>
              </w:rPr>
            </w:pPr>
            <w:bookmarkStart w:id="2364" w:name="MCCQCTEMPBM_00002415"/>
            <w:bookmarkEnd w:id="2363"/>
            <w:r w:rsidRPr="00865CE6">
              <w:rPr>
                <w:lang w:val="en-US"/>
              </w:rPr>
              <w:t>Create Security Context</w:t>
            </w:r>
          </w:p>
          <w:bookmarkEnd w:id="2364"/>
          <w:p w14:paraId="1C47A6A8" w14:textId="77777777" w:rsidR="00865CE6" w:rsidRPr="00865CE6" w:rsidRDefault="00865CE6" w:rsidP="003579F9">
            <w:pPr>
              <w:numPr>
                <w:ilvl w:val="0"/>
                <w:numId w:val="290"/>
              </w:numPr>
              <w:spacing w:after="0"/>
              <w:contextualSpacing/>
              <w:rPr>
                <w:lang w:val="en-US"/>
              </w:rPr>
            </w:pPr>
            <w:r w:rsidRPr="00865CE6">
              <w:rPr>
                <w:lang w:val="en-US"/>
              </w:rPr>
              <w:t>Provider Get ACL information</w:t>
            </w:r>
          </w:p>
        </w:tc>
      </w:tr>
      <w:tr w:rsidR="00865CE6" w:rsidRPr="00865CE6" w14:paraId="2F1C7013" w14:textId="77777777" w:rsidTr="003B2724">
        <w:trPr>
          <w:trHeight w:val="300"/>
        </w:trPr>
        <w:tc>
          <w:tcPr>
            <w:tcW w:w="1555" w:type="dxa"/>
          </w:tcPr>
          <w:p w14:paraId="0B31400F" w14:textId="77777777" w:rsidR="00865CE6" w:rsidRPr="00865CE6" w:rsidRDefault="00865CE6" w:rsidP="00865CE6">
            <w:pPr>
              <w:jc w:val="both"/>
              <w:rPr>
                <w:b/>
                <w:bCs/>
                <w:lang w:val="en-US"/>
              </w:rPr>
            </w:pPr>
            <w:bookmarkStart w:id="2365" w:name="MCCQCTEMPBM_00002428" w:colFirst="1" w:colLast="1"/>
            <w:bookmarkEnd w:id="2361"/>
            <w:r w:rsidRPr="00865CE6">
              <w:rPr>
                <w:b/>
                <w:bCs/>
                <w:lang w:val="en-US"/>
              </w:rPr>
              <w:t>Information of Test</w:t>
            </w:r>
          </w:p>
        </w:tc>
        <w:tc>
          <w:tcPr>
            <w:tcW w:w="8076" w:type="dxa"/>
          </w:tcPr>
          <w:p w14:paraId="7B732489" w14:textId="77777777" w:rsidR="00865CE6" w:rsidRPr="00865CE6" w:rsidRDefault="00865CE6" w:rsidP="003579F9">
            <w:pPr>
              <w:numPr>
                <w:ilvl w:val="0"/>
                <w:numId w:val="291"/>
              </w:numPr>
              <w:spacing w:after="0"/>
              <w:contextualSpacing/>
              <w:rPr>
                <w:lang w:val="en-US"/>
              </w:rPr>
            </w:pPr>
            <w:bookmarkStart w:id="2366" w:name="MCCQCTEMPBM_00002417"/>
            <w:r w:rsidRPr="00865CE6">
              <w:rPr>
                <w:lang w:val="en-US"/>
              </w:rPr>
              <w:t>Onboard Invoker and provider at CCF.</w:t>
            </w:r>
          </w:p>
          <w:p w14:paraId="0B4D989B" w14:textId="77777777" w:rsidR="00865CE6" w:rsidRPr="00865CE6" w:rsidRDefault="00865CE6" w:rsidP="003579F9">
            <w:pPr>
              <w:numPr>
                <w:ilvl w:val="0"/>
                <w:numId w:val="291"/>
              </w:numPr>
              <w:spacing w:after="0"/>
              <w:contextualSpacing/>
              <w:rPr>
                <w:lang w:val="en-US"/>
              </w:rPr>
            </w:pPr>
            <w:bookmarkStart w:id="2367" w:name="MCCQCTEMPBM_00002418"/>
            <w:bookmarkEnd w:id="2366"/>
            <w:r w:rsidRPr="00865CE6">
              <w:rPr>
                <w:lang w:val="en-US"/>
              </w:rPr>
              <w:t>Publish Service API at CCF:</w:t>
            </w:r>
          </w:p>
          <w:p w14:paraId="3AE41719" w14:textId="77777777" w:rsidR="00865CE6" w:rsidRPr="00865CE6" w:rsidRDefault="00865CE6" w:rsidP="003579F9">
            <w:pPr>
              <w:numPr>
                <w:ilvl w:val="1"/>
                <w:numId w:val="291"/>
              </w:numPr>
              <w:spacing w:after="0"/>
              <w:contextualSpacing/>
              <w:rPr>
                <w:lang w:val="en-US"/>
              </w:rPr>
            </w:pPr>
            <w:bookmarkStart w:id="2368" w:name="MCCQCTEMPBM_00002419"/>
            <w:bookmarkEnd w:id="236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B56FB0A" w14:textId="77777777" w:rsidR="00865CE6" w:rsidRPr="00865CE6" w:rsidRDefault="00865CE6" w:rsidP="003579F9">
            <w:pPr>
              <w:numPr>
                <w:ilvl w:val="1"/>
                <w:numId w:val="291"/>
              </w:numPr>
              <w:spacing w:after="0"/>
              <w:contextualSpacing/>
              <w:rPr>
                <w:lang w:val="en-US"/>
              </w:rPr>
            </w:pPr>
            <w:bookmarkStart w:id="2369" w:name="MCCQCTEMPBM_00002420"/>
            <w:bookmarkEnd w:id="2368"/>
            <w:r w:rsidRPr="00865CE6">
              <w:rPr>
                <w:lang w:val="en-US"/>
              </w:rPr>
              <w:t>body [service api description] with apiName </w:t>
            </w:r>
            <w:r w:rsidRPr="00865CE6">
              <w:rPr>
                <w:b/>
                <w:bCs/>
                <w:lang w:val="en-US"/>
              </w:rPr>
              <w:t>service_1</w:t>
            </w:r>
          </w:p>
          <w:p w14:paraId="32E98A1F" w14:textId="77777777" w:rsidR="00865CE6" w:rsidRPr="00865CE6" w:rsidRDefault="00865CE6" w:rsidP="003579F9">
            <w:pPr>
              <w:numPr>
                <w:ilvl w:val="1"/>
                <w:numId w:val="291"/>
              </w:numPr>
              <w:spacing w:after="0"/>
              <w:contextualSpacing/>
              <w:rPr>
                <w:lang w:val="en-US"/>
              </w:rPr>
            </w:pPr>
            <w:bookmarkStart w:id="2370" w:name="MCCQCTEMPBM_00002421"/>
            <w:bookmarkEnd w:id="2369"/>
            <w:r w:rsidRPr="00865CE6">
              <w:rPr>
                <w:lang w:val="en-US"/>
              </w:rPr>
              <w:t>Use </w:t>
            </w:r>
            <w:r w:rsidRPr="00865CE6">
              <w:rPr>
                <w:b/>
                <w:bCs/>
                <w:lang w:val="en-US"/>
              </w:rPr>
              <w:t>APF Certificate</w:t>
            </w:r>
          </w:p>
          <w:p w14:paraId="446498C9" w14:textId="77777777" w:rsidR="00865CE6" w:rsidRPr="00865CE6" w:rsidRDefault="00865CE6" w:rsidP="003579F9">
            <w:pPr>
              <w:numPr>
                <w:ilvl w:val="0"/>
                <w:numId w:val="291"/>
              </w:numPr>
              <w:spacing w:after="0"/>
              <w:contextualSpacing/>
              <w:rPr>
                <w:lang w:val="en-US"/>
              </w:rPr>
            </w:pPr>
            <w:bookmarkStart w:id="2371" w:name="MCCQCTEMPBM_00002422"/>
            <w:bookmarkEnd w:id="2370"/>
            <w:r w:rsidRPr="00865CE6">
              <w:rPr>
                <w:lang w:val="en-US"/>
              </w:rPr>
              <w:lastRenderedPageBreak/>
              <w:t>Create Security Context for this Invoker</w:t>
            </w:r>
          </w:p>
          <w:p w14:paraId="62462278" w14:textId="77777777" w:rsidR="00865CE6" w:rsidRPr="00865CE6" w:rsidRDefault="00865CE6" w:rsidP="003579F9">
            <w:pPr>
              <w:numPr>
                <w:ilvl w:val="1"/>
                <w:numId w:val="291"/>
              </w:numPr>
              <w:spacing w:after="0"/>
              <w:contextualSpacing/>
              <w:rPr>
                <w:lang w:val="en-US"/>
              </w:rPr>
            </w:pPr>
            <w:bookmarkStart w:id="2372" w:name="MCCQCTEMPBM_00002423"/>
            <w:bookmarkEnd w:id="237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7A5526D" w14:textId="77777777" w:rsidR="00865CE6" w:rsidRPr="00865CE6" w:rsidRDefault="00865CE6" w:rsidP="003579F9">
            <w:pPr>
              <w:numPr>
                <w:ilvl w:val="1"/>
                <w:numId w:val="291"/>
              </w:numPr>
              <w:spacing w:after="0"/>
              <w:contextualSpacing/>
              <w:rPr>
                <w:lang w:val="en-US"/>
              </w:rPr>
            </w:pPr>
            <w:bookmarkStart w:id="2373" w:name="MCCQCTEMPBM_00002424"/>
            <w:bookmarkEnd w:id="2372"/>
            <w:r w:rsidRPr="00865CE6">
              <w:rPr>
                <w:lang w:val="en-US"/>
              </w:rPr>
              <w:t>Use </w:t>
            </w:r>
            <w:r w:rsidRPr="00865CE6">
              <w:rPr>
                <w:b/>
                <w:bCs/>
                <w:lang w:val="en-US"/>
              </w:rPr>
              <w:t>Invoker Certificate</w:t>
            </w:r>
          </w:p>
          <w:p w14:paraId="5C57EA99" w14:textId="77777777" w:rsidR="00865CE6" w:rsidRPr="00865CE6" w:rsidRDefault="00865CE6" w:rsidP="003579F9">
            <w:pPr>
              <w:numPr>
                <w:ilvl w:val="0"/>
                <w:numId w:val="291"/>
              </w:numPr>
              <w:spacing w:after="0"/>
              <w:contextualSpacing/>
              <w:rPr>
                <w:lang w:val="en-US"/>
              </w:rPr>
            </w:pPr>
            <w:bookmarkStart w:id="2374" w:name="MCCQCTEMPBM_00002425"/>
            <w:bookmarkEnd w:id="2373"/>
            <w:r w:rsidRPr="00865CE6">
              <w:rPr>
                <w:lang w:val="en-US"/>
              </w:rPr>
              <w:t>Provider Retrieve ACL</w:t>
            </w:r>
          </w:p>
          <w:p w14:paraId="33CFE8F8" w14:textId="77777777" w:rsidR="00865CE6" w:rsidRPr="00865CE6" w:rsidRDefault="00865CE6" w:rsidP="003579F9">
            <w:pPr>
              <w:numPr>
                <w:ilvl w:val="1"/>
                <w:numId w:val="291"/>
              </w:numPr>
              <w:spacing w:after="0"/>
              <w:contextualSpacing/>
              <w:rPr>
                <w:lang w:val="en-US"/>
              </w:rPr>
            </w:pPr>
            <w:bookmarkStart w:id="2375" w:name="MCCQCTEMPBM_00002426"/>
            <w:bookmarkEnd w:id="237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4A292F76" w14:textId="77777777" w:rsidR="00865CE6" w:rsidRPr="00865CE6" w:rsidRDefault="00865CE6" w:rsidP="003579F9">
            <w:pPr>
              <w:numPr>
                <w:ilvl w:val="1"/>
                <w:numId w:val="291"/>
              </w:numPr>
              <w:spacing w:after="0"/>
              <w:contextualSpacing/>
              <w:rPr>
                <w:lang w:val="en-US"/>
              </w:rPr>
            </w:pPr>
            <w:bookmarkStart w:id="2376" w:name="MCCQCTEMPBM_00002427"/>
            <w:bookmarkEnd w:id="2375"/>
            <w:r w:rsidRPr="00865CE6">
              <w:rPr>
                <w:lang w:val="en-US"/>
              </w:rPr>
              <w:t>Use </w:t>
            </w:r>
            <w:r w:rsidRPr="00865CE6">
              <w:rPr>
                <w:b/>
                <w:bCs/>
                <w:lang w:val="en-US"/>
              </w:rPr>
              <w:t>NOT_VALID_SERVICE_API_ID</w:t>
            </w:r>
            <w:r w:rsidRPr="00865CE6">
              <w:rPr>
                <w:lang w:val="en-US"/>
              </w:rPr>
              <w:t xml:space="preserve"> and </w:t>
            </w:r>
            <w:r w:rsidRPr="00865CE6">
              <w:rPr>
                <w:b/>
                <w:bCs/>
                <w:lang w:val="en-US"/>
              </w:rPr>
              <w:t>aef_id</w:t>
            </w:r>
          </w:p>
          <w:bookmarkEnd w:id="2376"/>
          <w:p w14:paraId="290E92A4" w14:textId="77777777" w:rsidR="00865CE6" w:rsidRPr="00865CE6" w:rsidRDefault="00865CE6" w:rsidP="003579F9">
            <w:pPr>
              <w:numPr>
                <w:ilvl w:val="1"/>
                <w:numId w:val="291"/>
              </w:numPr>
              <w:spacing w:after="0"/>
              <w:contextualSpacing/>
              <w:rPr>
                <w:lang w:val="en-US"/>
              </w:rPr>
            </w:pPr>
            <w:r w:rsidRPr="00865CE6">
              <w:rPr>
                <w:lang w:val="en-US"/>
              </w:rPr>
              <w:t>Use </w:t>
            </w:r>
            <w:r w:rsidRPr="00865CE6">
              <w:rPr>
                <w:b/>
                <w:bCs/>
                <w:lang w:val="en-US"/>
              </w:rPr>
              <w:t>AEF Certificate</w:t>
            </w:r>
          </w:p>
        </w:tc>
      </w:tr>
      <w:tr w:rsidR="00865CE6" w:rsidRPr="00865CE6" w14:paraId="629A710C" w14:textId="77777777" w:rsidTr="003B2724">
        <w:trPr>
          <w:trHeight w:val="300"/>
        </w:trPr>
        <w:tc>
          <w:tcPr>
            <w:tcW w:w="1555" w:type="dxa"/>
          </w:tcPr>
          <w:p w14:paraId="71046237" w14:textId="77777777" w:rsidR="00865CE6" w:rsidRPr="00865CE6" w:rsidRDefault="00865CE6" w:rsidP="00865CE6">
            <w:pPr>
              <w:jc w:val="both"/>
              <w:rPr>
                <w:b/>
                <w:bCs/>
                <w:lang w:val="en-US"/>
              </w:rPr>
            </w:pPr>
            <w:bookmarkStart w:id="2377" w:name="MCCQCTEMPBM_00002436" w:colFirst="1" w:colLast="1"/>
            <w:bookmarkEnd w:id="2365"/>
            <w:r w:rsidRPr="00865CE6">
              <w:rPr>
                <w:b/>
                <w:bCs/>
                <w:lang w:val="en-US"/>
              </w:rPr>
              <w:lastRenderedPageBreak/>
              <w:t>Expected Result</w:t>
            </w:r>
          </w:p>
        </w:tc>
        <w:tc>
          <w:tcPr>
            <w:tcW w:w="8076" w:type="dxa"/>
          </w:tcPr>
          <w:p w14:paraId="5038C59A" w14:textId="77777777" w:rsidR="00865CE6" w:rsidRPr="00865CE6" w:rsidRDefault="00865CE6" w:rsidP="003579F9">
            <w:pPr>
              <w:numPr>
                <w:ilvl w:val="0"/>
                <w:numId w:val="292"/>
              </w:numPr>
              <w:shd w:val="clear" w:color="auto" w:fill="FFFFFF"/>
              <w:spacing w:before="100" w:beforeAutospacing="1" w:after="0"/>
              <w:contextualSpacing/>
              <w:rPr>
                <w:lang w:val="en-US"/>
              </w:rPr>
            </w:pPr>
            <w:bookmarkStart w:id="2378" w:name="MCCQCTEMPBM_00002429"/>
            <w:r w:rsidRPr="00865CE6">
              <w:rPr>
                <w:lang w:val="en-US"/>
              </w:rPr>
              <w:t>Response to ACL Service must accomplish:</w:t>
            </w:r>
          </w:p>
          <w:p w14:paraId="2D0174E5"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2379" w:name="MCCQCTEMPBM_00002430"/>
            <w:bookmarkEnd w:id="2378"/>
            <w:r w:rsidRPr="00865CE6">
              <w:rPr>
                <w:b/>
                <w:bCs/>
                <w:lang w:val="en-US"/>
              </w:rPr>
              <w:t>404 Not Found</w:t>
            </w:r>
            <w:r w:rsidRPr="00865CE6">
              <w:rPr>
                <w:lang w:val="en-US"/>
              </w:rPr>
              <w:t> Response.</w:t>
            </w:r>
          </w:p>
          <w:p w14:paraId="2BEE47C4"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2380" w:name="MCCQCTEMPBM_00002431"/>
            <w:bookmarkEnd w:id="2379"/>
            <w:r w:rsidRPr="00865CE6">
              <w:rPr>
                <w:lang w:val="en-US"/>
              </w:rPr>
              <w:t>body returned must accomplish </w:t>
            </w:r>
            <w:r w:rsidRPr="00865CE6">
              <w:rPr>
                <w:b/>
                <w:bCs/>
                <w:lang w:val="en-US"/>
              </w:rPr>
              <w:t>Problem Details</w:t>
            </w:r>
            <w:r w:rsidRPr="00865CE6">
              <w:rPr>
                <w:lang w:val="en-US"/>
              </w:rPr>
              <w:t> data structure.</w:t>
            </w:r>
          </w:p>
          <w:p w14:paraId="6F43E41F"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2381" w:name="MCCQCTEMPBM_00002432"/>
            <w:bookmarkEnd w:id="2380"/>
            <w:r w:rsidRPr="00865CE6">
              <w:rPr>
                <w:b/>
                <w:bCs/>
                <w:lang w:val="en-US"/>
              </w:rPr>
              <w:t>apiInvokerPolicies</w:t>
            </w:r>
            <w:r w:rsidRPr="00865CE6">
              <w:rPr>
                <w:lang w:val="en-US"/>
              </w:rPr>
              <w:t> must:</w:t>
            </w:r>
          </w:p>
          <w:p w14:paraId="1A9362C3"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2382" w:name="MCCQCTEMPBM_00002433"/>
            <w:bookmarkEnd w:id="2381"/>
            <w:r w:rsidRPr="00865CE6">
              <w:rPr>
                <w:lang w:val="en-US"/>
              </w:rPr>
              <w:t>status </w:t>
            </w:r>
            <w:r w:rsidRPr="00865CE6">
              <w:rPr>
                <w:b/>
                <w:bCs/>
                <w:lang w:val="en-US"/>
              </w:rPr>
              <w:t>404</w:t>
            </w:r>
          </w:p>
          <w:p w14:paraId="2340A317"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2383" w:name="MCCQCTEMPBM_00002434"/>
            <w:bookmarkEnd w:id="2382"/>
            <w:r w:rsidRPr="00865CE6">
              <w:rPr>
                <w:lang w:val="en-US"/>
              </w:rPr>
              <w:t>title with message "Not Found"</w:t>
            </w:r>
          </w:p>
          <w:p w14:paraId="01BD7171"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2384" w:name="MCCQCTEMPBM_00002435"/>
            <w:bookmarkEnd w:id="2383"/>
            <w:r w:rsidRPr="00865CE6">
              <w:rPr>
                <w:lang w:val="en-US"/>
              </w:rPr>
              <w:t>detail with message "No ACLs found for the requested service: {service_api_id}, aef_id: {aef_id}, invoker: {api_invoker_id} and supportedFeatures: {supported_features}".</w:t>
            </w:r>
          </w:p>
          <w:bookmarkEnd w:id="2384"/>
          <w:p w14:paraId="5BB5A57C" w14:textId="77777777" w:rsidR="00865CE6" w:rsidRPr="00865CE6" w:rsidRDefault="00865CE6" w:rsidP="003579F9">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2377"/>
    </w:tbl>
    <w:p w14:paraId="59EFB286" w14:textId="77777777" w:rsidR="00865CE6" w:rsidRPr="00865CE6" w:rsidRDefault="00865CE6" w:rsidP="00865CE6">
      <w:pPr>
        <w:jc w:val="both"/>
        <w:rPr>
          <w:lang w:val="en-US"/>
        </w:rPr>
      </w:pPr>
    </w:p>
    <w:p w14:paraId="5BA09E5D" w14:textId="77777777" w:rsidR="00865CE6" w:rsidRPr="00865CE6" w:rsidRDefault="00865CE6" w:rsidP="00865CE6">
      <w:pPr>
        <w:keepNext/>
        <w:keepLines/>
        <w:spacing w:before="120"/>
        <w:ind w:left="1134" w:hanging="1134"/>
        <w:outlineLvl w:val="2"/>
        <w:rPr>
          <w:sz w:val="28"/>
          <w:lang w:val="en-US"/>
        </w:rPr>
      </w:pPr>
      <w:bookmarkStart w:id="2385" w:name="_Toc178759297"/>
      <w:bookmarkStart w:id="2386" w:name="_Toc179279290"/>
      <w:r w:rsidRPr="00865CE6">
        <w:rPr>
          <w:sz w:val="28"/>
          <w:lang w:val="en-US"/>
        </w:rPr>
        <w:t>Test Case 8: Retrieve ACL with service-id and aef-id not valid</w:t>
      </w:r>
      <w:bookmarkEnd w:id="2385"/>
      <w:bookmarkEnd w:id="2386"/>
    </w:p>
    <w:tbl>
      <w:tblPr>
        <w:tblStyle w:val="TableGrid1"/>
        <w:tblW w:w="0" w:type="auto"/>
        <w:tblLook w:val="04A0" w:firstRow="1" w:lastRow="0" w:firstColumn="1" w:lastColumn="0" w:noHBand="0" w:noVBand="1"/>
      </w:tblPr>
      <w:tblGrid>
        <w:gridCol w:w="1555"/>
        <w:gridCol w:w="8076"/>
      </w:tblGrid>
      <w:tr w:rsidR="00865CE6" w:rsidRPr="00865CE6" w14:paraId="0A578E04" w14:textId="77777777" w:rsidTr="003B2724">
        <w:trPr>
          <w:trHeight w:val="300"/>
        </w:trPr>
        <w:tc>
          <w:tcPr>
            <w:tcW w:w="1555" w:type="dxa"/>
          </w:tcPr>
          <w:p w14:paraId="3BE82DE7" w14:textId="77777777" w:rsidR="00865CE6" w:rsidRPr="00865CE6" w:rsidRDefault="00865CE6" w:rsidP="00865CE6">
            <w:pPr>
              <w:jc w:val="both"/>
              <w:rPr>
                <w:lang w:val="en-US"/>
              </w:rPr>
            </w:pPr>
            <w:r w:rsidRPr="00865CE6">
              <w:rPr>
                <w:b/>
                <w:bCs/>
                <w:lang w:val="en-US"/>
              </w:rPr>
              <w:t>Test ID</w:t>
            </w:r>
          </w:p>
        </w:tc>
        <w:tc>
          <w:tcPr>
            <w:tcW w:w="8076" w:type="dxa"/>
          </w:tcPr>
          <w:p w14:paraId="5535C1C5" w14:textId="77777777" w:rsidR="00865CE6" w:rsidRPr="00865CE6" w:rsidRDefault="00865CE6" w:rsidP="00865CE6">
            <w:pPr>
              <w:rPr>
                <w:lang w:val="en-US"/>
              </w:rPr>
            </w:pPr>
            <w:r w:rsidRPr="00865CE6">
              <w:rPr>
                <w:lang w:val="en-US"/>
              </w:rPr>
              <w:t>capif_api_acl -8</w:t>
            </w:r>
          </w:p>
        </w:tc>
      </w:tr>
      <w:tr w:rsidR="00865CE6" w:rsidRPr="00865CE6" w14:paraId="53D98948" w14:textId="77777777" w:rsidTr="003B2724">
        <w:trPr>
          <w:trHeight w:val="300"/>
        </w:trPr>
        <w:tc>
          <w:tcPr>
            <w:tcW w:w="1555" w:type="dxa"/>
          </w:tcPr>
          <w:p w14:paraId="5BEFF50F" w14:textId="77777777" w:rsidR="00865CE6" w:rsidRPr="00865CE6" w:rsidRDefault="00865CE6" w:rsidP="00865CE6">
            <w:pPr>
              <w:jc w:val="both"/>
              <w:rPr>
                <w:lang w:val="en-US"/>
              </w:rPr>
            </w:pPr>
            <w:r w:rsidRPr="00865CE6">
              <w:rPr>
                <w:b/>
                <w:bCs/>
                <w:lang w:val="en-US"/>
              </w:rPr>
              <w:t>Description</w:t>
            </w:r>
          </w:p>
        </w:tc>
        <w:tc>
          <w:tcPr>
            <w:tcW w:w="8076" w:type="dxa"/>
          </w:tcPr>
          <w:p w14:paraId="1F9936D7" w14:textId="77777777" w:rsidR="00865CE6" w:rsidRPr="00865CE6" w:rsidRDefault="00865CE6" w:rsidP="00865CE6">
            <w:pPr>
              <w:rPr>
                <w:lang w:val="en-US"/>
              </w:rPr>
            </w:pPr>
            <w:r w:rsidRPr="00865CE6">
              <w:rPr>
                <w:lang w:val="en-US"/>
              </w:rPr>
              <w:t>This test case will check that an API Provider can't retrieve ACL from CAPIF if service-api-id and aef-id are not valid</w:t>
            </w:r>
          </w:p>
        </w:tc>
      </w:tr>
      <w:tr w:rsidR="00865CE6" w:rsidRPr="00865CE6" w14:paraId="7576B451" w14:textId="77777777" w:rsidTr="003B2724">
        <w:trPr>
          <w:trHeight w:val="300"/>
        </w:trPr>
        <w:tc>
          <w:tcPr>
            <w:tcW w:w="1555" w:type="dxa"/>
          </w:tcPr>
          <w:p w14:paraId="5B746B51" w14:textId="77777777" w:rsidR="00865CE6" w:rsidRPr="00865CE6" w:rsidRDefault="00865CE6" w:rsidP="00865CE6">
            <w:pPr>
              <w:jc w:val="both"/>
              <w:rPr>
                <w:b/>
                <w:bCs/>
                <w:lang w:val="en-US"/>
              </w:rPr>
            </w:pPr>
            <w:r w:rsidRPr="00865CE6">
              <w:rPr>
                <w:b/>
                <w:bCs/>
                <w:lang w:val="en-US"/>
              </w:rPr>
              <w:t>Pre-conditions</w:t>
            </w:r>
          </w:p>
        </w:tc>
        <w:tc>
          <w:tcPr>
            <w:tcW w:w="8076" w:type="dxa"/>
          </w:tcPr>
          <w:p w14:paraId="1C45EC4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18712B3" w14:textId="77777777" w:rsidR="00865CE6" w:rsidRPr="00865CE6" w:rsidRDefault="00865CE6" w:rsidP="00865CE6">
            <w:pPr>
              <w:rPr>
                <w:lang w:val="en-US"/>
              </w:rPr>
            </w:pPr>
            <w:r w:rsidRPr="00865CE6">
              <w:rPr>
                <w:lang w:val="en-US"/>
              </w:rPr>
              <w:t>Service published in CAPIF</w:t>
            </w:r>
          </w:p>
          <w:p w14:paraId="75E536D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56198CCC" w14:textId="77777777" w:rsidTr="003B2724">
        <w:trPr>
          <w:trHeight w:val="300"/>
        </w:trPr>
        <w:tc>
          <w:tcPr>
            <w:tcW w:w="1555" w:type="dxa"/>
          </w:tcPr>
          <w:p w14:paraId="65F08754" w14:textId="77777777" w:rsidR="00865CE6" w:rsidRPr="00865CE6" w:rsidRDefault="00865CE6" w:rsidP="00865CE6">
            <w:pPr>
              <w:jc w:val="both"/>
              <w:rPr>
                <w:lang w:val="en-US"/>
              </w:rPr>
            </w:pPr>
            <w:bookmarkStart w:id="2387" w:name="MCCQCTEMPBM_00002440" w:colFirst="1" w:colLast="1"/>
            <w:r w:rsidRPr="00865CE6">
              <w:rPr>
                <w:b/>
                <w:bCs/>
                <w:lang w:val="en-US"/>
              </w:rPr>
              <w:t>Execution Steps</w:t>
            </w:r>
          </w:p>
        </w:tc>
        <w:tc>
          <w:tcPr>
            <w:tcW w:w="8076" w:type="dxa"/>
          </w:tcPr>
          <w:p w14:paraId="57847DC0" w14:textId="77777777" w:rsidR="00865CE6" w:rsidRPr="00865CE6" w:rsidRDefault="00865CE6" w:rsidP="003579F9">
            <w:pPr>
              <w:numPr>
                <w:ilvl w:val="0"/>
                <w:numId w:val="293"/>
              </w:numPr>
              <w:spacing w:after="0"/>
              <w:contextualSpacing/>
              <w:rPr>
                <w:lang w:val="en-US"/>
              </w:rPr>
            </w:pPr>
            <w:bookmarkStart w:id="2388" w:name="MCCQCTEMPBM_00002437"/>
            <w:r w:rsidRPr="00865CE6">
              <w:rPr>
                <w:lang w:val="en-US"/>
              </w:rPr>
              <w:t>Onboard Invoker and Provider at CCF.</w:t>
            </w:r>
          </w:p>
          <w:p w14:paraId="10D91F98" w14:textId="77777777" w:rsidR="00865CE6" w:rsidRPr="00865CE6" w:rsidRDefault="00865CE6" w:rsidP="003579F9">
            <w:pPr>
              <w:numPr>
                <w:ilvl w:val="0"/>
                <w:numId w:val="293"/>
              </w:numPr>
              <w:spacing w:after="0"/>
              <w:contextualSpacing/>
              <w:rPr>
                <w:lang w:val="en-US"/>
              </w:rPr>
            </w:pPr>
            <w:bookmarkStart w:id="2389" w:name="MCCQCTEMPBM_00002438"/>
            <w:bookmarkEnd w:id="2388"/>
            <w:r w:rsidRPr="00865CE6">
              <w:rPr>
                <w:lang w:val="en-US"/>
              </w:rPr>
              <w:t>Publish Service API with name service_1</w:t>
            </w:r>
          </w:p>
          <w:p w14:paraId="749DD2D2" w14:textId="77777777" w:rsidR="00865CE6" w:rsidRPr="00865CE6" w:rsidRDefault="00865CE6" w:rsidP="003579F9">
            <w:pPr>
              <w:numPr>
                <w:ilvl w:val="0"/>
                <w:numId w:val="293"/>
              </w:numPr>
              <w:spacing w:after="0"/>
              <w:contextualSpacing/>
              <w:rPr>
                <w:lang w:val="en-US"/>
              </w:rPr>
            </w:pPr>
            <w:bookmarkStart w:id="2390" w:name="MCCQCTEMPBM_00002439"/>
            <w:bookmarkEnd w:id="2389"/>
            <w:r w:rsidRPr="00865CE6">
              <w:rPr>
                <w:lang w:val="en-US"/>
              </w:rPr>
              <w:t>Create Security Context</w:t>
            </w:r>
          </w:p>
          <w:bookmarkEnd w:id="2390"/>
          <w:p w14:paraId="65ADC2DD" w14:textId="77777777" w:rsidR="00865CE6" w:rsidRPr="00865CE6" w:rsidRDefault="00865CE6" w:rsidP="003579F9">
            <w:pPr>
              <w:numPr>
                <w:ilvl w:val="0"/>
                <w:numId w:val="293"/>
              </w:numPr>
              <w:spacing w:after="0"/>
              <w:contextualSpacing/>
              <w:rPr>
                <w:lang w:val="en-US"/>
              </w:rPr>
            </w:pPr>
            <w:r w:rsidRPr="00865CE6">
              <w:rPr>
                <w:lang w:val="en-US"/>
              </w:rPr>
              <w:t>Provider Get ACL information</w:t>
            </w:r>
          </w:p>
        </w:tc>
      </w:tr>
      <w:tr w:rsidR="00865CE6" w:rsidRPr="00865CE6" w14:paraId="6F9EC370" w14:textId="77777777" w:rsidTr="003B2724">
        <w:trPr>
          <w:trHeight w:val="300"/>
        </w:trPr>
        <w:tc>
          <w:tcPr>
            <w:tcW w:w="1555" w:type="dxa"/>
          </w:tcPr>
          <w:p w14:paraId="2D3B5942" w14:textId="77777777" w:rsidR="00865CE6" w:rsidRPr="00865CE6" w:rsidRDefault="00865CE6" w:rsidP="00865CE6">
            <w:pPr>
              <w:jc w:val="both"/>
              <w:rPr>
                <w:b/>
                <w:bCs/>
                <w:lang w:val="en-US"/>
              </w:rPr>
            </w:pPr>
            <w:bookmarkStart w:id="2391" w:name="MCCQCTEMPBM_00002452" w:colFirst="1" w:colLast="1"/>
            <w:bookmarkEnd w:id="2387"/>
            <w:r w:rsidRPr="00865CE6">
              <w:rPr>
                <w:b/>
                <w:bCs/>
                <w:lang w:val="en-US"/>
              </w:rPr>
              <w:t>Information of Test</w:t>
            </w:r>
          </w:p>
        </w:tc>
        <w:tc>
          <w:tcPr>
            <w:tcW w:w="8076" w:type="dxa"/>
          </w:tcPr>
          <w:p w14:paraId="58DC0913" w14:textId="77777777" w:rsidR="00865CE6" w:rsidRPr="00865CE6" w:rsidRDefault="00865CE6" w:rsidP="003579F9">
            <w:pPr>
              <w:numPr>
                <w:ilvl w:val="0"/>
                <w:numId w:val="294"/>
              </w:numPr>
              <w:spacing w:after="0"/>
              <w:contextualSpacing/>
              <w:rPr>
                <w:lang w:val="en-US"/>
              </w:rPr>
            </w:pPr>
            <w:bookmarkStart w:id="2392" w:name="MCCQCTEMPBM_00002441"/>
            <w:r w:rsidRPr="00865CE6">
              <w:rPr>
                <w:lang w:val="en-US"/>
              </w:rPr>
              <w:t>Onboard Invoker and provider at CCF.</w:t>
            </w:r>
          </w:p>
          <w:p w14:paraId="0C54FE6A" w14:textId="77777777" w:rsidR="00865CE6" w:rsidRPr="00865CE6" w:rsidRDefault="00865CE6" w:rsidP="003579F9">
            <w:pPr>
              <w:numPr>
                <w:ilvl w:val="0"/>
                <w:numId w:val="294"/>
              </w:numPr>
              <w:spacing w:after="0"/>
              <w:contextualSpacing/>
              <w:rPr>
                <w:lang w:val="en-US"/>
              </w:rPr>
            </w:pPr>
            <w:bookmarkStart w:id="2393" w:name="MCCQCTEMPBM_00002442"/>
            <w:bookmarkEnd w:id="2392"/>
            <w:r w:rsidRPr="00865CE6">
              <w:rPr>
                <w:lang w:val="en-US"/>
              </w:rPr>
              <w:t>Publish Service API at CCF:</w:t>
            </w:r>
          </w:p>
          <w:p w14:paraId="33B0DA30" w14:textId="77777777" w:rsidR="00865CE6" w:rsidRPr="00865CE6" w:rsidRDefault="00865CE6" w:rsidP="003579F9">
            <w:pPr>
              <w:numPr>
                <w:ilvl w:val="1"/>
                <w:numId w:val="294"/>
              </w:numPr>
              <w:spacing w:after="0"/>
              <w:contextualSpacing/>
              <w:rPr>
                <w:lang w:val="en-US"/>
              </w:rPr>
            </w:pPr>
            <w:bookmarkStart w:id="2394" w:name="MCCQCTEMPBM_00002443"/>
            <w:bookmarkEnd w:id="239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2AF2753" w14:textId="77777777" w:rsidR="00865CE6" w:rsidRPr="00865CE6" w:rsidRDefault="00865CE6" w:rsidP="003579F9">
            <w:pPr>
              <w:numPr>
                <w:ilvl w:val="1"/>
                <w:numId w:val="294"/>
              </w:numPr>
              <w:spacing w:after="0"/>
              <w:contextualSpacing/>
              <w:rPr>
                <w:lang w:val="en-US"/>
              </w:rPr>
            </w:pPr>
            <w:bookmarkStart w:id="2395" w:name="MCCQCTEMPBM_00002444"/>
            <w:bookmarkEnd w:id="2394"/>
            <w:r w:rsidRPr="00865CE6">
              <w:rPr>
                <w:lang w:val="en-US"/>
              </w:rPr>
              <w:t>body [service api description] with apiName </w:t>
            </w:r>
            <w:r w:rsidRPr="00865CE6">
              <w:rPr>
                <w:b/>
                <w:bCs/>
                <w:lang w:val="en-US"/>
              </w:rPr>
              <w:t>service_1</w:t>
            </w:r>
          </w:p>
          <w:p w14:paraId="3484645C" w14:textId="77777777" w:rsidR="00865CE6" w:rsidRPr="00865CE6" w:rsidRDefault="00865CE6" w:rsidP="003579F9">
            <w:pPr>
              <w:numPr>
                <w:ilvl w:val="1"/>
                <w:numId w:val="294"/>
              </w:numPr>
              <w:spacing w:after="0"/>
              <w:contextualSpacing/>
              <w:rPr>
                <w:lang w:val="en-US"/>
              </w:rPr>
            </w:pPr>
            <w:bookmarkStart w:id="2396" w:name="MCCQCTEMPBM_00002445"/>
            <w:bookmarkEnd w:id="2395"/>
            <w:r w:rsidRPr="00865CE6">
              <w:rPr>
                <w:lang w:val="en-US"/>
              </w:rPr>
              <w:t>Use </w:t>
            </w:r>
            <w:r w:rsidRPr="00865CE6">
              <w:rPr>
                <w:b/>
                <w:bCs/>
                <w:lang w:val="en-US"/>
              </w:rPr>
              <w:t>APF Certificate</w:t>
            </w:r>
          </w:p>
          <w:p w14:paraId="560AE2A8" w14:textId="77777777" w:rsidR="00865CE6" w:rsidRPr="00865CE6" w:rsidRDefault="00865CE6" w:rsidP="003579F9">
            <w:pPr>
              <w:numPr>
                <w:ilvl w:val="0"/>
                <w:numId w:val="294"/>
              </w:numPr>
              <w:spacing w:after="0"/>
              <w:contextualSpacing/>
              <w:rPr>
                <w:lang w:val="en-US"/>
              </w:rPr>
            </w:pPr>
            <w:bookmarkStart w:id="2397" w:name="MCCQCTEMPBM_00002446"/>
            <w:bookmarkEnd w:id="2396"/>
            <w:r w:rsidRPr="00865CE6">
              <w:rPr>
                <w:lang w:val="en-US"/>
              </w:rPr>
              <w:t>Create Security Context for this Invoker</w:t>
            </w:r>
          </w:p>
          <w:p w14:paraId="7AA61A93" w14:textId="77777777" w:rsidR="00865CE6" w:rsidRPr="00865CE6" w:rsidRDefault="00865CE6" w:rsidP="003579F9">
            <w:pPr>
              <w:numPr>
                <w:ilvl w:val="1"/>
                <w:numId w:val="294"/>
              </w:numPr>
              <w:spacing w:after="0"/>
              <w:contextualSpacing/>
              <w:rPr>
                <w:lang w:val="en-US"/>
              </w:rPr>
            </w:pPr>
            <w:bookmarkStart w:id="2398" w:name="MCCQCTEMPBM_00002447"/>
            <w:bookmarkEnd w:id="239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156678C" w14:textId="77777777" w:rsidR="00865CE6" w:rsidRPr="00865CE6" w:rsidRDefault="00865CE6" w:rsidP="003579F9">
            <w:pPr>
              <w:numPr>
                <w:ilvl w:val="1"/>
                <w:numId w:val="294"/>
              </w:numPr>
              <w:spacing w:after="0"/>
              <w:contextualSpacing/>
              <w:rPr>
                <w:lang w:val="en-US"/>
              </w:rPr>
            </w:pPr>
            <w:bookmarkStart w:id="2399" w:name="MCCQCTEMPBM_00002448"/>
            <w:bookmarkEnd w:id="2398"/>
            <w:r w:rsidRPr="00865CE6">
              <w:rPr>
                <w:lang w:val="en-US"/>
              </w:rPr>
              <w:t>Use </w:t>
            </w:r>
            <w:r w:rsidRPr="00865CE6">
              <w:rPr>
                <w:b/>
                <w:bCs/>
                <w:lang w:val="en-US"/>
              </w:rPr>
              <w:t>Invoker Certificate</w:t>
            </w:r>
          </w:p>
          <w:p w14:paraId="7ACF404B" w14:textId="77777777" w:rsidR="00865CE6" w:rsidRPr="00865CE6" w:rsidRDefault="00865CE6" w:rsidP="003579F9">
            <w:pPr>
              <w:numPr>
                <w:ilvl w:val="0"/>
                <w:numId w:val="294"/>
              </w:numPr>
              <w:spacing w:after="0"/>
              <w:contextualSpacing/>
              <w:rPr>
                <w:lang w:val="en-US"/>
              </w:rPr>
            </w:pPr>
            <w:bookmarkStart w:id="2400" w:name="MCCQCTEMPBM_00002449"/>
            <w:bookmarkEnd w:id="2399"/>
            <w:r w:rsidRPr="00865CE6">
              <w:rPr>
                <w:lang w:val="en-US"/>
              </w:rPr>
              <w:t>Provider Retrieve ACL</w:t>
            </w:r>
          </w:p>
          <w:p w14:paraId="7BE286A9" w14:textId="77777777" w:rsidR="00865CE6" w:rsidRPr="00865CE6" w:rsidRDefault="00865CE6" w:rsidP="003579F9">
            <w:pPr>
              <w:numPr>
                <w:ilvl w:val="1"/>
                <w:numId w:val="294"/>
              </w:numPr>
              <w:spacing w:after="0"/>
              <w:contextualSpacing/>
              <w:rPr>
                <w:lang w:val="en-US"/>
              </w:rPr>
            </w:pPr>
            <w:bookmarkStart w:id="2401" w:name="MCCQCTEMPBM_00002450"/>
            <w:bookmarkEnd w:id="240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3C5506B1" w14:textId="77777777" w:rsidR="00865CE6" w:rsidRPr="00865CE6" w:rsidRDefault="00865CE6" w:rsidP="003579F9">
            <w:pPr>
              <w:numPr>
                <w:ilvl w:val="1"/>
                <w:numId w:val="294"/>
              </w:numPr>
              <w:spacing w:after="0"/>
              <w:contextualSpacing/>
              <w:rPr>
                <w:lang w:val="en-US"/>
              </w:rPr>
            </w:pPr>
            <w:bookmarkStart w:id="2402" w:name="MCCQCTEMPBM_00002451"/>
            <w:bookmarkEnd w:id="2401"/>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2402"/>
          <w:p w14:paraId="24EE9389" w14:textId="77777777" w:rsidR="00865CE6" w:rsidRPr="00865CE6" w:rsidRDefault="00865CE6" w:rsidP="003579F9">
            <w:pPr>
              <w:numPr>
                <w:ilvl w:val="1"/>
                <w:numId w:val="294"/>
              </w:numPr>
              <w:spacing w:after="0"/>
              <w:contextualSpacing/>
              <w:rPr>
                <w:lang w:val="en-US"/>
              </w:rPr>
            </w:pPr>
            <w:r w:rsidRPr="00865CE6">
              <w:rPr>
                <w:lang w:val="en-US"/>
              </w:rPr>
              <w:t>Use </w:t>
            </w:r>
            <w:r w:rsidRPr="00865CE6">
              <w:rPr>
                <w:b/>
                <w:bCs/>
                <w:lang w:val="en-US"/>
              </w:rPr>
              <w:t>AEF Certificate</w:t>
            </w:r>
          </w:p>
        </w:tc>
      </w:tr>
      <w:tr w:rsidR="00865CE6" w:rsidRPr="00865CE6" w14:paraId="05558F33" w14:textId="77777777" w:rsidTr="003B2724">
        <w:trPr>
          <w:trHeight w:val="300"/>
        </w:trPr>
        <w:tc>
          <w:tcPr>
            <w:tcW w:w="1555" w:type="dxa"/>
          </w:tcPr>
          <w:p w14:paraId="38BC8345" w14:textId="77777777" w:rsidR="00865CE6" w:rsidRPr="00865CE6" w:rsidRDefault="00865CE6" w:rsidP="00865CE6">
            <w:pPr>
              <w:jc w:val="both"/>
              <w:rPr>
                <w:b/>
                <w:bCs/>
                <w:lang w:val="en-US"/>
              </w:rPr>
            </w:pPr>
            <w:bookmarkStart w:id="2403" w:name="MCCQCTEMPBM_00002460" w:colFirst="1" w:colLast="1"/>
            <w:bookmarkEnd w:id="2391"/>
            <w:r w:rsidRPr="00865CE6">
              <w:rPr>
                <w:b/>
                <w:bCs/>
                <w:lang w:val="en-US"/>
              </w:rPr>
              <w:t>Expected Result</w:t>
            </w:r>
          </w:p>
        </w:tc>
        <w:tc>
          <w:tcPr>
            <w:tcW w:w="8076" w:type="dxa"/>
          </w:tcPr>
          <w:p w14:paraId="3304B0FA" w14:textId="77777777" w:rsidR="00865CE6" w:rsidRPr="00865CE6" w:rsidRDefault="00865CE6" w:rsidP="003579F9">
            <w:pPr>
              <w:numPr>
                <w:ilvl w:val="0"/>
                <w:numId w:val="295"/>
              </w:numPr>
              <w:shd w:val="clear" w:color="auto" w:fill="FFFFFF"/>
              <w:spacing w:before="100" w:beforeAutospacing="1" w:after="0"/>
              <w:contextualSpacing/>
              <w:rPr>
                <w:lang w:val="en-US"/>
              </w:rPr>
            </w:pPr>
            <w:bookmarkStart w:id="2404" w:name="MCCQCTEMPBM_00002453"/>
            <w:r w:rsidRPr="00865CE6">
              <w:rPr>
                <w:lang w:val="en-US"/>
              </w:rPr>
              <w:t>Response to ACL Service must accomplish:</w:t>
            </w:r>
          </w:p>
          <w:p w14:paraId="56064887"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2405" w:name="MCCQCTEMPBM_00002454"/>
            <w:bookmarkEnd w:id="2404"/>
            <w:r w:rsidRPr="00865CE6">
              <w:rPr>
                <w:b/>
                <w:bCs/>
                <w:lang w:val="en-US"/>
              </w:rPr>
              <w:t>404 Not Found</w:t>
            </w:r>
            <w:r w:rsidRPr="00865CE6">
              <w:rPr>
                <w:lang w:val="en-US"/>
              </w:rPr>
              <w:t> Response.</w:t>
            </w:r>
          </w:p>
          <w:p w14:paraId="4A19377D"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2406" w:name="MCCQCTEMPBM_00002455"/>
            <w:bookmarkEnd w:id="2405"/>
            <w:r w:rsidRPr="00865CE6">
              <w:rPr>
                <w:lang w:val="en-US"/>
              </w:rPr>
              <w:t>body returned must accomplish </w:t>
            </w:r>
            <w:r w:rsidRPr="00865CE6">
              <w:rPr>
                <w:b/>
                <w:bCs/>
                <w:lang w:val="en-US"/>
              </w:rPr>
              <w:t>Problem Details</w:t>
            </w:r>
            <w:r w:rsidRPr="00865CE6">
              <w:rPr>
                <w:lang w:val="en-US"/>
              </w:rPr>
              <w:t> data structure.</w:t>
            </w:r>
          </w:p>
          <w:p w14:paraId="44728516"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2407" w:name="MCCQCTEMPBM_00002456"/>
            <w:bookmarkEnd w:id="2406"/>
            <w:r w:rsidRPr="00865CE6">
              <w:rPr>
                <w:b/>
                <w:bCs/>
                <w:lang w:val="en-US"/>
              </w:rPr>
              <w:t>apiInvokerPolicies</w:t>
            </w:r>
            <w:r w:rsidRPr="00865CE6">
              <w:rPr>
                <w:lang w:val="en-US"/>
              </w:rPr>
              <w:t> must:</w:t>
            </w:r>
          </w:p>
          <w:p w14:paraId="78686C30"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2408" w:name="MCCQCTEMPBM_00002457"/>
            <w:bookmarkEnd w:id="2407"/>
            <w:r w:rsidRPr="00865CE6">
              <w:rPr>
                <w:lang w:val="en-US"/>
              </w:rPr>
              <w:t>status </w:t>
            </w:r>
            <w:r w:rsidRPr="00865CE6">
              <w:rPr>
                <w:b/>
                <w:bCs/>
                <w:lang w:val="en-US"/>
              </w:rPr>
              <w:t>404</w:t>
            </w:r>
          </w:p>
          <w:p w14:paraId="590B6D6A"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2409" w:name="MCCQCTEMPBM_00002458"/>
            <w:bookmarkEnd w:id="2408"/>
            <w:r w:rsidRPr="00865CE6">
              <w:rPr>
                <w:lang w:val="en-US"/>
              </w:rPr>
              <w:t>title with message "Not Found"</w:t>
            </w:r>
          </w:p>
          <w:p w14:paraId="26715EA4"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2410" w:name="MCCQCTEMPBM_00002459"/>
            <w:bookmarkEnd w:id="2409"/>
            <w:r w:rsidRPr="00865CE6">
              <w:rPr>
                <w:lang w:val="en-US"/>
              </w:rPr>
              <w:lastRenderedPageBreak/>
              <w:t>detail with message "No ACLs found for the requested service: {service_api_id}, aef_id: {aef_id}, invoker: {api_invoker_id} and supportedFeatures: {supported_features}".</w:t>
            </w:r>
          </w:p>
          <w:bookmarkEnd w:id="2410"/>
          <w:p w14:paraId="664878F7" w14:textId="77777777" w:rsidR="00865CE6" w:rsidRPr="00865CE6" w:rsidRDefault="00865CE6" w:rsidP="003579F9">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2403"/>
    </w:tbl>
    <w:p w14:paraId="3E63477B" w14:textId="77777777" w:rsidR="00865CE6" w:rsidRPr="00865CE6" w:rsidRDefault="00865CE6" w:rsidP="00865CE6">
      <w:pPr>
        <w:jc w:val="both"/>
        <w:rPr>
          <w:lang w:val="en-US"/>
        </w:rPr>
      </w:pPr>
    </w:p>
    <w:p w14:paraId="01BA1D1E" w14:textId="77777777" w:rsidR="00865CE6" w:rsidRPr="00865CE6" w:rsidRDefault="00865CE6" w:rsidP="00865CE6">
      <w:pPr>
        <w:keepNext/>
        <w:keepLines/>
        <w:spacing w:before="120"/>
        <w:ind w:left="1134" w:hanging="1134"/>
        <w:outlineLvl w:val="2"/>
        <w:rPr>
          <w:rFonts w:ascii="Arial" w:hAnsi="Arial"/>
          <w:sz w:val="28"/>
          <w:lang w:val="en-US"/>
        </w:rPr>
      </w:pPr>
      <w:bookmarkStart w:id="2411" w:name="_Toc178759298"/>
      <w:bookmarkStart w:id="2412" w:name="_Toc179279291"/>
      <w:r w:rsidRPr="00865CE6">
        <w:rPr>
          <w:rFonts w:ascii="Arial" w:hAnsi="Arial"/>
          <w:sz w:val="28"/>
          <w:lang w:val="en-US"/>
        </w:rPr>
        <w:t>Test Case 9: Retrieve ACL without Security Context created previously by Invoker</w:t>
      </w:r>
      <w:bookmarkEnd w:id="2411"/>
      <w:bookmarkEnd w:id="2412"/>
    </w:p>
    <w:tbl>
      <w:tblPr>
        <w:tblStyle w:val="TableGrid1"/>
        <w:tblW w:w="0" w:type="auto"/>
        <w:tblLook w:val="04A0" w:firstRow="1" w:lastRow="0" w:firstColumn="1" w:lastColumn="0" w:noHBand="0" w:noVBand="1"/>
      </w:tblPr>
      <w:tblGrid>
        <w:gridCol w:w="1555"/>
        <w:gridCol w:w="8076"/>
      </w:tblGrid>
      <w:tr w:rsidR="00865CE6" w:rsidRPr="00865CE6" w14:paraId="43AA7E2D" w14:textId="77777777" w:rsidTr="003B2724">
        <w:trPr>
          <w:trHeight w:val="300"/>
        </w:trPr>
        <w:tc>
          <w:tcPr>
            <w:tcW w:w="1555" w:type="dxa"/>
          </w:tcPr>
          <w:p w14:paraId="5BFBBCCC" w14:textId="77777777" w:rsidR="00865CE6" w:rsidRPr="00865CE6" w:rsidRDefault="00865CE6" w:rsidP="00865CE6">
            <w:pPr>
              <w:jc w:val="both"/>
              <w:rPr>
                <w:lang w:val="en-US"/>
              </w:rPr>
            </w:pPr>
            <w:r w:rsidRPr="00865CE6">
              <w:rPr>
                <w:b/>
                <w:bCs/>
                <w:lang w:val="en-US"/>
              </w:rPr>
              <w:t>Test ID</w:t>
            </w:r>
          </w:p>
        </w:tc>
        <w:tc>
          <w:tcPr>
            <w:tcW w:w="8076" w:type="dxa"/>
          </w:tcPr>
          <w:p w14:paraId="6386C117" w14:textId="77777777" w:rsidR="00865CE6" w:rsidRPr="00865CE6" w:rsidRDefault="00865CE6" w:rsidP="00865CE6">
            <w:pPr>
              <w:rPr>
                <w:lang w:val="en-US"/>
              </w:rPr>
            </w:pPr>
            <w:r w:rsidRPr="00865CE6">
              <w:rPr>
                <w:lang w:val="en-US"/>
              </w:rPr>
              <w:t>capif_api_acl -9</w:t>
            </w:r>
          </w:p>
        </w:tc>
      </w:tr>
      <w:tr w:rsidR="00865CE6" w:rsidRPr="00865CE6" w14:paraId="725E126C" w14:textId="77777777" w:rsidTr="003B2724">
        <w:trPr>
          <w:trHeight w:val="300"/>
        </w:trPr>
        <w:tc>
          <w:tcPr>
            <w:tcW w:w="1555" w:type="dxa"/>
          </w:tcPr>
          <w:p w14:paraId="7EB7509F" w14:textId="77777777" w:rsidR="00865CE6" w:rsidRPr="00865CE6" w:rsidRDefault="00865CE6" w:rsidP="00865CE6">
            <w:pPr>
              <w:jc w:val="both"/>
              <w:rPr>
                <w:lang w:val="en-US"/>
              </w:rPr>
            </w:pPr>
            <w:r w:rsidRPr="00865CE6">
              <w:rPr>
                <w:b/>
                <w:bCs/>
                <w:lang w:val="en-US"/>
              </w:rPr>
              <w:t>Description</w:t>
            </w:r>
          </w:p>
        </w:tc>
        <w:tc>
          <w:tcPr>
            <w:tcW w:w="8076" w:type="dxa"/>
          </w:tcPr>
          <w:p w14:paraId="599CE084" w14:textId="77777777" w:rsidR="00865CE6" w:rsidRPr="00865CE6" w:rsidRDefault="00865CE6" w:rsidP="00865CE6">
            <w:pPr>
              <w:rPr>
                <w:lang w:val="en-US"/>
              </w:rPr>
            </w:pPr>
            <w:r w:rsidRPr="00865CE6">
              <w:rPr>
                <w:lang w:val="en-US"/>
              </w:rPr>
              <w:t>This test case will check that an API Provider can't retrieve ACL if no invoker had requested Security Context to CAPIF</w:t>
            </w:r>
          </w:p>
        </w:tc>
      </w:tr>
      <w:tr w:rsidR="00865CE6" w:rsidRPr="00865CE6" w14:paraId="536276E9" w14:textId="77777777" w:rsidTr="003B2724">
        <w:trPr>
          <w:trHeight w:val="300"/>
        </w:trPr>
        <w:tc>
          <w:tcPr>
            <w:tcW w:w="1555" w:type="dxa"/>
          </w:tcPr>
          <w:p w14:paraId="1DF5BDB6" w14:textId="77777777" w:rsidR="00865CE6" w:rsidRPr="00865CE6" w:rsidRDefault="00865CE6" w:rsidP="00865CE6">
            <w:pPr>
              <w:jc w:val="both"/>
              <w:rPr>
                <w:b/>
                <w:bCs/>
                <w:lang w:val="en-US"/>
              </w:rPr>
            </w:pPr>
            <w:r w:rsidRPr="00865CE6">
              <w:rPr>
                <w:b/>
                <w:bCs/>
                <w:lang w:val="en-US"/>
              </w:rPr>
              <w:t>Pre-conditions</w:t>
            </w:r>
          </w:p>
        </w:tc>
        <w:tc>
          <w:tcPr>
            <w:tcW w:w="8076" w:type="dxa"/>
          </w:tcPr>
          <w:p w14:paraId="777BA7F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DE86994" w14:textId="77777777" w:rsidR="00865CE6" w:rsidRPr="00865CE6" w:rsidRDefault="00865CE6" w:rsidP="00865CE6">
            <w:pPr>
              <w:rPr>
                <w:lang w:val="en-US"/>
              </w:rPr>
            </w:pPr>
            <w:r w:rsidRPr="00865CE6">
              <w:rPr>
                <w:lang w:val="en-US"/>
              </w:rPr>
              <w:t>Service published in CAPIF</w:t>
            </w:r>
          </w:p>
          <w:p w14:paraId="3827367F" w14:textId="77777777" w:rsidR="00865CE6" w:rsidRPr="00865CE6" w:rsidRDefault="00865CE6" w:rsidP="00865CE6">
            <w:pPr>
              <w:rPr>
                <w:lang w:val="en-US"/>
              </w:rPr>
            </w:pPr>
            <w:r w:rsidRPr="00865CE6">
              <w:rPr>
                <w:lang w:val="en-US"/>
              </w:rPr>
              <w:t>Security context not created for Service API published</w:t>
            </w:r>
          </w:p>
        </w:tc>
      </w:tr>
      <w:tr w:rsidR="00865CE6" w:rsidRPr="00865CE6" w14:paraId="231E67C6" w14:textId="77777777" w:rsidTr="003B2724">
        <w:trPr>
          <w:trHeight w:val="300"/>
        </w:trPr>
        <w:tc>
          <w:tcPr>
            <w:tcW w:w="1555" w:type="dxa"/>
          </w:tcPr>
          <w:p w14:paraId="03789B25" w14:textId="77777777" w:rsidR="00865CE6" w:rsidRPr="00865CE6" w:rsidRDefault="00865CE6" w:rsidP="00865CE6">
            <w:pPr>
              <w:jc w:val="both"/>
              <w:rPr>
                <w:lang w:val="en-US"/>
              </w:rPr>
            </w:pPr>
            <w:bookmarkStart w:id="2413" w:name="MCCQCTEMPBM_00002463" w:colFirst="1" w:colLast="1"/>
            <w:r w:rsidRPr="00865CE6">
              <w:rPr>
                <w:b/>
                <w:bCs/>
                <w:lang w:val="en-US"/>
              </w:rPr>
              <w:t>Execution Steps</w:t>
            </w:r>
          </w:p>
        </w:tc>
        <w:tc>
          <w:tcPr>
            <w:tcW w:w="8076" w:type="dxa"/>
          </w:tcPr>
          <w:p w14:paraId="44E48D65" w14:textId="77777777" w:rsidR="00865CE6" w:rsidRPr="00865CE6" w:rsidRDefault="00865CE6" w:rsidP="003579F9">
            <w:pPr>
              <w:numPr>
                <w:ilvl w:val="0"/>
                <w:numId w:val="296"/>
              </w:numPr>
              <w:spacing w:after="0"/>
              <w:contextualSpacing/>
              <w:rPr>
                <w:lang w:val="en-US"/>
              </w:rPr>
            </w:pPr>
            <w:bookmarkStart w:id="2414" w:name="MCCQCTEMPBM_00002461"/>
            <w:r w:rsidRPr="00865CE6">
              <w:rPr>
                <w:lang w:val="en-US"/>
              </w:rPr>
              <w:t>Onboard Invoker and Provider at CCF.</w:t>
            </w:r>
          </w:p>
          <w:p w14:paraId="0F1122F4" w14:textId="77777777" w:rsidR="00865CE6" w:rsidRPr="00865CE6" w:rsidRDefault="00865CE6" w:rsidP="003579F9">
            <w:pPr>
              <w:numPr>
                <w:ilvl w:val="0"/>
                <w:numId w:val="296"/>
              </w:numPr>
              <w:spacing w:after="0"/>
              <w:contextualSpacing/>
              <w:rPr>
                <w:lang w:val="en-US"/>
              </w:rPr>
            </w:pPr>
            <w:bookmarkStart w:id="2415" w:name="MCCQCTEMPBM_00002462"/>
            <w:bookmarkEnd w:id="2414"/>
            <w:r w:rsidRPr="00865CE6">
              <w:rPr>
                <w:lang w:val="en-US"/>
              </w:rPr>
              <w:t>Publish Service API with name service_1</w:t>
            </w:r>
          </w:p>
          <w:bookmarkEnd w:id="2415"/>
          <w:p w14:paraId="1F769427" w14:textId="77777777" w:rsidR="00865CE6" w:rsidRPr="00865CE6" w:rsidRDefault="00865CE6" w:rsidP="003579F9">
            <w:pPr>
              <w:numPr>
                <w:ilvl w:val="0"/>
                <w:numId w:val="296"/>
              </w:numPr>
              <w:spacing w:after="0"/>
              <w:contextualSpacing/>
              <w:rPr>
                <w:lang w:val="en-US"/>
              </w:rPr>
            </w:pPr>
            <w:r w:rsidRPr="00865CE6">
              <w:rPr>
                <w:lang w:val="en-US"/>
              </w:rPr>
              <w:t>Provider Get ACL information</w:t>
            </w:r>
          </w:p>
        </w:tc>
      </w:tr>
      <w:tr w:rsidR="00865CE6" w:rsidRPr="00865CE6" w14:paraId="5B360D5C" w14:textId="77777777" w:rsidTr="003B2724">
        <w:trPr>
          <w:trHeight w:val="300"/>
        </w:trPr>
        <w:tc>
          <w:tcPr>
            <w:tcW w:w="1555" w:type="dxa"/>
          </w:tcPr>
          <w:p w14:paraId="607FD4F8" w14:textId="77777777" w:rsidR="00865CE6" w:rsidRPr="00865CE6" w:rsidRDefault="00865CE6" w:rsidP="00865CE6">
            <w:pPr>
              <w:jc w:val="both"/>
              <w:rPr>
                <w:b/>
                <w:bCs/>
                <w:lang w:val="en-US"/>
              </w:rPr>
            </w:pPr>
            <w:bookmarkStart w:id="2416" w:name="MCCQCTEMPBM_00002472" w:colFirst="1" w:colLast="1"/>
            <w:bookmarkEnd w:id="2413"/>
            <w:r w:rsidRPr="00865CE6">
              <w:rPr>
                <w:b/>
                <w:bCs/>
                <w:lang w:val="en-US"/>
              </w:rPr>
              <w:t>Information of Test</w:t>
            </w:r>
          </w:p>
        </w:tc>
        <w:tc>
          <w:tcPr>
            <w:tcW w:w="8076" w:type="dxa"/>
          </w:tcPr>
          <w:p w14:paraId="231A1738" w14:textId="77777777" w:rsidR="00865CE6" w:rsidRPr="00865CE6" w:rsidRDefault="00865CE6" w:rsidP="003579F9">
            <w:pPr>
              <w:numPr>
                <w:ilvl w:val="0"/>
                <w:numId w:val="297"/>
              </w:numPr>
              <w:spacing w:after="0"/>
              <w:contextualSpacing/>
              <w:rPr>
                <w:lang w:val="en-US"/>
              </w:rPr>
            </w:pPr>
            <w:bookmarkStart w:id="2417" w:name="MCCQCTEMPBM_00002464"/>
            <w:r w:rsidRPr="00865CE6">
              <w:rPr>
                <w:lang w:val="en-US"/>
              </w:rPr>
              <w:t>Onboard Invoker and provider at CCF.</w:t>
            </w:r>
          </w:p>
          <w:p w14:paraId="3AF9931D" w14:textId="77777777" w:rsidR="00865CE6" w:rsidRPr="00865CE6" w:rsidRDefault="00865CE6" w:rsidP="003579F9">
            <w:pPr>
              <w:numPr>
                <w:ilvl w:val="0"/>
                <w:numId w:val="297"/>
              </w:numPr>
              <w:spacing w:after="0"/>
              <w:contextualSpacing/>
              <w:rPr>
                <w:lang w:val="en-US"/>
              </w:rPr>
            </w:pPr>
            <w:bookmarkStart w:id="2418" w:name="MCCQCTEMPBM_00002465"/>
            <w:bookmarkEnd w:id="2417"/>
            <w:r w:rsidRPr="00865CE6">
              <w:rPr>
                <w:lang w:val="en-US"/>
              </w:rPr>
              <w:t>Publish Service API at CCF:</w:t>
            </w:r>
          </w:p>
          <w:p w14:paraId="138D9C39" w14:textId="77777777" w:rsidR="00865CE6" w:rsidRPr="00865CE6" w:rsidRDefault="00865CE6" w:rsidP="003579F9">
            <w:pPr>
              <w:numPr>
                <w:ilvl w:val="1"/>
                <w:numId w:val="297"/>
              </w:numPr>
              <w:spacing w:after="0"/>
              <w:contextualSpacing/>
              <w:rPr>
                <w:lang w:val="en-US"/>
              </w:rPr>
            </w:pPr>
            <w:bookmarkStart w:id="2419" w:name="MCCQCTEMPBM_00002466"/>
            <w:bookmarkEnd w:id="241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AAF04A2" w14:textId="77777777" w:rsidR="00865CE6" w:rsidRPr="00865CE6" w:rsidRDefault="00865CE6" w:rsidP="003579F9">
            <w:pPr>
              <w:numPr>
                <w:ilvl w:val="1"/>
                <w:numId w:val="297"/>
              </w:numPr>
              <w:spacing w:after="0"/>
              <w:contextualSpacing/>
              <w:rPr>
                <w:lang w:val="en-US"/>
              </w:rPr>
            </w:pPr>
            <w:bookmarkStart w:id="2420" w:name="MCCQCTEMPBM_00002467"/>
            <w:bookmarkEnd w:id="2419"/>
            <w:r w:rsidRPr="00865CE6">
              <w:rPr>
                <w:lang w:val="en-US"/>
              </w:rPr>
              <w:t>body [service api description] with apiName </w:t>
            </w:r>
            <w:r w:rsidRPr="00865CE6">
              <w:rPr>
                <w:b/>
                <w:bCs/>
                <w:lang w:val="en-US"/>
              </w:rPr>
              <w:t>service_1</w:t>
            </w:r>
          </w:p>
          <w:p w14:paraId="67519118" w14:textId="77777777" w:rsidR="00865CE6" w:rsidRPr="00865CE6" w:rsidRDefault="00865CE6" w:rsidP="003579F9">
            <w:pPr>
              <w:numPr>
                <w:ilvl w:val="1"/>
                <w:numId w:val="297"/>
              </w:numPr>
              <w:spacing w:after="0"/>
              <w:contextualSpacing/>
              <w:rPr>
                <w:lang w:val="en-US"/>
              </w:rPr>
            </w:pPr>
            <w:bookmarkStart w:id="2421" w:name="MCCQCTEMPBM_00002468"/>
            <w:bookmarkEnd w:id="2420"/>
            <w:r w:rsidRPr="00865CE6">
              <w:rPr>
                <w:lang w:val="en-US"/>
              </w:rPr>
              <w:t>Use </w:t>
            </w:r>
            <w:r w:rsidRPr="00865CE6">
              <w:rPr>
                <w:b/>
                <w:bCs/>
                <w:lang w:val="en-US"/>
              </w:rPr>
              <w:t>APF Certificate</w:t>
            </w:r>
          </w:p>
          <w:p w14:paraId="3F38222E" w14:textId="77777777" w:rsidR="00865CE6" w:rsidRPr="00865CE6" w:rsidRDefault="00865CE6" w:rsidP="003579F9">
            <w:pPr>
              <w:numPr>
                <w:ilvl w:val="0"/>
                <w:numId w:val="297"/>
              </w:numPr>
              <w:spacing w:after="0"/>
              <w:contextualSpacing/>
              <w:rPr>
                <w:lang w:val="en-US"/>
              </w:rPr>
            </w:pPr>
            <w:bookmarkStart w:id="2422" w:name="MCCQCTEMPBM_00002469"/>
            <w:bookmarkEnd w:id="2421"/>
            <w:r w:rsidRPr="00865CE6">
              <w:rPr>
                <w:lang w:val="en-US"/>
              </w:rPr>
              <w:t>Provider Retrieve ACL</w:t>
            </w:r>
          </w:p>
          <w:p w14:paraId="67841E18" w14:textId="77777777" w:rsidR="00865CE6" w:rsidRPr="00865CE6" w:rsidRDefault="00865CE6" w:rsidP="003579F9">
            <w:pPr>
              <w:numPr>
                <w:ilvl w:val="1"/>
                <w:numId w:val="297"/>
              </w:numPr>
              <w:spacing w:after="0"/>
              <w:contextualSpacing/>
              <w:rPr>
                <w:lang w:val="en-US"/>
              </w:rPr>
            </w:pPr>
            <w:bookmarkStart w:id="2423" w:name="MCCQCTEMPBM_00002470"/>
            <w:bookmarkEnd w:id="242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52836153" w14:textId="77777777" w:rsidR="00865CE6" w:rsidRPr="00865CE6" w:rsidRDefault="00865CE6" w:rsidP="003579F9">
            <w:pPr>
              <w:numPr>
                <w:ilvl w:val="1"/>
                <w:numId w:val="297"/>
              </w:numPr>
              <w:spacing w:after="0"/>
              <w:contextualSpacing/>
              <w:rPr>
                <w:lang w:val="en-US"/>
              </w:rPr>
            </w:pPr>
            <w:bookmarkStart w:id="2424" w:name="MCCQCTEMPBM_00002471"/>
            <w:bookmarkEnd w:id="2423"/>
            <w:r w:rsidRPr="00865CE6">
              <w:rPr>
                <w:lang w:val="en-US"/>
              </w:rPr>
              <w:t>Use </w:t>
            </w:r>
            <w:r w:rsidRPr="00865CE6">
              <w:rPr>
                <w:b/>
                <w:bCs/>
                <w:lang w:val="en-US"/>
              </w:rPr>
              <w:t>serviceApiId</w:t>
            </w:r>
            <w:r w:rsidRPr="00865CE6">
              <w:rPr>
                <w:lang w:val="en-US"/>
              </w:rPr>
              <w:t xml:space="preserve"> and </w:t>
            </w:r>
            <w:r w:rsidRPr="00865CE6">
              <w:rPr>
                <w:b/>
                <w:bCs/>
                <w:lang w:val="en-US"/>
              </w:rPr>
              <w:t>aefId</w:t>
            </w:r>
          </w:p>
          <w:bookmarkEnd w:id="2424"/>
          <w:p w14:paraId="1539887E" w14:textId="77777777" w:rsidR="00865CE6" w:rsidRPr="00865CE6" w:rsidRDefault="00865CE6" w:rsidP="003579F9">
            <w:pPr>
              <w:numPr>
                <w:ilvl w:val="1"/>
                <w:numId w:val="297"/>
              </w:numPr>
              <w:spacing w:after="0"/>
              <w:contextualSpacing/>
              <w:rPr>
                <w:lang w:val="en-US"/>
              </w:rPr>
            </w:pPr>
            <w:r w:rsidRPr="00865CE6">
              <w:rPr>
                <w:lang w:val="en-US"/>
              </w:rPr>
              <w:t>Use </w:t>
            </w:r>
            <w:r w:rsidRPr="00865CE6">
              <w:rPr>
                <w:b/>
                <w:bCs/>
                <w:lang w:val="en-US"/>
              </w:rPr>
              <w:t>AEF Certificate</w:t>
            </w:r>
          </w:p>
        </w:tc>
      </w:tr>
      <w:tr w:rsidR="00865CE6" w:rsidRPr="00865CE6" w14:paraId="0F4BAA69" w14:textId="77777777" w:rsidTr="003B2724">
        <w:trPr>
          <w:trHeight w:val="300"/>
        </w:trPr>
        <w:tc>
          <w:tcPr>
            <w:tcW w:w="1555" w:type="dxa"/>
          </w:tcPr>
          <w:p w14:paraId="43AB561E" w14:textId="77777777" w:rsidR="00865CE6" w:rsidRPr="00865CE6" w:rsidRDefault="00865CE6" w:rsidP="00865CE6">
            <w:pPr>
              <w:jc w:val="both"/>
              <w:rPr>
                <w:b/>
                <w:bCs/>
                <w:lang w:val="en-US"/>
              </w:rPr>
            </w:pPr>
            <w:bookmarkStart w:id="2425" w:name="MCCQCTEMPBM_00002480" w:colFirst="1" w:colLast="1"/>
            <w:bookmarkEnd w:id="2416"/>
            <w:r w:rsidRPr="00865CE6">
              <w:rPr>
                <w:b/>
                <w:bCs/>
                <w:lang w:val="en-US"/>
              </w:rPr>
              <w:t>Expected Result</w:t>
            </w:r>
          </w:p>
        </w:tc>
        <w:tc>
          <w:tcPr>
            <w:tcW w:w="8076" w:type="dxa"/>
          </w:tcPr>
          <w:p w14:paraId="1F13929E" w14:textId="77777777" w:rsidR="00865CE6" w:rsidRPr="00865CE6" w:rsidRDefault="00865CE6" w:rsidP="003579F9">
            <w:pPr>
              <w:numPr>
                <w:ilvl w:val="0"/>
                <w:numId w:val="298"/>
              </w:numPr>
              <w:shd w:val="clear" w:color="auto" w:fill="FFFFFF"/>
              <w:spacing w:before="100" w:beforeAutospacing="1" w:after="0"/>
              <w:contextualSpacing/>
              <w:rPr>
                <w:lang w:val="en-US"/>
              </w:rPr>
            </w:pPr>
            <w:bookmarkStart w:id="2426" w:name="MCCQCTEMPBM_00002473"/>
            <w:r w:rsidRPr="00865CE6">
              <w:rPr>
                <w:lang w:val="en-US"/>
              </w:rPr>
              <w:t>Response to ACL Service must accomplish:</w:t>
            </w:r>
          </w:p>
          <w:p w14:paraId="4CEC8972"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2427" w:name="MCCQCTEMPBM_00002474"/>
            <w:bookmarkEnd w:id="2426"/>
            <w:r w:rsidRPr="00865CE6">
              <w:rPr>
                <w:b/>
                <w:bCs/>
                <w:lang w:val="en-US"/>
              </w:rPr>
              <w:t>404 Not Found</w:t>
            </w:r>
            <w:r w:rsidRPr="00865CE6">
              <w:rPr>
                <w:lang w:val="en-US"/>
              </w:rPr>
              <w:t> Response.</w:t>
            </w:r>
          </w:p>
          <w:p w14:paraId="2961B049"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2428" w:name="MCCQCTEMPBM_00002475"/>
            <w:bookmarkEnd w:id="2427"/>
            <w:r w:rsidRPr="00865CE6">
              <w:rPr>
                <w:lang w:val="en-US"/>
              </w:rPr>
              <w:t>body returned must accomplish </w:t>
            </w:r>
            <w:r w:rsidRPr="00865CE6">
              <w:rPr>
                <w:b/>
                <w:bCs/>
                <w:lang w:val="en-US"/>
              </w:rPr>
              <w:t>Problem Details</w:t>
            </w:r>
            <w:r w:rsidRPr="00865CE6">
              <w:rPr>
                <w:lang w:val="en-US"/>
              </w:rPr>
              <w:t> data structure.</w:t>
            </w:r>
          </w:p>
          <w:p w14:paraId="23B49A24"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2429" w:name="MCCQCTEMPBM_00002476"/>
            <w:bookmarkEnd w:id="2428"/>
            <w:r w:rsidRPr="00865CE6">
              <w:rPr>
                <w:b/>
                <w:bCs/>
                <w:lang w:val="en-US"/>
              </w:rPr>
              <w:t>apiInvokerPolicies</w:t>
            </w:r>
            <w:r w:rsidRPr="00865CE6">
              <w:rPr>
                <w:lang w:val="en-US"/>
              </w:rPr>
              <w:t> must:</w:t>
            </w:r>
          </w:p>
          <w:p w14:paraId="628A24B4"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2430" w:name="MCCQCTEMPBM_00002477"/>
            <w:bookmarkEnd w:id="2429"/>
            <w:r w:rsidRPr="00865CE6">
              <w:rPr>
                <w:lang w:val="en-US"/>
              </w:rPr>
              <w:t>status </w:t>
            </w:r>
            <w:r w:rsidRPr="00865CE6">
              <w:rPr>
                <w:b/>
                <w:bCs/>
                <w:lang w:val="en-US"/>
              </w:rPr>
              <w:t>404</w:t>
            </w:r>
          </w:p>
          <w:p w14:paraId="68AEEE1F"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2431" w:name="MCCQCTEMPBM_00002478"/>
            <w:bookmarkEnd w:id="2430"/>
            <w:r w:rsidRPr="00865CE6">
              <w:rPr>
                <w:lang w:val="en-US"/>
              </w:rPr>
              <w:t>title with message "Not Found"</w:t>
            </w:r>
          </w:p>
          <w:p w14:paraId="19F20836"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2432" w:name="MCCQCTEMPBM_00002479"/>
            <w:bookmarkEnd w:id="2431"/>
            <w:r w:rsidRPr="00865CE6">
              <w:rPr>
                <w:lang w:val="en-US"/>
              </w:rPr>
              <w:t>detail with message "No ACLs found for the requested service: {service_api_id}, aef_id: {aef_id}, invoker: {api_invoker_id} and supportedFeatures: {supported_features}".</w:t>
            </w:r>
          </w:p>
          <w:bookmarkEnd w:id="2432"/>
          <w:p w14:paraId="7531B723" w14:textId="77777777" w:rsidR="00865CE6" w:rsidRPr="00865CE6" w:rsidRDefault="00865CE6" w:rsidP="003579F9">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2425"/>
    </w:tbl>
    <w:p w14:paraId="64D538D0" w14:textId="77777777" w:rsidR="00865CE6" w:rsidRPr="00865CE6" w:rsidRDefault="00865CE6" w:rsidP="00865CE6">
      <w:pPr>
        <w:jc w:val="both"/>
        <w:rPr>
          <w:lang w:val="en-US"/>
        </w:rPr>
      </w:pPr>
    </w:p>
    <w:p w14:paraId="62F16604" w14:textId="77777777" w:rsidR="00865CE6" w:rsidRPr="00865CE6" w:rsidRDefault="00865CE6" w:rsidP="00865CE6">
      <w:pPr>
        <w:keepNext/>
        <w:keepLines/>
        <w:spacing w:before="120"/>
        <w:ind w:left="1134" w:hanging="1134"/>
        <w:outlineLvl w:val="2"/>
        <w:rPr>
          <w:rFonts w:ascii="Arial" w:hAnsi="Arial"/>
          <w:sz w:val="28"/>
          <w:lang w:val="en-US"/>
        </w:rPr>
      </w:pPr>
      <w:bookmarkStart w:id="2433" w:name="_Toc178759299"/>
      <w:bookmarkStart w:id="2434" w:name="_Toc179279292"/>
      <w:r w:rsidRPr="00865CE6">
        <w:rPr>
          <w:rFonts w:ascii="Arial" w:hAnsi="Arial"/>
          <w:sz w:val="28"/>
          <w:lang w:val="en-US"/>
        </w:rPr>
        <w:t>Test Case 10: Retrieve ACL filtered by api-invoker-id not present</w:t>
      </w:r>
      <w:bookmarkEnd w:id="2433"/>
      <w:bookmarkEnd w:id="2434"/>
    </w:p>
    <w:tbl>
      <w:tblPr>
        <w:tblStyle w:val="TableGrid1"/>
        <w:tblW w:w="0" w:type="auto"/>
        <w:tblLook w:val="04A0" w:firstRow="1" w:lastRow="0" w:firstColumn="1" w:lastColumn="0" w:noHBand="0" w:noVBand="1"/>
      </w:tblPr>
      <w:tblGrid>
        <w:gridCol w:w="1555"/>
        <w:gridCol w:w="8076"/>
      </w:tblGrid>
      <w:tr w:rsidR="00865CE6" w:rsidRPr="00865CE6" w14:paraId="21098DEF" w14:textId="77777777" w:rsidTr="003B2724">
        <w:trPr>
          <w:trHeight w:val="300"/>
        </w:trPr>
        <w:tc>
          <w:tcPr>
            <w:tcW w:w="1555" w:type="dxa"/>
          </w:tcPr>
          <w:p w14:paraId="61E39B37" w14:textId="77777777" w:rsidR="00865CE6" w:rsidRPr="00865CE6" w:rsidRDefault="00865CE6" w:rsidP="00865CE6">
            <w:pPr>
              <w:jc w:val="both"/>
              <w:rPr>
                <w:lang w:val="en-US"/>
              </w:rPr>
            </w:pPr>
            <w:r w:rsidRPr="00865CE6">
              <w:rPr>
                <w:b/>
                <w:bCs/>
                <w:lang w:val="en-US"/>
              </w:rPr>
              <w:t>Test ID</w:t>
            </w:r>
          </w:p>
        </w:tc>
        <w:tc>
          <w:tcPr>
            <w:tcW w:w="8076" w:type="dxa"/>
          </w:tcPr>
          <w:p w14:paraId="73C67F2B" w14:textId="77777777" w:rsidR="00865CE6" w:rsidRPr="00865CE6" w:rsidRDefault="00865CE6" w:rsidP="00865CE6">
            <w:pPr>
              <w:rPr>
                <w:lang w:val="en-US"/>
              </w:rPr>
            </w:pPr>
            <w:r w:rsidRPr="00865CE6">
              <w:rPr>
                <w:lang w:val="en-US"/>
              </w:rPr>
              <w:t>capif_api_acl -10</w:t>
            </w:r>
          </w:p>
        </w:tc>
      </w:tr>
      <w:tr w:rsidR="00865CE6" w:rsidRPr="00865CE6" w14:paraId="446492F5" w14:textId="77777777" w:rsidTr="003B2724">
        <w:trPr>
          <w:trHeight w:val="300"/>
        </w:trPr>
        <w:tc>
          <w:tcPr>
            <w:tcW w:w="1555" w:type="dxa"/>
          </w:tcPr>
          <w:p w14:paraId="0696C04D" w14:textId="77777777" w:rsidR="00865CE6" w:rsidRPr="00865CE6" w:rsidRDefault="00865CE6" w:rsidP="00865CE6">
            <w:pPr>
              <w:jc w:val="both"/>
              <w:rPr>
                <w:lang w:val="en-US"/>
              </w:rPr>
            </w:pPr>
            <w:r w:rsidRPr="00865CE6">
              <w:rPr>
                <w:b/>
                <w:bCs/>
                <w:lang w:val="en-US"/>
              </w:rPr>
              <w:t>Description</w:t>
            </w:r>
          </w:p>
        </w:tc>
        <w:tc>
          <w:tcPr>
            <w:tcW w:w="8076" w:type="dxa"/>
          </w:tcPr>
          <w:p w14:paraId="605BFF78" w14:textId="77777777" w:rsidR="00865CE6" w:rsidRPr="00865CE6" w:rsidRDefault="00865CE6" w:rsidP="00865CE6">
            <w:pPr>
              <w:rPr>
                <w:lang w:val="en-US"/>
              </w:rPr>
            </w:pPr>
            <w:r w:rsidRPr="00865CE6">
              <w:rPr>
                <w:lang w:val="en-US"/>
              </w:rPr>
              <w:t>This test case will check that an API Provider get not found response if filter by not valid api-invoker-id doesn't match any registered ACL.</w:t>
            </w:r>
          </w:p>
        </w:tc>
      </w:tr>
      <w:tr w:rsidR="00865CE6" w:rsidRPr="00865CE6" w14:paraId="1EAB7CA6" w14:textId="77777777" w:rsidTr="003B2724">
        <w:trPr>
          <w:trHeight w:val="300"/>
        </w:trPr>
        <w:tc>
          <w:tcPr>
            <w:tcW w:w="1555" w:type="dxa"/>
          </w:tcPr>
          <w:p w14:paraId="61669E37" w14:textId="77777777" w:rsidR="00865CE6" w:rsidRPr="00865CE6" w:rsidRDefault="00865CE6" w:rsidP="00865CE6">
            <w:pPr>
              <w:jc w:val="both"/>
              <w:rPr>
                <w:b/>
                <w:bCs/>
                <w:lang w:val="en-US"/>
              </w:rPr>
            </w:pPr>
            <w:r w:rsidRPr="00865CE6">
              <w:rPr>
                <w:b/>
                <w:bCs/>
                <w:lang w:val="en-US"/>
              </w:rPr>
              <w:t>Pre-conditions</w:t>
            </w:r>
          </w:p>
        </w:tc>
        <w:tc>
          <w:tcPr>
            <w:tcW w:w="8076" w:type="dxa"/>
          </w:tcPr>
          <w:p w14:paraId="38D07C5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13E358C" w14:textId="77777777" w:rsidR="00865CE6" w:rsidRPr="00865CE6" w:rsidRDefault="00865CE6" w:rsidP="00865CE6">
            <w:pPr>
              <w:rPr>
                <w:lang w:val="en-US"/>
              </w:rPr>
            </w:pPr>
            <w:r w:rsidRPr="00865CE6">
              <w:rPr>
                <w:lang w:val="en-US"/>
              </w:rPr>
              <w:t>Service published in CAPIF</w:t>
            </w:r>
          </w:p>
          <w:p w14:paraId="3A991AF2"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70FA7AB4" w14:textId="77777777" w:rsidTr="003B2724">
        <w:trPr>
          <w:trHeight w:val="300"/>
        </w:trPr>
        <w:tc>
          <w:tcPr>
            <w:tcW w:w="1555" w:type="dxa"/>
          </w:tcPr>
          <w:p w14:paraId="33D9B1C4" w14:textId="77777777" w:rsidR="00865CE6" w:rsidRPr="00865CE6" w:rsidRDefault="00865CE6" w:rsidP="00865CE6">
            <w:pPr>
              <w:jc w:val="both"/>
              <w:rPr>
                <w:lang w:val="en-US"/>
              </w:rPr>
            </w:pPr>
            <w:bookmarkStart w:id="2435" w:name="MCCQCTEMPBM_00002484" w:colFirst="1" w:colLast="1"/>
            <w:r w:rsidRPr="00865CE6">
              <w:rPr>
                <w:b/>
                <w:bCs/>
                <w:lang w:val="en-US"/>
              </w:rPr>
              <w:lastRenderedPageBreak/>
              <w:t>Execution Steps</w:t>
            </w:r>
          </w:p>
        </w:tc>
        <w:tc>
          <w:tcPr>
            <w:tcW w:w="8076" w:type="dxa"/>
          </w:tcPr>
          <w:p w14:paraId="41856E4A" w14:textId="77777777" w:rsidR="00865CE6" w:rsidRPr="00865CE6" w:rsidRDefault="00865CE6" w:rsidP="003579F9">
            <w:pPr>
              <w:numPr>
                <w:ilvl w:val="0"/>
                <w:numId w:val="299"/>
              </w:numPr>
              <w:spacing w:after="0"/>
              <w:contextualSpacing/>
              <w:rPr>
                <w:lang w:val="en-US"/>
              </w:rPr>
            </w:pPr>
            <w:bookmarkStart w:id="2436" w:name="MCCQCTEMPBM_00002481"/>
            <w:r w:rsidRPr="00865CE6">
              <w:rPr>
                <w:lang w:val="en-US"/>
              </w:rPr>
              <w:t>Onboard Invoker and Provider at CCF.</w:t>
            </w:r>
          </w:p>
          <w:p w14:paraId="36E4EEAA" w14:textId="77777777" w:rsidR="00865CE6" w:rsidRPr="00865CE6" w:rsidRDefault="00865CE6" w:rsidP="003579F9">
            <w:pPr>
              <w:numPr>
                <w:ilvl w:val="0"/>
                <w:numId w:val="299"/>
              </w:numPr>
              <w:spacing w:after="0"/>
              <w:contextualSpacing/>
              <w:rPr>
                <w:lang w:val="en-US"/>
              </w:rPr>
            </w:pPr>
            <w:bookmarkStart w:id="2437" w:name="MCCQCTEMPBM_00002482"/>
            <w:bookmarkEnd w:id="2436"/>
            <w:r w:rsidRPr="00865CE6">
              <w:rPr>
                <w:lang w:val="en-US"/>
              </w:rPr>
              <w:t>Publish Service API with name service_1</w:t>
            </w:r>
          </w:p>
          <w:p w14:paraId="07A4CB2D" w14:textId="77777777" w:rsidR="00865CE6" w:rsidRPr="00865CE6" w:rsidRDefault="00865CE6" w:rsidP="003579F9">
            <w:pPr>
              <w:numPr>
                <w:ilvl w:val="0"/>
                <w:numId w:val="299"/>
              </w:numPr>
              <w:spacing w:after="0"/>
              <w:contextualSpacing/>
              <w:rPr>
                <w:lang w:val="en-US"/>
              </w:rPr>
            </w:pPr>
            <w:bookmarkStart w:id="2438" w:name="MCCQCTEMPBM_00002483"/>
            <w:bookmarkEnd w:id="2437"/>
            <w:r w:rsidRPr="00865CE6">
              <w:rPr>
                <w:lang w:val="en-US"/>
              </w:rPr>
              <w:t>Create Security Context</w:t>
            </w:r>
          </w:p>
          <w:bookmarkEnd w:id="2438"/>
          <w:p w14:paraId="58132189" w14:textId="77777777" w:rsidR="00865CE6" w:rsidRPr="00865CE6" w:rsidRDefault="00865CE6" w:rsidP="003579F9">
            <w:pPr>
              <w:numPr>
                <w:ilvl w:val="0"/>
                <w:numId w:val="299"/>
              </w:numPr>
              <w:spacing w:after="0"/>
              <w:contextualSpacing/>
              <w:rPr>
                <w:lang w:val="en-US"/>
              </w:rPr>
            </w:pPr>
            <w:r w:rsidRPr="00865CE6">
              <w:rPr>
                <w:lang w:val="en-US"/>
              </w:rPr>
              <w:t>Provider Get ACL information</w:t>
            </w:r>
          </w:p>
        </w:tc>
      </w:tr>
      <w:tr w:rsidR="00865CE6" w:rsidRPr="00865CE6" w14:paraId="6162C754" w14:textId="77777777" w:rsidTr="003B2724">
        <w:trPr>
          <w:trHeight w:val="300"/>
        </w:trPr>
        <w:tc>
          <w:tcPr>
            <w:tcW w:w="1555" w:type="dxa"/>
          </w:tcPr>
          <w:p w14:paraId="544247D8" w14:textId="77777777" w:rsidR="00865CE6" w:rsidRPr="00865CE6" w:rsidRDefault="00865CE6" w:rsidP="00865CE6">
            <w:pPr>
              <w:jc w:val="both"/>
              <w:rPr>
                <w:b/>
                <w:bCs/>
                <w:lang w:val="en-US"/>
              </w:rPr>
            </w:pPr>
            <w:bookmarkStart w:id="2439" w:name="MCCQCTEMPBM_00002496" w:colFirst="1" w:colLast="1"/>
            <w:bookmarkEnd w:id="2435"/>
            <w:r w:rsidRPr="00865CE6">
              <w:rPr>
                <w:b/>
                <w:bCs/>
                <w:lang w:val="en-US"/>
              </w:rPr>
              <w:t>Information of Test</w:t>
            </w:r>
          </w:p>
        </w:tc>
        <w:tc>
          <w:tcPr>
            <w:tcW w:w="8076" w:type="dxa"/>
          </w:tcPr>
          <w:p w14:paraId="0DCB1E6F" w14:textId="77777777" w:rsidR="00865CE6" w:rsidRPr="00865CE6" w:rsidRDefault="00865CE6" w:rsidP="003579F9">
            <w:pPr>
              <w:numPr>
                <w:ilvl w:val="0"/>
                <w:numId w:val="300"/>
              </w:numPr>
              <w:spacing w:after="0"/>
              <w:contextualSpacing/>
              <w:rPr>
                <w:lang w:val="en-US"/>
              </w:rPr>
            </w:pPr>
            <w:bookmarkStart w:id="2440" w:name="MCCQCTEMPBM_00002485"/>
            <w:r w:rsidRPr="00865CE6">
              <w:rPr>
                <w:lang w:val="en-US"/>
              </w:rPr>
              <w:t>Onboard Invoker and provider at CCF.</w:t>
            </w:r>
          </w:p>
          <w:p w14:paraId="445B508E" w14:textId="77777777" w:rsidR="00865CE6" w:rsidRPr="00865CE6" w:rsidRDefault="00865CE6" w:rsidP="003579F9">
            <w:pPr>
              <w:numPr>
                <w:ilvl w:val="0"/>
                <w:numId w:val="300"/>
              </w:numPr>
              <w:spacing w:after="0"/>
              <w:contextualSpacing/>
              <w:rPr>
                <w:lang w:val="en-US"/>
              </w:rPr>
            </w:pPr>
            <w:bookmarkStart w:id="2441" w:name="MCCQCTEMPBM_00002486"/>
            <w:bookmarkEnd w:id="2440"/>
            <w:r w:rsidRPr="00865CE6">
              <w:rPr>
                <w:lang w:val="en-US"/>
              </w:rPr>
              <w:t>Publish Service API at CCF:</w:t>
            </w:r>
          </w:p>
          <w:p w14:paraId="7E2E3551" w14:textId="77777777" w:rsidR="00865CE6" w:rsidRPr="00865CE6" w:rsidRDefault="00865CE6" w:rsidP="003579F9">
            <w:pPr>
              <w:numPr>
                <w:ilvl w:val="1"/>
                <w:numId w:val="300"/>
              </w:numPr>
              <w:spacing w:after="0"/>
              <w:contextualSpacing/>
              <w:rPr>
                <w:lang w:val="en-US"/>
              </w:rPr>
            </w:pPr>
            <w:bookmarkStart w:id="2442" w:name="MCCQCTEMPBM_00002487"/>
            <w:bookmarkEnd w:id="244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DC06D8B" w14:textId="77777777" w:rsidR="00865CE6" w:rsidRPr="00865CE6" w:rsidRDefault="00865CE6" w:rsidP="003579F9">
            <w:pPr>
              <w:numPr>
                <w:ilvl w:val="1"/>
                <w:numId w:val="300"/>
              </w:numPr>
              <w:spacing w:after="0"/>
              <w:contextualSpacing/>
              <w:rPr>
                <w:lang w:val="en-US"/>
              </w:rPr>
            </w:pPr>
            <w:bookmarkStart w:id="2443" w:name="MCCQCTEMPBM_00002488"/>
            <w:bookmarkEnd w:id="2442"/>
            <w:r w:rsidRPr="00865CE6">
              <w:rPr>
                <w:lang w:val="en-US"/>
              </w:rPr>
              <w:t>body [service api description] with apiName </w:t>
            </w:r>
            <w:r w:rsidRPr="00865CE6">
              <w:rPr>
                <w:b/>
                <w:bCs/>
                <w:lang w:val="en-US"/>
              </w:rPr>
              <w:t>service_1</w:t>
            </w:r>
          </w:p>
          <w:p w14:paraId="6A3756EB" w14:textId="77777777" w:rsidR="00865CE6" w:rsidRPr="00865CE6" w:rsidRDefault="00865CE6" w:rsidP="003579F9">
            <w:pPr>
              <w:numPr>
                <w:ilvl w:val="1"/>
                <w:numId w:val="300"/>
              </w:numPr>
              <w:spacing w:after="0"/>
              <w:contextualSpacing/>
              <w:rPr>
                <w:lang w:val="en-US"/>
              </w:rPr>
            </w:pPr>
            <w:bookmarkStart w:id="2444" w:name="MCCQCTEMPBM_00002489"/>
            <w:bookmarkEnd w:id="2443"/>
            <w:r w:rsidRPr="00865CE6">
              <w:rPr>
                <w:lang w:val="en-US"/>
              </w:rPr>
              <w:t>Use </w:t>
            </w:r>
            <w:r w:rsidRPr="00865CE6">
              <w:rPr>
                <w:b/>
                <w:bCs/>
                <w:lang w:val="en-US"/>
              </w:rPr>
              <w:t>APF Certificate</w:t>
            </w:r>
          </w:p>
          <w:p w14:paraId="680E6503" w14:textId="77777777" w:rsidR="00865CE6" w:rsidRPr="00865CE6" w:rsidRDefault="00865CE6" w:rsidP="003579F9">
            <w:pPr>
              <w:numPr>
                <w:ilvl w:val="0"/>
                <w:numId w:val="300"/>
              </w:numPr>
              <w:spacing w:after="0"/>
              <w:contextualSpacing/>
              <w:rPr>
                <w:lang w:val="en-US"/>
              </w:rPr>
            </w:pPr>
            <w:bookmarkStart w:id="2445" w:name="MCCQCTEMPBM_00002490"/>
            <w:bookmarkEnd w:id="2444"/>
            <w:r w:rsidRPr="00865CE6">
              <w:rPr>
                <w:lang w:val="en-US"/>
              </w:rPr>
              <w:t>Create Security Context for this Invoker</w:t>
            </w:r>
          </w:p>
          <w:p w14:paraId="0B4616A9" w14:textId="77777777" w:rsidR="00865CE6" w:rsidRPr="00865CE6" w:rsidRDefault="00865CE6" w:rsidP="003579F9">
            <w:pPr>
              <w:numPr>
                <w:ilvl w:val="1"/>
                <w:numId w:val="300"/>
              </w:numPr>
              <w:spacing w:after="0"/>
              <w:contextualSpacing/>
              <w:rPr>
                <w:lang w:val="en-US"/>
              </w:rPr>
            </w:pPr>
            <w:bookmarkStart w:id="2446" w:name="MCCQCTEMPBM_00002491"/>
            <w:bookmarkEnd w:id="244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DFFA75" w14:textId="77777777" w:rsidR="00865CE6" w:rsidRPr="00865CE6" w:rsidRDefault="00865CE6" w:rsidP="003579F9">
            <w:pPr>
              <w:numPr>
                <w:ilvl w:val="1"/>
                <w:numId w:val="300"/>
              </w:numPr>
              <w:spacing w:after="0"/>
              <w:contextualSpacing/>
              <w:rPr>
                <w:lang w:val="en-US"/>
              </w:rPr>
            </w:pPr>
            <w:bookmarkStart w:id="2447" w:name="MCCQCTEMPBM_00002492"/>
            <w:bookmarkEnd w:id="2446"/>
            <w:r w:rsidRPr="00865CE6">
              <w:rPr>
                <w:lang w:val="en-US"/>
              </w:rPr>
              <w:t>Use </w:t>
            </w:r>
            <w:r w:rsidRPr="00865CE6">
              <w:rPr>
                <w:b/>
                <w:bCs/>
                <w:lang w:val="en-US"/>
              </w:rPr>
              <w:t>Invoker Certificate</w:t>
            </w:r>
          </w:p>
          <w:p w14:paraId="1D9822AA" w14:textId="77777777" w:rsidR="00865CE6" w:rsidRPr="00865CE6" w:rsidRDefault="00865CE6" w:rsidP="003579F9">
            <w:pPr>
              <w:numPr>
                <w:ilvl w:val="0"/>
                <w:numId w:val="300"/>
              </w:numPr>
              <w:spacing w:after="0"/>
              <w:contextualSpacing/>
              <w:rPr>
                <w:lang w:val="en-US"/>
              </w:rPr>
            </w:pPr>
            <w:bookmarkStart w:id="2448" w:name="MCCQCTEMPBM_00002493"/>
            <w:bookmarkEnd w:id="2447"/>
            <w:r w:rsidRPr="00865CE6">
              <w:rPr>
                <w:lang w:val="en-US"/>
              </w:rPr>
              <w:t>Provider Retrieve ACL</w:t>
            </w:r>
          </w:p>
          <w:p w14:paraId="70768429" w14:textId="77777777" w:rsidR="00865CE6" w:rsidRPr="00865CE6" w:rsidRDefault="00865CE6" w:rsidP="003579F9">
            <w:pPr>
              <w:numPr>
                <w:ilvl w:val="1"/>
                <w:numId w:val="300"/>
              </w:numPr>
              <w:spacing w:after="0"/>
              <w:contextualSpacing/>
              <w:rPr>
                <w:lang w:val="en-US"/>
              </w:rPr>
            </w:pPr>
            <w:bookmarkStart w:id="2449" w:name="MCCQCTEMPBM_00002494"/>
            <w:bookmarkEnd w:id="244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}?aef-id=${aefId}</w:t>
              </w:r>
            </w:hyperlink>
            <w:r w:rsidRPr="00865CE6">
              <w:rPr>
                <w:b/>
                <w:bCs/>
                <w:lang w:val="en-US"/>
              </w:rPr>
              <w:t>&amp;api-invoker-id={NOT_VALID_API_INVOKER_ID}</w:t>
            </w:r>
          </w:p>
          <w:p w14:paraId="0DB8FFC6" w14:textId="77777777" w:rsidR="00865CE6" w:rsidRPr="00865CE6" w:rsidRDefault="00865CE6" w:rsidP="003579F9">
            <w:pPr>
              <w:numPr>
                <w:ilvl w:val="1"/>
                <w:numId w:val="300"/>
              </w:numPr>
              <w:spacing w:after="0"/>
              <w:contextualSpacing/>
              <w:rPr>
                <w:lang w:val="en-US"/>
              </w:rPr>
            </w:pPr>
            <w:bookmarkStart w:id="2450" w:name="MCCQCTEMPBM_00002495"/>
            <w:bookmarkEnd w:id="2449"/>
            <w:r w:rsidRPr="00865CE6">
              <w:rPr>
                <w:lang w:val="en-US"/>
              </w:rPr>
              <w:t>Use </w:t>
            </w:r>
            <w:r w:rsidRPr="00865CE6">
              <w:rPr>
                <w:b/>
                <w:bCs/>
                <w:lang w:val="en-US"/>
              </w:rPr>
              <w:t>serviceApiId,</w:t>
            </w:r>
            <w:r w:rsidRPr="00865CE6">
              <w:rPr>
                <w:lang w:val="en-US"/>
              </w:rPr>
              <w:t> </w:t>
            </w:r>
            <w:r w:rsidRPr="00865CE6">
              <w:rPr>
                <w:b/>
                <w:bCs/>
                <w:lang w:val="en-US"/>
              </w:rPr>
              <w:t>aefId and NOT_VALID_API_INVOKER_ID</w:t>
            </w:r>
          </w:p>
          <w:bookmarkEnd w:id="2450"/>
          <w:p w14:paraId="0D39118B" w14:textId="77777777" w:rsidR="00865CE6" w:rsidRPr="00865CE6" w:rsidRDefault="00865CE6" w:rsidP="003579F9">
            <w:pPr>
              <w:numPr>
                <w:ilvl w:val="1"/>
                <w:numId w:val="300"/>
              </w:numPr>
              <w:spacing w:after="0"/>
              <w:contextualSpacing/>
              <w:rPr>
                <w:lang w:val="en-US"/>
              </w:rPr>
            </w:pPr>
            <w:r w:rsidRPr="00865CE6">
              <w:rPr>
                <w:lang w:val="en-US"/>
              </w:rPr>
              <w:t>Use </w:t>
            </w:r>
            <w:r w:rsidRPr="00865CE6">
              <w:rPr>
                <w:b/>
                <w:bCs/>
                <w:lang w:val="en-US"/>
              </w:rPr>
              <w:t>AEF Certificate</w:t>
            </w:r>
          </w:p>
        </w:tc>
      </w:tr>
      <w:tr w:rsidR="00865CE6" w:rsidRPr="00865CE6" w14:paraId="76E41CDA" w14:textId="77777777" w:rsidTr="003B2724">
        <w:trPr>
          <w:trHeight w:val="300"/>
        </w:trPr>
        <w:tc>
          <w:tcPr>
            <w:tcW w:w="1555" w:type="dxa"/>
          </w:tcPr>
          <w:p w14:paraId="2585C672" w14:textId="77777777" w:rsidR="00865CE6" w:rsidRPr="00865CE6" w:rsidRDefault="00865CE6" w:rsidP="00865CE6">
            <w:pPr>
              <w:jc w:val="both"/>
              <w:rPr>
                <w:b/>
                <w:bCs/>
                <w:lang w:val="en-US"/>
              </w:rPr>
            </w:pPr>
            <w:bookmarkStart w:id="2451" w:name="MCCQCTEMPBM_00002504" w:colFirst="1" w:colLast="1"/>
            <w:bookmarkEnd w:id="2439"/>
            <w:r w:rsidRPr="00865CE6">
              <w:rPr>
                <w:b/>
                <w:bCs/>
                <w:lang w:val="en-US"/>
              </w:rPr>
              <w:t>Expected Result</w:t>
            </w:r>
          </w:p>
        </w:tc>
        <w:tc>
          <w:tcPr>
            <w:tcW w:w="8076" w:type="dxa"/>
          </w:tcPr>
          <w:p w14:paraId="181AD098" w14:textId="77777777" w:rsidR="00865CE6" w:rsidRPr="00865CE6" w:rsidRDefault="00865CE6" w:rsidP="003579F9">
            <w:pPr>
              <w:numPr>
                <w:ilvl w:val="0"/>
                <w:numId w:val="301"/>
              </w:numPr>
              <w:shd w:val="clear" w:color="auto" w:fill="FFFFFF"/>
              <w:spacing w:before="100" w:beforeAutospacing="1" w:after="0"/>
              <w:contextualSpacing/>
              <w:rPr>
                <w:lang w:val="en-US"/>
              </w:rPr>
            </w:pPr>
            <w:bookmarkStart w:id="2452" w:name="MCCQCTEMPBM_00002497"/>
            <w:r w:rsidRPr="00865CE6">
              <w:rPr>
                <w:lang w:val="en-US"/>
              </w:rPr>
              <w:t>Response to ACL Service must accomplish:</w:t>
            </w:r>
          </w:p>
          <w:p w14:paraId="57C10E24"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2453" w:name="MCCQCTEMPBM_00002498"/>
            <w:bookmarkEnd w:id="2452"/>
            <w:r w:rsidRPr="00865CE6">
              <w:rPr>
                <w:b/>
                <w:bCs/>
                <w:lang w:val="en-US"/>
              </w:rPr>
              <w:t>404 Not Found</w:t>
            </w:r>
            <w:r w:rsidRPr="00865CE6">
              <w:rPr>
                <w:lang w:val="en-US"/>
              </w:rPr>
              <w:t> Response.</w:t>
            </w:r>
          </w:p>
          <w:p w14:paraId="24485A64"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2454" w:name="MCCQCTEMPBM_00002499"/>
            <w:bookmarkEnd w:id="2453"/>
            <w:r w:rsidRPr="00865CE6">
              <w:rPr>
                <w:lang w:val="en-US"/>
              </w:rPr>
              <w:t>body returned must accomplish </w:t>
            </w:r>
            <w:r w:rsidRPr="00865CE6">
              <w:rPr>
                <w:b/>
                <w:bCs/>
                <w:lang w:val="en-US"/>
              </w:rPr>
              <w:t>Problem Details</w:t>
            </w:r>
            <w:r w:rsidRPr="00865CE6">
              <w:rPr>
                <w:lang w:val="en-US"/>
              </w:rPr>
              <w:t> data structure.</w:t>
            </w:r>
          </w:p>
          <w:p w14:paraId="06C0639B"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2455" w:name="MCCQCTEMPBM_00002500"/>
            <w:bookmarkEnd w:id="2454"/>
            <w:r w:rsidRPr="00865CE6">
              <w:rPr>
                <w:b/>
                <w:bCs/>
                <w:lang w:val="en-US"/>
              </w:rPr>
              <w:t>apiInvokerPolicies</w:t>
            </w:r>
            <w:r w:rsidRPr="00865CE6">
              <w:rPr>
                <w:lang w:val="en-US"/>
              </w:rPr>
              <w:t> must:</w:t>
            </w:r>
          </w:p>
          <w:p w14:paraId="1DB9EA68"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2456" w:name="MCCQCTEMPBM_00002501"/>
            <w:bookmarkEnd w:id="2455"/>
            <w:r w:rsidRPr="00865CE6">
              <w:rPr>
                <w:lang w:val="en-US"/>
              </w:rPr>
              <w:t>status </w:t>
            </w:r>
            <w:r w:rsidRPr="00865CE6">
              <w:rPr>
                <w:b/>
                <w:bCs/>
                <w:lang w:val="en-US"/>
              </w:rPr>
              <w:t>404</w:t>
            </w:r>
          </w:p>
          <w:p w14:paraId="00625AFF"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2457" w:name="MCCQCTEMPBM_00002502"/>
            <w:bookmarkEnd w:id="2456"/>
            <w:r w:rsidRPr="00865CE6">
              <w:rPr>
                <w:lang w:val="en-US"/>
              </w:rPr>
              <w:t>title with message "Not Found"</w:t>
            </w:r>
          </w:p>
          <w:p w14:paraId="5849997D"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2458" w:name="MCCQCTEMPBM_00002503"/>
            <w:bookmarkEnd w:id="2457"/>
            <w:r w:rsidRPr="00865CE6">
              <w:rPr>
                <w:lang w:val="en-US"/>
              </w:rPr>
              <w:t>detail with message "No ACLs found for the requested service: {service_api_id}, aef_id: {aef_id}, invoker: {api_invoker_id} and supportedFeatures: {supported_features}".</w:t>
            </w:r>
          </w:p>
          <w:bookmarkEnd w:id="2458"/>
          <w:p w14:paraId="1A923ABD" w14:textId="77777777" w:rsidR="00865CE6" w:rsidRPr="00865CE6" w:rsidRDefault="00865CE6" w:rsidP="003579F9">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2451"/>
    </w:tbl>
    <w:p w14:paraId="2833E03E" w14:textId="77777777" w:rsidR="00865CE6" w:rsidRPr="00865CE6" w:rsidRDefault="00865CE6" w:rsidP="00865CE6">
      <w:pPr>
        <w:jc w:val="both"/>
        <w:rPr>
          <w:lang w:val="en-US"/>
        </w:rPr>
      </w:pPr>
    </w:p>
    <w:p w14:paraId="692E668A" w14:textId="77777777" w:rsidR="00865CE6" w:rsidRPr="00865CE6" w:rsidRDefault="00865CE6" w:rsidP="00865CE6">
      <w:pPr>
        <w:keepNext/>
        <w:keepLines/>
        <w:spacing w:before="120"/>
        <w:ind w:left="1134" w:hanging="1134"/>
        <w:outlineLvl w:val="2"/>
        <w:rPr>
          <w:rFonts w:ascii="Arial" w:hAnsi="Arial"/>
          <w:sz w:val="28"/>
          <w:lang w:val="en-US"/>
        </w:rPr>
      </w:pPr>
      <w:bookmarkStart w:id="2459" w:name="_Toc178759300"/>
      <w:bookmarkStart w:id="2460" w:name="_Toc179279293"/>
      <w:r w:rsidRPr="00865CE6">
        <w:rPr>
          <w:rFonts w:ascii="Arial" w:hAnsi="Arial"/>
          <w:sz w:val="28"/>
          <w:lang w:val="en-US"/>
        </w:rPr>
        <w:t>Test Case 11: Retrieve ACL with APF Certificate</w:t>
      </w:r>
      <w:bookmarkEnd w:id="2459"/>
      <w:bookmarkEnd w:id="2460"/>
    </w:p>
    <w:tbl>
      <w:tblPr>
        <w:tblStyle w:val="TableGrid1"/>
        <w:tblW w:w="0" w:type="auto"/>
        <w:tblLook w:val="04A0" w:firstRow="1" w:lastRow="0" w:firstColumn="1" w:lastColumn="0" w:noHBand="0" w:noVBand="1"/>
      </w:tblPr>
      <w:tblGrid>
        <w:gridCol w:w="1555"/>
        <w:gridCol w:w="8076"/>
      </w:tblGrid>
      <w:tr w:rsidR="00865CE6" w:rsidRPr="00865CE6" w14:paraId="0F80C8B8" w14:textId="77777777" w:rsidTr="003B2724">
        <w:trPr>
          <w:trHeight w:val="300"/>
        </w:trPr>
        <w:tc>
          <w:tcPr>
            <w:tcW w:w="1555" w:type="dxa"/>
          </w:tcPr>
          <w:p w14:paraId="3420A8EE" w14:textId="77777777" w:rsidR="00865CE6" w:rsidRPr="00865CE6" w:rsidRDefault="00865CE6" w:rsidP="00865CE6">
            <w:pPr>
              <w:jc w:val="both"/>
              <w:rPr>
                <w:lang w:val="en-US"/>
              </w:rPr>
            </w:pPr>
            <w:r w:rsidRPr="00865CE6">
              <w:rPr>
                <w:b/>
                <w:bCs/>
                <w:lang w:val="en-US"/>
              </w:rPr>
              <w:t>Test ID</w:t>
            </w:r>
          </w:p>
        </w:tc>
        <w:tc>
          <w:tcPr>
            <w:tcW w:w="8076" w:type="dxa"/>
          </w:tcPr>
          <w:p w14:paraId="63FD8268" w14:textId="77777777" w:rsidR="00865CE6" w:rsidRPr="00865CE6" w:rsidRDefault="00865CE6" w:rsidP="00865CE6">
            <w:pPr>
              <w:rPr>
                <w:lang w:val="en-US"/>
              </w:rPr>
            </w:pPr>
            <w:r w:rsidRPr="00865CE6">
              <w:rPr>
                <w:lang w:val="en-US"/>
              </w:rPr>
              <w:t>capif_api_acl -11</w:t>
            </w:r>
          </w:p>
        </w:tc>
      </w:tr>
      <w:tr w:rsidR="00865CE6" w:rsidRPr="00865CE6" w14:paraId="42F7C7DB" w14:textId="77777777" w:rsidTr="003B2724">
        <w:trPr>
          <w:trHeight w:val="300"/>
        </w:trPr>
        <w:tc>
          <w:tcPr>
            <w:tcW w:w="1555" w:type="dxa"/>
          </w:tcPr>
          <w:p w14:paraId="5AA0F4C3" w14:textId="77777777" w:rsidR="00865CE6" w:rsidRPr="00865CE6" w:rsidRDefault="00865CE6" w:rsidP="00865CE6">
            <w:pPr>
              <w:jc w:val="both"/>
              <w:rPr>
                <w:lang w:val="en-US"/>
              </w:rPr>
            </w:pPr>
            <w:r w:rsidRPr="00865CE6">
              <w:rPr>
                <w:b/>
                <w:bCs/>
                <w:lang w:val="en-US"/>
              </w:rPr>
              <w:t>Description</w:t>
            </w:r>
          </w:p>
        </w:tc>
        <w:tc>
          <w:tcPr>
            <w:tcW w:w="8076" w:type="dxa"/>
          </w:tcPr>
          <w:p w14:paraId="6BDAC656"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APF Certificate</w:t>
            </w:r>
          </w:p>
        </w:tc>
      </w:tr>
      <w:tr w:rsidR="00865CE6" w:rsidRPr="00865CE6" w14:paraId="7B93F6E3" w14:textId="77777777" w:rsidTr="003B2724">
        <w:trPr>
          <w:trHeight w:val="300"/>
        </w:trPr>
        <w:tc>
          <w:tcPr>
            <w:tcW w:w="1555" w:type="dxa"/>
          </w:tcPr>
          <w:p w14:paraId="36BAE4B7" w14:textId="77777777" w:rsidR="00865CE6" w:rsidRPr="00865CE6" w:rsidRDefault="00865CE6" w:rsidP="00865CE6">
            <w:pPr>
              <w:jc w:val="both"/>
              <w:rPr>
                <w:b/>
                <w:bCs/>
                <w:lang w:val="en-US"/>
              </w:rPr>
            </w:pPr>
            <w:r w:rsidRPr="00865CE6">
              <w:rPr>
                <w:b/>
                <w:bCs/>
                <w:lang w:val="en-US"/>
              </w:rPr>
              <w:t>Pre-conditions</w:t>
            </w:r>
          </w:p>
        </w:tc>
        <w:tc>
          <w:tcPr>
            <w:tcW w:w="8076" w:type="dxa"/>
          </w:tcPr>
          <w:p w14:paraId="3AE517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1B9B2C4" w14:textId="77777777" w:rsidR="00865CE6" w:rsidRPr="00865CE6" w:rsidRDefault="00865CE6" w:rsidP="00865CE6">
            <w:pPr>
              <w:rPr>
                <w:lang w:val="en-US"/>
              </w:rPr>
            </w:pPr>
            <w:r w:rsidRPr="00865CE6">
              <w:rPr>
                <w:lang w:val="en-US"/>
              </w:rPr>
              <w:t>Service published in CAPIF</w:t>
            </w:r>
          </w:p>
          <w:p w14:paraId="4C0BCBB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36FE8313" w14:textId="77777777" w:rsidTr="003B2724">
        <w:trPr>
          <w:trHeight w:val="300"/>
        </w:trPr>
        <w:tc>
          <w:tcPr>
            <w:tcW w:w="1555" w:type="dxa"/>
          </w:tcPr>
          <w:p w14:paraId="76736284" w14:textId="77777777" w:rsidR="00865CE6" w:rsidRPr="00865CE6" w:rsidRDefault="00865CE6" w:rsidP="00865CE6">
            <w:pPr>
              <w:jc w:val="both"/>
              <w:rPr>
                <w:lang w:val="en-US"/>
              </w:rPr>
            </w:pPr>
            <w:bookmarkStart w:id="2461" w:name="MCCQCTEMPBM_00002508" w:colFirst="1" w:colLast="1"/>
            <w:r w:rsidRPr="00865CE6">
              <w:rPr>
                <w:b/>
                <w:bCs/>
                <w:lang w:val="en-US"/>
              </w:rPr>
              <w:t>Execution Steps</w:t>
            </w:r>
          </w:p>
        </w:tc>
        <w:tc>
          <w:tcPr>
            <w:tcW w:w="8076" w:type="dxa"/>
          </w:tcPr>
          <w:p w14:paraId="43974C20" w14:textId="77777777" w:rsidR="00865CE6" w:rsidRPr="00865CE6" w:rsidRDefault="00865CE6" w:rsidP="003579F9">
            <w:pPr>
              <w:numPr>
                <w:ilvl w:val="0"/>
                <w:numId w:val="302"/>
              </w:numPr>
              <w:spacing w:after="0"/>
              <w:contextualSpacing/>
              <w:rPr>
                <w:lang w:val="en-US"/>
              </w:rPr>
            </w:pPr>
            <w:bookmarkStart w:id="2462" w:name="MCCQCTEMPBM_00002505"/>
            <w:r w:rsidRPr="00865CE6">
              <w:rPr>
                <w:lang w:val="en-US"/>
              </w:rPr>
              <w:t>Onboard Invoker and Provider at CCF.</w:t>
            </w:r>
          </w:p>
          <w:p w14:paraId="1E50504D" w14:textId="77777777" w:rsidR="00865CE6" w:rsidRPr="00865CE6" w:rsidRDefault="00865CE6" w:rsidP="003579F9">
            <w:pPr>
              <w:numPr>
                <w:ilvl w:val="0"/>
                <w:numId w:val="302"/>
              </w:numPr>
              <w:spacing w:after="0"/>
              <w:contextualSpacing/>
              <w:rPr>
                <w:lang w:val="en-US"/>
              </w:rPr>
            </w:pPr>
            <w:bookmarkStart w:id="2463" w:name="MCCQCTEMPBM_00002506"/>
            <w:bookmarkEnd w:id="2462"/>
            <w:r w:rsidRPr="00865CE6">
              <w:rPr>
                <w:lang w:val="en-US"/>
              </w:rPr>
              <w:t>Publish Service API with name service_1</w:t>
            </w:r>
          </w:p>
          <w:p w14:paraId="0A256A4D" w14:textId="77777777" w:rsidR="00865CE6" w:rsidRPr="00865CE6" w:rsidRDefault="00865CE6" w:rsidP="003579F9">
            <w:pPr>
              <w:numPr>
                <w:ilvl w:val="0"/>
                <w:numId w:val="302"/>
              </w:numPr>
              <w:spacing w:after="0"/>
              <w:contextualSpacing/>
              <w:rPr>
                <w:lang w:val="en-US"/>
              </w:rPr>
            </w:pPr>
            <w:bookmarkStart w:id="2464" w:name="MCCQCTEMPBM_00002507"/>
            <w:bookmarkEnd w:id="2463"/>
            <w:r w:rsidRPr="00865CE6">
              <w:rPr>
                <w:lang w:val="en-US"/>
              </w:rPr>
              <w:t>Create Security Context</w:t>
            </w:r>
          </w:p>
          <w:bookmarkEnd w:id="2464"/>
          <w:p w14:paraId="586BB4A8" w14:textId="77777777" w:rsidR="00865CE6" w:rsidRPr="00865CE6" w:rsidRDefault="00865CE6" w:rsidP="003579F9">
            <w:pPr>
              <w:numPr>
                <w:ilvl w:val="0"/>
                <w:numId w:val="302"/>
              </w:numPr>
              <w:spacing w:after="0"/>
              <w:contextualSpacing/>
              <w:rPr>
                <w:lang w:val="en-US"/>
              </w:rPr>
            </w:pPr>
            <w:r w:rsidRPr="00865CE6">
              <w:rPr>
                <w:lang w:val="en-US"/>
              </w:rPr>
              <w:t>Provider Get ACL information</w:t>
            </w:r>
          </w:p>
        </w:tc>
      </w:tr>
      <w:tr w:rsidR="00865CE6" w:rsidRPr="00865CE6" w14:paraId="076B1CB6" w14:textId="77777777" w:rsidTr="003B2724">
        <w:trPr>
          <w:trHeight w:val="300"/>
        </w:trPr>
        <w:tc>
          <w:tcPr>
            <w:tcW w:w="1555" w:type="dxa"/>
          </w:tcPr>
          <w:p w14:paraId="5CF734E9" w14:textId="77777777" w:rsidR="00865CE6" w:rsidRPr="00865CE6" w:rsidRDefault="00865CE6" w:rsidP="00865CE6">
            <w:pPr>
              <w:jc w:val="both"/>
              <w:rPr>
                <w:b/>
                <w:bCs/>
                <w:lang w:val="en-US"/>
              </w:rPr>
            </w:pPr>
            <w:bookmarkStart w:id="2465" w:name="MCCQCTEMPBM_00002520" w:colFirst="1" w:colLast="1"/>
            <w:bookmarkEnd w:id="2461"/>
            <w:r w:rsidRPr="00865CE6">
              <w:rPr>
                <w:b/>
                <w:bCs/>
                <w:lang w:val="en-US"/>
              </w:rPr>
              <w:t>Information of Test</w:t>
            </w:r>
          </w:p>
        </w:tc>
        <w:tc>
          <w:tcPr>
            <w:tcW w:w="8076" w:type="dxa"/>
          </w:tcPr>
          <w:p w14:paraId="12B5B3A7" w14:textId="77777777" w:rsidR="00865CE6" w:rsidRPr="00865CE6" w:rsidRDefault="00865CE6" w:rsidP="003579F9">
            <w:pPr>
              <w:numPr>
                <w:ilvl w:val="0"/>
                <w:numId w:val="304"/>
              </w:numPr>
              <w:spacing w:after="0"/>
              <w:contextualSpacing/>
              <w:rPr>
                <w:lang w:val="en-US"/>
              </w:rPr>
            </w:pPr>
            <w:bookmarkStart w:id="2466" w:name="MCCQCTEMPBM_00002509"/>
            <w:r w:rsidRPr="00865CE6">
              <w:rPr>
                <w:lang w:val="en-US"/>
              </w:rPr>
              <w:t>Onboard Invoker and provider at CCF.</w:t>
            </w:r>
          </w:p>
          <w:p w14:paraId="5FB9BB73" w14:textId="77777777" w:rsidR="00865CE6" w:rsidRPr="00865CE6" w:rsidRDefault="00865CE6" w:rsidP="003579F9">
            <w:pPr>
              <w:numPr>
                <w:ilvl w:val="0"/>
                <w:numId w:val="304"/>
              </w:numPr>
              <w:spacing w:after="0"/>
              <w:contextualSpacing/>
              <w:rPr>
                <w:lang w:val="en-US"/>
              </w:rPr>
            </w:pPr>
            <w:bookmarkStart w:id="2467" w:name="MCCQCTEMPBM_00002510"/>
            <w:bookmarkEnd w:id="2466"/>
            <w:r w:rsidRPr="00865CE6">
              <w:rPr>
                <w:lang w:val="en-US"/>
              </w:rPr>
              <w:t>Publish Service API at CCF:</w:t>
            </w:r>
          </w:p>
          <w:p w14:paraId="735903F0" w14:textId="77777777" w:rsidR="00865CE6" w:rsidRPr="00865CE6" w:rsidRDefault="00865CE6" w:rsidP="003579F9">
            <w:pPr>
              <w:numPr>
                <w:ilvl w:val="1"/>
                <w:numId w:val="304"/>
              </w:numPr>
              <w:spacing w:after="0"/>
              <w:contextualSpacing/>
              <w:rPr>
                <w:lang w:val="en-US"/>
              </w:rPr>
            </w:pPr>
            <w:bookmarkStart w:id="2468" w:name="MCCQCTEMPBM_00002511"/>
            <w:bookmarkEnd w:id="246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F9143C" w14:textId="77777777" w:rsidR="00865CE6" w:rsidRPr="00865CE6" w:rsidRDefault="00865CE6" w:rsidP="003579F9">
            <w:pPr>
              <w:numPr>
                <w:ilvl w:val="1"/>
                <w:numId w:val="304"/>
              </w:numPr>
              <w:spacing w:after="0"/>
              <w:contextualSpacing/>
              <w:rPr>
                <w:lang w:val="en-US"/>
              </w:rPr>
            </w:pPr>
            <w:bookmarkStart w:id="2469" w:name="MCCQCTEMPBM_00002512"/>
            <w:bookmarkEnd w:id="2468"/>
            <w:r w:rsidRPr="00865CE6">
              <w:rPr>
                <w:lang w:val="en-US"/>
              </w:rPr>
              <w:t>body [service api description] with apiName </w:t>
            </w:r>
            <w:r w:rsidRPr="00865CE6">
              <w:rPr>
                <w:b/>
                <w:bCs/>
                <w:lang w:val="en-US"/>
              </w:rPr>
              <w:t>service_1</w:t>
            </w:r>
          </w:p>
          <w:p w14:paraId="468A19FD" w14:textId="77777777" w:rsidR="00865CE6" w:rsidRPr="00865CE6" w:rsidRDefault="00865CE6" w:rsidP="003579F9">
            <w:pPr>
              <w:numPr>
                <w:ilvl w:val="1"/>
                <w:numId w:val="304"/>
              </w:numPr>
              <w:spacing w:after="0"/>
              <w:contextualSpacing/>
              <w:rPr>
                <w:lang w:val="en-US"/>
              </w:rPr>
            </w:pPr>
            <w:bookmarkStart w:id="2470" w:name="MCCQCTEMPBM_00002513"/>
            <w:bookmarkEnd w:id="2469"/>
            <w:r w:rsidRPr="00865CE6">
              <w:rPr>
                <w:lang w:val="en-US"/>
              </w:rPr>
              <w:t>Use </w:t>
            </w:r>
            <w:r w:rsidRPr="00865CE6">
              <w:rPr>
                <w:b/>
                <w:bCs/>
                <w:lang w:val="en-US"/>
              </w:rPr>
              <w:t>APF Certificate</w:t>
            </w:r>
          </w:p>
          <w:p w14:paraId="3B13D0BC" w14:textId="77777777" w:rsidR="00865CE6" w:rsidRPr="00865CE6" w:rsidRDefault="00865CE6" w:rsidP="003579F9">
            <w:pPr>
              <w:numPr>
                <w:ilvl w:val="0"/>
                <w:numId w:val="304"/>
              </w:numPr>
              <w:spacing w:after="0"/>
              <w:contextualSpacing/>
              <w:rPr>
                <w:lang w:val="en-US"/>
              </w:rPr>
            </w:pPr>
            <w:bookmarkStart w:id="2471" w:name="MCCQCTEMPBM_00002514"/>
            <w:bookmarkEnd w:id="2470"/>
            <w:r w:rsidRPr="00865CE6">
              <w:rPr>
                <w:lang w:val="en-US"/>
              </w:rPr>
              <w:t>Create Security Context for this Invoker</w:t>
            </w:r>
          </w:p>
          <w:p w14:paraId="023B7D44" w14:textId="77777777" w:rsidR="00865CE6" w:rsidRPr="00865CE6" w:rsidRDefault="00865CE6" w:rsidP="003579F9">
            <w:pPr>
              <w:numPr>
                <w:ilvl w:val="1"/>
                <w:numId w:val="304"/>
              </w:numPr>
              <w:spacing w:after="0"/>
              <w:contextualSpacing/>
              <w:rPr>
                <w:lang w:val="en-US"/>
              </w:rPr>
            </w:pPr>
            <w:bookmarkStart w:id="2472" w:name="MCCQCTEMPBM_00002515"/>
            <w:bookmarkEnd w:id="247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F413953" w14:textId="77777777" w:rsidR="00865CE6" w:rsidRPr="00865CE6" w:rsidRDefault="00865CE6" w:rsidP="003579F9">
            <w:pPr>
              <w:numPr>
                <w:ilvl w:val="1"/>
                <w:numId w:val="304"/>
              </w:numPr>
              <w:spacing w:after="0"/>
              <w:contextualSpacing/>
              <w:rPr>
                <w:lang w:val="en-US"/>
              </w:rPr>
            </w:pPr>
            <w:bookmarkStart w:id="2473" w:name="MCCQCTEMPBM_00002516"/>
            <w:bookmarkEnd w:id="2472"/>
            <w:r w:rsidRPr="00865CE6">
              <w:rPr>
                <w:lang w:val="en-US"/>
              </w:rPr>
              <w:t>Use </w:t>
            </w:r>
            <w:r w:rsidRPr="00865CE6">
              <w:rPr>
                <w:b/>
                <w:bCs/>
                <w:lang w:val="en-US"/>
              </w:rPr>
              <w:t>Invoker Certificate</w:t>
            </w:r>
          </w:p>
          <w:p w14:paraId="4440F1A8" w14:textId="77777777" w:rsidR="00865CE6" w:rsidRPr="00865CE6" w:rsidRDefault="00865CE6" w:rsidP="003579F9">
            <w:pPr>
              <w:numPr>
                <w:ilvl w:val="0"/>
                <w:numId w:val="304"/>
              </w:numPr>
              <w:spacing w:after="0"/>
              <w:contextualSpacing/>
              <w:rPr>
                <w:lang w:val="en-US"/>
              </w:rPr>
            </w:pPr>
            <w:bookmarkStart w:id="2474" w:name="MCCQCTEMPBM_00002517"/>
            <w:bookmarkEnd w:id="2473"/>
            <w:r w:rsidRPr="00865CE6">
              <w:rPr>
                <w:lang w:val="en-US"/>
              </w:rPr>
              <w:t>Provider Retrieve ACL</w:t>
            </w:r>
          </w:p>
          <w:p w14:paraId="0A8395F9" w14:textId="77777777" w:rsidR="00865CE6" w:rsidRPr="00865CE6" w:rsidRDefault="00865CE6" w:rsidP="003579F9">
            <w:pPr>
              <w:numPr>
                <w:ilvl w:val="1"/>
                <w:numId w:val="304"/>
              </w:numPr>
              <w:spacing w:after="0"/>
              <w:contextualSpacing/>
              <w:rPr>
                <w:lang w:val="en-US"/>
              </w:rPr>
            </w:pPr>
            <w:bookmarkStart w:id="2475" w:name="MCCQCTEMPBM_00002518"/>
            <w:bookmarkEnd w:id="247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51D200F" w14:textId="77777777" w:rsidR="00865CE6" w:rsidRPr="00865CE6" w:rsidRDefault="00865CE6" w:rsidP="003579F9">
            <w:pPr>
              <w:numPr>
                <w:ilvl w:val="1"/>
                <w:numId w:val="304"/>
              </w:numPr>
              <w:spacing w:after="0"/>
              <w:contextualSpacing/>
              <w:rPr>
                <w:lang w:val="en-US"/>
              </w:rPr>
            </w:pPr>
            <w:bookmarkStart w:id="2476" w:name="MCCQCTEMPBM_00002519"/>
            <w:bookmarkEnd w:id="2475"/>
            <w:r w:rsidRPr="00865CE6">
              <w:rPr>
                <w:lang w:val="en-US"/>
              </w:rPr>
              <w:t>Use </w:t>
            </w:r>
            <w:r w:rsidRPr="00865CE6">
              <w:rPr>
                <w:b/>
                <w:bCs/>
                <w:lang w:val="en-US"/>
              </w:rPr>
              <w:t>serviceApiId</w:t>
            </w:r>
            <w:r w:rsidRPr="00865CE6">
              <w:rPr>
                <w:lang w:val="en-US"/>
              </w:rPr>
              <w:t> and </w:t>
            </w:r>
            <w:r w:rsidRPr="00865CE6">
              <w:rPr>
                <w:b/>
                <w:bCs/>
                <w:lang w:val="en-US"/>
              </w:rPr>
              <w:t>aefId</w:t>
            </w:r>
          </w:p>
          <w:bookmarkEnd w:id="2476"/>
          <w:p w14:paraId="7963DEE6" w14:textId="77777777" w:rsidR="00865CE6" w:rsidRPr="00865CE6" w:rsidRDefault="00865CE6" w:rsidP="003579F9">
            <w:pPr>
              <w:numPr>
                <w:ilvl w:val="1"/>
                <w:numId w:val="304"/>
              </w:numPr>
              <w:spacing w:after="0"/>
              <w:contextualSpacing/>
              <w:rPr>
                <w:lang w:val="en-US"/>
              </w:rPr>
            </w:pPr>
            <w:r w:rsidRPr="00865CE6">
              <w:rPr>
                <w:lang w:val="en-US"/>
              </w:rPr>
              <w:lastRenderedPageBreak/>
              <w:t>Use </w:t>
            </w:r>
            <w:r w:rsidRPr="00865CE6">
              <w:rPr>
                <w:b/>
                <w:bCs/>
                <w:lang w:val="en-US"/>
              </w:rPr>
              <w:t>APF Certificate</w:t>
            </w:r>
          </w:p>
        </w:tc>
      </w:tr>
      <w:tr w:rsidR="00865CE6" w:rsidRPr="00865CE6" w14:paraId="5444C38B" w14:textId="77777777" w:rsidTr="003B2724">
        <w:trPr>
          <w:trHeight w:val="300"/>
        </w:trPr>
        <w:tc>
          <w:tcPr>
            <w:tcW w:w="1555" w:type="dxa"/>
          </w:tcPr>
          <w:p w14:paraId="33392F09" w14:textId="77777777" w:rsidR="00865CE6" w:rsidRPr="00865CE6" w:rsidRDefault="00865CE6" w:rsidP="00865CE6">
            <w:pPr>
              <w:jc w:val="both"/>
              <w:rPr>
                <w:b/>
                <w:bCs/>
                <w:lang w:val="en-US"/>
              </w:rPr>
            </w:pPr>
            <w:bookmarkStart w:id="2477" w:name="MCCQCTEMPBM_00002527" w:colFirst="1" w:colLast="1"/>
            <w:bookmarkEnd w:id="2465"/>
            <w:r w:rsidRPr="00865CE6">
              <w:rPr>
                <w:b/>
                <w:bCs/>
                <w:lang w:val="en-US"/>
              </w:rPr>
              <w:lastRenderedPageBreak/>
              <w:t>Expected Result</w:t>
            </w:r>
          </w:p>
        </w:tc>
        <w:tc>
          <w:tcPr>
            <w:tcW w:w="8076" w:type="dxa"/>
          </w:tcPr>
          <w:p w14:paraId="33CE3999" w14:textId="77777777" w:rsidR="00865CE6" w:rsidRPr="00865CE6" w:rsidRDefault="00865CE6" w:rsidP="003579F9">
            <w:pPr>
              <w:numPr>
                <w:ilvl w:val="0"/>
                <w:numId w:val="303"/>
              </w:numPr>
              <w:shd w:val="clear" w:color="auto" w:fill="FFFFFF"/>
              <w:spacing w:before="100" w:beforeAutospacing="1" w:after="0"/>
              <w:contextualSpacing/>
              <w:rPr>
                <w:lang w:val="en-US"/>
              </w:rPr>
            </w:pPr>
            <w:bookmarkStart w:id="2478" w:name="MCCQCTEMPBM_00002521"/>
            <w:r w:rsidRPr="00865CE6">
              <w:rPr>
                <w:lang w:val="en-US"/>
              </w:rPr>
              <w:t>Response to ACL Service must accomplish:</w:t>
            </w:r>
          </w:p>
          <w:p w14:paraId="09846772" w14:textId="77777777" w:rsidR="00865CE6" w:rsidRPr="00865CE6" w:rsidRDefault="00865CE6" w:rsidP="003579F9">
            <w:pPr>
              <w:numPr>
                <w:ilvl w:val="1"/>
                <w:numId w:val="303"/>
              </w:numPr>
              <w:shd w:val="clear" w:color="auto" w:fill="FFFFFF"/>
              <w:spacing w:before="100" w:beforeAutospacing="1" w:after="0"/>
              <w:contextualSpacing/>
              <w:rPr>
                <w:lang w:val="en-US"/>
              </w:rPr>
            </w:pPr>
            <w:bookmarkStart w:id="2479" w:name="MCCQCTEMPBM_00002522"/>
            <w:bookmarkEnd w:id="2478"/>
            <w:r w:rsidRPr="00865CE6">
              <w:rPr>
                <w:b/>
                <w:bCs/>
                <w:lang w:val="en-US"/>
              </w:rPr>
              <w:t>401 Unauthorized</w:t>
            </w:r>
          </w:p>
          <w:p w14:paraId="3781311E" w14:textId="77777777" w:rsidR="00865CE6" w:rsidRPr="00865CE6" w:rsidRDefault="00865CE6" w:rsidP="003579F9">
            <w:pPr>
              <w:numPr>
                <w:ilvl w:val="1"/>
                <w:numId w:val="303"/>
              </w:numPr>
              <w:shd w:val="clear" w:color="auto" w:fill="FFFFFF"/>
              <w:spacing w:before="100" w:beforeAutospacing="1" w:after="0"/>
              <w:contextualSpacing/>
              <w:rPr>
                <w:lang w:val="en-US"/>
              </w:rPr>
            </w:pPr>
            <w:bookmarkStart w:id="2480" w:name="MCCQCTEMPBM_00002523"/>
            <w:bookmarkEnd w:id="2479"/>
            <w:r w:rsidRPr="00865CE6">
              <w:rPr>
                <w:lang w:val="en-US"/>
              </w:rPr>
              <w:t>Error Response Body must accomplish with </w:t>
            </w:r>
            <w:r w:rsidRPr="00865CE6">
              <w:rPr>
                <w:b/>
                <w:bCs/>
                <w:lang w:val="en-US"/>
              </w:rPr>
              <w:t>ProblemDetails</w:t>
            </w:r>
            <w:r w:rsidRPr="00865CE6">
              <w:rPr>
                <w:lang w:val="en-US"/>
              </w:rPr>
              <w:t> data structure with:</w:t>
            </w:r>
          </w:p>
          <w:p w14:paraId="72462848"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2481" w:name="MCCQCTEMPBM_00002524"/>
            <w:bookmarkEnd w:id="2480"/>
            <w:r w:rsidRPr="00865CE6">
              <w:rPr>
                <w:lang w:val="en-US"/>
              </w:rPr>
              <w:t>status 401</w:t>
            </w:r>
          </w:p>
          <w:p w14:paraId="088450F0"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2482" w:name="MCCQCTEMPBM_00002525"/>
            <w:bookmarkEnd w:id="2481"/>
            <w:r w:rsidRPr="00865CE6">
              <w:rPr>
                <w:lang w:val="en-US"/>
              </w:rPr>
              <w:t>title with message "Unauthorized"</w:t>
            </w:r>
          </w:p>
          <w:p w14:paraId="5721C78D"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2483" w:name="MCCQCTEMPBM_00002526"/>
            <w:bookmarkEnd w:id="2482"/>
            <w:r w:rsidRPr="00865CE6">
              <w:rPr>
                <w:lang w:val="en-US"/>
              </w:rPr>
              <w:t>detail with message "Role not authorized for this API route".</w:t>
            </w:r>
          </w:p>
          <w:bookmarkEnd w:id="2483"/>
          <w:p w14:paraId="45F14730" w14:textId="77777777" w:rsidR="00865CE6" w:rsidRPr="00865CE6" w:rsidRDefault="00865CE6" w:rsidP="003579F9">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2477"/>
    </w:tbl>
    <w:p w14:paraId="6D0E93CB" w14:textId="77777777" w:rsidR="00865CE6" w:rsidRPr="00865CE6" w:rsidRDefault="00865CE6" w:rsidP="00865CE6">
      <w:pPr>
        <w:ind w:left="568"/>
        <w:jc w:val="both"/>
        <w:rPr>
          <w:lang w:val="en-US"/>
        </w:rPr>
      </w:pPr>
    </w:p>
    <w:p w14:paraId="6348CCF4" w14:textId="77777777" w:rsidR="00865CE6" w:rsidRPr="00865CE6" w:rsidRDefault="00865CE6" w:rsidP="00865CE6">
      <w:pPr>
        <w:keepNext/>
        <w:keepLines/>
        <w:spacing w:before="120"/>
        <w:ind w:left="1134" w:hanging="1134"/>
        <w:outlineLvl w:val="2"/>
        <w:rPr>
          <w:rFonts w:ascii="Arial" w:hAnsi="Arial"/>
          <w:sz w:val="28"/>
          <w:lang w:val="en-US"/>
        </w:rPr>
      </w:pPr>
      <w:bookmarkStart w:id="2484" w:name="_Toc178759301"/>
      <w:bookmarkStart w:id="2485" w:name="_Toc179279294"/>
      <w:r w:rsidRPr="00865CE6">
        <w:rPr>
          <w:rFonts w:ascii="Arial" w:hAnsi="Arial"/>
          <w:sz w:val="28"/>
          <w:lang w:val="en-US"/>
        </w:rPr>
        <w:t>Test Case 12: Retrieve ACL with AMF Certificate</w:t>
      </w:r>
      <w:bookmarkEnd w:id="2484"/>
      <w:bookmarkEnd w:id="2485"/>
    </w:p>
    <w:tbl>
      <w:tblPr>
        <w:tblStyle w:val="TableGrid1"/>
        <w:tblW w:w="0" w:type="auto"/>
        <w:tblLook w:val="04A0" w:firstRow="1" w:lastRow="0" w:firstColumn="1" w:lastColumn="0" w:noHBand="0" w:noVBand="1"/>
      </w:tblPr>
      <w:tblGrid>
        <w:gridCol w:w="1555"/>
        <w:gridCol w:w="8076"/>
      </w:tblGrid>
      <w:tr w:rsidR="00865CE6" w:rsidRPr="00865CE6" w14:paraId="541D8C2A" w14:textId="77777777" w:rsidTr="003B2724">
        <w:trPr>
          <w:trHeight w:val="300"/>
        </w:trPr>
        <w:tc>
          <w:tcPr>
            <w:tcW w:w="1555" w:type="dxa"/>
          </w:tcPr>
          <w:p w14:paraId="7AEB905E" w14:textId="77777777" w:rsidR="00865CE6" w:rsidRPr="00865CE6" w:rsidRDefault="00865CE6" w:rsidP="00865CE6">
            <w:pPr>
              <w:jc w:val="both"/>
              <w:rPr>
                <w:lang w:val="en-US"/>
              </w:rPr>
            </w:pPr>
            <w:r w:rsidRPr="00865CE6">
              <w:rPr>
                <w:b/>
                <w:bCs/>
                <w:lang w:val="en-US"/>
              </w:rPr>
              <w:t>Test ID</w:t>
            </w:r>
          </w:p>
        </w:tc>
        <w:tc>
          <w:tcPr>
            <w:tcW w:w="8076" w:type="dxa"/>
          </w:tcPr>
          <w:p w14:paraId="3A0E5D49" w14:textId="77777777" w:rsidR="00865CE6" w:rsidRPr="00865CE6" w:rsidRDefault="00865CE6" w:rsidP="00865CE6">
            <w:pPr>
              <w:rPr>
                <w:lang w:val="en-US"/>
              </w:rPr>
            </w:pPr>
            <w:r w:rsidRPr="00865CE6">
              <w:rPr>
                <w:lang w:val="en-US"/>
              </w:rPr>
              <w:t>capif_api_acl -12</w:t>
            </w:r>
          </w:p>
        </w:tc>
      </w:tr>
      <w:tr w:rsidR="00865CE6" w:rsidRPr="00865CE6" w14:paraId="1E16E8EF" w14:textId="77777777" w:rsidTr="003B2724">
        <w:trPr>
          <w:trHeight w:val="300"/>
        </w:trPr>
        <w:tc>
          <w:tcPr>
            <w:tcW w:w="1555" w:type="dxa"/>
          </w:tcPr>
          <w:p w14:paraId="0C970E83" w14:textId="77777777" w:rsidR="00865CE6" w:rsidRPr="00865CE6" w:rsidRDefault="00865CE6" w:rsidP="00865CE6">
            <w:pPr>
              <w:jc w:val="both"/>
              <w:rPr>
                <w:lang w:val="en-US"/>
              </w:rPr>
            </w:pPr>
            <w:r w:rsidRPr="00865CE6">
              <w:rPr>
                <w:b/>
                <w:bCs/>
                <w:lang w:val="en-US"/>
              </w:rPr>
              <w:t>Description</w:t>
            </w:r>
          </w:p>
        </w:tc>
        <w:tc>
          <w:tcPr>
            <w:tcW w:w="8076" w:type="dxa"/>
          </w:tcPr>
          <w:p w14:paraId="1A14769B"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AMF Certificate</w:t>
            </w:r>
          </w:p>
        </w:tc>
      </w:tr>
      <w:tr w:rsidR="00865CE6" w:rsidRPr="00865CE6" w14:paraId="61ACB879" w14:textId="77777777" w:rsidTr="003B2724">
        <w:trPr>
          <w:trHeight w:val="300"/>
        </w:trPr>
        <w:tc>
          <w:tcPr>
            <w:tcW w:w="1555" w:type="dxa"/>
          </w:tcPr>
          <w:p w14:paraId="6FF2DD62" w14:textId="77777777" w:rsidR="00865CE6" w:rsidRPr="00865CE6" w:rsidRDefault="00865CE6" w:rsidP="00865CE6">
            <w:pPr>
              <w:jc w:val="both"/>
              <w:rPr>
                <w:b/>
                <w:bCs/>
                <w:lang w:val="en-US"/>
              </w:rPr>
            </w:pPr>
            <w:r w:rsidRPr="00865CE6">
              <w:rPr>
                <w:b/>
                <w:bCs/>
                <w:lang w:val="en-US"/>
              </w:rPr>
              <w:t>Pre-conditions</w:t>
            </w:r>
          </w:p>
        </w:tc>
        <w:tc>
          <w:tcPr>
            <w:tcW w:w="8076" w:type="dxa"/>
          </w:tcPr>
          <w:p w14:paraId="5323DA2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751D8E" w14:textId="77777777" w:rsidR="00865CE6" w:rsidRPr="00865CE6" w:rsidRDefault="00865CE6" w:rsidP="00865CE6">
            <w:pPr>
              <w:rPr>
                <w:lang w:val="en-US"/>
              </w:rPr>
            </w:pPr>
            <w:r w:rsidRPr="00865CE6">
              <w:rPr>
                <w:lang w:val="en-US"/>
              </w:rPr>
              <w:t>Service published in CAPIF</w:t>
            </w:r>
          </w:p>
          <w:p w14:paraId="24FB8F14"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32533E6A" w14:textId="77777777" w:rsidTr="003B2724">
        <w:trPr>
          <w:trHeight w:val="300"/>
        </w:trPr>
        <w:tc>
          <w:tcPr>
            <w:tcW w:w="1555" w:type="dxa"/>
          </w:tcPr>
          <w:p w14:paraId="3A2DDB5D" w14:textId="77777777" w:rsidR="00865CE6" w:rsidRPr="00865CE6" w:rsidRDefault="00865CE6" w:rsidP="00865CE6">
            <w:pPr>
              <w:jc w:val="both"/>
              <w:rPr>
                <w:lang w:val="en-US"/>
              </w:rPr>
            </w:pPr>
            <w:bookmarkStart w:id="2486" w:name="MCCQCTEMPBM_00002531" w:colFirst="1" w:colLast="1"/>
            <w:r w:rsidRPr="00865CE6">
              <w:rPr>
                <w:b/>
                <w:bCs/>
                <w:lang w:val="en-US"/>
              </w:rPr>
              <w:t>Execution Steps</w:t>
            </w:r>
          </w:p>
        </w:tc>
        <w:tc>
          <w:tcPr>
            <w:tcW w:w="8076" w:type="dxa"/>
          </w:tcPr>
          <w:p w14:paraId="0C455DB9" w14:textId="77777777" w:rsidR="00865CE6" w:rsidRPr="00865CE6" w:rsidRDefault="00865CE6" w:rsidP="003579F9">
            <w:pPr>
              <w:numPr>
                <w:ilvl w:val="0"/>
                <w:numId w:val="305"/>
              </w:numPr>
              <w:spacing w:after="0"/>
              <w:contextualSpacing/>
              <w:rPr>
                <w:lang w:val="en-US"/>
              </w:rPr>
            </w:pPr>
            <w:bookmarkStart w:id="2487" w:name="MCCQCTEMPBM_00002528"/>
            <w:r w:rsidRPr="00865CE6">
              <w:rPr>
                <w:lang w:val="en-US"/>
              </w:rPr>
              <w:t>Onboard Invoker and Provider at CCF.</w:t>
            </w:r>
          </w:p>
          <w:p w14:paraId="5C293B00" w14:textId="77777777" w:rsidR="00865CE6" w:rsidRPr="00865CE6" w:rsidRDefault="00865CE6" w:rsidP="003579F9">
            <w:pPr>
              <w:numPr>
                <w:ilvl w:val="0"/>
                <w:numId w:val="305"/>
              </w:numPr>
              <w:spacing w:after="0"/>
              <w:contextualSpacing/>
              <w:rPr>
                <w:lang w:val="en-US"/>
              </w:rPr>
            </w:pPr>
            <w:bookmarkStart w:id="2488" w:name="MCCQCTEMPBM_00002529"/>
            <w:bookmarkEnd w:id="2487"/>
            <w:r w:rsidRPr="00865CE6">
              <w:rPr>
                <w:lang w:val="en-US"/>
              </w:rPr>
              <w:t>Publish Service API with name service_1</w:t>
            </w:r>
          </w:p>
          <w:p w14:paraId="34C96311" w14:textId="77777777" w:rsidR="00865CE6" w:rsidRPr="00865CE6" w:rsidRDefault="00865CE6" w:rsidP="003579F9">
            <w:pPr>
              <w:numPr>
                <w:ilvl w:val="0"/>
                <w:numId w:val="305"/>
              </w:numPr>
              <w:spacing w:after="0"/>
              <w:contextualSpacing/>
              <w:rPr>
                <w:lang w:val="en-US"/>
              </w:rPr>
            </w:pPr>
            <w:bookmarkStart w:id="2489" w:name="MCCQCTEMPBM_00002530"/>
            <w:bookmarkEnd w:id="2488"/>
            <w:r w:rsidRPr="00865CE6">
              <w:rPr>
                <w:lang w:val="en-US"/>
              </w:rPr>
              <w:t>Create Security Context</w:t>
            </w:r>
          </w:p>
          <w:bookmarkEnd w:id="2489"/>
          <w:p w14:paraId="2CEA4484" w14:textId="77777777" w:rsidR="00865CE6" w:rsidRPr="00865CE6" w:rsidRDefault="00865CE6" w:rsidP="003579F9">
            <w:pPr>
              <w:numPr>
                <w:ilvl w:val="0"/>
                <w:numId w:val="305"/>
              </w:numPr>
              <w:spacing w:after="0"/>
              <w:contextualSpacing/>
              <w:rPr>
                <w:lang w:val="en-US"/>
              </w:rPr>
            </w:pPr>
            <w:r w:rsidRPr="00865CE6">
              <w:rPr>
                <w:lang w:val="en-US"/>
              </w:rPr>
              <w:t>Provider Get ACL information</w:t>
            </w:r>
          </w:p>
        </w:tc>
      </w:tr>
      <w:tr w:rsidR="00865CE6" w:rsidRPr="00865CE6" w14:paraId="10653D03" w14:textId="77777777" w:rsidTr="003B2724">
        <w:trPr>
          <w:trHeight w:val="300"/>
        </w:trPr>
        <w:tc>
          <w:tcPr>
            <w:tcW w:w="1555" w:type="dxa"/>
          </w:tcPr>
          <w:p w14:paraId="3E8E46C5" w14:textId="77777777" w:rsidR="00865CE6" w:rsidRPr="00865CE6" w:rsidRDefault="00865CE6" w:rsidP="00865CE6">
            <w:pPr>
              <w:jc w:val="both"/>
              <w:rPr>
                <w:b/>
                <w:bCs/>
                <w:lang w:val="en-US"/>
              </w:rPr>
            </w:pPr>
            <w:bookmarkStart w:id="2490" w:name="MCCQCTEMPBM_00002543" w:colFirst="1" w:colLast="1"/>
            <w:bookmarkEnd w:id="2486"/>
            <w:r w:rsidRPr="00865CE6">
              <w:rPr>
                <w:b/>
                <w:bCs/>
                <w:lang w:val="en-US"/>
              </w:rPr>
              <w:t>Information of Test</w:t>
            </w:r>
          </w:p>
        </w:tc>
        <w:tc>
          <w:tcPr>
            <w:tcW w:w="8076" w:type="dxa"/>
          </w:tcPr>
          <w:p w14:paraId="733DBA5F" w14:textId="77777777" w:rsidR="00865CE6" w:rsidRPr="00865CE6" w:rsidRDefault="00865CE6" w:rsidP="003579F9">
            <w:pPr>
              <w:numPr>
                <w:ilvl w:val="0"/>
                <w:numId w:val="306"/>
              </w:numPr>
              <w:spacing w:after="0"/>
              <w:contextualSpacing/>
              <w:rPr>
                <w:lang w:val="en-US"/>
              </w:rPr>
            </w:pPr>
            <w:bookmarkStart w:id="2491" w:name="MCCQCTEMPBM_00002532"/>
            <w:r w:rsidRPr="00865CE6">
              <w:rPr>
                <w:lang w:val="en-US"/>
              </w:rPr>
              <w:t>Onboard Invoker and provider at CCF.</w:t>
            </w:r>
          </w:p>
          <w:p w14:paraId="2223C14E" w14:textId="77777777" w:rsidR="00865CE6" w:rsidRPr="00865CE6" w:rsidRDefault="00865CE6" w:rsidP="003579F9">
            <w:pPr>
              <w:numPr>
                <w:ilvl w:val="0"/>
                <w:numId w:val="306"/>
              </w:numPr>
              <w:spacing w:after="0"/>
              <w:contextualSpacing/>
              <w:rPr>
                <w:lang w:val="en-US"/>
              </w:rPr>
            </w:pPr>
            <w:bookmarkStart w:id="2492" w:name="MCCQCTEMPBM_00002533"/>
            <w:bookmarkEnd w:id="2491"/>
            <w:r w:rsidRPr="00865CE6">
              <w:rPr>
                <w:lang w:val="en-US"/>
              </w:rPr>
              <w:t>Publish Service API at CCF:</w:t>
            </w:r>
          </w:p>
          <w:p w14:paraId="50BB8B4D" w14:textId="77777777" w:rsidR="00865CE6" w:rsidRPr="00865CE6" w:rsidRDefault="00865CE6" w:rsidP="003579F9">
            <w:pPr>
              <w:numPr>
                <w:ilvl w:val="1"/>
                <w:numId w:val="306"/>
              </w:numPr>
              <w:spacing w:after="0"/>
              <w:contextualSpacing/>
              <w:rPr>
                <w:lang w:val="en-US"/>
              </w:rPr>
            </w:pPr>
            <w:bookmarkStart w:id="2493" w:name="MCCQCTEMPBM_00002534"/>
            <w:bookmarkEnd w:id="249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DBEB21" w14:textId="77777777" w:rsidR="00865CE6" w:rsidRPr="00865CE6" w:rsidRDefault="00865CE6" w:rsidP="003579F9">
            <w:pPr>
              <w:numPr>
                <w:ilvl w:val="1"/>
                <w:numId w:val="306"/>
              </w:numPr>
              <w:spacing w:after="0"/>
              <w:contextualSpacing/>
              <w:rPr>
                <w:lang w:val="en-US"/>
              </w:rPr>
            </w:pPr>
            <w:bookmarkStart w:id="2494" w:name="MCCQCTEMPBM_00002535"/>
            <w:bookmarkEnd w:id="2493"/>
            <w:r w:rsidRPr="00865CE6">
              <w:rPr>
                <w:lang w:val="en-US"/>
              </w:rPr>
              <w:t>body [service api description] with apiName </w:t>
            </w:r>
            <w:r w:rsidRPr="00865CE6">
              <w:rPr>
                <w:b/>
                <w:bCs/>
                <w:lang w:val="en-US"/>
              </w:rPr>
              <w:t>service_1</w:t>
            </w:r>
          </w:p>
          <w:p w14:paraId="20D828E2" w14:textId="77777777" w:rsidR="00865CE6" w:rsidRPr="00865CE6" w:rsidRDefault="00865CE6" w:rsidP="003579F9">
            <w:pPr>
              <w:numPr>
                <w:ilvl w:val="1"/>
                <w:numId w:val="306"/>
              </w:numPr>
              <w:spacing w:after="0"/>
              <w:contextualSpacing/>
              <w:rPr>
                <w:lang w:val="en-US"/>
              </w:rPr>
            </w:pPr>
            <w:bookmarkStart w:id="2495" w:name="MCCQCTEMPBM_00002536"/>
            <w:bookmarkEnd w:id="2494"/>
            <w:r w:rsidRPr="00865CE6">
              <w:rPr>
                <w:lang w:val="en-US"/>
              </w:rPr>
              <w:t>Use </w:t>
            </w:r>
            <w:r w:rsidRPr="00865CE6">
              <w:rPr>
                <w:b/>
                <w:bCs/>
                <w:lang w:val="en-US"/>
              </w:rPr>
              <w:t>APF Certificate</w:t>
            </w:r>
          </w:p>
          <w:p w14:paraId="1FA51C0D" w14:textId="77777777" w:rsidR="00865CE6" w:rsidRPr="00865CE6" w:rsidRDefault="00865CE6" w:rsidP="003579F9">
            <w:pPr>
              <w:numPr>
                <w:ilvl w:val="0"/>
                <w:numId w:val="306"/>
              </w:numPr>
              <w:spacing w:after="0"/>
              <w:contextualSpacing/>
              <w:rPr>
                <w:lang w:val="en-US"/>
              </w:rPr>
            </w:pPr>
            <w:bookmarkStart w:id="2496" w:name="MCCQCTEMPBM_00002537"/>
            <w:bookmarkEnd w:id="2495"/>
            <w:r w:rsidRPr="00865CE6">
              <w:rPr>
                <w:lang w:val="en-US"/>
              </w:rPr>
              <w:t>Create Security Context for this Invoker</w:t>
            </w:r>
          </w:p>
          <w:p w14:paraId="1C31F02C" w14:textId="77777777" w:rsidR="00865CE6" w:rsidRPr="00865CE6" w:rsidRDefault="00865CE6" w:rsidP="003579F9">
            <w:pPr>
              <w:numPr>
                <w:ilvl w:val="1"/>
                <w:numId w:val="306"/>
              </w:numPr>
              <w:spacing w:after="0"/>
              <w:contextualSpacing/>
              <w:rPr>
                <w:lang w:val="en-US"/>
              </w:rPr>
            </w:pPr>
            <w:bookmarkStart w:id="2497" w:name="MCCQCTEMPBM_00002538"/>
            <w:bookmarkEnd w:id="249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2D78C78" w14:textId="77777777" w:rsidR="00865CE6" w:rsidRPr="00865CE6" w:rsidRDefault="00865CE6" w:rsidP="003579F9">
            <w:pPr>
              <w:numPr>
                <w:ilvl w:val="1"/>
                <w:numId w:val="306"/>
              </w:numPr>
              <w:spacing w:after="0"/>
              <w:contextualSpacing/>
              <w:rPr>
                <w:lang w:val="en-US"/>
              </w:rPr>
            </w:pPr>
            <w:bookmarkStart w:id="2498" w:name="MCCQCTEMPBM_00002539"/>
            <w:bookmarkEnd w:id="2497"/>
            <w:r w:rsidRPr="00865CE6">
              <w:rPr>
                <w:lang w:val="en-US"/>
              </w:rPr>
              <w:t>Use </w:t>
            </w:r>
            <w:r w:rsidRPr="00865CE6">
              <w:rPr>
                <w:b/>
                <w:bCs/>
                <w:lang w:val="en-US"/>
              </w:rPr>
              <w:t>Invoker Certificate</w:t>
            </w:r>
          </w:p>
          <w:p w14:paraId="6234B22E" w14:textId="77777777" w:rsidR="00865CE6" w:rsidRPr="00865CE6" w:rsidRDefault="00865CE6" w:rsidP="003579F9">
            <w:pPr>
              <w:numPr>
                <w:ilvl w:val="0"/>
                <w:numId w:val="306"/>
              </w:numPr>
              <w:spacing w:after="0"/>
              <w:contextualSpacing/>
              <w:rPr>
                <w:lang w:val="en-US"/>
              </w:rPr>
            </w:pPr>
            <w:bookmarkStart w:id="2499" w:name="MCCQCTEMPBM_00002540"/>
            <w:bookmarkEnd w:id="2498"/>
            <w:r w:rsidRPr="00865CE6">
              <w:rPr>
                <w:lang w:val="en-US"/>
              </w:rPr>
              <w:t>Provider Retrieve ACL</w:t>
            </w:r>
          </w:p>
          <w:p w14:paraId="1AA47FB5" w14:textId="77777777" w:rsidR="00865CE6" w:rsidRPr="00865CE6" w:rsidRDefault="00865CE6" w:rsidP="003579F9">
            <w:pPr>
              <w:numPr>
                <w:ilvl w:val="1"/>
                <w:numId w:val="306"/>
              </w:numPr>
              <w:spacing w:after="0"/>
              <w:contextualSpacing/>
              <w:rPr>
                <w:lang w:val="en-US"/>
              </w:rPr>
            </w:pPr>
            <w:bookmarkStart w:id="2500" w:name="MCCQCTEMPBM_00002541"/>
            <w:bookmarkEnd w:id="249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33C3F2EF" w14:textId="77777777" w:rsidR="00865CE6" w:rsidRPr="00865CE6" w:rsidRDefault="00865CE6" w:rsidP="003579F9">
            <w:pPr>
              <w:numPr>
                <w:ilvl w:val="1"/>
                <w:numId w:val="306"/>
              </w:numPr>
              <w:spacing w:after="0"/>
              <w:contextualSpacing/>
              <w:rPr>
                <w:lang w:val="en-US"/>
              </w:rPr>
            </w:pPr>
            <w:bookmarkStart w:id="2501" w:name="MCCQCTEMPBM_00002542"/>
            <w:bookmarkEnd w:id="2500"/>
            <w:r w:rsidRPr="00865CE6">
              <w:rPr>
                <w:lang w:val="en-US"/>
              </w:rPr>
              <w:t>Use </w:t>
            </w:r>
            <w:r w:rsidRPr="00865CE6">
              <w:rPr>
                <w:b/>
                <w:bCs/>
                <w:lang w:val="en-US"/>
              </w:rPr>
              <w:t>serviceApiId</w:t>
            </w:r>
            <w:r w:rsidRPr="00865CE6">
              <w:rPr>
                <w:lang w:val="en-US"/>
              </w:rPr>
              <w:t> and </w:t>
            </w:r>
            <w:r w:rsidRPr="00865CE6">
              <w:rPr>
                <w:b/>
                <w:bCs/>
                <w:lang w:val="en-US"/>
              </w:rPr>
              <w:t>aefId</w:t>
            </w:r>
          </w:p>
          <w:bookmarkEnd w:id="2501"/>
          <w:p w14:paraId="7F4B8CCB" w14:textId="77777777" w:rsidR="00865CE6" w:rsidRPr="00865CE6" w:rsidRDefault="00865CE6" w:rsidP="003579F9">
            <w:pPr>
              <w:numPr>
                <w:ilvl w:val="1"/>
                <w:numId w:val="306"/>
              </w:numPr>
              <w:spacing w:after="0"/>
              <w:contextualSpacing/>
              <w:rPr>
                <w:lang w:val="en-US"/>
              </w:rPr>
            </w:pPr>
            <w:r w:rsidRPr="00865CE6">
              <w:rPr>
                <w:lang w:val="en-US"/>
              </w:rPr>
              <w:t>Use </w:t>
            </w:r>
            <w:r w:rsidRPr="00865CE6">
              <w:rPr>
                <w:b/>
                <w:bCs/>
                <w:lang w:val="en-US"/>
              </w:rPr>
              <w:t>AMF Certificate</w:t>
            </w:r>
          </w:p>
        </w:tc>
      </w:tr>
      <w:tr w:rsidR="00865CE6" w:rsidRPr="00865CE6" w14:paraId="1FFE06B8" w14:textId="77777777" w:rsidTr="003B2724">
        <w:trPr>
          <w:trHeight w:val="300"/>
        </w:trPr>
        <w:tc>
          <w:tcPr>
            <w:tcW w:w="1555" w:type="dxa"/>
          </w:tcPr>
          <w:p w14:paraId="16E259E9" w14:textId="77777777" w:rsidR="00865CE6" w:rsidRPr="00865CE6" w:rsidRDefault="00865CE6" w:rsidP="00865CE6">
            <w:pPr>
              <w:jc w:val="both"/>
              <w:rPr>
                <w:b/>
                <w:bCs/>
                <w:lang w:val="en-US"/>
              </w:rPr>
            </w:pPr>
            <w:bookmarkStart w:id="2502" w:name="MCCQCTEMPBM_00002550" w:colFirst="1" w:colLast="1"/>
            <w:bookmarkEnd w:id="2490"/>
            <w:r w:rsidRPr="00865CE6">
              <w:rPr>
                <w:b/>
                <w:bCs/>
                <w:lang w:val="en-US"/>
              </w:rPr>
              <w:t>Expected Result</w:t>
            </w:r>
          </w:p>
        </w:tc>
        <w:tc>
          <w:tcPr>
            <w:tcW w:w="8076" w:type="dxa"/>
          </w:tcPr>
          <w:p w14:paraId="049FED81" w14:textId="77777777" w:rsidR="00865CE6" w:rsidRPr="00865CE6" w:rsidRDefault="00865CE6" w:rsidP="003579F9">
            <w:pPr>
              <w:numPr>
                <w:ilvl w:val="0"/>
                <w:numId w:val="307"/>
              </w:numPr>
              <w:shd w:val="clear" w:color="auto" w:fill="FFFFFF"/>
              <w:spacing w:before="100" w:beforeAutospacing="1" w:after="0"/>
              <w:contextualSpacing/>
              <w:rPr>
                <w:lang w:val="en-US"/>
              </w:rPr>
            </w:pPr>
            <w:bookmarkStart w:id="2503" w:name="MCCQCTEMPBM_00002544"/>
            <w:r w:rsidRPr="00865CE6">
              <w:rPr>
                <w:lang w:val="en-US"/>
              </w:rPr>
              <w:t>Response to ACL Service must accomplish:</w:t>
            </w:r>
          </w:p>
          <w:p w14:paraId="066727A3" w14:textId="77777777" w:rsidR="00865CE6" w:rsidRPr="00865CE6" w:rsidRDefault="00865CE6" w:rsidP="003579F9">
            <w:pPr>
              <w:numPr>
                <w:ilvl w:val="1"/>
                <w:numId w:val="307"/>
              </w:numPr>
              <w:shd w:val="clear" w:color="auto" w:fill="FFFFFF"/>
              <w:spacing w:before="100" w:beforeAutospacing="1" w:after="0"/>
              <w:contextualSpacing/>
              <w:rPr>
                <w:lang w:val="en-US"/>
              </w:rPr>
            </w:pPr>
            <w:bookmarkStart w:id="2504" w:name="MCCQCTEMPBM_00002545"/>
            <w:bookmarkEnd w:id="2503"/>
            <w:r w:rsidRPr="00865CE6">
              <w:rPr>
                <w:b/>
                <w:bCs/>
                <w:lang w:val="en-US"/>
              </w:rPr>
              <w:t>401 Unauthorized</w:t>
            </w:r>
          </w:p>
          <w:p w14:paraId="3E684D6A" w14:textId="77777777" w:rsidR="00865CE6" w:rsidRPr="00865CE6" w:rsidRDefault="00865CE6" w:rsidP="003579F9">
            <w:pPr>
              <w:numPr>
                <w:ilvl w:val="1"/>
                <w:numId w:val="307"/>
              </w:numPr>
              <w:shd w:val="clear" w:color="auto" w:fill="FFFFFF"/>
              <w:spacing w:before="100" w:beforeAutospacing="1" w:after="0"/>
              <w:contextualSpacing/>
              <w:rPr>
                <w:lang w:val="en-US"/>
              </w:rPr>
            </w:pPr>
            <w:bookmarkStart w:id="2505" w:name="MCCQCTEMPBM_00002546"/>
            <w:bookmarkEnd w:id="2504"/>
            <w:r w:rsidRPr="00865CE6">
              <w:rPr>
                <w:lang w:val="en-US"/>
              </w:rPr>
              <w:t>Error Response Body must accomplish with </w:t>
            </w:r>
            <w:r w:rsidRPr="00865CE6">
              <w:rPr>
                <w:b/>
                <w:bCs/>
                <w:lang w:val="en-US"/>
              </w:rPr>
              <w:t>ProblemDetails</w:t>
            </w:r>
            <w:r w:rsidRPr="00865CE6">
              <w:rPr>
                <w:lang w:val="en-US"/>
              </w:rPr>
              <w:t> data structure with:</w:t>
            </w:r>
          </w:p>
          <w:p w14:paraId="426EB400"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2506" w:name="MCCQCTEMPBM_00002547"/>
            <w:bookmarkEnd w:id="2505"/>
            <w:r w:rsidRPr="00865CE6">
              <w:rPr>
                <w:lang w:val="en-US"/>
              </w:rPr>
              <w:t>status 401</w:t>
            </w:r>
          </w:p>
          <w:p w14:paraId="2BFC2B55"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2507" w:name="MCCQCTEMPBM_00002548"/>
            <w:bookmarkEnd w:id="2506"/>
            <w:r w:rsidRPr="00865CE6">
              <w:rPr>
                <w:lang w:val="en-US"/>
              </w:rPr>
              <w:t>title with message "Unauthorized"</w:t>
            </w:r>
          </w:p>
          <w:p w14:paraId="041732BA"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2508" w:name="MCCQCTEMPBM_00002549"/>
            <w:bookmarkEnd w:id="2507"/>
            <w:r w:rsidRPr="00865CE6">
              <w:rPr>
                <w:lang w:val="en-US"/>
              </w:rPr>
              <w:t>detail with message "Role not authorized for this API route".</w:t>
            </w:r>
          </w:p>
          <w:bookmarkEnd w:id="2508"/>
          <w:p w14:paraId="0901AAB1" w14:textId="77777777" w:rsidR="00865CE6" w:rsidRPr="00865CE6" w:rsidRDefault="00865CE6" w:rsidP="003579F9">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2502"/>
    </w:tbl>
    <w:p w14:paraId="6F548015" w14:textId="77777777" w:rsidR="00865CE6" w:rsidRPr="00865CE6" w:rsidRDefault="00865CE6" w:rsidP="00865CE6">
      <w:pPr>
        <w:jc w:val="both"/>
        <w:rPr>
          <w:lang w:val="en-US"/>
        </w:rPr>
      </w:pPr>
    </w:p>
    <w:p w14:paraId="17C28B29" w14:textId="77777777" w:rsidR="00865CE6" w:rsidRPr="00865CE6" w:rsidRDefault="00865CE6" w:rsidP="00865CE6">
      <w:pPr>
        <w:keepNext/>
        <w:keepLines/>
        <w:spacing w:before="120"/>
        <w:ind w:left="1134" w:hanging="1134"/>
        <w:outlineLvl w:val="2"/>
        <w:rPr>
          <w:rFonts w:ascii="Arial" w:hAnsi="Arial"/>
          <w:sz w:val="28"/>
          <w:lang w:val="en-US"/>
        </w:rPr>
      </w:pPr>
      <w:bookmarkStart w:id="2509" w:name="_Toc178759302"/>
      <w:bookmarkStart w:id="2510" w:name="_Toc179279295"/>
      <w:r w:rsidRPr="00865CE6">
        <w:rPr>
          <w:rFonts w:ascii="Arial" w:hAnsi="Arial"/>
          <w:sz w:val="28"/>
          <w:lang w:val="en-US"/>
        </w:rPr>
        <w:t>Test Case 13: Retrieve ACL with Invoker Certificate</w:t>
      </w:r>
      <w:bookmarkEnd w:id="2509"/>
      <w:bookmarkEnd w:id="2510"/>
    </w:p>
    <w:tbl>
      <w:tblPr>
        <w:tblStyle w:val="TableGrid1"/>
        <w:tblW w:w="0" w:type="auto"/>
        <w:tblLook w:val="04A0" w:firstRow="1" w:lastRow="0" w:firstColumn="1" w:lastColumn="0" w:noHBand="0" w:noVBand="1"/>
      </w:tblPr>
      <w:tblGrid>
        <w:gridCol w:w="1555"/>
        <w:gridCol w:w="8076"/>
      </w:tblGrid>
      <w:tr w:rsidR="00865CE6" w:rsidRPr="00865CE6" w14:paraId="613EC277" w14:textId="77777777" w:rsidTr="003B2724">
        <w:trPr>
          <w:trHeight w:val="300"/>
        </w:trPr>
        <w:tc>
          <w:tcPr>
            <w:tcW w:w="1555" w:type="dxa"/>
          </w:tcPr>
          <w:p w14:paraId="1D615C2B" w14:textId="77777777" w:rsidR="00865CE6" w:rsidRPr="00865CE6" w:rsidRDefault="00865CE6" w:rsidP="00865CE6">
            <w:pPr>
              <w:jc w:val="both"/>
              <w:rPr>
                <w:lang w:val="en-US"/>
              </w:rPr>
            </w:pPr>
            <w:r w:rsidRPr="00865CE6">
              <w:rPr>
                <w:b/>
                <w:bCs/>
                <w:lang w:val="en-US"/>
              </w:rPr>
              <w:t>Test ID</w:t>
            </w:r>
          </w:p>
        </w:tc>
        <w:tc>
          <w:tcPr>
            <w:tcW w:w="8076" w:type="dxa"/>
          </w:tcPr>
          <w:p w14:paraId="3B19A0E8" w14:textId="77777777" w:rsidR="00865CE6" w:rsidRPr="00865CE6" w:rsidRDefault="00865CE6" w:rsidP="00865CE6">
            <w:pPr>
              <w:rPr>
                <w:lang w:val="en-US"/>
              </w:rPr>
            </w:pPr>
            <w:r w:rsidRPr="00865CE6">
              <w:rPr>
                <w:lang w:val="en-US"/>
              </w:rPr>
              <w:t>capif_api_acl -13</w:t>
            </w:r>
          </w:p>
        </w:tc>
      </w:tr>
      <w:tr w:rsidR="00865CE6" w:rsidRPr="00865CE6" w14:paraId="27C655F8" w14:textId="77777777" w:rsidTr="003B2724">
        <w:trPr>
          <w:trHeight w:val="300"/>
        </w:trPr>
        <w:tc>
          <w:tcPr>
            <w:tcW w:w="1555" w:type="dxa"/>
          </w:tcPr>
          <w:p w14:paraId="3FB7356F" w14:textId="77777777" w:rsidR="00865CE6" w:rsidRPr="00865CE6" w:rsidRDefault="00865CE6" w:rsidP="00865CE6">
            <w:pPr>
              <w:jc w:val="both"/>
              <w:rPr>
                <w:lang w:val="en-US"/>
              </w:rPr>
            </w:pPr>
            <w:r w:rsidRPr="00865CE6">
              <w:rPr>
                <w:b/>
                <w:bCs/>
                <w:lang w:val="en-US"/>
              </w:rPr>
              <w:t>Description</w:t>
            </w:r>
          </w:p>
        </w:tc>
        <w:tc>
          <w:tcPr>
            <w:tcW w:w="8076" w:type="dxa"/>
          </w:tcPr>
          <w:p w14:paraId="7289B3DF"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Invoker Certificate</w:t>
            </w:r>
          </w:p>
        </w:tc>
      </w:tr>
      <w:tr w:rsidR="00865CE6" w:rsidRPr="00865CE6" w14:paraId="4F8EF095" w14:textId="77777777" w:rsidTr="003B2724">
        <w:trPr>
          <w:trHeight w:val="300"/>
        </w:trPr>
        <w:tc>
          <w:tcPr>
            <w:tcW w:w="1555" w:type="dxa"/>
          </w:tcPr>
          <w:p w14:paraId="7EDCCA8E" w14:textId="77777777" w:rsidR="00865CE6" w:rsidRPr="00865CE6" w:rsidRDefault="00865CE6" w:rsidP="00865CE6">
            <w:pPr>
              <w:jc w:val="both"/>
              <w:rPr>
                <w:b/>
                <w:bCs/>
                <w:lang w:val="en-US"/>
              </w:rPr>
            </w:pPr>
            <w:r w:rsidRPr="00865CE6">
              <w:rPr>
                <w:b/>
                <w:bCs/>
                <w:lang w:val="en-US"/>
              </w:rPr>
              <w:t>Pre-conditions</w:t>
            </w:r>
          </w:p>
        </w:tc>
        <w:tc>
          <w:tcPr>
            <w:tcW w:w="8076" w:type="dxa"/>
          </w:tcPr>
          <w:p w14:paraId="7753A40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EC82629" w14:textId="77777777" w:rsidR="00865CE6" w:rsidRPr="00865CE6" w:rsidRDefault="00865CE6" w:rsidP="00865CE6">
            <w:pPr>
              <w:rPr>
                <w:lang w:val="en-US"/>
              </w:rPr>
            </w:pPr>
            <w:r w:rsidRPr="00865CE6">
              <w:rPr>
                <w:lang w:val="en-US"/>
              </w:rPr>
              <w:lastRenderedPageBreak/>
              <w:t>Service published in CAPIF</w:t>
            </w:r>
          </w:p>
          <w:p w14:paraId="3F6CE4B6"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6EA32438" w14:textId="77777777" w:rsidTr="003B2724">
        <w:trPr>
          <w:trHeight w:val="300"/>
        </w:trPr>
        <w:tc>
          <w:tcPr>
            <w:tcW w:w="1555" w:type="dxa"/>
          </w:tcPr>
          <w:p w14:paraId="39B0757F" w14:textId="77777777" w:rsidR="00865CE6" w:rsidRPr="00865CE6" w:rsidRDefault="00865CE6" w:rsidP="00865CE6">
            <w:pPr>
              <w:jc w:val="both"/>
              <w:rPr>
                <w:lang w:val="en-US"/>
              </w:rPr>
            </w:pPr>
            <w:bookmarkStart w:id="2511" w:name="MCCQCTEMPBM_00002554" w:colFirst="1" w:colLast="1"/>
            <w:r w:rsidRPr="00865CE6">
              <w:rPr>
                <w:b/>
                <w:bCs/>
                <w:lang w:val="en-US"/>
              </w:rPr>
              <w:lastRenderedPageBreak/>
              <w:t>Execution Steps</w:t>
            </w:r>
          </w:p>
        </w:tc>
        <w:tc>
          <w:tcPr>
            <w:tcW w:w="8076" w:type="dxa"/>
          </w:tcPr>
          <w:p w14:paraId="41985C28" w14:textId="77777777" w:rsidR="00865CE6" w:rsidRPr="00865CE6" w:rsidRDefault="00865CE6" w:rsidP="003579F9">
            <w:pPr>
              <w:numPr>
                <w:ilvl w:val="0"/>
                <w:numId w:val="308"/>
              </w:numPr>
              <w:spacing w:after="0"/>
              <w:contextualSpacing/>
              <w:rPr>
                <w:lang w:val="en-US"/>
              </w:rPr>
            </w:pPr>
            <w:bookmarkStart w:id="2512" w:name="MCCQCTEMPBM_00002551"/>
            <w:r w:rsidRPr="00865CE6">
              <w:rPr>
                <w:lang w:val="en-US"/>
              </w:rPr>
              <w:t>Onboard Invoker and Provider at CCF.</w:t>
            </w:r>
          </w:p>
          <w:p w14:paraId="0D144E44" w14:textId="77777777" w:rsidR="00865CE6" w:rsidRPr="00865CE6" w:rsidRDefault="00865CE6" w:rsidP="003579F9">
            <w:pPr>
              <w:numPr>
                <w:ilvl w:val="0"/>
                <w:numId w:val="308"/>
              </w:numPr>
              <w:spacing w:after="0"/>
              <w:contextualSpacing/>
              <w:rPr>
                <w:lang w:val="en-US"/>
              </w:rPr>
            </w:pPr>
            <w:bookmarkStart w:id="2513" w:name="MCCQCTEMPBM_00002552"/>
            <w:bookmarkEnd w:id="2512"/>
            <w:r w:rsidRPr="00865CE6">
              <w:rPr>
                <w:lang w:val="en-US"/>
              </w:rPr>
              <w:t>Publish Service API with name service_1</w:t>
            </w:r>
          </w:p>
          <w:p w14:paraId="5F0B311C" w14:textId="77777777" w:rsidR="00865CE6" w:rsidRPr="00865CE6" w:rsidRDefault="00865CE6" w:rsidP="003579F9">
            <w:pPr>
              <w:numPr>
                <w:ilvl w:val="0"/>
                <w:numId w:val="308"/>
              </w:numPr>
              <w:spacing w:after="0"/>
              <w:contextualSpacing/>
              <w:rPr>
                <w:lang w:val="en-US"/>
              </w:rPr>
            </w:pPr>
            <w:bookmarkStart w:id="2514" w:name="MCCQCTEMPBM_00002553"/>
            <w:bookmarkEnd w:id="2513"/>
            <w:r w:rsidRPr="00865CE6">
              <w:rPr>
                <w:lang w:val="en-US"/>
              </w:rPr>
              <w:t>Create Security Context</w:t>
            </w:r>
          </w:p>
          <w:bookmarkEnd w:id="2514"/>
          <w:p w14:paraId="4B67F808" w14:textId="77777777" w:rsidR="00865CE6" w:rsidRPr="00865CE6" w:rsidRDefault="00865CE6" w:rsidP="003579F9">
            <w:pPr>
              <w:numPr>
                <w:ilvl w:val="0"/>
                <w:numId w:val="308"/>
              </w:numPr>
              <w:spacing w:after="0"/>
              <w:contextualSpacing/>
              <w:rPr>
                <w:lang w:val="en-US"/>
              </w:rPr>
            </w:pPr>
            <w:r w:rsidRPr="00865CE6">
              <w:rPr>
                <w:lang w:val="en-US"/>
              </w:rPr>
              <w:t>Invoker Get ACL information</w:t>
            </w:r>
          </w:p>
        </w:tc>
      </w:tr>
      <w:tr w:rsidR="00865CE6" w:rsidRPr="00865CE6" w14:paraId="4C5B34BF" w14:textId="77777777" w:rsidTr="003B2724">
        <w:trPr>
          <w:trHeight w:val="300"/>
        </w:trPr>
        <w:tc>
          <w:tcPr>
            <w:tcW w:w="1555" w:type="dxa"/>
          </w:tcPr>
          <w:p w14:paraId="03B165F8" w14:textId="77777777" w:rsidR="00865CE6" w:rsidRPr="00865CE6" w:rsidRDefault="00865CE6" w:rsidP="00865CE6">
            <w:pPr>
              <w:jc w:val="both"/>
              <w:rPr>
                <w:b/>
                <w:bCs/>
                <w:lang w:val="en-US"/>
              </w:rPr>
            </w:pPr>
            <w:bookmarkStart w:id="2515" w:name="MCCQCTEMPBM_00002566" w:colFirst="1" w:colLast="1"/>
            <w:bookmarkEnd w:id="2511"/>
            <w:r w:rsidRPr="00865CE6">
              <w:rPr>
                <w:b/>
                <w:bCs/>
                <w:lang w:val="en-US"/>
              </w:rPr>
              <w:t>Information of Test</w:t>
            </w:r>
          </w:p>
        </w:tc>
        <w:tc>
          <w:tcPr>
            <w:tcW w:w="8076" w:type="dxa"/>
          </w:tcPr>
          <w:p w14:paraId="47A184AE" w14:textId="77777777" w:rsidR="00865CE6" w:rsidRPr="00865CE6" w:rsidRDefault="00865CE6" w:rsidP="003579F9">
            <w:pPr>
              <w:numPr>
                <w:ilvl w:val="0"/>
                <w:numId w:val="309"/>
              </w:numPr>
              <w:spacing w:after="0"/>
              <w:contextualSpacing/>
              <w:rPr>
                <w:lang w:val="en-US"/>
              </w:rPr>
            </w:pPr>
            <w:bookmarkStart w:id="2516" w:name="MCCQCTEMPBM_00002555"/>
            <w:r w:rsidRPr="00865CE6">
              <w:rPr>
                <w:lang w:val="en-US"/>
              </w:rPr>
              <w:t>Onboard Invoker and provider at CCF.</w:t>
            </w:r>
          </w:p>
          <w:p w14:paraId="1A6BD9C9" w14:textId="77777777" w:rsidR="00865CE6" w:rsidRPr="00865CE6" w:rsidRDefault="00865CE6" w:rsidP="003579F9">
            <w:pPr>
              <w:numPr>
                <w:ilvl w:val="0"/>
                <w:numId w:val="309"/>
              </w:numPr>
              <w:spacing w:after="0"/>
              <w:contextualSpacing/>
              <w:rPr>
                <w:lang w:val="en-US"/>
              </w:rPr>
            </w:pPr>
            <w:bookmarkStart w:id="2517" w:name="MCCQCTEMPBM_00002556"/>
            <w:bookmarkEnd w:id="2516"/>
            <w:r w:rsidRPr="00865CE6">
              <w:rPr>
                <w:lang w:val="en-US"/>
              </w:rPr>
              <w:t>Publish Service API at CCF:</w:t>
            </w:r>
          </w:p>
          <w:p w14:paraId="368EADF1" w14:textId="77777777" w:rsidR="00865CE6" w:rsidRPr="00865CE6" w:rsidRDefault="00865CE6" w:rsidP="003579F9">
            <w:pPr>
              <w:numPr>
                <w:ilvl w:val="1"/>
                <w:numId w:val="309"/>
              </w:numPr>
              <w:spacing w:after="0"/>
              <w:contextualSpacing/>
              <w:rPr>
                <w:lang w:val="en-US"/>
              </w:rPr>
            </w:pPr>
            <w:bookmarkStart w:id="2518" w:name="MCCQCTEMPBM_00002557"/>
            <w:bookmarkEnd w:id="251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AB3B9B0" w14:textId="77777777" w:rsidR="00865CE6" w:rsidRPr="00865CE6" w:rsidRDefault="00865CE6" w:rsidP="003579F9">
            <w:pPr>
              <w:numPr>
                <w:ilvl w:val="1"/>
                <w:numId w:val="309"/>
              </w:numPr>
              <w:spacing w:after="0"/>
              <w:contextualSpacing/>
              <w:rPr>
                <w:lang w:val="en-US"/>
              </w:rPr>
            </w:pPr>
            <w:bookmarkStart w:id="2519" w:name="MCCQCTEMPBM_00002558"/>
            <w:bookmarkEnd w:id="2518"/>
            <w:r w:rsidRPr="00865CE6">
              <w:rPr>
                <w:lang w:val="en-US"/>
              </w:rPr>
              <w:t>body [service api description] with apiName </w:t>
            </w:r>
            <w:r w:rsidRPr="00865CE6">
              <w:rPr>
                <w:b/>
                <w:bCs/>
                <w:lang w:val="en-US"/>
              </w:rPr>
              <w:t>service_1</w:t>
            </w:r>
          </w:p>
          <w:p w14:paraId="7BE7652F" w14:textId="77777777" w:rsidR="00865CE6" w:rsidRPr="00865CE6" w:rsidRDefault="00865CE6" w:rsidP="003579F9">
            <w:pPr>
              <w:numPr>
                <w:ilvl w:val="1"/>
                <w:numId w:val="309"/>
              </w:numPr>
              <w:spacing w:after="0"/>
              <w:contextualSpacing/>
              <w:rPr>
                <w:lang w:val="en-US"/>
              </w:rPr>
            </w:pPr>
            <w:bookmarkStart w:id="2520" w:name="MCCQCTEMPBM_00002559"/>
            <w:bookmarkEnd w:id="2519"/>
            <w:r w:rsidRPr="00865CE6">
              <w:rPr>
                <w:lang w:val="en-US"/>
              </w:rPr>
              <w:t>Use </w:t>
            </w:r>
            <w:r w:rsidRPr="00865CE6">
              <w:rPr>
                <w:b/>
                <w:bCs/>
                <w:lang w:val="en-US"/>
              </w:rPr>
              <w:t>APF Certificate</w:t>
            </w:r>
          </w:p>
          <w:p w14:paraId="7721AA84" w14:textId="77777777" w:rsidR="00865CE6" w:rsidRPr="00865CE6" w:rsidRDefault="00865CE6" w:rsidP="003579F9">
            <w:pPr>
              <w:numPr>
                <w:ilvl w:val="0"/>
                <w:numId w:val="309"/>
              </w:numPr>
              <w:spacing w:after="0"/>
              <w:contextualSpacing/>
              <w:rPr>
                <w:lang w:val="en-US"/>
              </w:rPr>
            </w:pPr>
            <w:bookmarkStart w:id="2521" w:name="MCCQCTEMPBM_00002560"/>
            <w:bookmarkEnd w:id="2520"/>
            <w:r w:rsidRPr="00865CE6">
              <w:rPr>
                <w:lang w:val="en-US"/>
              </w:rPr>
              <w:t>Create Security Context for this Invoker</w:t>
            </w:r>
          </w:p>
          <w:p w14:paraId="61978043" w14:textId="77777777" w:rsidR="00865CE6" w:rsidRPr="00865CE6" w:rsidRDefault="00865CE6" w:rsidP="003579F9">
            <w:pPr>
              <w:numPr>
                <w:ilvl w:val="1"/>
                <w:numId w:val="309"/>
              </w:numPr>
              <w:spacing w:after="0"/>
              <w:contextualSpacing/>
              <w:rPr>
                <w:lang w:val="en-US"/>
              </w:rPr>
            </w:pPr>
            <w:bookmarkStart w:id="2522" w:name="MCCQCTEMPBM_00002561"/>
            <w:bookmarkEnd w:id="252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C20835A" w14:textId="77777777" w:rsidR="00865CE6" w:rsidRPr="00865CE6" w:rsidRDefault="00865CE6" w:rsidP="003579F9">
            <w:pPr>
              <w:numPr>
                <w:ilvl w:val="1"/>
                <w:numId w:val="309"/>
              </w:numPr>
              <w:spacing w:after="0"/>
              <w:contextualSpacing/>
              <w:rPr>
                <w:lang w:val="en-US"/>
              </w:rPr>
            </w:pPr>
            <w:bookmarkStart w:id="2523" w:name="MCCQCTEMPBM_00002562"/>
            <w:bookmarkEnd w:id="2522"/>
            <w:r w:rsidRPr="00865CE6">
              <w:rPr>
                <w:lang w:val="en-US"/>
              </w:rPr>
              <w:t>Use </w:t>
            </w:r>
            <w:r w:rsidRPr="00865CE6">
              <w:rPr>
                <w:b/>
                <w:bCs/>
                <w:lang w:val="en-US"/>
              </w:rPr>
              <w:t>Invoker Certificate</w:t>
            </w:r>
          </w:p>
          <w:p w14:paraId="565BD495" w14:textId="77777777" w:rsidR="00865CE6" w:rsidRPr="00865CE6" w:rsidRDefault="00865CE6" w:rsidP="003579F9">
            <w:pPr>
              <w:numPr>
                <w:ilvl w:val="0"/>
                <w:numId w:val="309"/>
              </w:numPr>
              <w:spacing w:after="0"/>
              <w:contextualSpacing/>
              <w:rPr>
                <w:lang w:val="en-US"/>
              </w:rPr>
            </w:pPr>
            <w:bookmarkStart w:id="2524" w:name="MCCQCTEMPBM_00002563"/>
            <w:bookmarkEnd w:id="2523"/>
            <w:r w:rsidRPr="00865CE6">
              <w:rPr>
                <w:lang w:val="en-US"/>
              </w:rPr>
              <w:t>Invoker Retrieve ACL</w:t>
            </w:r>
          </w:p>
          <w:p w14:paraId="1BF73D82" w14:textId="77777777" w:rsidR="00865CE6" w:rsidRPr="00865CE6" w:rsidRDefault="00865CE6" w:rsidP="003579F9">
            <w:pPr>
              <w:numPr>
                <w:ilvl w:val="1"/>
                <w:numId w:val="309"/>
              </w:numPr>
              <w:spacing w:after="0"/>
              <w:contextualSpacing/>
              <w:rPr>
                <w:lang w:val="en-US"/>
              </w:rPr>
            </w:pPr>
            <w:bookmarkStart w:id="2525" w:name="MCCQCTEMPBM_00002564"/>
            <w:bookmarkEnd w:id="252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6FF74D9" w14:textId="77777777" w:rsidR="00865CE6" w:rsidRPr="00865CE6" w:rsidRDefault="00865CE6" w:rsidP="003579F9">
            <w:pPr>
              <w:numPr>
                <w:ilvl w:val="1"/>
                <w:numId w:val="309"/>
              </w:numPr>
              <w:spacing w:after="0"/>
              <w:contextualSpacing/>
              <w:rPr>
                <w:lang w:val="en-US"/>
              </w:rPr>
            </w:pPr>
            <w:bookmarkStart w:id="2526" w:name="MCCQCTEMPBM_00002565"/>
            <w:bookmarkEnd w:id="2525"/>
            <w:r w:rsidRPr="00865CE6">
              <w:rPr>
                <w:lang w:val="en-US"/>
              </w:rPr>
              <w:t>Use </w:t>
            </w:r>
            <w:r w:rsidRPr="00865CE6">
              <w:rPr>
                <w:b/>
                <w:bCs/>
                <w:lang w:val="en-US"/>
              </w:rPr>
              <w:t>serviceApiId</w:t>
            </w:r>
            <w:r w:rsidRPr="00865CE6">
              <w:rPr>
                <w:lang w:val="en-US"/>
              </w:rPr>
              <w:t> and </w:t>
            </w:r>
            <w:r w:rsidRPr="00865CE6">
              <w:rPr>
                <w:b/>
                <w:bCs/>
                <w:lang w:val="en-US"/>
              </w:rPr>
              <w:t>aefId</w:t>
            </w:r>
          </w:p>
          <w:bookmarkEnd w:id="2526"/>
          <w:p w14:paraId="413293C1" w14:textId="77777777" w:rsidR="00865CE6" w:rsidRPr="00865CE6" w:rsidRDefault="00865CE6" w:rsidP="003579F9">
            <w:pPr>
              <w:numPr>
                <w:ilvl w:val="1"/>
                <w:numId w:val="309"/>
              </w:numPr>
              <w:spacing w:after="0"/>
              <w:contextualSpacing/>
              <w:rPr>
                <w:lang w:val="en-US"/>
              </w:rPr>
            </w:pPr>
            <w:r w:rsidRPr="00865CE6">
              <w:rPr>
                <w:lang w:val="en-US"/>
              </w:rPr>
              <w:t>Use </w:t>
            </w:r>
            <w:r w:rsidRPr="00865CE6">
              <w:rPr>
                <w:b/>
                <w:bCs/>
                <w:lang w:val="en-US"/>
              </w:rPr>
              <w:t>Invoker Certificate</w:t>
            </w:r>
          </w:p>
        </w:tc>
      </w:tr>
      <w:tr w:rsidR="00865CE6" w:rsidRPr="00865CE6" w14:paraId="1261AE9E" w14:textId="77777777" w:rsidTr="003B2724">
        <w:trPr>
          <w:trHeight w:val="300"/>
        </w:trPr>
        <w:tc>
          <w:tcPr>
            <w:tcW w:w="1555" w:type="dxa"/>
          </w:tcPr>
          <w:p w14:paraId="620350DC" w14:textId="77777777" w:rsidR="00865CE6" w:rsidRPr="00865CE6" w:rsidRDefault="00865CE6" w:rsidP="00865CE6">
            <w:pPr>
              <w:jc w:val="both"/>
              <w:rPr>
                <w:b/>
                <w:bCs/>
                <w:lang w:val="en-US"/>
              </w:rPr>
            </w:pPr>
            <w:bookmarkStart w:id="2527" w:name="MCCQCTEMPBM_00002573" w:colFirst="1" w:colLast="1"/>
            <w:bookmarkEnd w:id="2515"/>
            <w:r w:rsidRPr="00865CE6">
              <w:rPr>
                <w:b/>
                <w:bCs/>
                <w:lang w:val="en-US"/>
              </w:rPr>
              <w:t>Expected Result</w:t>
            </w:r>
          </w:p>
        </w:tc>
        <w:tc>
          <w:tcPr>
            <w:tcW w:w="8076" w:type="dxa"/>
          </w:tcPr>
          <w:p w14:paraId="34420115" w14:textId="77777777" w:rsidR="00865CE6" w:rsidRPr="00865CE6" w:rsidRDefault="00865CE6" w:rsidP="003579F9">
            <w:pPr>
              <w:numPr>
                <w:ilvl w:val="0"/>
                <w:numId w:val="310"/>
              </w:numPr>
              <w:shd w:val="clear" w:color="auto" w:fill="FFFFFF"/>
              <w:spacing w:before="100" w:beforeAutospacing="1" w:after="0"/>
              <w:contextualSpacing/>
              <w:rPr>
                <w:lang w:val="en-US"/>
              </w:rPr>
            </w:pPr>
            <w:bookmarkStart w:id="2528" w:name="MCCQCTEMPBM_00002567"/>
            <w:r w:rsidRPr="00865CE6">
              <w:rPr>
                <w:lang w:val="en-US"/>
              </w:rPr>
              <w:t>Response to ACL Service must accomplish:</w:t>
            </w:r>
          </w:p>
          <w:p w14:paraId="63305174" w14:textId="77777777" w:rsidR="00865CE6" w:rsidRPr="00865CE6" w:rsidRDefault="00865CE6" w:rsidP="003579F9">
            <w:pPr>
              <w:numPr>
                <w:ilvl w:val="1"/>
                <w:numId w:val="310"/>
              </w:numPr>
              <w:shd w:val="clear" w:color="auto" w:fill="FFFFFF"/>
              <w:spacing w:before="100" w:beforeAutospacing="1" w:after="0"/>
              <w:contextualSpacing/>
              <w:rPr>
                <w:lang w:val="en-US"/>
              </w:rPr>
            </w:pPr>
            <w:bookmarkStart w:id="2529" w:name="MCCQCTEMPBM_00002568"/>
            <w:bookmarkEnd w:id="2528"/>
            <w:r w:rsidRPr="00865CE6">
              <w:rPr>
                <w:b/>
                <w:bCs/>
                <w:lang w:val="en-US"/>
              </w:rPr>
              <w:t>401 Unauthorized</w:t>
            </w:r>
          </w:p>
          <w:p w14:paraId="4FB1AC47" w14:textId="77777777" w:rsidR="00865CE6" w:rsidRPr="00865CE6" w:rsidRDefault="00865CE6" w:rsidP="003579F9">
            <w:pPr>
              <w:numPr>
                <w:ilvl w:val="1"/>
                <w:numId w:val="310"/>
              </w:numPr>
              <w:shd w:val="clear" w:color="auto" w:fill="FFFFFF"/>
              <w:spacing w:before="100" w:beforeAutospacing="1" w:after="0"/>
              <w:contextualSpacing/>
              <w:rPr>
                <w:lang w:val="en-US"/>
              </w:rPr>
            </w:pPr>
            <w:bookmarkStart w:id="2530" w:name="MCCQCTEMPBM_00002569"/>
            <w:bookmarkEnd w:id="2529"/>
            <w:r w:rsidRPr="00865CE6">
              <w:rPr>
                <w:lang w:val="en-US"/>
              </w:rPr>
              <w:t>Error Response Body must accomplish with </w:t>
            </w:r>
            <w:r w:rsidRPr="00865CE6">
              <w:rPr>
                <w:b/>
                <w:bCs/>
                <w:lang w:val="en-US"/>
              </w:rPr>
              <w:t>ProblemDetails</w:t>
            </w:r>
            <w:r w:rsidRPr="00865CE6">
              <w:rPr>
                <w:lang w:val="en-US"/>
              </w:rPr>
              <w:t> data structure with:</w:t>
            </w:r>
          </w:p>
          <w:p w14:paraId="6E2AF12A"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2531" w:name="MCCQCTEMPBM_00002570"/>
            <w:bookmarkEnd w:id="2530"/>
            <w:r w:rsidRPr="00865CE6">
              <w:rPr>
                <w:lang w:val="en-US"/>
              </w:rPr>
              <w:t>status 401</w:t>
            </w:r>
          </w:p>
          <w:p w14:paraId="0072BC24"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2532" w:name="MCCQCTEMPBM_00002571"/>
            <w:bookmarkEnd w:id="2531"/>
            <w:r w:rsidRPr="00865CE6">
              <w:rPr>
                <w:lang w:val="en-US"/>
              </w:rPr>
              <w:t>title with message "Unauthorized"</w:t>
            </w:r>
          </w:p>
          <w:p w14:paraId="4CA86980"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2533" w:name="MCCQCTEMPBM_00002572"/>
            <w:bookmarkEnd w:id="2532"/>
            <w:r w:rsidRPr="00865CE6">
              <w:rPr>
                <w:lang w:val="en-US"/>
              </w:rPr>
              <w:t>detail with message "Role not authorized for this API route".</w:t>
            </w:r>
          </w:p>
          <w:bookmarkEnd w:id="2533"/>
          <w:p w14:paraId="73E424B8" w14:textId="77777777" w:rsidR="00865CE6" w:rsidRPr="00865CE6" w:rsidRDefault="00865CE6" w:rsidP="003579F9">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2527"/>
    </w:tbl>
    <w:p w14:paraId="48749BF8" w14:textId="77777777" w:rsidR="00865CE6" w:rsidRPr="00865CE6" w:rsidRDefault="00865CE6" w:rsidP="00865CE6">
      <w:pPr>
        <w:jc w:val="both"/>
        <w:rPr>
          <w:lang w:val="en-US"/>
        </w:rPr>
      </w:pPr>
    </w:p>
    <w:p w14:paraId="3C905841" w14:textId="77777777" w:rsidR="00865CE6" w:rsidRPr="00865CE6" w:rsidRDefault="00865CE6" w:rsidP="00865CE6">
      <w:pPr>
        <w:keepNext/>
        <w:keepLines/>
        <w:spacing w:before="120"/>
        <w:ind w:left="1134" w:hanging="1134"/>
        <w:outlineLvl w:val="2"/>
        <w:rPr>
          <w:rFonts w:ascii="Arial" w:hAnsi="Arial"/>
          <w:sz w:val="28"/>
          <w:lang w:val="en-US"/>
        </w:rPr>
      </w:pPr>
      <w:bookmarkStart w:id="2534" w:name="_Toc178759303"/>
      <w:bookmarkStart w:id="2535" w:name="_Toc179279296"/>
      <w:r w:rsidRPr="00865CE6">
        <w:rPr>
          <w:rFonts w:ascii="Arial" w:hAnsi="Arial"/>
          <w:sz w:val="28"/>
          <w:lang w:val="en-US"/>
        </w:rPr>
        <w:t>Test Case 14: No ACL for invoker after being removed</w:t>
      </w:r>
      <w:bookmarkEnd w:id="2534"/>
      <w:bookmarkEnd w:id="2535"/>
    </w:p>
    <w:tbl>
      <w:tblPr>
        <w:tblStyle w:val="TableGrid1"/>
        <w:tblW w:w="0" w:type="auto"/>
        <w:tblLook w:val="04A0" w:firstRow="1" w:lastRow="0" w:firstColumn="1" w:lastColumn="0" w:noHBand="0" w:noVBand="1"/>
      </w:tblPr>
      <w:tblGrid>
        <w:gridCol w:w="1555"/>
        <w:gridCol w:w="8076"/>
      </w:tblGrid>
      <w:tr w:rsidR="00865CE6" w:rsidRPr="00865CE6" w14:paraId="3EF0D0AA" w14:textId="77777777" w:rsidTr="003B2724">
        <w:trPr>
          <w:trHeight w:val="300"/>
        </w:trPr>
        <w:tc>
          <w:tcPr>
            <w:tcW w:w="1555" w:type="dxa"/>
          </w:tcPr>
          <w:p w14:paraId="08968351" w14:textId="77777777" w:rsidR="00865CE6" w:rsidRPr="00865CE6" w:rsidRDefault="00865CE6" w:rsidP="00865CE6">
            <w:pPr>
              <w:jc w:val="both"/>
              <w:rPr>
                <w:lang w:val="en-US"/>
              </w:rPr>
            </w:pPr>
            <w:r w:rsidRPr="00865CE6">
              <w:rPr>
                <w:b/>
                <w:bCs/>
                <w:lang w:val="en-US"/>
              </w:rPr>
              <w:t>Test ID</w:t>
            </w:r>
          </w:p>
        </w:tc>
        <w:tc>
          <w:tcPr>
            <w:tcW w:w="8076" w:type="dxa"/>
          </w:tcPr>
          <w:p w14:paraId="11387BC4" w14:textId="77777777" w:rsidR="00865CE6" w:rsidRPr="00865CE6" w:rsidRDefault="00865CE6" w:rsidP="00865CE6">
            <w:pPr>
              <w:rPr>
                <w:lang w:val="en-US"/>
              </w:rPr>
            </w:pPr>
            <w:r w:rsidRPr="00865CE6">
              <w:rPr>
                <w:lang w:val="en-US"/>
              </w:rPr>
              <w:t>capif_api_acl -14</w:t>
            </w:r>
          </w:p>
        </w:tc>
      </w:tr>
      <w:tr w:rsidR="00865CE6" w:rsidRPr="00865CE6" w14:paraId="06399C8E" w14:textId="77777777" w:rsidTr="003B2724">
        <w:trPr>
          <w:trHeight w:val="300"/>
        </w:trPr>
        <w:tc>
          <w:tcPr>
            <w:tcW w:w="1555" w:type="dxa"/>
          </w:tcPr>
          <w:p w14:paraId="3781E805" w14:textId="77777777" w:rsidR="00865CE6" w:rsidRPr="00865CE6" w:rsidRDefault="00865CE6" w:rsidP="00865CE6">
            <w:pPr>
              <w:jc w:val="both"/>
              <w:rPr>
                <w:lang w:val="en-US"/>
              </w:rPr>
            </w:pPr>
            <w:r w:rsidRPr="00865CE6">
              <w:rPr>
                <w:b/>
                <w:bCs/>
                <w:lang w:val="en-US"/>
              </w:rPr>
              <w:t>Description</w:t>
            </w:r>
          </w:p>
        </w:tc>
        <w:tc>
          <w:tcPr>
            <w:tcW w:w="8076" w:type="dxa"/>
          </w:tcPr>
          <w:p w14:paraId="0DAECEA1" w14:textId="77777777" w:rsidR="00865CE6" w:rsidRPr="00865CE6" w:rsidRDefault="00865CE6" w:rsidP="00865CE6">
            <w:pPr>
              <w:rPr>
                <w:lang w:val="en-US"/>
              </w:rPr>
            </w:pPr>
            <w:r w:rsidRPr="00865CE6">
              <w:rPr>
                <w:lang w:val="en-US"/>
              </w:rPr>
              <w:t>This test case will check that ACLs are removed after invoker is removed.</w:t>
            </w:r>
          </w:p>
        </w:tc>
      </w:tr>
      <w:tr w:rsidR="00865CE6" w:rsidRPr="00865CE6" w14:paraId="737DBE33" w14:textId="77777777" w:rsidTr="003B2724">
        <w:trPr>
          <w:trHeight w:val="300"/>
        </w:trPr>
        <w:tc>
          <w:tcPr>
            <w:tcW w:w="1555" w:type="dxa"/>
          </w:tcPr>
          <w:p w14:paraId="6B37B18D" w14:textId="77777777" w:rsidR="00865CE6" w:rsidRPr="00865CE6" w:rsidRDefault="00865CE6" w:rsidP="00865CE6">
            <w:pPr>
              <w:jc w:val="both"/>
              <w:rPr>
                <w:b/>
                <w:bCs/>
                <w:lang w:val="en-US"/>
              </w:rPr>
            </w:pPr>
            <w:r w:rsidRPr="00865CE6">
              <w:rPr>
                <w:b/>
                <w:bCs/>
                <w:lang w:val="en-US"/>
              </w:rPr>
              <w:t>Pre-conditions</w:t>
            </w:r>
          </w:p>
        </w:tc>
        <w:tc>
          <w:tcPr>
            <w:tcW w:w="8076" w:type="dxa"/>
          </w:tcPr>
          <w:p w14:paraId="52A3506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E4F7147" w14:textId="77777777" w:rsidR="00865CE6" w:rsidRPr="00865CE6" w:rsidRDefault="00865CE6" w:rsidP="00865CE6">
            <w:pPr>
              <w:rPr>
                <w:lang w:val="en-US"/>
              </w:rPr>
            </w:pPr>
            <w:r w:rsidRPr="00865CE6">
              <w:rPr>
                <w:lang w:val="en-US"/>
              </w:rPr>
              <w:t>Service published in CAPIF</w:t>
            </w:r>
          </w:p>
          <w:p w14:paraId="28B99B0B"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6885220A" w14:textId="77777777" w:rsidTr="003B2724">
        <w:trPr>
          <w:trHeight w:val="300"/>
        </w:trPr>
        <w:tc>
          <w:tcPr>
            <w:tcW w:w="1555" w:type="dxa"/>
          </w:tcPr>
          <w:p w14:paraId="39F69620" w14:textId="77777777" w:rsidR="00865CE6" w:rsidRPr="00865CE6" w:rsidRDefault="00865CE6" w:rsidP="00865CE6">
            <w:pPr>
              <w:jc w:val="both"/>
              <w:rPr>
                <w:lang w:val="en-US"/>
              </w:rPr>
            </w:pPr>
            <w:bookmarkStart w:id="2536" w:name="MCCQCTEMPBM_00002579" w:colFirst="1" w:colLast="1"/>
            <w:r w:rsidRPr="00865CE6">
              <w:rPr>
                <w:b/>
                <w:bCs/>
                <w:lang w:val="en-US"/>
              </w:rPr>
              <w:t>Execution Steps</w:t>
            </w:r>
          </w:p>
        </w:tc>
        <w:tc>
          <w:tcPr>
            <w:tcW w:w="8076" w:type="dxa"/>
          </w:tcPr>
          <w:p w14:paraId="43EA1D2C" w14:textId="77777777" w:rsidR="00865CE6" w:rsidRPr="00865CE6" w:rsidRDefault="00865CE6" w:rsidP="003579F9">
            <w:pPr>
              <w:numPr>
                <w:ilvl w:val="0"/>
                <w:numId w:val="311"/>
              </w:numPr>
              <w:spacing w:after="0"/>
              <w:contextualSpacing/>
              <w:rPr>
                <w:lang w:val="en-US"/>
              </w:rPr>
            </w:pPr>
            <w:bookmarkStart w:id="2537" w:name="MCCQCTEMPBM_00002574"/>
            <w:r w:rsidRPr="00865CE6">
              <w:rPr>
                <w:lang w:val="en-US"/>
              </w:rPr>
              <w:t>Onboard Invoker and Provider at CCF.</w:t>
            </w:r>
          </w:p>
          <w:p w14:paraId="076DE8C5" w14:textId="77777777" w:rsidR="00865CE6" w:rsidRPr="00865CE6" w:rsidRDefault="00865CE6" w:rsidP="003579F9">
            <w:pPr>
              <w:numPr>
                <w:ilvl w:val="0"/>
                <w:numId w:val="311"/>
              </w:numPr>
              <w:spacing w:after="0"/>
              <w:contextualSpacing/>
              <w:rPr>
                <w:lang w:val="en-US"/>
              </w:rPr>
            </w:pPr>
            <w:bookmarkStart w:id="2538" w:name="MCCQCTEMPBM_00002575"/>
            <w:bookmarkEnd w:id="2537"/>
            <w:r w:rsidRPr="00865CE6">
              <w:rPr>
                <w:lang w:val="en-US"/>
              </w:rPr>
              <w:t>Publish Service API with name service_1</w:t>
            </w:r>
          </w:p>
          <w:p w14:paraId="1E87817E" w14:textId="77777777" w:rsidR="00865CE6" w:rsidRPr="00865CE6" w:rsidRDefault="00865CE6" w:rsidP="003579F9">
            <w:pPr>
              <w:numPr>
                <w:ilvl w:val="0"/>
                <w:numId w:val="311"/>
              </w:numPr>
              <w:spacing w:after="0"/>
              <w:contextualSpacing/>
              <w:rPr>
                <w:lang w:val="en-US"/>
              </w:rPr>
            </w:pPr>
            <w:bookmarkStart w:id="2539" w:name="MCCQCTEMPBM_00002576"/>
            <w:bookmarkEnd w:id="2538"/>
            <w:r w:rsidRPr="00865CE6">
              <w:rPr>
                <w:lang w:val="en-US"/>
              </w:rPr>
              <w:t>Create Security Context</w:t>
            </w:r>
          </w:p>
          <w:p w14:paraId="4F7F93E4" w14:textId="77777777" w:rsidR="00865CE6" w:rsidRPr="00865CE6" w:rsidRDefault="00865CE6" w:rsidP="003579F9">
            <w:pPr>
              <w:numPr>
                <w:ilvl w:val="0"/>
                <w:numId w:val="311"/>
              </w:numPr>
              <w:spacing w:after="0"/>
              <w:contextualSpacing/>
              <w:rPr>
                <w:lang w:val="en-US"/>
              </w:rPr>
            </w:pPr>
            <w:bookmarkStart w:id="2540" w:name="MCCQCTEMPBM_00002577"/>
            <w:bookmarkEnd w:id="2539"/>
            <w:r w:rsidRPr="00865CE6">
              <w:rPr>
                <w:lang w:val="en-US"/>
              </w:rPr>
              <w:t>Provider Get ACL information</w:t>
            </w:r>
          </w:p>
          <w:p w14:paraId="6C5978DA" w14:textId="77777777" w:rsidR="00865CE6" w:rsidRPr="00865CE6" w:rsidRDefault="00865CE6" w:rsidP="003579F9">
            <w:pPr>
              <w:numPr>
                <w:ilvl w:val="0"/>
                <w:numId w:val="311"/>
              </w:numPr>
              <w:spacing w:after="0"/>
              <w:contextualSpacing/>
              <w:rPr>
                <w:lang w:val="en-US"/>
              </w:rPr>
            </w:pPr>
            <w:bookmarkStart w:id="2541" w:name="MCCQCTEMPBM_00002578"/>
            <w:bookmarkEnd w:id="2540"/>
            <w:r w:rsidRPr="00865CE6">
              <w:rPr>
                <w:lang w:val="en-US"/>
              </w:rPr>
              <w:t>Remove Invoker from CAPIF</w:t>
            </w:r>
          </w:p>
          <w:bookmarkEnd w:id="2541"/>
          <w:p w14:paraId="3F7E3A08" w14:textId="77777777" w:rsidR="00865CE6" w:rsidRPr="00865CE6" w:rsidRDefault="00865CE6" w:rsidP="003579F9">
            <w:pPr>
              <w:numPr>
                <w:ilvl w:val="0"/>
                <w:numId w:val="311"/>
              </w:numPr>
              <w:spacing w:after="0"/>
              <w:contextualSpacing/>
              <w:rPr>
                <w:lang w:val="en-US"/>
              </w:rPr>
            </w:pPr>
            <w:r w:rsidRPr="00865CE6">
              <w:rPr>
                <w:lang w:val="en-US"/>
              </w:rPr>
              <w:t>Provider Get ACL information</w:t>
            </w:r>
          </w:p>
        </w:tc>
      </w:tr>
      <w:tr w:rsidR="00865CE6" w:rsidRPr="00865CE6" w14:paraId="132AE117" w14:textId="77777777" w:rsidTr="003B2724">
        <w:trPr>
          <w:trHeight w:val="300"/>
        </w:trPr>
        <w:tc>
          <w:tcPr>
            <w:tcW w:w="1555" w:type="dxa"/>
          </w:tcPr>
          <w:p w14:paraId="5677D15E" w14:textId="77777777" w:rsidR="00865CE6" w:rsidRPr="00865CE6" w:rsidRDefault="00865CE6" w:rsidP="00865CE6">
            <w:pPr>
              <w:jc w:val="both"/>
              <w:rPr>
                <w:b/>
                <w:bCs/>
                <w:lang w:val="en-US"/>
              </w:rPr>
            </w:pPr>
            <w:bookmarkStart w:id="2542" w:name="MCCQCTEMPBM_00002596" w:colFirst="1" w:colLast="1"/>
            <w:bookmarkEnd w:id="2536"/>
            <w:r w:rsidRPr="00865CE6">
              <w:rPr>
                <w:b/>
                <w:bCs/>
                <w:lang w:val="en-US"/>
              </w:rPr>
              <w:t>Information of Test</w:t>
            </w:r>
          </w:p>
        </w:tc>
        <w:tc>
          <w:tcPr>
            <w:tcW w:w="8076" w:type="dxa"/>
          </w:tcPr>
          <w:p w14:paraId="4DA7E707" w14:textId="77777777" w:rsidR="00865CE6" w:rsidRPr="00865CE6" w:rsidRDefault="00865CE6" w:rsidP="003579F9">
            <w:pPr>
              <w:numPr>
                <w:ilvl w:val="0"/>
                <w:numId w:val="312"/>
              </w:numPr>
              <w:spacing w:after="0"/>
              <w:contextualSpacing/>
              <w:rPr>
                <w:lang w:val="en-US"/>
              </w:rPr>
            </w:pPr>
            <w:bookmarkStart w:id="2543" w:name="MCCQCTEMPBM_00002580"/>
            <w:r w:rsidRPr="00865CE6">
              <w:rPr>
                <w:lang w:val="en-US"/>
              </w:rPr>
              <w:t>Onboard Invoker and provider at CCF.</w:t>
            </w:r>
          </w:p>
          <w:p w14:paraId="3D56D641" w14:textId="77777777" w:rsidR="00865CE6" w:rsidRPr="00865CE6" w:rsidRDefault="00865CE6" w:rsidP="003579F9">
            <w:pPr>
              <w:numPr>
                <w:ilvl w:val="0"/>
                <w:numId w:val="312"/>
              </w:numPr>
              <w:spacing w:after="0"/>
              <w:contextualSpacing/>
              <w:rPr>
                <w:lang w:val="en-US"/>
              </w:rPr>
            </w:pPr>
            <w:bookmarkStart w:id="2544" w:name="MCCQCTEMPBM_00002581"/>
            <w:bookmarkEnd w:id="2543"/>
            <w:r w:rsidRPr="00865CE6">
              <w:rPr>
                <w:lang w:val="en-US"/>
              </w:rPr>
              <w:t>Publish Service API at CCF:</w:t>
            </w:r>
          </w:p>
          <w:p w14:paraId="476645DE" w14:textId="77777777" w:rsidR="00865CE6" w:rsidRPr="00865CE6" w:rsidRDefault="00865CE6" w:rsidP="003579F9">
            <w:pPr>
              <w:numPr>
                <w:ilvl w:val="1"/>
                <w:numId w:val="312"/>
              </w:numPr>
              <w:spacing w:after="0"/>
              <w:contextualSpacing/>
              <w:rPr>
                <w:lang w:val="en-US"/>
              </w:rPr>
            </w:pPr>
            <w:bookmarkStart w:id="2545" w:name="MCCQCTEMPBM_00002582"/>
            <w:bookmarkEnd w:id="254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9932FB7" w14:textId="77777777" w:rsidR="00865CE6" w:rsidRPr="00865CE6" w:rsidRDefault="00865CE6" w:rsidP="003579F9">
            <w:pPr>
              <w:numPr>
                <w:ilvl w:val="1"/>
                <w:numId w:val="312"/>
              </w:numPr>
              <w:spacing w:after="0"/>
              <w:contextualSpacing/>
              <w:rPr>
                <w:lang w:val="en-US"/>
              </w:rPr>
            </w:pPr>
            <w:bookmarkStart w:id="2546" w:name="MCCQCTEMPBM_00002583"/>
            <w:bookmarkEnd w:id="2545"/>
            <w:r w:rsidRPr="00865CE6">
              <w:rPr>
                <w:lang w:val="en-US"/>
              </w:rPr>
              <w:t>body [service api description] with apiName </w:t>
            </w:r>
            <w:r w:rsidRPr="00865CE6">
              <w:rPr>
                <w:b/>
                <w:bCs/>
                <w:lang w:val="en-US"/>
              </w:rPr>
              <w:t>service_1</w:t>
            </w:r>
          </w:p>
          <w:p w14:paraId="5E9A3FB1" w14:textId="77777777" w:rsidR="00865CE6" w:rsidRPr="00865CE6" w:rsidRDefault="00865CE6" w:rsidP="003579F9">
            <w:pPr>
              <w:numPr>
                <w:ilvl w:val="1"/>
                <w:numId w:val="312"/>
              </w:numPr>
              <w:spacing w:after="0"/>
              <w:contextualSpacing/>
              <w:rPr>
                <w:lang w:val="en-US"/>
              </w:rPr>
            </w:pPr>
            <w:bookmarkStart w:id="2547" w:name="MCCQCTEMPBM_00002584"/>
            <w:bookmarkEnd w:id="2546"/>
            <w:r w:rsidRPr="00865CE6">
              <w:rPr>
                <w:lang w:val="en-US"/>
              </w:rPr>
              <w:t>Use </w:t>
            </w:r>
            <w:r w:rsidRPr="00865CE6">
              <w:rPr>
                <w:b/>
                <w:bCs/>
                <w:lang w:val="en-US"/>
              </w:rPr>
              <w:t>APF Certificate</w:t>
            </w:r>
          </w:p>
          <w:p w14:paraId="5E8A5CB0" w14:textId="77777777" w:rsidR="00865CE6" w:rsidRPr="00865CE6" w:rsidRDefault="00865CE6" w:rsidP="003579F9">
            <w:pPr>
              <w:numPr>
                <w:ilvl w:val="0"/>
                <w:numId w:val="312"/>
              </w:numPr>
              <w:spacing w:after="0"/>
              <w:contextualSpacing/>
              <w:rPr>
                <w:lang w:val="en-US"/>
              </w:rPr>
            </w:pPr>
            <w:bookmarkStart w:id="2548" w:name="MCCQCTEMPBM_00002585"/>
            <w:bookmarkEnd w:id="2547"/>
            <w:r w:rsidRPr="00865CE6">
              <w:rPr>
                <w:lang w:val="en-US"/>
              </w:rPr>
              <w:t>Create Security Context for this Invoker</w:t>
            </w:r>
          </w:p>
          <w:p w14:paraId="7D12C1A5" w14:textId="77777777" w:rsidR="00865CE6" w:rsidRPr="00865CE6" w:rsidRDefault="00865CE6" w:rsidP="003579F9">
            <w:pPr>
              <w:numPr>
                <w:ilvl w:val="1"/>
                <w:numId w:val="312"/>
              </w:numPr>
              <w:spacing w:after="0"/>
              <w:contextualSpacing/>
              <w:rPr>
                <w:lang w:val="en-US"/>
              </w:rPr>
            </w:pPr>
            <w:bookmarkStart w:id="2549" w:name="MCCQCTEMPBM_00002586"/>
            <w:bookmarkEnd w:id="254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9BE4DB" w14:textId="77777777" w:rsidR="00865CE6" w:rsidRPr="00865CE6" w:rsidRDefault="00865CE6" w:rsidP="003579F9">
            <w:pPr>
              <w:numPr>
                <w:ilvl w:val="1"/>
                <w:numId w:val="312"/>
              </w:numPr>
              <w:spacing w:after="0"/>
              <w:contextualSpacing/>
              <w:rPr>
                <w:lang w:val="en-US"/>
              </w:rPr>
            </w:pPr>
            <w:bookmarkStart w:id="2550" w:name="MCCQCTEMPBM_00002587"/>
            <w:bookmarkEnd w:id="2549"/>
            <w:r w:rsidRPr="00865CE6">
              <w:rPr>
                <w:lang w:val="en-US"/>
              </w:rPr>
              <w:t>Use </w:t>
            </w:r>
            <w:r w:rsidRPr="00865CE6">
              <w:rPr>
                <w:b/>
                <w:bCs/>
                <w:lang w:val="en-US"/>
              </w:rPr>
              <w:t>Invoker Certificate</w:t>
            </w:r>
          </w:p>
          <w:p w14:paraId="1EA78099" w14:textId="77777777" w:rsidR="00865CE6" w:rsidRPr="00865CE6" w:rsidRDefault="00865CE6" w:rsidP="003579F9">
            <w:pPr>
              <w:numPr>
                <w:ilvl w:val="0"/>
                <w:numId w:val="312"/>
              </w:numPr>
              <w:spacing w:after="0"/>
              <w:contextualSpacing/>
              <w:rPr>
                <w:lang w:val="en-US"/>
              </w:rPr>
            </w:pPr>
            <w:bookmarkStart w:id="2551" w:name="MCCQCTEMPBM_00002588"/>
            <w:bookmarkEnd w:id="2550"/>
            <w:r w:rsidRPr="00865CE6">
              <w:rPr>
                <w:lang w:val="en-US"/>
              </w:rPr>
              <w:t>Provider Retrieve ACL</w:t>
            </w:r>
          </w:p>
          <w:p w14:paraId="1AFD3BA9" w14:textId="77777777" w:rsidR="00865CE6" w:rsidRPr="00865CE6" w:rsidRDefault="00865CE6" w:rsidP="003579F9">
            <w:pPr>
              <w:numPr>
                <w:ilvl w:val="1"/>
                <w:numId w:val="312"/>
              </w:numPr>
              <w:spacing w:after="0"/>
              <w:contextualSpacing/>
              <w:rPr>
                <w:lang w:val="en-US"/>
              </w:rPr>
            </w:pPr>
            <w:bookmarkStart w:id="2552" w:name="MCCQCTEMPBM_00002589"/>
            <w:bookmarkEnd w:id="2551"/>
            <w:r w:rsidRPr="00865CE6">
              <w:rPr>
                <w:lang w:val="en-US"/>
              </w:rPr>
              <w:lastRenderedPageBreak/>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E68035" w14:textId="77777777" w:rsidR="00865CE6" w:rsidRPr="00865CE6" w:rsidRDefault="00865CE6" w:rsidP="003579F9">
            <w:pPr>
              <w:numPr>
                <w:ilvl w:val="1"/>
                <w:numId w:val="312"/>
              </w:numPr>
              <w:spacing w:after="0"/>
              <w:contextualSpacing/>
              <w:rPr>
                <w:lang w:val="en-US"/>
              </w:rPr>
            </w:pPr>
            <w:bookmarkStart w:id="2553" w:name="MCCQCTEMPBM_00002590"/>
            <w:bookmarkEnd w:id="2552"/>
            <w:r w:rsidRPr="00865CE6">
              <w:rPr>
                <w:lang w:val="en-US"/>
              </w:rPr>
              <w:t>Use </w:t>
            </w:r>
            <w:r w:rsidRPr="00865CE6">
              <w:rPr>
                <w:b/>
                <w:bCs/>
                <w:lang w:val="en-US"/>
              </w:rPr>
              <w:t>serviceApiId</w:t>
            </w:r>
            <w:r w:rsidRPr="00865CE6">
              <w:rPr>
                <w:lang w:val="en-US"/>
              </w:rPr>
              <w:t>, </w:t>
            </w:r>
            <w:r w:rsidRPr="00865CE6">
              <w:rPr>
                <w:b/>
                <w:bCs/>
                <w:lang w:val="en-US"/>
              </w:rPr>
              <w:t>aefId and api-invoker-id</w:t>
            </w:r>
          </w:p>
          <w:p w14:paraId="48D16BD6" w14:textId="77777777" w:rsidR="00865CE6" w:rsidRPr="00865CE6" w:rsidRDefault="00865CE6" w:rsidP="003579F9">
            <w:pPr>
              <w:numPr>
                <w:ilvl w:val="1"/>
                <w:numId w:val="312"/>
              </w:numPr>
              <w:spacing w:after="0"/>
              <w:contextualSpacing/>
              <w:rPr>
                <w:lang w:val="en-US"/>
              </w:rPr>
            </w:pPr>
            <w:bookmarkStart w:id="2554" w:name="MCCQCTEMPBM_00002591"/>
            <w:bookmarkEnd w:id="2553"/>
            <w:r w:rsidRPr="00865CE6">
              <w:rPr>
                <w:lang w:val="en-US"/>
              </w:rPr>
              <w:t>Use </w:t>
            </w:r>
            <w:r w:rsidRPr="00865CE6">
              <w:rPr>
                <w:b/>
                <w:bCs/>
                <w:lang w:val="en-US"/>
              </w:rPr>
              <w:t>AEF Certificate</w:t>
            </w:r>
          </w:p>
          <w:p w14:paraId="2522D0E1" w14:textId="77777777" w:rsidR="00865CE6" w:rsidRPr="00865CE6" w:rsidRDefault="00865CE6" w:rsidP="003579F9">
            <w:pPr>
              <w:numPr>
                <w:ilvl w:val="0"/>
                <w:numId w:val="312"/>
              </w:numPr>
              <w:spacing w:after="0"/>
              <w:contextualSpacing/>
              <w:rPr>
                <w:lang w:val="en-US"/>
              </w:rPr>
            </w:pPr>
            <w:bookmarkStart w:id="2555" w:name="MCCQCTEMPBM_00002592"/>
            <w:bookmarkEnd w:id="2554"/>
            <w:r w:rsidRPr="00865CE6">
              <w:rPr>
                <w:lang w:val="en-US"/>
              </w:rPr>
              <w:t>Remove Invoker from CAPIF</w:t>
            </w:r>
          </w:p>
          <w:p w14:paraId="43B3FCF0" w14:textId="77777777" w:rsidR="00865CE6" w:rsidRPr="00865CE6" w:rsidRDefault="00865CE6" w:rsidP="003579F9">
            <w:pPr>
              <w:numPr>
                <w:ilvl w:val="0"/>
                <w:numId w:val="312"/>
              </w:numPr>
              <w:spacing w:after="0"/>
              <w:contextualSpacing/>
              <w:rPr>
                <w:lang w:val="en-US"/>
              </w:rPr>
            </w:pPr>
            <w:bookmarkStart w:id="2556" w:name="MCCQCTEMPBM_00002593"/>
            <w:bookmarkEnd w:id="2555"/>
            <w:r w:rsidRPr="00865CE6">
              <w:rPr>
                <w:lang w:val="en-US"/>
              </w:rPr>
              <w:t>Provider Retrieve ACL</w:t>
            </w:r>
          </w:p>
          <w:p w14:paraId="6AFB5BAD" w14:textId="77777777" w:rsidR="00865CE6" w:rsidRPr="00865CE6" w:rsidRDefault="00865CE6" w:rsidP="003579F9">
            <w:pPr>
              <w:numPr>
                <w:ilvl w:val="1"/>
                <w:numId w:val="312"/>
              </w:numPr>
              <w:spacing w:after="0"/>
              <w:contextualSpacing/>
              <w:rPr>
                <w:lang w:val="en-US"/>
              </w:rPr>
            </w:pPr>
            <w:bookmarkStart w:id="2557" w:name="MCCQCTEMPBM_00002594"/>
            <w:bookmarkEnd w:id="255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7F8E98B" w14:textId="77777777" w:rsidR="00865CE6" w:rsidRPr="00865CE6" w:rsidRDefault="00865CE6" w:rsidP="003579F9">
            <w:pPr>
              <w:numPr>
                <w:ilvl w:val="1"/>
                <w:numId w:val="312"/>
              </w:numPr>
              <w:spacing w:after="0"/>
              <w:contextualSpacing/>
              <w:rPr>
                <w:lang w:val="en-US"/>
              </w:rPr>
            </w:pPr>
            <w:bookmarkStart w:id="2558" w:name="MCCQCTEMPBM_00002595"/>
            <w:bookmarkEnd w:id="2557"/>
            <w:r w:rsidRPr="00865CE6">
              <w:rPr>
                <w:lang w:val="en-US"/>
              </w:rPr>
              <w:t>Use </w:t>
            </w:r>
            <w:r w:rsidRPr="00865CE6">
              <w:rPr>
                <w:b/>
                <w:bCs/>
                <w:lang w:val="en-US"/>
              </w:rPr>
              <w:t>serviceApiId</w:t>
            </w:r>
            <w:r w:rsidRPr="00865CE6">
              <w:rPr>
                <w:lang w:val="en-US"/>
              </w:rPr>
              <w:t>, </w:t>
            </w:r>
            <w:r w:rsidRPr="00865CE6">
              <w:rPr>
                <w:b/>
                <w:bCs/>
                <w:lang w:val="en-US"/>
              </w:rPr>
              <w:t>aefId and api-invoker-id</w:t>
            </w:r>
          </w:p>
          <w:bookmarkEnd w:id="2558"/>
          <w:p w14:paraId="33245057" w14:textId="77777777" w:rsidR="00865CE6" w:rsidRPr="00865CE6" w:rsidRDefault="00865CE6" w:rsidP="003579F9">
            <w:pPr>
              <w:numPr>
                <w:ilvl w:val="1"/>
                <w:numId w:val="312"/>
              </w:numPr>
              <w:spacing w:after="0"/>
              <w:contextualSpacing/>
              <w:rPr>
                <w:lang w:val="en-US"/>
              </w:rPr>
            </w:pPr>
            <w:r w:rsidRPr="00865CE6">
              <w:rPr>
                <w:lang w:val="en-US"/>
              </w:rPr>
              <w:t>Use </w:t>
            </w:r>
            <w:r w:rsidRPr="00865CE6">
              <w:rPr>
                <w:b/>
                <w:bCs/>
                <w:lang w:val="en-US"/>
              </w:rPr>
              <w:t>AEF Certificate</w:t>
            </w:r>
          </w:p>
        </w:tc>
      </w:tr>
      <w:tr w:rsidR="00865CE6" w:rsidRPr="00865CE6" w14:paraId="642404F3" w14:textId="77777777" w:rsidTr="003B2724">
        <w:trPr>
          <w:trHeight w:val="300"/>
        </w:trPr>
        <w:tc>
          <w:tcPr>
            <w:tcW w:w="1555" w:type="dxa"/>
          </w:tcPr>
          <w:p w14:paraId="6F09EDC5" w14:textId="77777777" w:rsidR="00865CE6" w:rsidRPr="00865CE6" w:rsidRDefault="00865CE6" w:rsidP="00865CE6">
            <w:pPr>
              <w:jc w:val="both"/>
              <w:rPr>
                <w:b/>
                <w:bCs/>
                <w:lang w:val="en-US"/>
              </w:rPr>
            </w:pPr>
            <w:bookmarkStart w:id="2559" w:name="MCCQCTEMPBM_00002610" w:colFirst="1" w:colLast="1"/>
            <w:bookmarkEnd w:id="2542"/>
            <w:r w:rsidRPr="00865CE6">
              <w:rPr>
                <w:b/>
                <w:bCs/>
                <w:lang w:val="en-US"/>
              </w:rPr>
              <w:lastRenderedPageBreak/>
              <w:t>Expected Result</w:t>
            </w:r>
          </w:p>
        </w:tc>
        <w:tc>
          <w:tcPr>
            <w:tcW w:w="8076" w:type="dxa"/>
          </w:tcPr>
          <w:p w14:paraId="6AF3842B" w14:textId="77777777" w:rsidR="00865CE6" w:rsidRPr="00865CE6" w:rsidRDefault="00865CE6" w:rsidP="003579F9">
            <w:pPr>
              <w:numPr>
                <w:ilvl w:val="0"/>
                <w:numId w:val="313"/>
              </w:numPr>
              <w:shd w:val="clear" w:color="auto" w:fill="FFFFFF"/>
              <w:spacing w:before="100" w:beforeAutospacing="1" w:after="0"/>
              <w:contextualSpacing/>
              <w:rPr>
                <w:lang w:val="en-US"/>
              </w:rPr>
            </w:pPr>
            <w:bookmarkStart w:id="2560" w:name="MCCQCTEMPBM_00002597"/>
            <w:r w:rsidRPr="00865CE6">
              <w:rPr>
                <w:lang w:val="en-US"/>
              </w:rPr>
              <w:t>Response to first ACL Service request must accomplish:</w:t>
            </w:r>
          </w:p>
          <w:p w14:paraId="1B224B27"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61" w:name="MCCQCTEMPBM_00002598"/>
            <w:bookmarkEnd w:id="2560"/>
            <w:r w:rsidRPr="00865CE6">
              <w:rPr>
                <w:b/>
                <w:bCs/>
                <w:lang w:val="en-US"/>
              </w:rPr>
              <w:t>200 OK</w:t>
            </w:r>
            <w:r w:rsidRPr="00865CE6">
              <w:rPr>
                <w:lang w:val="en-US"/>
              </w:rPr>
              <w:t> Response.</w:t>
            </w:r>
          </w:p>
          <w:p w14:paraId="0DA9CF71"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62" w:name="MCCQCTEMPBM_00002599"/>
            <w:bookmarkEnd w:id="2561"/>
            <w:r w:rsidRPr="00865CE6">
              <w:rPr>
                <w:lang w:val="en-US"/>
              </w:rPr>
              <w:t>body returned must accomplish </w:t>
            </w:r>
            <w:r w:rsidRPr="00865CE6">
              <w:rPr>
                <w:b/>
                <w:bCs/>
                <w:lang w:val="en-US"/>
              </w:rPr>
              <w:t>AccessControlPolicyList</w:t>
            </w:r>
            <w:r w:rsidRPr="00865CE6">
              <w:rPr>
                <w:lang w:val="en-US"/>
              </w:rPr>
              <w:t> data structure.</w:t>
            </w:r>
          </w:p>
          <w:p w14:paraId="4687E556"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63" w:name="MCCQCTEMPBM_00002600"/>
            <w:bookmarkEnd w:id="2562"/>
            <w:r w:rsidRPr="00865CE6">
              <w:rPr>
                <w:b/>
                <w:bCs/>
                <w:lang w:val="en-US"/>
              </w:rPr>
              <w:t>apiInvokerPolicies</w:t>
            </w:r>
            <w:r w:rsidRPr="00865CE6">
              <w:rPr>
                <w:lang w:val="en-US"/>
              </w:rPr>
              <w:t> must:</w:t>
            </w:r>
          </w:p>
          <w:p w14:paraId="6675F26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64" w:name="MCCQCTEMPBM_00002601"/>
            <w:bookmarkEnd w:id="2563"/>
            <w:r w:rsidRPr="00865CE6">
              <w:rPr>
                <w:lang w:val="en-US"/>
              </w:rPr>
              <w:t>contain only one object.</w:t>
            </w:r>
          </w:p>
          <w:p w14:paraId="55E225C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65" w:name="MCCQCTEMPBM_00002602"/>
            <w:bookmarkEnd w:id="2564"/>
            <w:r w:rsidRPr="00865CE6">
              <w:rPr>
                <w:lang w:val="en-US"/>
              </w:rPr>
              <w:t>apiInvokerId must match with apiInvokerId registered previously</w:t>
            </w:r>
          </w:p>
          <w:p w14:paraId="5FD0FA05" w14:textId="77777777" w:rsidR="00865CE6" w:rsidRPr="00865CE6" w:rsidRDefault="00865CE6" w:rsidP="003579F9">
            <w:pPr>
              <w:numPr>
                <w:ilvl w:val="0"/>
                <w:numId w:val="313"/>
              </w:numPr>
              <w:shd w:val="clear" w:color="auto" w:fill="FFFFFF"/>
              <w:spacing w:before="100" w:beforeAutospacing="1" w:after="0"/>
              <w:contextualSpacing/>
              <w:rPr>
                <w:lang w:val="en-US"/>
              </w:rPr>
            </w:pPr>
            <w:bookmarkStart w:id="2566" w:name="MCCQCTEMPBM_00002603"/>
            <w:bookmarkEnd w:id="2565"/>
            <w:r w:rsidRPr="00865CE6">
              <w:rPr>
                <w:lang w:val="en-US"/>
              </w:rPr>
              <w:t>Response to second ACL Service request must accomplish:</w:t>
            </w:r>
          </w:p>
          <w:p w14:paraId="6F1475C5"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67" w:name="MCCQCTEMPBM_00002604"/>
            <w:bookmarkEnd w:id="2566"/>
            <w:r w:rsidRPr="00865CE6">
              <w:rPr>
                <w:b/>
                <w:bCs/>
                <w:lang w:val="en-US"/>
              </w:rPr>
              <w:t>404 Not Found</w:t>
            </w:r>
            <w:r w:rsidRPr="00865CE6">
              <w:rPr>
                <w:lang w:val="en-US"/>
              </w:rPr>
              <w:t> Response.</w:t>
            </w:r>
          </w:p>
          <w:p w14:paraId="7EF6EC3E"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68" w:name="MCCQCTEMPBM_00002605"/>
            <w:bookmarkEnd w:id="2567"/>
            <w:r w:rsidRPr="00865CE6">
              <w:rPr>
                <w:lang w:val="en-US"/>
              </w:rPr>
              <w:t>body returned must accomplish </w:t>
            </w:r>
            <w:r w:rsidRPr="00865CE6">
              <w:rPr>
                <w:b/>
                <w:bCs/>
                <w:lang w:val="en-US"/>
              </w:rPr>
              <w:t>Problem Details</w:t>
            </w:r>
            <w:r w:rsidRPr="00865CE6">
              <w:rPr>
                <w:lang w:val="en-US"/>
              </w:rPr>
              <w:t> data structure.</w:t>
            </w:r>
          </w:p>
          <w:p w14:paraId="61D1F318"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69" w:name="MCCQCTEMPBM_00002606"/>
            <w:bookmarkEnd w:id="2568"/>
            <w:r w:rsidRPr="00865CE6">
              <w:rPr>
                <w:b/>
                <w:bCs/>
                <w:lang w:val="en-US"/>
              </w:rPr>
              <w:t>apiInvokerPolicies</w:t>
            </w:r>
            <w:r w:rsidRPr="00865CE6">
              <w:rPr>
                <w:lang w:val="en-US"/>
              </w:rPr>
              <w:t> must:</w:t>
            </w:r>
          </w:p>
          <w:p w14:paraId="4E67C133"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70" w:name="MCCQCTEMPBM_00002607"/>
            <w:bookmarkEnd w:id="2569"/>
            <w:r w:rsidRPr="00865CE6">
              <w:rPr>
                <w:lang w:val="en-US"/>
              </w:rPr>
              <w:t>status </w:t>
            </w:r>
            <w:r w:rsidRPr="00865CE6">
              <w:rPr>
                <w:b/>
                <w:bCs/>
                <w:lang w:val="en-US"/>
              </w:rPr>
              <w:t>404</w:t>
            </w:r>
          </w:p>
          <w:p w14:paraId="7D6BA76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71" w:name="MCCQCTEMPBM_00002608"/>
            <w:bookmarkEnd w:id="2570"/>
            <w:r w:rsidRPr="00865CE6">
              <w:rPr>
                <w:lang w:val="en-US"/>
              </w:rPr>
              <w:t>title with message "Not Found"</w:t>
            </w:r>
          </w:p>
          <w:p w14:paraId="26030200"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72" w:name="MCCQCTEMPBM_00002609"/>
            <w:bookmarkEnd w:id="2571"/>
            <w:r w:rsidRPr="00865CE6">
              <w:rPr>
                <w:lang w:val="en-US"/>
              </w:rPr>
              <w:t>detail with message "No ACLs found for the requested service: {NOT_VALID_SERVICE_API_ID}, aef_id: {AEF_ID_NOT_VALID}, invoker: None and supportedFeatures: None".</w:t>
            </w:r>
          </w:p>
          <w:bookmarkEnd w:id="2572"/>
          <w:p w14:paraId="5C708826" w14:textId="77777777" w:rsidR="00865CE6" w:rsidRPr="00865CE6" w:rsidRDefault="00865CE6" w:rsidP="003579F9">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61D39623" w14:textId="4C7BF691" w:rsidR="00AD53D9" w:rsidRPr="005F6BCF" w:rsidRDefault="00AD53D9" w:rsidP="00AD53D9">
      <w:pPr>
        <w:pStyle w:val="Heading8"/>
      </w:pPr>
      <w:bookmarkStart w:id="2573" w:name="_Toc183231312"/>
      <w:bookmarkEnd w:id="2559"/>
      <w:r w:rsidRPr="005F6BCF">
        <w:t xml:space="preserve">Annex </w:t>
      </w:r>
      <w:r w:rsidR="00865CE6">
        <w:rPr>
          <w:rFonts w:hint="eastAsia"/>
          <w:lang w:eastAsia="ja-JP"/>
        </w:rPr>
        <w:t>C</w:t>
      </w:r>
      <w:r w:rsidRPr="005F6BCF">
        <w:t>:</w:t>
      </w:r>
      <w:r w:rsidRPr="005F6BCF">
        <w:br/>
        <w:t>Change history</w:t>
      </w:r>
      <w:bookmarkEnd w:id="212"/>
      <w:bookmarkEnd w:id="25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9E6692">
        <w:trPr>
          <w:cantSplit/>
        </w:trPr>
        <w:tc>
          <w:tcPr>
            <w:tcW w:w="9639" w:type="dxa"/>
            <w:gridSpan w:val="8"/>
            <w:tcBorders>
              <w:bottom w:val="nil"/>
            </w:tcBorders>
            <w:shd w:val="solid" w:color="FFFFFF" w:fill="auto"/>
          </w:tcPr>
          <w:p w14:paraId="49A5E16C" w14:textId="77777777" w:rsidR="00DE027F" w:rsidRDefault="00DE027F" w:rsidP="009E6692">
            <w:pPr>
              <w:pStyle w:val="TAL"/>
              <w:jc w:val="center"/>
              <w:rPr>
                <w:b/>
                <w:sz w:val="16"/>
              </w:rPr>
            </w:pPr>
            <w:bookmarkStart w:id="2574" w:name="historyclause"/>
            <w:bookmarkEnd w:id="2574"/>
            <w:r>
              <w:rPr>
                <w:b/>
              </w:rPr>
              <w:t>Change history</w:t>
            </w:r>
          </w:p>
        </w:tc>
      </w:tr>
      <w:tr w:rsidR="00DE027F" w14:paraId="2528BAF3" w14:textId="77777777" w:rsidTr="009E6692">
        <w:tc>
          <w:tcPr>
            <w:tcW w:w="800" w:type="dxa"/>
            <w:tcBorders>
              <w:bottom w:val="single" w:sz="4" w:space="0" w:color="auto"/>
            </w:tcBorders>
            <w:shd w:val="pct10" w:color="auto" w:fill="FFFFFF"/>
          </w:tcPr>
          <w:p w14:paraId="6BBD0A8C" w14:textId="77777777" w:rsidR="00DE027F" w:rsidRDefault="00DE027F" w:rsidP="009E6692">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9E6692">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9E6692">
            <w:pPr>
              <w:pStyle w:val="TAL"/>
              <w:rPr>
                <w:b/>
                <w:sz w:val="16"/>
              </w:rPr>
            </w:pPr>
            <w:r>
              <w:rPr>
                <w:b/>
                <w:sz w:val="16"/>
              </w:rPr>
              <w:t>TDoc</w:t>
            </w:r>
          </w:p>
        </w:tc>
        <w:tc>
          <w:tcPr>
            <w:tcW w:w="425" w:type="dxa"/>
            <w:tcBorders>
              <w:bottom w:val="single" w:sz="4" w:space="0" w:color="auto"/>
            </w:tcBorders>
            <w:shd w:val="pct10" w:color="auto" w:fill="FFFFFF"/>
          </w:tcPr>
          <w:p w14:paraId="285102AF" w14:textId="77777777" w:rsidR="00DE027F" w:rsidRDefault="00DE027F" w:rsidP="009E6692">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9E6692">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9E6692">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9E6692">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9E6692">
            <w:pPr>
              <w:pStyle w:val="TAL"/>
              <w:rPr>
                <w:b/>
                <w:sz w:val="16"/>
              </w:rPr>
            </w:pPr>
            <w:r>
              <w:rPr>
                <w:b/>
                <w:sz w:val="16"/>
              </w:rPr>
              <w:t>New version</w:t>
            </w:r>
          </w:p>
        </w:tc>
      </w:tr>
      <w:tr w:rsidR="00DE027F" w14:paraId="10A5597B"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9E6692">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9E6692">
            <w:pPr>
              <w:pStyle w:val="TAC"/>
              <w:rPr>
                <w:sz w:val="16"/>
                <w:szCs w:val="16"/>
              </w:rPr>
            </w:pPr>
            <w:r>
              <w:rPr>
                <w:sz w:val="16"/>
                <w:szCs w:val="16"/>
              </w:rPr>
              <w:t>0.0.0</w:t>
            </w:r>
          </w:p>
        </w:tc>
      </w:tr>
      <w:tr w:rsidR="00DE027F" w14:paraId="1543693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9E6692">
            <w:pPr>
              <w:pStyle w:val="TAL"/>
              <w:rPr>
                <w:sz w:val="16"/>
                <w:szCs w:val="16"/>
              </w:rPr>
            </w:pPr>
            <w:r>
              <w:rPr>
                <w:sz w:val="16"/>
                <w:szCs w:val="16"/>
              </w:rPr>
              <w:t>Implementation of the following pCRs approved by SA6:</w:t>
            </w:r>
          </w:p>
          <w:p w14:paraId="116ABEE0" w14:textId="77777777" w:rsidR="00DE027F" w:rsidRDefault="00DE027F" w:rsidP="009E6692">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9E6692">
            <w:pPr>
              <w:pStyle w:val="TAC"/>
              <w:rPr>
                <w:sz w:val="16"/>
                <w:szCs w:val="16"/>
              </w:rPr>
            </w:pPr>
            <w:r>
              <w:rPr>
                <w:sz w:val="16"/>
                <w:szCs w:val="16"/>
              </w:rPr>
              <w:t>0.1.0</w:t>
            </w:r>
          </w:p>
        </w:tc>
      </w:tr>
      <w:tr w:rsidR="00DE027F" w14:paraId="37764F4A"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9E6692">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9E6692">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9E6692">
            <w:pPr>
              <w:pStyle w:val="TAL"/>
              <w:rPr>
                <w:sz w:val="16"/>
                <w:szCs w:val="16"/>
              </w:rPr>
            </w:pPr>
            <w:r>
              <w:rPr>
                <w:sz w:val="16"/>
                <w:szCs w:val="16"/>
              </w:rPr>
              <w:t>Implementation of the following pCRs approved by SA6:</w:t>
            </w:r>
          </w:p>
          <w:p w14:paraId="28800B7F" w14:textId="77777777" w:rsidR="00DE027F" w:rsidRDefault="00DE027F" w:rsidP="009E6692">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9E6692">
            <w:pPr>
              <w:pStyle w:val="TAC"/>
              <w:rPr>
                <w:sz w:val="16"/>
                <w:szCs w:val="16"/>
              </w:rPr>
            </w:pPr>
            <w:r>
              <w:rPr>
                <w:sz w:val="16"/>
                <w:szCs w:val="16"/>
              </w:rPr>
              <w:t>0.2.0</w:t>
            </w:r>
          </w:p>
        </w:tc>
      </w:tr>
      <w:tr w:rsidR="00DE027F" w14:paraId="09D201F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9E6692">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9E6692">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9E6692">
            <w:pPr>
              <w:pStyle w:val="TAL"/>
              <w:rPr>
                <w:sz w:val="16"/>
                <w:szCs w:val="16"/>
              </w:rPr>
            </w:pPr>
            <w:r>
              <w:rPr>
                <w:sz w:val="16"/>
                <w:szCs w:val="16"/>
              </w:rPr>
              <w:t>Implementation of the following pCRs approved by SA6:</w:t>
            </w:r>
          </w:p>
          <w:p w14:paraId="47942944" w14:textId="77777777" w:rsidR="00DE027F" w:rsidRDefault="00DE027F" w:rsidP="009E6692">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9E6692">
            <w:pPr>
              <w:pStyle w:val="TAC"/>
              <w:rPr>
                <w:sz w:val="16"/>
                <w:szCs w:val="16"/>
              </w:rPr>
            </w:pPr>
            <w:r>
              <w:rPr>
                <w:sz w:val="16"/>
                <w:szCs w:val="16"/>
              </w:rPr>
              <w:t>0.3.0</w:t>
            </w:r>
          </w:p>
        </w:tc>
      </w:tr>
      <w:tr w:rsidR="008B73FF" w14:paraId="39E968AD"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Default="005123B4" w:rsidP="005123B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EA66F5" w14:paraId="27ABF7D4"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2A56B160" w14:textId="7FA621E4" w:rsidR="00EA66F5" w:rsidRDefault="00EA66F5" w:rsidP="00EA66F5">
            <w:pPr>
              <w:pStyle w:val="TAC"/>
              <w:rPr>
                <w:sz w:val="16"/>
                <w:szCs w:val="16"/>
              </w:rPr>
            </w:pPr>
            <w:r>
              <w:rPr>
                <w:sz w:val="16"/>
                <w:szCs w:val="16"/>
              </w:rPr>
              <w:t>2024-</w:t>
            </w:r>
            <w:r>
              <w:rPr>
                <w:rFonts w:hint="eastAsia"/>
                <w:sz w:val="16"/>
                <w:szCs w:val="16"/>
                <w:lang w:eastAsia="ja-JP"/>
              </w:rPr>
              <w:t>1</w:t>
            </w:r>
            <w:r>
              <w:rPr>
                <w:sz w:val="16"/>
                <w:szCs w:val="16"/>
                <w:lang w:eastAsia="ja-JP"/>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F854B" w14:textId="236F1B4B" w:rsidR="00EA66F5" w:rsidRDefault="00EA66F5" w:rsidP="00EA66F5">
            <w:pPr>
              <w:pStyle w:val="TAC"/>
              <w:rPr>
                <w:sz w:val="16"/>
                <w:szCs w:val="16"/>
              </w:rPr>
            </w:pPr>
            <w:r>
              <w:rPr>
                <w:sz w:val="16"/>
                <w:szCs w:val="16"/>
              </w:rPr>
              <w:t>SA6#6</w:t>
            </w:r>
            <w:r>
              <w:rPr>
                <w:sz w:val="16"/>
                <w:szCs w:val="16"/>
                <w:lang w:eastAsia="ja-JP"/>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96AC8" w14:textId="77777777" w:rsidR="00EA66F5" w:rsidRDefault="00EA66F5" w:rsidP="00EA66F5">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526103" w14:textId="77777777" w:rsidR="00EA66F5" w:rsidRDefault="00EA66F5"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06837" w14:textId="77777777" w:rsidR="00EA66F5" w:rsidRDefault="00EA66F5" w:rsidP="00EA66F5">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ABB54" w14:textId="77777777" w:rsidR="00EA66F5" w:rsidRDefault="00EA66F5" w:rsidP="00EA66F5">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6E2A3" w14:textId="77777777" w:rsidR="00EA66F5" w:rsidRPr="00F40A9C" w:rsidRDefault="00EA66F5" w:rsidP="00EA66F5">
            <w:pPr>
              <w:pStyle w:val="TAL"/>
              <w:rPr>
                <w:sz w:val="16"/>
                <w:szCs w:val="16"/>
              </w:rPr>
            </w:pPr>
            <w:r w:rsidRPr="00F40A9C">
              <w:rPr>
                <w:sz w:val="16"/>
                <w:szCs w:val="16"/>
              </w:rPr>
              <w:t>Implementation of the following pCRs approved by SA6:</w:t>
            </w:r>
          </w:p>
          <w:p w14:paraId="09416BF2" w14:textId="0DAEC2F1" w:rsidR="00EA66F5" w:rsidRDefault="00EA66F5" w:rsidP="00EA66F5">
            <w:pPr>
              <w:pStyle w:val="TAL"/>
              <w:rPr>
                <w:sz w:val="16"/>
                <w:szCs w:val="16"/>
              </w:rPr>
            </w:pPr>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6E214" w14:textId="7AD06B2C" w:rsidR="00EA66F5" w:rsidRDefault="00EA66F5" w:rsidP="00EA66F5">
            <w:pPr>
              <w:pStyle w:val="TAC"/>
              <w:rPr>
                <w:sz w:val="16"/>
                <w:szCs w:val="16"/>
              </w:rPr>
            </w:pPr>
            <w:r>
              <w:rPr>
                <w:sz w:val="16"/>
                <w:szCs w:val="16"/>
              </w:rPr>
              <w:t>0.</w:t>
            </w:r>
            <w:r>
              <w:rPr>
                <w:sz w:val="16"/>
                <w:szCs w:val="16"/>
                <w:lang w:eastAsia="ja-JP"/>
              </w:rPr>
              <w:t>8</w:t>
            </w:r>
            <w:r>
              <w:rPr>
                <w:sz w:val="16"/>
                <w:szCs w:val="16"/>
              </w:rPr>
              <w:t>.0</w:t>
            </w:r>
          </w:p>
        </w:tc>
      </w:tr>
    </w:tbl>
    <w:p w14:paraId="6AE5F0B0" w14:textId="2A4D296F" w:rsidR="00080512" w:rsidRDefault="00080512" w:rsidP="00DE027F"/>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BBF0E0" w14:textId="77777777" w:rsidR="00EA4C3E" w:rsidRDefault="00EA4C3E">
      <w:r>
        <w:separator/>
      </w:r>
    </w:p>
  </w:endnote>
  <w:endnote w:type="continuationSeparator" w:id="0">
    <w:p w14:paraId="4A365DCE" w14:textId="77777777" w:rsidR="00EA4C3E" w:rsidRDefault="00EA4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ystem-ui">
    <w:altName w:val="Cambria"/>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C22022" w14:textId="77777777" w:rsidR="00EA4C3E" w:rsidRDefault="00EA4C3E">
      <w:r>
        <w:separator/>
      </w:r>
    </w:p>
  </w:footnote>
  <w:footnote w:type="continuationSeparator" w:id="0">
    <w:p w14:paraId="390C5071" w14:textId="77777777" w:rsidR="00EA4C3E" w:rsidRDefault="00EA4C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A35B6C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562">
      <w:rPr>
        <w:rFonts w:ascii="Arial" w:hAnsi="Arial" w:cs="Arial"/>
        <w:b/>
        <w:noProof/>
        <w:sz w:val="18"/>
        <w:szCs w:val="18"/>
      </w:rPr>
      <w:t>3GPP TR 23.946 V0.8.0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BEAF83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56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86216678">
    <w:abstractNumId w:val="262"/>
  </w:num>
  <w:num w:numId="12" w16cid:durableId="1569460960">
    <w:abstractNumId w:val="275"/>
  </w:num>
  <w:num w:numId="13" w16cid:durableId="1394157121">
    <w:abstractNumId w:val="50"/>
  </w:num>
  <w:num w:numId="14" w16cid:durableId="2049329171">
    <w:abstractNumId w:val="133"/>
  </w:num>
  <w:num w:numId="15" w16cid:durableId="1164273776">
    <w:abstractNumId w:val="113"/>
  </w:num>
  <w:num w:numId="16" w16cid:durableId="1900676412">
    <w:abstractNumId w:val="324"/>
  </w:num>
  <w:num w:numId="17" w16cid:durableId="795639572">
    <w:abstractNumId w:val="38"/>
  </w:num>
  <w:num w:numId="18" w16cid:durableId="1292246349">
    <w:abstractNumId w:val="173"/>
  </w:num>
  <w:num w:numId="19" w16cid:durableId="1241328825">
    <w:abstractNumId w:val="299"/>
  </w:num>
  <w:num w:numId="20" w16cid:durableId="2013756460">
    <w:abstractNumId w:val="268"/>
  </w:num>
  <w:num w:numId="21" w16cid:durableId="951321597">
    <w:abstractNumId w:val="55"/>
  </w:num>
  <w:num w:numId="22" w16cid:durableId="642930252">
    <w:abstractNumId w:val="224"/>
  </w:num>
  <w:num w:numId="23" w16cid:durableId="960527173">
    <w:abstractNumId w:val="326"/>
  </w:num>
  <w:num w:numId="24" w16cid:durableId="487091702">
    <w:abstractNumId w:val="28"/>
  </w:num>
  <w:num w:numId="25" w16cid:durableId="2115900796">
    <w:abstractNumId w:val="329"/>
  </w:num>
  <w:num w:numId="26" w16cid:durableId="1014722414">
    <w:abstractNumId w:val="196"/>
  </w:num>
  <w:num w:numId="27" w16cid:durableId="371660757">
    <w:abstractNumId w:val="206"/>
  </w:num>
  <w:num w:numId="28" w16cid:durableId="1715502477">
    <w:abstractNumId w:val="26"/>
  </w:num>
  <w:num w:numId="29" w16cid:durableId="117646899">
    <w:abstractNumId w:val="243"/>
  </w:num>
  <w:num w:numId="30" w16cid:durableId="1755277213">
    <w:abstractNumId w:val="220"/>
  </w:num>
  <w:num w:numId="31" w16cid:durableId="1053313817">
    <w:abstractNumId w:val="298"/>
  </w:num>
  <w:num w:numId="32" w16cid:durableId="1582710960">
    <w:abstractNumId w:val="32"/>
  </w:num>
  <w:num w:numId="33" w16cid:durableId="194122152">
    <w:abstractNumId w:val="27"/>
  </w:num>
  <w:num w:numId="34" w16cid:durableId="218564157">
    <w:abstractNumId w:val="139"/>
  </w:num>
  <w:num w:numId="35" w16cid:durableId="1467971299">
    <w:abstractNumId w:val="263"/>
  </w:num>
  <w:num w:numId="36" w16cid:durableId="1487012363">
    <w:abstractNumId w:val="212"/>
  </w:num>
  <w:num w:numId="37" w16cid:durableId="1648319390">
    <w:abstractNumId w:val="259"/>
  </w:num>
  <w:num w:numId="38" w16cid:durableId="1644046168">
    <w:abstractNumId w:val="205"/>
  </w:num>
  <w:num w:numId="39" w16cid:durableId="535042112">
    <w:abstractNumId w:val="300"/>
  </w:num>
  <w:num w:numId="40" w16cid:durableId="412973063">
    <w:abstractNumId w:val="96"/>
  </w:num>
  <w:num w:numId="41" w16cid:durableId="930118309">
    <w:abstractNumId w:val="223"/>
  </w:num>
  <w:num w:numId="42" w16cid:durableId="1951625533">
    <w:abstractNumId w:val="214"/>
  </w:num>
  <w:num w:numId="43" w16cid:durableId="497311602">
    <w:abstractNumId w:val="106"/>
  </w:num>
  <w:num w:numId="44" w16cid:durableId="1700278516">
    <w:abstractNumId w:val="272"/>
  </w:num>
  <w:num w:numId="45" w16cid:durableId="1686324340">
    <w:abstractNumId w:val="191"/>
  </w:num>
  <w:num w:numId="46" w16cid:durableId="354235792">
    <w:abstractNumId w:val="72"/>
  </w:num>
  <w:num w:numId="47" w16cid:durableId="1666475952">
    <w:abstractNumId w:val="238"/>
  </w:num>
  <w:num w:numId="48" w16cid:durableId="856819315">
    <w:abstractNumId w:val="125"/>
  </w:num>
  <w:num w:numId="49" w16cid:durableId="1797289743">
    <w:abstractNumId w:val="261"/>
  </w:num>
  <w:num w:numId="50" w16cid:durableId="333606503">
    <w:abstractNumId w:val="128"/>
  </w:num>
  <w:num w:numId="51" w16cid:durableId="216354545">
    <w:abstractNumId w:val="177"/>
  </w:num>
  <w:num w:numId="52" w16cid:durableId="562060703">
    <w:abstractNumId w:val="283"/>
  </w:num>
  <w:num w:numId="53" w16cid:durableId="1620449613">
    <w:abstractNumId w:val="252"/>
  </w:num>
  <w:num w:numId="54" w16cid:durableId="1545169625">
    <w:abstractNumId w:val="190"/>
  </w:num>
  <w:num w:numId="55" w16cid:durableId="1332832213">
    <w:abstractNumId w:val="53"/>
  </w:num>
  <w:num w:numId="56" w16cid:durableId="986124765">
    <w:abstractNumId w:val="316"/>
  </w:num>
  <w:num w:numId="57" w16cid:durableId="1044328444">
    <w:abstractNumId w:val="24"/>
  </w:num>
  <w:num w:numId="58" w16cid:durableId="172495187">
    <w:abstractNumId w:val="183"/>
  </w:num>
  <w:num w:numId="59" w16cid:durableId="54398753">
    <w:abstractNumId w:val="82"/>
  </w:num>
  <w:num w:numId="60" w16cid:durableId="1016613101">
    <w:abstractNumId w:val="307"/>
  </w:num>
  <w:num w:numId="61" w16cid:durableId="160316602">
    <w:abstractNumId w:val="291"/>
  </w:num>
  <w:num w:numId="62" w16cid:durableId="461583076">
    <w:abstractNumId w:val="18"/>
  </w:num>
  <w:num w:numId="63" w16cid:durableId="1952005460">
    <w:abstractNumId w:val="56"/>
  </w:num>
  <w:num w:numId="64" w16cid:durableId="359669913">
    <w:abstractNumId w:val="144"/>
  </w:num>
  <w:num w:numId="65" w16cid:durableId="1740054920">
    <w:abstractNumId w:val="54"/>
  </w:num>
  <w:num w:numId="66" w16cid:durableId="600334769">
    <w:abstractNumId w:val="21"/>
  </w:num>
  <w:num w:numId="67" w16cid:durableId="1891648492">
    <w:abstractNumId w:val="297"/>
  </w:num>
  <w:num w:numId="68" w16cid:durableId="1369529789">
    <w:abstractNumId w:val="302"/>
  </w:num>
  <w:num w:numId="69" w16cid:durableId="1797792066">
    <w:abstractNumId w:val="111"/>
  </w:num>
  <w:num w:numId="70" w16cid:durableId="566645285">
    <w:abstractNumId w:val="101"/>
  </w:num>
  <w:num w:numId="71" w16cid:durableId="1771586333">
    <w:abstractNumId w:val="290"/>
  </w:num>
  <w:num w:numId="72" w16cid:durableId="337386388">
    <w:abstractNumId w:val="158"/>
  </w:num>
  <w:num w:numId="73" w16cid:durableId="1166823081">
    <w:abstractNumId w:val="289"/>
  </w:num>
  <w:num w:numId="74" w16cid:durableId="805968517">
    <w:abstractNumId w:val="76"/>
  </w:num>
  <w:num w:numId="75" w16cid:durableId="1655259650">
    <w:abstractNumId w:val="35"/>
  </w:num>
  <w:num w:numId="76" w16cid:durableId="1858152941">
    <w:abstractNumId w:val="61"/>
  </w:num>
  <w:num w:numId="77" w16cid:durableId="2059159293">
    <w:abstractNumId w:val="134"/>
  </w:num>
  <w:num w:numId="78" w16cid:durableId="831796631">
    <w:abstractNumId w:val="110"/>
  </w:num>
  <w:num w:numId="79" w16cid:durableId="514421552">
    <w:abstractNumId w:val="174"/>
  </w:num>
  <w:num w:numId="80" w16cid:durableId="1012729680">
    <w:abstractNumId w:val="288"/>
  </w:num>
  <w:num w:numId="81" w16cid:durableId="59981295">
    <w:abstractNumId w:val="22"/>
  </w:num>
  <w:num w:numId="82" w16cid:durableId="1377925616">
    <w:abstractNumId w:val="221"/>
  </w:num>
  <w:num w:numId="83" w16cid:durableId="531386087">
    <w:abstractNumId w:val="236"/>
  </w:num>
  <w:num w:numId="84" w16cid:durableId="972517109">
    <w:abstractNumId w:val="317"/>
  </w:num>
  <w:num w:numId="85" w16cid:durableId="148179663">
    <w:abstractNumId w:val="29"/>
  </w:num>
  <w:num w:numId="86" w16cid:durableId="683164958">
    <w:abstractNumId w:val="17"/>
  </w:num>
  <w:num w:numId="87" w16cid:durableId="632709268">
    <w:abstractNumId w:val="184"/>
  </w:num>
  <w:num w:numId="88" w16cid:durableId="875966257">
    <w:abstractNumId w:val="43"/>
  </w:num>
  <w:num w:numId="89" w16cid:durableId="1851405427">
    <w:abstractNumId w:val="143"/>
  </w:num>
  <w:num w:numId="90" w16cid:durableId="747920751">
    <w:abstractNumId w:val="47"/>
  </w:num>
  <w:num w:numId="91" w16cid:durableId="931429959">
    <w:abstractNumId w:val="156"/>
  </w:num>
  <w:num w:numId="92" w16cid:durableId="290982283">
    <w:abstractNumId w:val="135"/>
  </w:num>
  <w:num w:numId="93" w16cid:durableId="326637247">
    <w:abstractNumId w:val="41"/>
  </w:num>
  <w:num w:numId="94" w16cid:durableId="376852963">
    <w:abstractNumId w:val="77"/>
  </w:num>
  <w:num w:numId="95" w16cid:durableId="1428773592">
    <w:abstractNumId w:val="294"/>
  </w:num>
  <w:num w:numId="96" w16cid:durableId="1009679089">
    <w:abstractNumId w:val="242"/>
  </w:num>
  <w:num w:numId="97" w16cid:durableId="1624075367">
    <w:abstractNumId w:val="132"/>
  </w:num>
  <w:num w:numId="98" w16cid:durableId="592664525">
    <w:abstractNumId w:val="60"/>
  </w:num>
  <w:num w:numId="99" w16cid:durableId="1686319766">
    <w:abstractNumId w:val="40"/>
  </w:num>
  <w:num w:numId="100" w16cid:durableId="908728841">
    <w:abstractNumId w:val="154"/>
  </w:num>
  <w:num w:numId="101" w16cid:durableId="1073893781">
    <w:abstractNumId w:val="129"/>
  </w:num>
  <w:num w:numId="102" w16cid:durableId="683557453">
    <w:abstractNumId w:val="269"/>
  </w:num>
  <w:num w:numId="103" w16cid:durableId="1377240383">
    <w:abstractNumId w:val="276"/>
  </w:num>
  <w:num w:numId="104" w16cid:durableId="2030636732">
    <w:abstractNumId w:val="142"/>
  </w:num>
  <w:num w:numId="105" w16cid:durableId="1191645105">
    <w:abstractNumId w:val="197"/>
  </w:num>
  <w:num w:numId="106" w16cid:durableId="2021812094">
    <w:abstractNumId w:val="161"/>
  </w:num>
  <w:num w:numId="107" w16cid:durableId="1518078730">
    <w:abstractNumId w:val="81"/>
  </w:num>
  <w:num w:numId="108" w16cid:durableId="439303295">
    <w:abstractNumId w:val="168"/>
  </w:num>
  <w:num w:numId="109" w16cid:durableId="1703744492">
    <w:abstractNumId w:val="126"/>
  </w:num>
  <w:num w:numId="110" w16cid:durableId="338578445">
    <w:abstractNumId w:val="152"/>
  </w:num>
  <w:num w:numId="111" w16cid:durableId="402338122">
    <w:abstractNumId w:val="102"/>
  </w:num>
  <w:num w:numId="112" w16cid:durableId="897132573">
    <w:abstractNumId w:val="249"/>
  </w:num>
  <w:num w:numId="113" w16cid:durableId="928074675">
    <w:abstractNumId w:val="328"/>
  </w:num>
  <w:num w:numId="114" w16cid:durableId="1130131656">
    <w:abstractNumId w:val="137"/>
  </w:num>
  <w:num w:numId="115" w16cid:durableId="1465659752">
    <w:abstractNumId w:val="303"/>
  </w:num>
  <w:num w:numId="116" w16cid:durableId="997685196">
    <w:abstractNumId w:val="121"/>
  </w:num>
  <w:num w:numId="117" w16cid:durableId="457836870">
    <w:abstractNumId w:val="305"/>
  </w:num>
  <w:num w:numId="118" w16cid:durableId="1097872904">
    <w:abstractNumId w:val="322"/>
  </w:num>
  <w:num w:numId="119" w16cid:durableId="1680812774">
    <w:abstractNumId w:val="14"/>
  </w:num>
  <w:num w:numId="120" w16cid:durableId="1439371574">
    <w:abstractNumId w:val="149"/>
  </w:num>
  <w:num w:numId="121" w16cid:durableId="628122410">
    <w:abstractNumId w:val="83"/>
  </w:num>
  <w:num w:numId="122" w16cid:durableId="767115623">
    <w:abstractNumId w:val="199"/>
  </w:num>
  <w:num w:numId="123" w16cid:durableId="1662582800">
    <w:abstractNumId w:val="62"/>
  </w:num>
  <w:num w:numId="124" w16cid:durableId="1694913092">
    <w:abstractNumId w:val="117"/>
  </w:num>
  <w:num w:numId="125" w16cid:durableId="1713337980">
    <w:abstractNumId w:val="119"/>
  </w:num>
  <w:num w:numId="126" w16cid:durableId="253058246">
    <w:abstractNumId w:val="79"/>
  </w:num>
  <w:num w:numId="127" w16cid:durableId="1210461160">
    <w:abstractNumId w:val="255"/>
  </w:num>
  <w:num w:numId="128" w16cid:durableId="1762485294">
    <w:abstractNumId w:val="229"/>
  </w:num>
  <w:num w:numId="129" w16cid:durableId="1775202703">
    <w:abstractNumId w:val="80"/>
  </w:num>
  <w:num w:numId="130" w16cid:durableId="1566791322">
    <w:abstractNumId w:val="87"/>
  </w:num>
  <w:num w:numId="131" w16cid:durableId="2137529896">
    <w:abstractNumId w:val="185"/>
  </w:num>
  <w:num w:numId="132" w16cid:durableId="1798984142">
    <w:abstractNumId w:val="65"/>
  </w:num>
  <w:num w:numId="133" w16cid:durableId="442069089">
    <w:abstractNumId w:val="150"/>
  </w:num>
  <w:num w:numId="134" w16cid:durableId="95256353">
    <w:abstractNumId w:val="123"/>
  </w:num>
  <w:num w:numId="135" w16cid:durableId="997803908">
    <w:abstractNumId w:val="59"/>
  </w:num>
  <w:num w:numId="136" w16cid:durableId="944308226">
    <w:abstractNumId w:val="127"/>
  </w:num>
  <w:num w:numId="137" w16cid:durableId="1979187656">
    <w:abstractNumId w:val="109"/>
  </w:num>
  <w:num w:numId="138" w16cid:durableId="957370084">
    <w:abstractNumId w:val="314"/>
  </w:num>
  <w:num w:numId="139" w16cid:durableId="44573908">
    <w:abstractNumId w:val="203"/>
  </w:num>
  <w:num w:numId="140" w16cid:durableId="2116095889">
    <w:abstractNumId w:val="256"/>
  </w:num>
  <w:num w:numId="141" w16cid:durableId="1227642025">
    <w:abstractNumId w:val="16"/>
  </w:num>
  <w:num w:numId="142" w16cid:durableId="1687826978">
    <w:abstractNumId w:val="36"/>
  </w:num>
  <w:num w:numId="143" w16cid:durableId="1082067061">
    <w:abstractNumId w:val="230"/>
  </w:num>
  <w:num w:numId="144" w16cid:durableId="1769616068">
    <w:abstractNumId w:val="239"/>
  </w:num>
  <w:num w:numId="145" w16cid:durableId="806774826">
    <w:abstractNumId w:val="68"/>
  </w:num>
  <w:num w:numId="146" w16cid:durableId="1252202001">
    <w:abstractNumId w:val="163"/>
  </w:num>
  <w:num w:numId="147" w16cid:durableId="202644881">
    <w:abstractNumId w:val="334"/>
  </w:num>
  <w:num w:numId="148" w16cid:durableId="2059041865">
    <w:abstractNumId w:val="282"/>
  </w:num>
  <w:num w:numId="149" w16cid:durableId="739716762">
    <w:abstractNumId w:val="233"/>
  </w:num>
  <w:num w:numId="150" w16cid:durableId="1009333340">
    <w:abstractNumId w:val="188"/>
  </w:num>
  <w:num w:numId="151" w16cid:durableId="1979215922">
    <w:abstractNumId w:val="336"/>
  </w:num>
  <w:num w:numId="152" w16cid:durableId="1023479002">
    <w:abstractNumId w:val="228"/>
  </w:num>
  <w:num w:numId="153" w16cid:durableId="414134933">
    <w:abstractNumId w:val="172"/>
  </w:num>
  <w:num w:numId="154" w16cid:durableId="1769962554">
    <w:abstractNumId w:val="151"/>
  </w:num>
  <w:num w:numId="155" w16cid:durableId="265702096">
    <w:abstractNumId w:val="93"/>
  </w:num>
  <w:num w:numId="156" w16cid:durableId="1386835964">
    <w:abstractNumId w:val="318"/>
  </w:num>
  <w:num w:numId="157" w16cid:durableId="1215847576">
    <w:abstractNumId w:val="116"/>
  </w:num>
  <w:num w:numId="158" w16cid:durableId="852260097">
    <w:abstractNumId w:val="45"/>
  </w:num>
  <w:num w:numId="159" w16cid:durableId="128279594">
    <w:abstractNumId w:val="277"/>
  </w:num>
  <w:num w:numId="160" w16cid:durableId="1227951957">
    <w:abstractNumId w:val="215"/>
  </w:num>
  <w:num w:numId="161" w16cid:durableId="764034211">
    <w:abstractNumId w:val="308"/>
  </w:num>
  <w:num w:numId="162" w16cid:durableId="2108883644">
    <w:abstractNumId w:val="85"/>
  </w:num>
  <w:num w:numId="163" w16cid:durableId="1948275480">
    <w:abstractNumId w:val="210"/>
  </w:num>
  <w:num w:numId="164" w16cid:durableId="1547722242">
    <w:abstractNumId w:val="46"/>
  </w:num>
  <w:num w:numId="165" w16cid:durableId="542058835">
    <w:abstractNumId w:val="19"/>
  </w:num>
  <w:num w:numId="166" w16cid:durableId="722749463">
    <w:abstractNumId w:val="105"/>
  </w:num>
  <w:num w:numId="167" w16cid:durableId="385447438">
    <w:abstractNumId w:val="165"/>
  </w:num>
  <w:num w:numId="168" w16cid:durableId="995037109">
    <w:abstractNumId w:val="63"/>
  </w:num>
  <w:num w:numId="169" w16cid:durableId="1027146860">
    <w:abstractNumId w:val="330"/>
  </w:num>
  <w:num w:numId="170" w16cid:durableId="1713841110">
    <w:abstractNumId w:val="287"/>
  </w:num>
  <w:num w:numId="171" w16cid:durableId="866675502">
    <w:abstractNumId w:val="89"/>
  </w:num>
  <w:num w:numId="172" w16cid:durableId="589197355">
    <w:abstractNumId w:val="319"/>
  </w:num>
  <w:num w:numId="173" w16cid:durableId="1661928164">
    <w:abstractNumId w:val="193"/>
  </w:num>
  <w:num w:numId="174" w16cid:durableId="1712807169">
    <w:abstractNumId w:val="219"/>
  </w:num>
  <w:num w:numId="175" w16cid:durableId="2111317305">
    <w:abstractNumId w:val="251"/>
  </w:num>
  <w:num w:numId="176" w16cid:durableId="258562627">
    <w:abstractNumId w:val="198"/>
  </w:num>
  <w:num w:numId="177" w16cid:durableId="1962179452">
    <w:abstractNumId w:val="118"/>
  </w:num>
  <w:num w:numId="178" w16cid:durableId="791635310">
    <w:abstractNumId w:val="92"/>
  </w:num>
  <w:num w:numId="179" w16cid:durableId="1560819953">
    <w:abstractNumId w:val="130"/>
  </w:num>
  <w:num w:numId="180" w16cid:durableId="1165432345">
    <w:abstractNumId w:val="327"/>
  </w:num>
  <w:num w:numId="181" w16cid:durableId="1254167158">
    <w:abstractNumId w:val="159"/>
  </w:num>
  <w:num w:numId="182" w16cid:durableId="1809662782">
    <w:abstractNumId w:val="57"/>
  </w:num>
  <w:num w:numId="183" w16cid:durableId="2029208940">
    <w:abstractNumId w:val="279"/>
  </w:num>
  <w:num w:numId="184" w16cid:durableId="370811665">
    <w:abstractNumId w:val="189"/>
  </w:num>
  <w:num w:numId="185" w16cid:durableId="27801270">
    <w:abstractNumId w:val="301"/>
  </w:num>
  <w:num w:numId="186" w16cid:durableId="1194733990">
    <w:abstractNumId w:val="264"/>
  </w:num>
  <w:num w:numId="187" w16cid:durableId="1304851866">
    <w:abstractNumId w:val="37"/>
  </w:num>
  <w:num w:numId="188" w16cid:durableId="380906488">
    <w:abstractNumId w:val="270"/>
  </w:num>
  <w:num w:numId="189" w16cid:durableId="2072843325">
    <w:abstractNumId w:val="231"/>
  </w:num>
  <w:num w:numId="190" w16cid:durableId="1834298469">
    <w:abstractNumId w:val="273"/>
  </w:num>
  <w:num w:numId="191" w16cid:durableId="401235">
    <w:abstractNumId w:val="51"/>
  </w:num>
  <w:num w:numId="192" w16cid:durableId="1518154236">
    <w:abstractNumId w:val="34"/>
  </w:num>
  <w:num w:numId="193" w16cid:durableId="26832055">
    <w:abstractNumId w:val="157"/>
  </w:num>
  <w:num w:numId="194" w16cid:durableId="474030133">
    <w:abstractNumId w:val="280"/>
  </w:num>
  <w:num w:numId="195" w16cid:durableId="653147205">
    <w:abstractNumId w:val="271"/>
  </w:num>
  <w:num w:numId="196" w16cid:durableId="1625430518">
    <w:abstractNumId w:val="108"/>
  </w:num>
  <w:num w:numId="197" w16cid:durableId="1218202823">
    <w:abstractNumId w:val="86"/>
  </w:num>
  <w:num w:numId="198" w16cid:durableId="245267013">
    <w:abstractNumId w:val="260"/>
  </w:num>
  <w:num w:numId="199" w16cid:durableId="1737439218">
    <w:abstractNumId w:val="145"/>
  </w:num>
  <w:num w:numId="200" w16cid:durableId="1845241356">
    <w:abstractNumId w:val="91"/>
  </w:num>
  <w:num w:numId="201" w16cid:durableId="1920795889">
    <w:abstractNumId w:val="258"/>
  </w:num>
  <w:num w:numId="202" w16cid:durableId="1032921749">
    <w:abstractNumId w:val="114"/>
  </w:num>
  <w:num w:numId="203" w16cid:durableId="1799255100">
    <w:abstractNumId w:val="155"/>
  </w:num>
  <w:num w:numId="204" w16cid:durableId="196821145">
    <w:abstractNumId w:val="179"/>
  </w:num>
  <w:num w:numId="205" w16cid:durableId="403066288">
    <w:abstractNumId w:val="23"/>
  </w:num>
  <w:num w:numId="206" w16cid:durableId="1711758902">
    <w:abstractNumId w:val="284"/>
  </w:num>
  <w:num w:numId="207" w16cid:durableId="308485374">
    <w:abstractNumId w:val="309"/>
  </w:num>
  <w:num w:numId="208" w16cid:durableId="2110659940">
    <w:abstractNumId w:val="234"/>
  </w:num>
  <w:num w:numId="209" w16cid:durableId="382143848">
    <w:abstractNumId w:val="164"/>
  </w:num>
  <w:num w:numId="210" w16cid:durableId="658658786">
    <w:abstractNumId w:val="304"/>
  </w:num>
  <w:num w:numId="211" w16cid:durableId="1354770699">
    <w:abstractNumId w:val="78"/>
  </w:num>
  <w:num w:numId="212" w16cid:durableId="393355316">
    <w:abstractNumId w:val="169"/>
  </w:num>
  <w:num w:numId="213" w16cid:durableId="1426876793">
    <w:abstractNumId w:val="66"/>
  </w:num>
  <w:num w:numId="214" w16cid:durableId="958100291">
    <w:abstractNumId w:val="217"/>
  </w:num>
  <w:num w:numId="215" w16cid:durableId="175657138">
    <w:abstractNumId w:val="335"/>
  </w:num>
  <w:num w:numId="216" w16cid:durableId="1554460006">
    <w:abstractNumId w:val="246"/>
  </w:num>
  <w:num w:numId="217" w16cid:durableId="1787196166">
    <w:abstractNumId w:val="313"/>
  </w:num>
  <w:num w:numId="218" w16cid:durableId="490406978">
    <w:abstractNumId w:val="70"/>
  </w:num>
  <w:num w:numId="219" w16cid:durableId="385300215">
    <w:abstractNumId w:val="208"/>
  </w:num>
  <w:num w:numId="220" w16cid:durableId="551237655">
    <w:abstractNumId w:val="153"/>
  </w:num>
  <w:num w:numId="221" w16cid:durableId="1762216079">
    <w:abstractNumId w:val="295"/>
  </w:num>
  <w:num w:numId="222" w16cid:durableId="1253583879">
    <w:abstractNumId w:val="227"/>
  </w:num>
  <w:num w:numId="223" w16cid:durableId="546574336">
    <w:abstractNumId w:val="11"/>
  </w:num>
  <w:num w:numId="224" w16cid:durableId="1504008125">
    <w:abstractNumId w:val="140"/>
  </w:num>
  <w:num w:numId="225" w16cid:durableId="1494418041">
    <w:abstractNumId w:val="312"/>
  </w:num>
  <w:num w:numId="226" w16cid:durableId="1404524547">
    <w:abstractNumId w:val="331"/>
  </w:num>
  <w:num w:numId="227" w16cid:durableId="1377313799">
    <w:abstractNumId w:val="225"/>
  </w:num>
  <w:num w:numId="228" w16cid:durableId="2083797142">
    <w:abstractNumId w:val="315"/>
  </w:num>
  <w:num w:numId="229" w16cid:durableId="2076464282">
    <w:abstractNumId w:val="131"/>
  </w:num>
  <w:num w:numId="230" w16cid:durableId="1845973670">
    <w:abstractNumId w:val="180"/>
  </w:num>
  <w:num w:numId="231" w16cid:durableId="183138109">
    <w:abstractNumId w:val="257"/>
  </w:num>
  <w:num w:numId="232" w16cid:durableId="605120464">
    <w:abstractNumId w:val="209"/>
  </w:num>
  <w:num w:numId="233" w16cid:durableId="1307198812">
    <w:abstractNumId w:val="244"/>
  </w:num>
  <w:num w:numId="234" w16cid:durableId="697705260">
    <w:abstractNumId w:val="167"/>
  </w:num>
  <w:num w:numId="235" w16cid:durableId="343478465">
    <w:abstractNumId w:val="202"/>
  </w:num>
  <w:num w:numId="236" w16cid:durableId="331490757">
    <w:abstractNumId w:val="306"/>
  </w:num>
  <w:num w:numId="237" w16cid:durableId="1703048685">
    <w:abstractNumId w:val="39"/>
  </w:num>
  <w:num w:numId="238" w16cid:durableId="1015497091">
    <w:abstractNumId w:val="321"/>
  </w:num>
  <w:num w:numId="239" w16cid:durableId="1279066669">
    <w:abstractNumId w:val="69"/>
  </w:num>
  <w:num w:numId="240" w16cid:durableId="74282499">
    <w:abstractNumId w:val="15"/>
  </w:num>
  <w:num w:numId="241" w16cid:durableId="449276563">
    <w:abstractNumId w:val="12"/>
  </w:num>
  <w:num w:numId="242" w16cid:durableId="2080129525">
    <w:abstractNumId w:val="103"/>
  </w:num>
  <w:num w:numId="243" w16cid:durableId="390233029">
    <w:abstractNumId w:val="186"/>
  </w:num>
  <w:num w:numId="244" w16cid:durableId="232397716">
    <w:abstractNumId w:val="278"/>
  </w:num>
  <w:num w:numId="245" w16cid:durableId="2059474398">
    <w:abstractNumId w:val="254"/>
  </w:num>
  <w:num w:numId="246" w16cid:durableId="2129006509">
    <w:abstractNumId w:val="250"/>
  </w:num>
  <w:num w:numId="247" w16cid:durableId="1559902514">
    <w:abstractNumId w:val="267"/>
  </w:num>
  <w:num w:numId="248" w16cid:durableId="1984383767">
    <w:abstractNumId w:val="296"/>
  </w:num>
  <w:num w:numId="249" w16cid:durableId="438063245">
    <w:abstractNumId w:val="201"/>
  </w:num>
  <w:num w:numId="250" w16cid:durableId="1398744746">
    <w:abstractNumId w:val="235"/>
  </w:num>
  <w:num w:numId="251" w16cid:durableId="460001070">
    <w:abstractNumId w:val="162"/>
  </w:num>
  <w:num w:numId="252" w16cid:durableId="1629969120">
    <w:abstractNumId w:val="74"/>
  </w:num>
  <w:num w:numId="253" w16cid:durableId="1212956120">
    <w:abstractNumId w:val="166"/>
  </w:num>
  <w:num w:numId="254" w16cid:durableId="1383479626">
    <w:abstractNumId w:val="192"/>
  </w:num>
  <w:num w:numId="255" w16cid:durableId="1888836507">
    <w:abstractNumId w:val="97"/>
  </w:num>
  <w:num w:numId="256" w16cid:durableId="1157840861">
    <w:abstractNumId w:val="25"/>
  </w:num>
  <w:num w:numId="257" w16cid:durableId="782576865">
    <w:abstractNumId w:val="281"/>
  </w:num>
  <w:num w:numId="258" w16cid:durableId="826436958">
    <w:abstractNumId w:val="33"/>
  </w:num>
  <w:num w:numId="259" w16cid:durableId="2012097300">
    <w:abstractNumId w:val="136"/>
  </w:num>
  <w:num w:numId="260" w16cid:durableId="1369717713">
    <w:abstractNumId w:val="99"/>
  </w:num>
  <w:num w:numId="261" w16cid:durableId="661854006">
    <w:abstractNumId w:val="200"/>
  </w:num>
  <w:num w:numId="262" w16cid:durableId="329407812">
    <w:abstractNumId w:val="75"/>
  </w:num>
  <w:num w:numId="263" w16cid:durableId="1298141008">
    <w:abstractNumId w:val="311"/>
  </w:num>
  <w:num w:numId="264" w16cid:durableId="679695526">
    <w:abstractNumId w:val="104"/>
  </w:num>
  <w:num w:numId="265" w16cid:durableId="392236601">
    <w:abstractNumId w:val="115"/>
  </w:num>
  <w:num w:numId="266" w16cid:durableId="450789152">
    <w:abstractNumId w:val="333"/>
  </w:num>
  <w:num w:numId="267" w16cid:durableId="1800145399">
    <w:abstractNumId w:val="176"/>
  </w:num>
  <w:num w:numId="268" w16cid:durableId="927353313">
    <w:abstractNumId w:val="88"/>
  </w:num>
  <w:num w:numId="269" w16cid:durableId="1168012848">
    <w:abstractNumId w:val="94"/>
  </w:num>
  <w:num w:numId="270" w16cid:durableId="1113981773">
    <w:abstractNumId w:val="222"/>
  </w:num>
  <w:num w:numId="271" w16cid:durableId="38091034">
    <w:abstractNumId w:val="175"/>
  </w:num>
  <w:num w:numId="272" w16cid:durableId="1718358704">
    <w:abstractNumId w:val="320"/>
  </w:num>
  <w:num w:numId="273" w16cid:durableId="1266570296">
    <w:abstractNumId w:val="44"/>
  </w:num>
  <w:num w:numId="274" w16cid:durableId="1215846699">
    <w:abstractNumId w:val="10"/>
  </w:num>
  <w:num w:numId="275" w16cid:durableId="795758366">
    <w:abstractNumId w:val="148"/>
  </w:num>
  <w:num w:numId="276" w16cid:durableId="1242451866">
    <w:abstractNumId w:val="90"/>
  </w:num>
  <w:num w:numId="277" w16cid:durableId="1948155227">
    <w:abstractNumId w:val="274"/>
  </w:num>
  <w:num w:numId="278" w16cid:durableId="672412632">
    <w:abstractNumId w:val="207"/>
  </w:num>
  <w:num w:numId="279" w16cid:durableId="1554929468">
    <w:abstractNumId w:val="20"/>
  </w:num>
  <w:num w:numId="280" w16cid:durableId="536352437">
    <w:abstractNumId w:val="146"/>
  </w:num>
  <w:num w:numId="281" w16cid:durableId="432826105">
    <w:abstractNumId w:val="245"/>
  </w:num>
  <w:num w:numId="282" w16cid:durableId="832380516">
    <w:abstractNumId w:val="178"/>
  </w:num>
  <w:num w:numId="283" w16cid:durableId="248929238">
    <w:abstractNumId w:val="265"/>
  </w:num>
  <w:num w:numId="284" w16cid:durableId="984241821">
    <w:abstractNumId w:val="286"/>
  </w:num>
  <w:num w:numId="285" w16cid:durableId="1974673159">
    <w:abstractNumId w:val="160"/>
  </w:num>
  <w:num w:numId="286" w16cid:durableId="107892460">
    <w:abstractNumId w:val="253"/>
  </w:num>
  <w:num w:numId="287" w16cid:durableId="1145855223">
    <w:abstractNumId w:val="49"/>
  </w:num>
  <w:num w:numId="288" w16cid:durableId="755979867">
    <w:abstractNumId w:val="226"/>
  </w:num>
  <w:num w:numId="289" w16cid:durableId="1261258725">
    <w:abstractNumId w:val="84"/>
  </w:num>
  <w:num w:numId="290" w16cid:durableId="1073551319">
    <w:abstractNumId w:val="211"/>
  </w:num>
  <w:num w:numId="291" w16cid:durableId="754479078">
    <w:abstractNumId w:val="325"/>
  </w:num>
  <w:num w:numId="292" w16cid:durableId="227230584">
    <w:abstractNumId w:val="266"/>
  </w:num>
  <w:num w:numId="293" w16cid:durableId="534002411">
    <w:abstractNumId w:val="248"/>
  </w:num>
  <w:num w:numId="294" w16cid:durableId="818379771">
    <w:abstractNumId w:val="42"/>
  </w:num>
  <w:num w:numId="295" w16cid:durableId="923609227">
    <w:abstractNumId w:val="30"/>
  </w:num>
  <w:num w:numId="296" w16cid:durableId="263153611">
    <w:abstractNumId w:val="13"/>
  </w:num>
  <w:num w:numId="297" w16cid:durableId="1735079283">
    <w:abstractNumId w:val="181"/>
  </w:num>
  <w:num w:numId="298" w16cid:durableId="1634797546">
    <w:abstractNumId w:val="182"/>
  </w:num>
  <w:num w:numId="299" w16cid:durableId="2022276373">
    <w:abstractNumId w:val="240"/>
  </w:num>
  <w:num w:numId="300" w16cid:durableId="1419331214">
    <w:abstractNumId w:val="112"/>
  </w:num>
  <w:num w:numId="301" w16cid:durableId="909195220">
    <w:abstractNumId w:val="120"/>
  </w:num>
  <w:num w:numId="302" w16cid:durableId="577204334">
    <w:abstractNumId w:val="98"/>
  </w:num>
  <w:num w:numId="303" w16cid:durableId="397674834">
    <w:abstractNumId w:val="171"/>
  </w:num>
  <w:num w:numId="304" w16cid:durableId="1792360822">
    <w:abstractNumId w:val="73"/>
  </w:num>
  <w:num w:numId="305" w16cid:durableId="874318529">
    <w:abstractNumId w:val="147"/>
  </w:num>
  <w:num w:numId="306" w16cid:durableId="1952085075">
    <w:abstractNumId w:val="187"/>
  </w:num>
  <w:num w:numId="307" w16cid:durableId="982126829">
    <w:abstractNumId w:val="285"/>
  </w:num>
  <w:num w:numId="308" w16cid:durableId="1756241482">
    <w:abstractNumId w:val="216"/>
  </w:num>
  <w:num w:numId="309" w16cid:durableId="2053536342">
    <w:abstractNumId w:val="58"/>
  </w:num>
  <w:num w:numId="310" w16cid:durableId="1239755867">
    <w:abstractNumId w:val="52"/>
  </w:num>
  <w:num w:numId="311" w16cid:durableId="1045906505">
    <w:abstractNumId w:val="292"/>
  </w:num>
  <w:num w:numId="312" w16cid:durableId="2114354213">
    <w:abstractNumId w:val="323"/>
  </w:num>
  <w:num w:numId="313" w16cid:durableId="456946851">
    <w:abstractNumId w:val="48"/>
  </w:num>
  <w:num w:numId="314" w16cid:durableId="890769480">
    <w:abstractNumId w:val="247"/>
  </w:num>
  <w:num w:numId="315" w16cid:durableId="550919354">
    <w:abstractNumId w:val="100"/>
  </w:num>
  <w:num w:numId="316" w16cid:durableId="1165365805">
    <w:abstractNumId w:val="31"/>
  </w:num>
  <w:num w:numId="317" w16cid:durableId="180095314">
    <w:abstractNumId w:val="213"/>
  </w:num>
  <w:num w:numId="318" w16cid:durableId="1798258195">
    <w:abstractNumId w:val="107"/>
  </w:num>
  <w:num w:numId="319" w16cid:durableId="414716208">
    <w:abstractNumId w:val="64"/>
  </w:num>
  <w:num w:numId="320" w16cid:durableId="1162546336">
    <w:abstractNumId w:val="332"/>
  </w:num>
  <w:num w:numId="321" w16cid:durableId="2123723050">
    <w:abstractNumId w:val="122"/>
  </w:num>
  <w:num w:numId="322" w16cid:durableId="659312345">
    <w:abstractNumId w:val="124"/>
  </w:num>
  <w:num w:numId="323" w16cid:durableId="153498973">
    <w:abstractNumId w:val="310"/>
  </w:num>
  <w:num w:numId="324" w16cid:durableId="575941563">
    <w:abstractNumId w:val="204"/>
  </w:num>
  <w:num w:numId="325" w16cid:durableId="1985621720">
    <w:abstractNumId w:val="218"/>
  </w:num>
  <w:num w:numId="326" w16cid:durableId="1951159696">
    <w:abstractNumId w:val="195"/>
  </w:num>
  <w:num w:numId="327" w16cid:durableId="1383289989">
    <w:abstractNumId w:val="170"/>
  </w:num>
  <w:num w:numId="328" w16cid:durableId="1012343731">
    <w:abstractNumId w:val="237"/>
  </w:num>
  <w:num w:numId="329" w16cid:durableId="2142186407">
    <w:abstractNumId w:val="232"/>
  </w:num>
  <w:num w:numId="330" w16cid:durableId="935864137">
    <w:abstractNumId w:val="141"/>
  </w:num>
  <w:num w:numId="331" w16cid:durableId="951937858">
    <w:abstractNumId w:val="138"/>
  </w:num>
  <w:num w:numId="332" w16cid:durableId="292448304">
    <w:abstractNumId w:val="95"/>
  </w:num>
  <w:num w:numId="333" w16cid:durableId="586621236">
    <w:abstractNumId w:val="71"/>
  </w:num>
  <w:num w:numId="334" w16cid:durableId="731392144">
    <w:abstractNumId w:val="67"/>
  </w:num>
  <w:num w:numId="335" w16cid:durableId="1942295377">
    <w:abstractNumId w:val="293"/>
  </w:num>
  <w:num w:numId="336" w16cid:durableId="2051492708">
    <w:abstractNumId w:val="194"/>
  </w:num>
  <w:num w:numId="337" w16cid:durableId="1311786196">
    <w:abstractNumId w:val="241"/>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621"/>
    <w:rsid w:val="00051834"/>
    <w:rsid w:val="00054A22"/>
    <w:rsid w:val="00062023"/>
    <w:rsid w:val="00064BC9"/>
    <w:rsid w:val="000655A6"/>
    <w:rsid w:val="00080512"/>
    <w:rsid w:val="000C47C3"/>
    <w:rsid w:val="000C51DC"/>
    <w:rsid w:val="000C6A91"/>
    <w:rsid w:val="000D58AB"/>
    <w:rsid w:val="000E3701"/>
    <w:rsid w:val="000F5B9A"/>
    <w:rsid w:val="000F697F"/>
    <w:rsid w:val="001217EA"/>
    <w:rsid w:val="00127890"/>
    <w:rsid w:val="00133525"/>
    <w:rsid w:val="00136136"/>
    <w:rsid w:val="00140F31"/>
    <w:rsid w:val="00147C81"/>
    <w:rsid w:val="00173E3B"/>
    <w:rsid w:val="00174E78"/>
    <w:rsid w:val="00186EA5"/>
    <w:rsid w:val="00193D7B"/>
    <w:rsid w:val="001A4C42"/>
    <w:rsid w:val="001A7420"/>
    <w:rsid w:val="001B6637"/>
    <w:rsid w:val="001C21C3"/>
    <w:rsid w:val="001C4D84"/>
    <w:rsid w:val="001D02C2"/>
    <w:rsid w:val="001D2B57"/>
    <w:rsid w:val="001D5D36"/>
    <w:rsid w:val="001E1348"/>
    <w:rsid w:val="001E631D"/>
    <w:rsid w:val="001F0C1D"/>
    <w:rsid w:val="001F1132"/>
    <w:rsid w:val="001F168B"/>
    <w:rsid w:val="00232CD8"/>
    <w:rsid w:val="00233B15"/>
    <w:rsid w:val="002347A2"/>
    <w:rsid w:val="00241072"/>
    <w:rsid w:val="0024330D"/>
    <w:rsid w:val="00245E6C"/>
    <w:rsid w:val="00261063"/>
    <w:rsid w:val="002675F0"/>
    <w:rsid w:val="00270012"/>
    <w:rsid w:val="00274045"/>
    <w:rsid w:val="002760EE"/>
    <w:rsid w:val="00276F4D"/>
    <w:rsid w:val="00290499"/>
    <w:rsid w:val="002A25F6"/>
    <w:rsid w:val="002B6339"/>
    <w:rsid w:val="002C24F4"/>
    <w:rsid w:val="002E00EE"/>
    <w:rsid w:val="002F3023"/>
    <w:rsid w:val="003027A1"/>
    <w:rsid w:val="00315B85"/>
    <w:rsid w:val="003172DC"/>
    <w:rsid w:val="00331AA2"/>
    <w:rsid w:val="00344036"/>
    <w:rsid w:val="003506C8"/>
    <w:rsid w:val="0035462D"/>
    <w:rsid w:val="00356555"/>
    <w:rsid w:val="003579F9"/>
    <w:rsid w:val="003747CA"/>
    <w:rsid w:val="003765B8"/>
    <w:rsid w:val="00382851"/>
    <w:rsid w:val="003A2835"/>
    <w:rsid w:val="003B3BF0"/>
    <w:rsid w:val="003C3971"/>
    <w:rsid w:val="003C51C3"/>
    <w:rsid w:val="003D3A55"/>
    <w:rsid w:val="003E01D1"/>
    <w:rsid w:val="00423334"/>
    <w:rsid w:val="004345EC"/>
    <w:rsid w:val="00434ACE"/>
    <w:rsid w:val="004428C5"/>
    <w:rsid w:val="00451981"/>
    <w:rsid w:val="004528DB"/>
    <w:rsid w:val="00465515"/>
    <w:rsid w:val="00476512"/>
    <w:rsid w:val="0047673E"/>
    <w:rsid w:val="0049751D"/>
    <w:rsid w:val="004A5E96"/>
    <w:rsid w:val="004B2BAF"/>
    <w:rsid w:val="004C30AC"/>
    <w:rsid w:val="004C4065"/>
    <w:rsid w:val="004D235C"/>
    <w:rsid w:val="004D3578"/>
    <w:rsid w:val="004D4129"/>
    <w:rsid w:val="004E207D"/>
    <w:rsid w:val="004E213A"/>
    <w:rsid w:val="004F0988"/>
    <w:rsid w:val="004F3340"/>
    <w:rsid w:val="00501633"/>
    <w:rsid w:val="005123B4"/>
    <w:rsid w:val="00524F78"/>
    <w:rsid w:val="005320FD"/>
    <w:rsid w:val="00532DC5"/>
    <w:rsid w:val="0053388B"/>
    <w:rsid w:val="0053426C"/>
    <w:rsid w:val="00535773"/>
    <w:rsid w:val="00543C1C"/>
    <w:rsid w:val="00543E6C"/>
    <w:rsid w:val="0056485B"/>
    <w:rsid w:val="00565087"/>
    <w:rsid w:val="00572AC4"/>
    <w:rsid w:val="005967EA"/>
    <w:rsid w:val="00597B11"/>
    <w:rsid w:val="005C0866"/>
    <w:rsid w:val="005C1562"/>
    <w:rsid w:val="005D2E01"/>
    <w:rsid w:val="005D32DE"/>
    <w:rsid w:val="005D7526"/>
    <w:rsid w:val="005E4BB2"/>
    <w:rsid w:val="005F561D"/>
    <w:rsid w:val="005F6BCF"/>
    <w:rsid w:val="005F788A"/>
    <w:rsid w:val="006009AC"/>
    <w:rsid w:val="00602AEA"/>
    <w:rsid w:val="00614FDF"/>
    <w:rsid w:val="0063543D"/>
    <w:rsid w:val="00647114"/>
    <w:rsid w:val="006552B3"/>
    <w:rsid w:val="006553AB"/>
    <w:rsid w:val="0067091E"/>
    <w:rsid w:val="00670CF4"/>
    <w:rsid w:val="00687856"/>
    <w:rsid w:val="00690AF4"/>
    <w:rsid w:val="006912E9"/>
    <w:rsid w:val="0069696A"/>
    <w:rsid w:val="006A323F"/>
    <w:rsid w:val="006B30D0"/>
    <w:rsid w:val="006C3D95"/>
    <w:rsid w:val="006C6E93"/>
    <w:rsid w:val="006C77C6"/>
    <w:rsid w:val="006E4FCC"/>
    <w:rsid w:val="006E5C86"/>
    <w:rsid w:val="006E770F"/>
    <w:rsid w:val="006F2353"/>
    <w:rsid w:val="007000D6"/>
    <w:rsid w:val="00701116"/>
    <w:rsid w:val="0071174C"/>
    <w:rsid w:val="00713C44"/>
    <w:rsid w:val="007211B9"/>
    <w:rsid w:val="00734A5B"/>
    <w:rsid w:val="00736BAF"/>
    <w:rsid w:val="0074026F"/>
    <w:rsid w:val="00741DF2"/>
    <w:rsid w:val="007429F6"/>
    <w:rsid w:val="00744E76"/>
    <w:rsid w:val="00747839"/>
    <w:rsid w:val="00750999"/>
    <w:rsid w:val="00751857"/>
    <w:rsid w:val="007652AA"/>
    <w:rsid w:val="00765EA3"/>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F0F4A"/>
    <w:rsid w:val="007F2332"/>
    <w:rsid w:val="007F3AE8"/>
    <w:rsid w:val="008028A4"/>
    <w:rsid w:val="00810112"/>
    <w:rsid w:val="00812CD3"/>
    <w:rsid w:val="00815077"/>
    <w:rsid w:val="00816016"/>
    <w:rsid w:val="00821A0E"/>
    <w:rsid w:val="00830747"/>
    <w:rsid w:val="00830904"/>
    <w:rsid w:val="008464E7"/>
    <w:rsid w:val="00852174"/>
    <w:rsid w:val="00865CE6"/>
    <w:rsid w:val="00866169"/>
    <w:rsid w:val="008668A1"/>
    <w:rsid w:val="008768CA"/>
    <w:rsid w:val="00885109"/>
    <w:rsid w:val="00885FF8"/>
    <w:rsid w:val="008A3287"/>
    <w:rsid w:val="008B3848"/>
    <w:rsid w:val="008B4825"/>
    <w:rsid w:val="008B73FF"/>
    <w:rsid w:val="008B7FEE"/>
    <w:rsid w:val="008C1580"/>
    <w:rsid w:val="008C384C"/>
    <w:rsid w:val="008C7B64"/>
    <w:rsid w:val="008E2505"/>
    <w:rsid w:val="008E2D68"/>
    <w:rsid w:val="008E5E20"/>
    <w:rsid w:val="008E6756"/>
    <w:rsid w:val="008F123B"/>
    <w:rsid w:val="0090271F"/>
    <w:rsid w:val="00902E23"/>
    <w:rsid w:val="009114D7"/>
    <w:rsid w:val="00911687"/>
    <w:rsid w:val="0091348E"/>
    <w:rsid w:val="00916C5C"/>
    <w:rsid w:val="00917CCB"/>
    <w:rsid w:val="00933FB0"/>
    <w:rsid w:val="00942EC2"/>
    <w:rsid w:val="009642C8"/>
    <w:rsid w:val="0096756C"/>
    <w:rsid w:val="00973826"/>
    <w:rsid w:val="00975DAE"/>
    <w:rsid w:val="009838F6"/>
    <w:rsid w:val="009A79AD"/>
    <w:rsid w:val="009C05E5"/>
    <w:rsid w:val="009C38C0"/>
    <w:rsid w:val="009D626B"/>
    <w:rsid w:val="009E2532"/>
    <w:rsid w:val="009F37B7"/>
    <w:rsid w:val="009F55E1"/>
    <w:rsid w:val="00A02689"/>
    <w:rsid w:val="00A06C7B"/>
    <w:rsid w:val="00A100AB"/>
    <w:rsid w:val="00A10F02"/>
    <w:rsid w:val="00A113DD"/>
    <w:rsid w:val="00A13625"/>
    <w:rsid w:val="00A164B4"/>
    <w:rsid w:val="00A26956"/>
    <w:rsid w:val="00A27486"/>
    <w:rsid w:val="00A53724"/>
    <w:rsid w:val="00A56066"/>
    <w:rsid w:val="00A637F9"/>
    <w:rsid w:val="00A73129"/>
    <w:rsid w:val="00A74CAB"/>
    <w:rsid w:val="00A82346"/>
    <w:rsid w:val="00A835C0"/>
    <w:rsid w:val="00A92BA1"/>
    <w:rsid w:val="00A95A32"/>
    <w:rsid w:val="00AB4A5D"/>
    <w:rsid w:val="00AC6BC6"/>
    <w:rsid w:val="00AD45A1"/>
    <w:rsid w:val="00AD53D9"/>
    <w:rsid w:val="00AE6164"/>
    <w:rsid w:val="00AE65E2"/>
    <w:rsid w:val="00AF1460"/>
    <w:rsid w:val="00B11544"/>
    <w:rsid w:val="00B11C38"/>
    <w:rsid w:val="00B15449"/>
    <w:rsid w:val="00B22BAC"/>
    <w:rsid w:val="00B431C9"/>
    <w:rsid w:val="00B47752"/>
    <w:rsid w:val="00B50DE8"/>
    <w:rsid w:val="00B54EE5"/>
    <w:rsid w:val="00B769BF"/>
    <w:rsid w:val="00B82362"/>
    <w:rsid w:val="00B93086"/>
    <w:rsid w:val="00BA19ED"/>
    <w:rsid w:val="00BA4B8D"/>
    <w:rsid w:val="00BB66FB"/>
    <w:rsid w:val="00BC0858"/>
    <w:rsid w:val="00BC0F7D"/>
    <w:rsid w:val="00BC1C4B"/>
    <w:rsid w:val="00BD7D31"/>
    <w:rsid w:val="00BE18FD"/>
    <w:rsid w:val="00BE3255"/>
    <w:rsid w:val="00BF128E"/>
    <w:rsid w:val="00BF360F"/>
    <w:rsid w:val="00C029AA"/>
    <w:rsid w:val="00C074DD"/>
    <w:rsid w:val="00C13FC7"/>
    <w:rsid w:val="00C1496A"/>
    <w:rsid w:val="00C26ECB"/>
    <w:rsid w:val="00C33079"/>
    <w:rsid w:val="00C45231"/>
    <w:rsid w:val="00C462CF"/>
    <w:rsid w:val="00C51EEF"/>
    <w:rsid w:val="00C5401A"/>
    <w:rsid w:val="00C551FF"/>
    <w:rsid w:val="00C65432"/>
    <w:rsid w:val="00C6688B"/>
    <w:rsid w:val="00C71EC7"/>
    <w:rsid w:val="00C72833"/>
    <w:rsid w:val="00C80F1D"/>
    <w:rsid w:val="00C91962"/>
    <w:rsid w:val="00C93F40"/>
    <w:rsid w:val="00C955A3"/>
    <w:rsid w:val="00CA3D0C"/>
    <w:rsid w:val="00CC44A2"/>
    <w:rsid w:val="00CD065E"/>
    <w:rsid w:val="00CD4185"/>
    <w:rsid w:val="00CF1A8D"/>
    <w:rsid w:val="00CF7D31"/>
    <w:rsid w:val="00D4313A"/>
    <w:rsid w:val="00D52785"/>
    <w:rsid w:val="00D57972"/>
    <w:rsid w:val="00D675A9"/>
    <w:rsid w:val="00D738D6"/>
    <w:rsid w:val="00D744B7"/>
    <w:rsid w:val="00D755EB"/>
    <w:rsid w:val="00D76048"/>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F2B1F"/>
    <w:rsid w:val="00DF62CD"/>
    <w:rsid w:val="00E16509"/>
    <w:rsid w:val="00E21571"/>
    <w:rsid w:val="00E31385"/>
    <w:rsid w:val="00E44582"/>
    <w:rsid w:val="00E44E71"/>
    <w:rsid w:val="00E44FFC"/>
    <w:rsid w:val="00E77448"/>
    <w:rsid w:val="00E77645"/>
    <w:rsid w:val="00EA15B0"/>
    <w:rsid w:val="00EA4C3E"/>
    <w:rsid w:val="00EA5491"/>
    <w:rsid w:val="00EA5BC7"/>
    <w:rsid w:val="00EA5EA7"/>
    <w:rsid w:val="00EA66BD"/>
    <w:rsid w:val="00EA66F5"/>
    <w:rsid w:val="00EC35D5"/>
    <w:rsid w:val="00EC4A25"/>
    <w:rsid w:val="00EC5A73"/>
    <w:rsid w:val="00EE535A"/>
    <w:rsid w:val="00EF608C"/>
    <w:rsid w:val="00F025A2"/>
    <w:rsid w:val="00F04712"/>
    <w:rsid w:val="00F11CA6"/>
    <w:rsid w:val="00F13360"/>
    <w:rsid w:val="00F16B52"/>
    <w:rsid w:val="00F22EC7"/>
    <w:rsid w:val="00F27171"/>
    <w:rsid w:val="00F307E7"/>
    <w:rsid w:val="00F325C8"/>
    <w:rsid w:val="00F34834"/>
    <w:rsid w:val="00F365B4"/>
    <w:rsid w:val="00F45BBB"/>
    <w:rsid w:val="00F519F9"/>
    <w:rsid w:val="00F562CD"/>
    <w:rsid w:val="00F653B8"/>
    <w:rsid w:val="00F9008D"/>
    <w:rsid w:val="00FA1266"/>
    <w:rsid w:val="00FC0357"/>
    <w:rsid w:val="00FC1192"/>
    <w:rsid w:val="00FE55C3"/>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image" Target="media/image16.emf"/><Relationship Id="rId63" Type="http://schemas.openxmlformats.org/officeDocument/2006/relationships/hyperlink" Target="https://ocf.etsi.org/documentation/develop/testing/postman/" TargetMode="External"/><Relationship Id="rId68" Type="http://schemas.openxmlformats.org/officeDocument/2006/relationships/hyperlink" Target="https://ocf.etsi.org/documentation/develop/testing/testplan/api_logging_service/invocation_log.json" TargetMode="External"/><Relationship Id="rId84" Type="http://schemas.openxmlformats.org/officeDocument/2006/relationships/hyperlink" Target="https://ocf.etsi.org/documentation/develop/testing/testplan/common_operations/" TargetMode="External"/><Relationship Id="rId89" Type="http://schemas.openxmlformats.org/officeDocument/2006/relationships/hyperlink" Target="http://robot.testing2" TargetMode="External"/><Relationship Id="rId16" Type="http://schemas.openxmlformats.org/officeDocument/2006/relationships/hyperlink" Target="https://evolved-5g.eu" TargetMode="External"/><Relationship Id="rId107" Type="http://schemas.openxmlformats.org/officeDocument/2006/relationships/footer" Target="footer1.xml"/><Relationship Id="rId11" Type="http://schemas.openxmlformats.org/officeDocument/2006/relationships/endnotes" Target="endnotes.xml"/><Relationship Id="rId32" Type="http://schemas.openxmlformats.org/officeDocument/2006/relationships/image" Target="media/image8.emf"/><Relationship Id="rId37" Type="http://schemas.openxmlformats.org/officeDocument/2006/relationships/package" Target="embeddings/Microsoft_Visio_Drawing6.vsdx"/><Relationship Id="rId53" Type="http://schemas.openxmlformats.org/officeDocument/2006/relationships/package" Target="embeddings/Microsoft_Visio_Drawing13.vsdx"/><Relationship Id="rId58" Type="http://schemas.openxmlformats.org/officeDocument/2006/relationships/hyperlink" Target="https://capif.mobilesandbox.cloud:37211/api-invoker-management/v1/onboardedInvokers/INVaa03f9911db37be051b243ce3caad9" TargetMode="External"/><Relationship Id="rId74" Type="http://schemas.openxmlformats.org/officeDocument/2006/relationships/hyperlink" Target="https://ocf.etsi.org/documentation/develop/testing/testplan/api_events_service/event_subscription.json" TargetMode="External"/><Relationship Id="rId79" Type="http://schemas.openxmlformats.org/officeDocument/2006/relationships/hyperlink" Target="https://ocf.etsi.org/documentation/develop/testing/testplan/common_operations/" TargetMode="External"/><Relationship Id="rId102" Type="http://schemas.openxmlformats.org/officeDocument/2006/relationships/hyperlink" Target="https://ocf.etsi.org/documentation/develop/testing/testplan/api_security_service/access_token_req.json" TargetMode="External"/><Relationship Id="rId5" Type="http://schemas.openxmlformats.org/officeDocument/2006/relationships/customXml" Target="../customXml/item4.xml"/><Relationship Id="rId90" Type="http://schemas.openxmlformats.org/officeDocument/2006/relationships/hyperlink" Target="https://ocf.etsi.org/documentation/develop/testing/testplan/api_security_service/service_security.json" TargetMode="External"/><Relationship Id="rId95" Type="http://schemas.openxmlformats.org/officeDocument/2006/relationships/hyperlink" Target="http://robot.testing2" TargetMode="External"/><Relationship Id="rId22" Type="http://schemas.openxmlformats.org/officeDocument/2006/relationships/image" Target="media/image3.emf"/><Relationship Id="rId27" Type="http://schemas.openxmlformats.org/officeDocument/2006/relationships/package" Target="embeddings/Microsoft_Visio_Drawing1.vsdx"/><Relationship Id="rId43" Type="http://schemas.openxmlformats.org/officeDocument/2006/relationships/package" Target="embeddings/Microsoft_Visio_Drawing9.vsdx"/><Relationship Id="rId48" Type="http://schemas.openxmlformats.org/officeDocument/2006/relationships/package" Target="embeddings/Microsoft_Visio_Drawing11.vsdx"/><Relationship Id="rId64" Type="http://schemas.openxmlformats.org/officeDocument/2006/relationships/hyperlink" Target="https://ocf.etsi.org/documentation/develop/testing/postman/" TargetMode="External"/><Relationship Id="rId69" Type="http://schemas.openxmlformats.org/officeDocument/2006/relationships/hyperlink" Target="https://ocf.etsi.org/documentation/develop/testing/testplan/common_operations/" TargetMode="External"/><Relationship Id="rId80" Type="http://schemas.openxmlformats.org/officeDocument/2006/relationships/hyperlink" Target="https://ocf.etsi.org/documentation/develop/testing/testplan/api_events_service/event_subscription.json" TargetMode="External"/><Relationship Id="rId85" Type="http://schemas.openxmlformats.org/officeDocument/2006/relationships/hyperlink" Target="https://ocf.etsi.org/documentation/develop/testing/testplan/common_operations/" TargetMode="Externa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33" Type="http://schemas.openxmlformats.org/officeDocument/2006/relationships/package" Target="embeddings/Microsoft_Visio_Drawing4.vsdx"/><Relationship Id="rId38" Type="http://schemas.openxmlformats.org/officeDocument/2006/relationships/image" Target="media/image11.emf"/><Relationship Id="rId59" Type="http://schemas.openxmlformats.org/officeDocument/2006/relationships/hyperlink" Target="https://capif.mobilesandbox.cloud:37211/capif-security/v1/trustedInvokers/INVaa03f9911db37be051b243ce3caad9/token" TargetMode="External"/><Relationship Id="rId103" Type="http://schemas.openxmlformats.org/officeDocument/2006/relationships/hyperlink" Target="https://ocf.etsi.org/documentation/develop/testing/testplan/api_security_service/access_token_req.json" TargetMode="External"/><Relationship Id="rId108" Type="http://schemas.openxmlformats.org/officeDocument/2006/relationships/fontTable" Target="fontTable.xml"/><Relationship Id="rId54" Type="http://schemas.openxmlformats.org/officeDocument/2006/relationships/image" Target="media/image20.emf"/><Relationship Id="rId70" Type="http://schemas.openxmlformats.org/officeDocument/2006/relationships/hyperlink" Target="https://ocf.etsi.org/documentation/develop/testing/testplan/common_operations/" TargetMode="External"/><Relationship Id="rId75" Type="http://schemas.openxmlformats.org/officeDocument/2006/relationships/hyperlink" Target="https://ocf.etsi.org/documentation/develop/testing/testplan/common_operations/" TargetMode="External"/><Relationship Id="rId91" Type="http://schemas.openxmlformats.org/officeDocument/2006/relationships/hyperlink" Target="http://robot.testing2" TargetMode="External"/><Relationship Id="rId96" Type="http://schemas.openxmlformats.org/officeDocument/2006/relationships/hyperlink" Target="https://ocf.etsi.org/documentation/develop/testing/testplan/api_security_service/access_token_req.json"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image" Target="media/image17.emf"/><Relationship Id="rId57" Type="http://schemas.openxmlformats.org/officeDocument/2006/relationships/package" Target="embeddings/Microsoft_Visio_Drawing15.vsdx"/><Relationship Id="rId106"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9.emf"/><Relationship Id="rId60" Type="http://schemas.openxmlformats.org/officeDocument/2006/relationships/hyperlink" Target="https://127.0.0.1:4443/nef/api/3gpp-as-session-with-qos/v1/%7bscsAsId%7d/subscriptions" TargetMode="External"/><Relationship Id="rId65" Type="http://schemas.openxmlformats.org/officeDocument/2006/relationships/hyperlink" Target="https://ocf.etsi.org/documentation/develop/testing/postman/" TargetMode="External"/><Relationship Id="rId73" Type="http://schemas.openxmlformats.org/officeDocument/2006/relationships/hyperlink" Target="https://ocf.etsi.org/documentation/develop/testing/testplan/common_operations/" TargetMode="External"/><Relationship Id="rId78" Type="http://schemas.openxmlformats.org/officeDocument/2006/relationships/hyperlink" Target="https://ocf.etsi.org/documentation/develop/testing/testplan/common_operations/" TargetMode="External"/><Relationship Id="rId81" Type="http://schemas.openxmlformats.org/officeDocument/2006/relationships/hyperlink" Target="https://ocf.etsi.org/documentation/develop/testing/testplan/common_operations/" TargetMode="External"/><Relationship Id="rId86" Type="http://schemas.openxmlformats.org/officeDocument/2006/relationships/hyperlink" Target="https://ocf.etsi.org/documentation/develop/testing/testplan/api_events_service/event_subscription.json" TargetMode="External"/><Relationship Id="rId94" Type="http://schemas.openxmlformats.org/officeDocument/2006/relationships/hyperlink" Target="https://ocf.etsi.org/documentation/develop/testing/testplan/api_security_service/service_security.json" TargetMode="External"/><Relationship Id="rId99" Type="http://schemas.openxmlformats.org/officeDocument/2006/relationships/hyperlink" Target="https://ocf.etsi.org/documentation/develop/testing/testplan/api_security_service/access_token_req.json" TargetMode="External"/><Relationship Id="rId101" Type="http://schemas.openxmlformats.org/officeDocument/2006/relationships/hyperlink" Target="https://ocf.etsi.org/documentation/develop/testing/testplan/api_security_service/access_token_req.json"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109" Type="http://schemas.openxmlformats.org/officeDocument/2006/relationships/theme" Target="theme/theme1.xml"/><Relationship Id="rId34" Type="http://schemas.openxmlformats.org/officeDocument/2006/relationships/image" Target="media/image9.emf"/><Relationship Id="rId50" Type="http://schemas.openxmlformats.org/officeDocument/2006/relationships/image" Target="media/image18.emf"/><Relationship Id="rId55" Type="http://schemas.openxmlformats.org/officeDocument/2006/relationships/package" Target="embeddings/Microsoft_Visio_Drawing14.vsdx"/><Relationship Id="rId76" Type="http://schemas.openxmlformats.org/officeDocument/2006/relationships/hyperlink" Target="https://ocf.etsi.org/documentation/develop/testing/testplan/api_events_service/event_subscription.json" TargetMode="External"/><Relationship Id="rId97" Type="http://schemas.openxmlformats.org/officeDocument/2006/relationships/hyperlink" Target="https://ocf.etsi.org/documentation/develop/testing/testplan/api_security_service/access_token_req.json" TargetMode="External"/><Relationship Id="rId104" Type="http://schemas.openxmlformats.org/officeDocument/2006/relationships/hyperlink" Target="https://ocf.etsi.org/documentation/develop/testing/testplan/api_security_service/access_token_req.json" TargetMode="External"/><Relationship Id="rId7" Type="http://schemas.openxmlformats.org/officeDocument/2006/relationships/styles" Target="styles.xml"/><Relationship Id="rId71" Type="http://schemas.openxmlformats.org/officeDocument/2006/relationships/hyperlink" Target="https://ocf.etsi.org/documentation/develop/testing/testplan/api_events_service/event_subscription.json" TargetMode="External"/><Relationship Id="rId92" Type="http://schemas.openxmlformats.org/officeDocument/2006/relationships/hyperlink" Target="https://ocf.etsi.org/documentation/develop/testing/testplan/api_security_service/service_security.json" TargetMode="External"/><Relationship Id="rId2" Type="http://schemas.openxmlformats.org/officeDocument/2006/relationships/customXml" Target="../customXml/item1.xml"/><Relationship Id="rId29" Type="http://schemas.openxmlformats.org/officeDocument/2006/relationships/package" Target="embeddings/Microsoft_Visio_Drawing2.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0.vsdx"/><Relationship Id="rId66" Type="http://schemas.openxmlformats.org/officeDocument/2006/relationships/hyperlink" Target="https://ocf.etsi.org/documentation/develop/testing/postman/" TargetMode="External"/><Relationship Id="rId87" Type="http://schemas.openxmlformats.org/officeDocument/2006/relationships/hyperlink" Target="https://ocf.etsi.org/documentation/develop/testing/testplan/api_events_service/security_notification.json" TargetMode="External"/><Relationship Id="rId61" Type="http://schemas.openxmlformats.org/officeDocument/2006/relationships/hyperlink" Target="https://ocf.etsi.org/documentation/develop/testing/postman/" TargetMode="External"/><Relationship Id="rId82" Type="http://schemas.openxmlformats.org/officeDocument/2006/relationships/hyperlink" Target="https://ocf.etsi.org/documentation/develop/testing/testplan/common_operations/"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package" Target="embeddings/Microsoft_Visio_Drawing5.vsdx"/><Relationship Id="rId56" Type="http://schemas.openxmlformats.org/officeDocument/2006/relationships/image" Target="media/image21.emf"/><Relationship Id="rId77" Type="http://schemas.openxmlformats.org/officeDocument/2006/relationships/hyperlink" Target="https://ocf.etsi.org/documentation/develop/testing/testplan/common_operations/" TargetMode="External"/><Relationship Id="rId100" Type="http://schemas.openxmlformats.org/officeDocument/2006/relationships/hyperlink" Target="https://ocf.etsi.org/documentation/develop/testing/testplan/api_security_service/access_token_req.json" TargetMode="External"/><Relationship Id="rId105" Type="http://schemas.openxmlformats.org/officeDocument/2006/relationships/hyperlink" Target="https://ocf.etsi.org/documentation/develop/testing/testplan/api_security_service/access_token_req.json" TargetMode="Externa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hyperlink" Target="https://ocf.etsi.org/documentation/develop/testing/testplan/common_operations/" TargetMode="External"/><Relationship Id="rId93" Type="http://schemas.openxmlformats.org/officeDocument/2006/relationships/hyperlink" Target="http://robot.testing2" TargetMode="External"/><Relationship Id="rId98" Type="http://schemas.openxmlformats.org/officeDocument/2006/relationships/hyperlink" Target="https://ocf.etsi.org/documentation/develop/testing/testplan/api_security_service/access_token_req.json" TargetMode="External"/><Relationship Id="rId3" Type="http://schemas.openxmlformats.org/officeDocument/2006/relationships/customXml" Target="../customXml/item2.xml"/><Relationship Id="rId25" Type="http://schemas.openxmlformats.org/officeDocument/2006/relationships/oleObject" Target="embeddings/Microsoft_Visio_2003-2010_Drawing.vsd"/><Relationship Id="rId46" Type="http://schemas.openxmlformats.org/officeDocument/2006/relationships/image" Target="media/image15.emf"/><Relationship Id="rId67" Type="http://schemas.openxmlformats.org/officeDocument/2006/relationships/hyperlink" Target="https://ocf.etsi.org/documentation/develop/testing/postman/" TargetMode="Externa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62" Type="http://schemas.openxmlformats.org/officeDocument/2006/relationships/hyperlink" Target="https://ocf.etsi.org/documentation/develop/testing/postman/" TargetMode="External"/><Relationship Id="rId83" Type="http://schemas.openxmlformats.org/officeDocument/2006/relationships/hyperlink" Target="https://ocf.etsi.org/documentation/develop/testing/testplan/api_events_service/event_subscription.json" TargetMode="External"/><Relationship Id="rId88" Type="http://schemas.openxmlformats.org/officeDocument/2006/relationships/hyperlink" Target="https://ocf.etsi.org/documentation/develop/testing/testplan/api_security_service/service_security.j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4.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125</Pages>
  <Words>41216</Words>
  <Characters>234936</Characters>
  <Application>Microsoft Office Word</Application>
  <DocSecurity>0</DocSecurity>
  <Lines>1957</Lines>
  <Paragraphs>551</Paragraphs>
  <ScaleCrop>false</ScaleCrop>
  <Company/>
  <LinksUpToDate>false</LinksUpToDate>
  <CharactersWithSpaces>275601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Atle Monrad</cp:lastModifiedBy>
  <cp:revision>3</cp:revision>
  <cp:lastPrinted>2019-02-25T14:05:00Z</cp:lastPrinted>
  <dcterms:created xsi:type="dcterms:W3CDTF">2024-11-25T03:12:00Z</dcterms:created>
  <dcterms:modified xsi:type="dcterms:W3CDTF">2024-11-25T03:27:00Z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2024-11-25T03:12:29Z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5edd14fa-bbdf-4007-8124-75ff17008293</vt:lpwstr>
  </property>
  <property fmtid="{D5CDD505-2E9C-101B-9397-08002B2CF9AE}" pid="9" name="MSIP_Label_4d2f777e-4347-4fc6-823a-b44ab313546a_ContentBits">
    <vt:lpwstr>0</vt:lpwstr>
  </property>
</Properties>
</file>