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A3DAD" w:rsidRPr="00EA3DAD" w14:paraId="6420D5CF" w14:textId="77777777" w:rsidTr="00174E78">
        <w:trPr>
          <w:cantSplit/>
        </w:trPr>
        <w:tc>
          <w:tcPr>
            <w:tcW w:w="10423" w:type="dxa"/>
            <w:gridSpan w:val="2"/>
            <w:shd w:val="clear" w:color="auto" w:fill="auto"/>
          </w:tcPr>
          <w:p w14:paraId="3FDEDF14" w14:textId="50F728C8" w:rsidR="004F0988" w:rsidRPr="00EA3DAD" w:rsidRDefault="004F0988" w:rsidP="00133525">
            <w:pPr>
              <w:pStyle w:val="ZA"/>
              <w:framePr w:w="0" w:hRule="auto" w:wrap="auto" w:vAnchor="margin" w:hAnchor="text" w:yAlign="inline"/>
            </w:pPr>
            <w:bookmarkStart w:id="0" w:name="page1"/>
            <w:r w:rsidRPr="00EA3DAD">
              <w:rPr>
                <w:sz w:val="64"/>
              </w:rPr>
              <w:t xml:space="preserve">3GPP </w:t>
            </w:r>
            <w:bookmarkStart w:id="1" w:name="specType1"/>
            <w:r w:rsidR="0063543D" w:rsidRPr="00EA3DAD">
              <w:rPr>
                <w:sz w:val="64"/>
              </w:rPr>
              <w:t>TR</w:t>
            </w:r>
            <w:bookmarkEnd w:id="1"/>
            <w:r w:rsidRPr="00EA3DAD">
              <w:rPr>
                <w:sz w:val="64"/>
              </w:rPr>
              <w:t xml:space="preserve"> </w:t>
            </w:r>
            <w:bookmarkStart w:id="2" w:name="specNumber"/>
            <w:r w:rsidR="00EA3DAD" w:rsidRPr="00EA3DAD">
              <w:rPr>
                <w:sz w:val="64"/>
              </w:rPr>
              <w:t>22</w:t>
            </w:r>
            <w:r w:rsidRPr="00EA3DAD">
              <w:rPr>
                <w:sz w:val="64"/>
              </w:rPr>
              <w:t>.</w:t>
            </w:r>
            <w:bookmarkEnd w:id="2"/>
            <w:r w:rsidR="00EA3DAD" w:rsidRPr="00EA3DAD">
              <w:rPr>
                <w:sz w:val="64"/>
              </w:rPr>
              <w:t>850</w:t>
            </w:r>
            <w:r w:rsidRPr="00EA3DAD">
              <w:rPr>
                <w:sz w:val="64"/>
              </w:rPr>
              <w:t xml:space="preserve"> </w:t>
            </w:r>
            <w:r w:rsidRPr="00EA3DAD">
              <w:t>V</w:t>
            </w:r>
            <w:bookmarkStart w:id="3" w:name="specVersion"/>
            <w:r w:rsidR="00EA3DAD" w:rsidRPr="00EA3DAD">
              <w:t>0</w:t>
            </w:r>
            <w:r w:rsidRPr="00EA3DAD">
              <w:t>.</w:t>
            </w:r>
            <w:r w:rsidR="00EA3DAD" w:rsidRPr="00EA3DAD">
              <w:t>1</w:t>
            </w:r>
            <w:r w:rsidRPr="00EA3DAD">
              <w:t>.</w:t>
            </w:r>
            <w:bookmarkEnd w:id="3"/>
            <w:r w:rsidR="00EA3DAD" w:rsidRPr="00EA3DAD">
              <w:t>0</w:t>
            </w:r>
            <w:r w:rsidRPr="00EA3DAD">
              <w:t xml:space="preserve"> </w:t>
            </w:r>
            <w:r w:rsidRPr="00EA3DAD">
              <w:rPr>
                <w:sz w:val="32"/>
              </w:rPr>
              <w:t>(</w:t>
            </w:r>
            <w:bookmarkStart w:id="4" w:name="issueDate"/>
            <w:r w:rsidR="00EA3DAD" w:rsidRPr="00EA3DAD">
              <w:rPr>
                <w:sz w:val="32"/>
              </w:rPr>
              <w:t>2024</w:t>
            </w:r>
            <w:r w:rsidRPr="00EA3DAD">
              <w:rPr>
                <w:sz w:val="32"/>
              </w:rPr>
              <w:t>-</w:t>
            </w:r>
            <w:bookmarkEnd w:id="4"/>
            <w:r w:rsidR="00EA3DAD" w:rsidRPr="00EA3DAD">
              <w:rPr>
                <w:sz w:val="32"/>
              </w:rPr>
              <w:t>09</w:t>
            </w:r>
            <w:r w:rsidRPr="00EA3DAD">
              <w:rPr>
                <w:sz w:val="32"/>
              </w:rPr>
              <w:t>)</w:t>
            </w:r>
          </w:p>
        </w:tc>
      </w:tr>
      <w:tr w:rsidR="00EA3DAD" w:rsidRPr="00EA3DAD" w14:paraId="0FFD4F19" w14:textId="77777777" w:rsidTr="00174E78">
        <w:trPr>
          <w:cantSplit/>
          <w:trHeight w:hRule="exact" w:val="1134"/>
        </w:trPr>
        <w:tc>
          <w:tcPr>
            <w:tcW w:w="10423" w:type="dxa"/>
            <w:gridSpan w:val="2"/>
            <w:shd w:val="clear" w:color="auto" w:fill="auto"/>
          </w:tcPr>
          <w:p w14:paraId="5AB75458" w14:textId="368D8D07" w:rsidR="004F0988" w:rsidRPr="00EA3DAD" w:rsidRDefault="004F0988" w:rsidP="00133525">
            <w:pPr>
              <w:pStyle w:val="ZB"/>
              <w:framePr w:w="0" w:hRule="auto" w:wrap="auto" w:vAnchor="margin" w:hAnchor="text" w:yAlign="inline"/>
            </w:pPr>
            <w:r w:rsidRPr="00EA3DAD">
              <w:t xml:space="preserve">Technical </w:t>
            </w:r>
            <w:bookmarkStart w:id="5" w:name="spectype2"/>
            <w:r w:rsidR="00D57972" w:rsidRPr="00EA3DAD">
              <w:t>Report</w:t>
            </w:r>
            <w:bookmarkEnd w:id="5"/>
          </w:p>
          <w:p w14:paraId="462B8E42" w14:textId="0F6D017C" w:rsidR="00BA4B8D" w:rsidRPr="00EA3DAD" w:rsidRDefault="00BA4B8D" w:rsidP="00BA4B8D">
            <w:pPr>
              <w:pStyle w:val="Guidance"/>
              <w:rPr>
                <w:color w:val="auto"/>
              </w:rPr>
            </w:pPr>
          </w:p>
        </w:tc>
      </w:tr>
      <w:tr w:rsidR="00EA3DAD" w:rsidRPr="00EA3D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A3DAD" w:rsidRDefault="004F0988" w:rsidP="00133525">
            <w:pPr>
              <w:pStyle w:val="ZT"/>
              <w:framePr w:wrap="auto" w:hAnchor="text" w:yAlign="inline"/>
            </w:pPr>
            <w:r w:rsidRPr="00EA3DAD">
              <w:t>3rd Generation Partnership Project;</w:t>
            </w:r>
          </w:p>
          <w:p w14:paraId="653799DC" w14:textId="47A26710" w:rsidR="004F0988" w:rsidRPr="00EA3DAD" w:rsidRDefault="00EA3DAD" w:rsidP="00133525">
            <w:pPr>
              <w:pStyle w:val="ZT"/>
              <w:framePr w:wrap="auto" w:hAnchor="text" w:yAlign="inline"/>
            </w:pPr>
            <w:bookmarkStart w:id="6" w:name="specTitle"/>
            <w:r w:rsidRPr="00EA3DAD">
              <w:t>Technical Specification Group Services and System Aspects</w:t>
            </w:r>
            <w:r w:rsidR="004F0988" w:rsidRPr="00EA3DAD">
              <w:t>;</w:t>
            </w:r>
          </w:p>
          <w:bookmarkEnd w:id="6"/>
          <w:p w14:paraId="1D2A8F5E" w14:textId="71A0C338" w:rsidR="004F0988" w:rsidRPr="00EA3DAD" w:rsidRDefault="00EA3DAD" w:rsidP="00133525">
            <w:pPr>
              <w:pStyle w:val="ZT"/>
              <w:framePr w:wrap="auto" w:hAnchor="text" w:yAlign="inline"/>
            </w:pPr>
            <w:r w:rsidRPr="00EA3DAD">
              <w:t>Study on 3GPP AI/ML Consistency Alignment</w:t>
            </w:r>
          </w:p>
          <w:p w14:paraId="04CAC1E0" w14:textId="01348F87" w:rsidR="004F0988" w:rsidRPr="00EA3DAD" w:rsidRDefault="004F0988" w:rsidP="00133525">
            <w:pPr>
              <w:pStyle w:val="ZT"/>
              <w:framePr w:wrap="auto" w:hAnchor="text" w:yAlign="inline"/>
              <w:rPr>
                <w:i/>
                <w:sz w:val="28"/>
              </w:rPr>
            </w:pPr>
            <w:r w:rsidRPr="00EA3DAD">
              <w:t>(</w:t>
            </w:r>
            <w:r w:rsidRPr="00EA3DAD">
              <w:rPr>
                <w:rStyle w:val="ZGSM"/>
              </w:rPr>
              <w:t xml:space="preserve">Release </w:t>
            </w:r>
            <w:bookmarkStart w:id="7" w:name="specRelease"/>
            <w:r w:rsidRPr="00EA3DAD">
              <w:rPr>
                <w:rStyle w:val="ZGSM"/>
              </w:rPr>
              <w:t>1</w:t>
            </w:r>
            <w:r w:rsidR="000270B9" w:rsidRPr="00EA3DAD">
              <w:rPr>
                <w:rStyle w:val="ZGSM"/>
              </w:rPr>
              <w:t>9</w:t>
            </w:r>
            <w:bookmarkEnd w:id="7"/>
            <w:r w:rsidRPr="00EA3DAD">
              <w:t>)</w:t>
            </w:r>
          </w:p>
        </w:tc>
      </w:tr>
      <w:tr w:rsidR="00EA3DAD" w:rsidRPr="00EA3D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A3DAD" w:rsidRDefault="00670CF4" w:rsidP="00670CF4">
            <w:pPr>
              <w:pStyle w:val="TAR"/>
            </w:pPr>
            <w:r w:rsidRPr="00EA3DAD">
              <w:tab/>
            </w:r>
          </w:p>
        </w:tc>
      </w:tr>
      <w:bookmarkStart w:id="8" w:name="_MON_1684549432"/>
      <w:bookmarkEnd w:id="8"/>
      <w:tr w:rsidR="00EA3DAD" w:rsidRPr="00EA3DA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A3DAD" w:rsidRDefault="00830904" w:rsidP="00670CF4">
            <w:pPr>
              <w:pStyle w:val="TAL"/>
            </w:pPr>
            <w:r w:rsidRPr="00EA3DAD">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78825471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A3DAD" w:rsidRDefault="00830904" w:rsidP="00670CF4">
            <w:pPr>
              <w:pStyle w:val="TAR"/>
            </w:pPr>
            <w:r w:rsidRPr="00EA3DAD">
              <w:object w:dxaOrig="2126" w:dyaOrig="1243" w14:anchorId="4D688233">
                <v:shape id="_x0000_i1026" type="#_x0000_t75" style="width:128.35pt;height:74.5pt" o:ole="">
                  <v:imagedata r:id="rId11" o:title=""/>
                </v:shape>
                <o:OLEObject Type="Embed" ProgID="Word.Picture.8" ShapeID="_x0000_i1026" DrawAspect="Content" ObjectID="_1788254715" r:id="rId12"/>
              </w:object>
            </w:r>
          </w:p>
        </w:tc>
      </w:tr>
      <w:tr w:rsidR="00EA3DAD" w:rsidRPr="00EA3D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1DCF4C3" w:rsidR="000270B9" w:rsidRPr="00EA3DAD" w:rsidRDefault="000270B9" w:rsidP="000270B9">
            <w:pPr>
              <w:pStyle w:val="TAL"/>
            </w:pPr>
          </w:p>
        </w:tc>
      </w:tr>
      <w:tr w:rsidR="000270B9" w:rsidRPr="00EA3D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A3DAD" w:rsidRDefault="000270B9" w:rsidP="000270B9">
            <w:pPr>
              <w:rPr>
                <w:sz w:val="16"/>
                <w:szCs w:val="16"/>
              </w:rPr>
            </w:pPr>
            <w:r w:rsidRPr="00EA3DAD">
              <w:rPr>
                <w:sz w:val="16"/>
                <w:szCs w:val="16"/>
              </w:rPr>
              <w:t>The present document has been developed within the 3rd Generation Partnership Project (3GPP</w:t>
            </w:r>
            <w:r w:rsidRPr="00EA3DAD">
              <w:rPr>
                <w:sz w:val="16"/>
                <w:szCs w:val="16"/>
                <w:vertAlign w:val="superscript"/>
              </w:rPr>
              <w:t xml:space="preserve"> TM</w:t>
            </w:r>
            <w:r w:rsidRPr="00EA3DAD">
              <w:rPr>
                <w:sz w:val="16"/>
                <w:szCs w:val="16"/>
              </w:rPr>
              <w:t>) and may be further elaborated for the purposes of 3GPP.</w:t>
            </w:r>
            <w:r w:rsidRPr="00EA3DAD">
              <w:rPr>
                <w:sz w:val="16"/>
                <w:szCs w:val="16"/>
              </w:rPr>
              <w:br/>
              <w:t>The present document has not been subject to any approval process by the 3GPP</w:t>
            </w:r>
            <w:r w:rsidRPr="00EA3DAD">
              <w:rPr>
                <w:sz w:val="16"/>
                <w:szCs w:val="16"/>
                <w:vertAlign w:val="superscript"/>
              </w:rPr>
              <w:t xml:space="preserve"> </w:t>
            </w:r>
            <w:r w:rsidRPr="00EA3DAD">
              <w:rPr>
                <w:sz w:val="16"/>
                <w:szCs w:val="16"/>
              </w:rPr>
              <w:t>Organizational Partners and shall not be implemented.</w:t>
            </w:r>
            <w:r w:rsidRPr="00EA3DAD">
              <w:rPr>
                <w:sz w:val="16"/>
                <w:szCs w:val="16"/>
              </w:rPr>
              <w:br/>
              <w:t>This Specification is provided for future development work within 3GPP</w:t>
            </w:r>
            <w:r w:rsidRPr="00EA3DAD">
              <w:rPr>
                <w:sz w:val="16"/>
                <w:szCs w:val="16"/>
                <w:vertAlign w:val="superscript"/>
              </w:rPr>
              <w:t xml:space="preserve"> </w:t>
            </w:r>
            <w:r w:rsidRPr="00EA3DAD">
              <w:rPr>
                <w:sz w:val="16"/>
                <w:szCs w:val="16"/>
              </w:rPr>
              <w:t>only. The Organizational Partners accept no liability for any use of this Specification.</w:t>
            </w:r>
            <w:r w:rsidRPr="00EA3DAD">
              <w:rPr>
                <w:sz w:val="16"/>
                <w:szCs w:val="16"/>
              </w:rPr>
              <w:br/>
              <w:t>Specifications and Reports for implementation of the 3GPP</w:t>
            </w:r>
            <w:r w:rsidRPr="00EA3DAD">
              <w:rPr>
                <w:sz w:val="16"/>
                <w:szCs w:val="16"/>
                <w:vertAlign w:val="superscript"/>
              </w:rPr>
              <w:t xml:space="preserve"> TM</w:t>
            </w:r>
            <w:r w:rsidRPr="00EA3DAD">
              <w:rPr>
                <w:sz w:val="16"/>
                <w:szCs w:val="16"/>
              </w:rPr>
              <w:t xml:space="preserve"> system should be obtained via the 3GPP Organizational Partners' Publications Offices.</w:t>
            </w:r>
          </w:p>
        </w:tc>
      </w:tr>
    </w:tbl>
    <w:p w14:paraId="62A41910" w14:textId="77777777" w:rsidR="00080512" w:rsidRPr="00EA3DAD" w:rsidRDefault="00080512">
      <w:pPr>
        <w:sectPr w:rsidR="00080512" w:rsidRPr="00EA3D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A3DAD" w:rsidRPr="00EA3DAD" w14:paraId="779AAB31" w14:textId="77777777" w:rsidTr="00133525">
        <w:trPr>
          <w:trHeight w:hRule="exact" w:val="5670"/>
        </w:trPr>
        <w:tc>
          <w:tcPr>
            <w:tcW w:w="10423" w:type="dxa"/>
            <w:shd w:val="clear" w:color="auto" w:fill="auto"/>
          </w:tcPr>
          <w:p w14:paraId="4C627120" w14:textId="77777777" w:rsidR="00E16509" w:rsidRPr="00EA3DAD" w:rsidRDefault="00E16509" w:rsidP="00E16509">
            <w:pPr>
              <w:pStyle w:val="Guidance"/>
              <w:rPr>
                <w:color w:val="auto"/>
              </w:rPr>
            </w:pPr>
            <w:bookmarkStart w:id="11" w:name="page2"/>
          </w:p>
        </w:tc>
      </w:tr>
      <w:tr w:rsidR="00EA3DAD" w:rsidRPr="00EA3DAD" w14:paraId="7A3B3A7F" w14:textId="77777777" w:rsidTr="00C074DD">
        <w:trPr>
          <w:trHeight w:hRule="exact" w:val="5387"/>
        </w:trPr>
        <w:tc>
          <w:tcPr>
            <w:tcW w:w="10423" w:type="dxa"/>
            <w:shd w:val="clear" w:color="auto" w:fill="auto"/>
          </w:tcPr>
          <w:p w14:paraId="03A67D73" w14:textId="77777777" w:rsidR="00E16509" w:rsidRPr="00EA3DAD" w:rsidRDefault="00E16509" w:rsidP="00133525">
            <w:pPr>
              <w:pStyle w:val="FP"/>
              <w:spacing w:after="240"/>
              <w:ind w:left="2835" w:right="2835"/>
              <w:jc w:val="center"/>
              <w:rPr>
                <w:rFonts w:ascii="Arial" w:hAnsi="Arial"/>
                <w:b/>
                <w:i/>
              </w:rPr>
            </w:pPr>
            <w:bookmarkStart w:id="12" w:name="coords3gpp"/>
            <w:r w:rsidRPr="00EA3DAD">
              <w:rPr>
                <w:rFonts w:ascii="Arial" w:hAnsi="Arial"/>
                <w:b/>
                <w:i/>
              </w:rPr>
              <w:t>3GPP</w:t>
            </w:r>
          </w:p>
          <w:p w14:paraId="252767FD" w14:textId="77777777" w:rsidR="00E16509" w:rsidRPr="00EA3DAD" w:rsidRDefault="00E16509" w:rsidP="00133525">
            <w:pPr>
              <w:pStyle w:val="FP"/>
              <w:pBdr>
                <w:bottom w:val="single" w:sz="6" w:space="1" w:color="auto"/>
              </w:pBdr>
              <w:ind w:left="2835" w:right="2835"/>
              <w:jc w:val="center"/>
            </w:pPr>
            <w:r w:rsidRPr="00EA3DAD">
              <w:t>Postal address</w:t>
            </w:r>
          </w:p>
          <w:p w14:paraId="73CD2C20" w14:textId="77777777" w:rsidR="00E16509" w:rsidRPr="00EA3DAD" w:rsidRDefault="00E16509" w:rsidP="00133525">
            <w:pPr>
              <w:pStyle w:val="FP"/>
              <w:ind w:left="2835" w:right="2835"/>
              <w:jc w:val="center"/>
              <w:rPr>
                <w:rFonts w:ascii="Arial" w:hAnsi="Arial"/>
                <w:sz w:val="18"/>
              </w:rPr>
            </w:pPr>
          </w:p>
          <w:p w14:paraId="2122B1F3" w14:textId="77777777" w:rsidR="00E16509" w:rsidRPr="00EA3DAD" w:rsidRDefault="00E16509" w:rsidP="00133525">
            <w:pPr>
              <w:pStyle w:val="FP"/>
              <w:pBdr>
                <w:bottom w:val="single" w:sz="6" w:space="1" w:color="auto"/>
              </w:pBdr>
              <w:spacing w:before="240"/>
              <w:ind w:left="2835" w:right="2835"/>
              <w:jc w:val="center"/>
            </w:pPr>
            <w:r w:rsidRPr="00EA3DAD">
              <w:t>3GPP support office address</w:t>
            </w:r>
          </w:p>
          <w:p w14:paraId="4B118786"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650 Route des Lucioles - Sophia Antipolis</w:t>
            </w:r>
          </w:p>
          <w:p w14:paraId="7A890E1F"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Valbonne - FRANCE</w:t>
            </w:r>
          </w:p>
          <w:p w14:paraId="76EFB16C" w14:textId="77777777" w:rsidR="00E16509" w:rsidRPr="00EA3DAD" w:rsidRDefault="00E16509" w:rsidP="00133525">
            <w:pPr>
              <w:pStyle w:val="FP"/>
              <w:spacing w:after="20"/>
              <w:ind w:left="2835" w:right="2835"/>
              <w:jc w:val="center"/>
              <w:rPr>
                <w:rFonts w:ascii="Arial" w:hAnsi="Arial"/>
                <w:sz w:val="18"/>
              </w:rPr>
            </w:pPr>
            <w:r w:rsidRPr="00EA3DAD">
              <w:rPr>
                <w:rFonts w:ascii="Arial" w:hAnsi="Arial"/>
                <w:sz w:val="18"/>
              </w:rPr>
              <w:t>Tel.: +33 4 92 94 42 00 Fax: +33 4 93 65 47 16</w:t>
            </w:r>
          </w:p>
          <w:p w14:paraId="6476674E" w14:textId="77777777" w:rsidR="00E16509" w:rsidRPr="00EA3DAD" w:rsidRDefault="00E16509" w:rsidP="00133525">
            <w:pPr>
              <w:pStyle w:val="FP"/>
              <w:pBdr>
                <w:bottom w:val="single" w:sz="6" w:space="1" w:color="auto"/>
              </w:pBdr>
              <w:spacing w:before="240"/>
              <w:ind w:left="2835" w:right="2835"/>
              <w:jc w:val="center"/>
            </w:pPr>
            <w:r w:rsidRPr="00EA3DAD">
              <w:t>Internet</w:t>
            </w:r>
          </w:p>
          <w:p w14:paraId="2D660AE8" w14:textId="402C4CD1" w:rsidR="00E16509" w:rsidRPr="00EA3DAD" w:rsidRDefault="00E16509" w:rsidP="00133525">
            <w:pPr>
              <w:pStyle w:val="FP"/>
              <w:ind w:left="2835" w:right="2835"/>
              <w:jc w:val="center"/>
              <w:rPr>
                <w:rFonts w:ascii="Arial" w:hAnsi="Arial"/>
                <w:sz w:val="18"/>
              </w:rPr>
            </w:pPr>
            <w:r w:rsidRPr="00EA3DAD">
              <w:rPr>
                <w:rFonts w:ascii="Arial" w:hAnsi="Arial"/>
                <w:sz w:val="18"/>
              </w:rPr>
              <w:t>http</w:t>
            </w:r>
            <w:r w:rsidR="00C6688B" w:rsidRPr="00EA3DAD">
              <w:rPr>
                <w:rFonts w:ascii="Arial" w:hAnsi="Arial"/>
                <w:sz w:val="18"/>
              </w:rPr>
              <w:t>s</w:t>
            </w:r>
            <w:r w:rsidRPr="00EA3DAD">
              <w:rPr>
                <w:rFonts w:ascii="Arial" w:hAnsi="Arial"/>
                <w:sz w:val="18"/>
              </w:rPr>
              <w:t>://www.3gpp.org</w:t>
            </w:r>
            <w:bookmarkEnd w:id="12"/>
          </w:p>
          <w:p w14:paraId="3EBD2B84" w14:textId="77777777" w:rsidR="00E16509" w:rsidRPr="00EA3DAD" w:rsidRDefault="00E16509" w:rsidP="00133525"/>
        </w:tc>
      </w:tr>
      <w:tr w:rsidR="00EA3DAD" w:rsidRPr="00EA3DAD" w14:paraId="1D69F471" w14:textId="77777777" w:rsidTr="00C074DD">
        <w:tc>
          <w:tcPr>
            <w:tcW w:w="10423" w:type="dxa"/>
            <w:shd w:val="clear" w:color="auto" w:fill="auto"/>
            <w:vAlign w:val="bottom"/>
          </w:tcPr>
          <w:p w14:paraId="4D400848" w14:textId="77777777" w:rsidR="00E16509" w:rsidRPr="00EA3DAD" w:rsidRDefault="00E16509" w:rsidP="00133525">
            <w:pPr>
              <w:pStyle w:val="FP"/>
              <w:pBdr>
                <w:bottom w:val="single" w:sz="6" w:space="1" w:color="auto"/>
              </w:pBdr>
              <w:spacing w:after="240"/>
              <w:jc w:val="center"/>
              <w:rPr>
                <w:rFonts w:ascii="Arial" w:hAnsi="Arial"/>
                <w:b/>
                <w:i/>
                <w:noProof/>
              </w:rPr>
            </w:pPr>
            <w:bookmarkStart w:id="13" w:name="copyrightNotification"/>
            <w:r w:rsidRPr="00EA3DAD">
              <w:rPr>
                <w:rFonts w:ascii="Arial" w:hAnsi="Arial"/>
                <w:b/>
                <w:i/>
                <w:noProof/>
              </w:rPr>
              <w:t>Copyright Notification</w:t>
            </w:r>
          </w:p>
          <w:p w14:paraId="2C8A8C99" w14:textId="77777777" w:rsidR="00E16509" w:rsidRPr="00EA3DAD" w:rsidRDefault="00E16509" w:rsidP="00133525">
            <w:pPr>
              <w:pStyle w:val="FP"/>
              <w:jc w:val="center"/>
              <w:rPr>
                <w:noProof/>
              </w:rPr>
            </w:pPr>
            <w:r w:rsidRPr="00EA3DAD">
              <w:rPr>
                <w:noProof/>
              </w:rPr>
              <w:t>No part may be reproduced except as authorized by written permission.</w:t>
            </w:r>
            <w:r w:rsidRPr="00EA3DAD">
              <w:rPr>
                <w:noProof/>
              </w:rPr>
              <w:br/>
              <w:t>The copyright and the foregoing restriction extend to reproduction in all media.</w:t>
            </w:r>
          </w:p>
          <w:p w14:paraId="5A408646" w14:textId="77777777" w:rsidR="00E16509" w:rsidRPr="00EA3DAD" w:rsidRDefault="00E16509" w:rsidP="00133525">
            <w:pPr>
              <w:pStyle w:val="FP"/>
              <w:jc w:val="center"/>
              <w:rPr>
                <w:noProof/>
              </w:rPr>
            </w:pPr>
          </w:p>
          <w:p w14:paraId="786C0A36" w14:textId="0DBE35C1" w:rsidR="00E16509" w:rsidRPr="00EA3DAD" w:rsidRDefault="00E16509" w:rsidP="00133525">
            <w:pPr>
              <w:pStyle w:val="FP"/>
              <w:jc w:val="center"/>
              <w:rPr>
                <w:noProof/>
                <w:sz w:val="18"/>
              </w:rPr>
            </w:pPr>
            <w:r w:rsidRPr="00EA3DAD">
              <w:rPr>
                <w:noProof/>
                <w:sz w:val="18"/>
              </w:rPr>
              <w:t xml:space="preserve">© </w:t>
            </w:r>
            <w:bookmarkStart w:id="14" w:name="copyrightDate"/>
            <w:r w:rsidRPr="00EA3DAD">
              <w:rPr>
                <w:noProof/>
                <w:sz w:val="18"/>
              </w:rPr>
              <w:t>2</w:t>
            </w:r>
            <w:r w:rsidR="008E2D68" w:rsidRPr="00EA3DAD">
              <w:rPr>
                <w:noProof/>
                <w:sz w:val="18"/>
              </w:rPr>
              <w:t>02</w:t>
            </w:r>
            <w:r w:rsidR="00EA3DAD" w:rsidRPr="00EA3DAD">
              <w:rPr>
                <w:noProof/>
                <w:sz w:val="18"/>
              </w:rPr>
              <w:t>4</w:t>
            </w:r>
            <w:bookmarkEnd w:id="14"/>
            <w:r w:rsidRPr="00EA3DAD">
              <w:rPr>
                <w:noProof/>
                <w:sz w:val="18"/>
              </w:rPr>
              <w:t>, 3GPP Organizational Partners (ARIB, ATIS, CCSA, ETSI, TSDSI, TTA, TTC).</w:t>
            </w:r>
            <w:bookmarkStart w:id="15" w:name="copyrightaddon"/>
            <w:bookmarkEnd w:id="15"/>
          </w:p>
          <w:p w14:paraId="63D0B133" w14:textId="77777777" w:rsidR="00E16509" w:rsidRPr="00EA3DAD" w:rsidRDefault="00E16509" w:rsidP="00133525">
            <w:pPr>
              <w:pStyle w:val="FP"/>
              <w:jc w:val="center"/>
              <w:rPr>
                <w:noProof/>
                <w:sz w:val="18"/>
              </w:rPr>
            </w:pPr>
            <w:r w:rsidRPr="00EA3DAD">
              <w:rPr>
                <w:noProof/>
                <w:sz w:val="18"/>
              </w:rPr>
              <w:t>All rights reserved.</w:t>
            </w:r>
          </w:p>
          <w:p w14:paraId="582AEDD5" w14:textId="77777777" w:rsidR="00E16509" w:rsidRPr="00EA3DAD" w:rsidRDefault="00E16509" w:rsidP="00E16509">
            <w:pPr>
              <w:pStyle w:val="FP"/>
              <w:rPr>
                <w:noProof/>
                <w:sz w:val="18"/>
              </w:rPr>
            </w:pPr>
          </w:p>
          <w:p w14:paraId="01F2EB56" w14:textId="77777777" w:rsidR="00E16509" w:rsidRPr="00EA3DAD" w:rsidRDefault="00E16509" w:rsidP="00E16509">
            <w:pPr>
              <w:pStyle w:val="FP"/>
              <w:rPr>
                <w:noProof/>
                <w:sz w:val="18"/>
              </w:rPr>
            </w:pPr>
            <w:r w:rsidRPr="00EA3DAD">
              <w:rPr>
                <w:noProof/>
                <w:sz w:val="18"/>
              </w:rPr>
              <w:t>UMTS™ is a Trade Mark of ETSI registered for the benefit of its members</w:t>
            </w:r>
          </w:p>
          <w:p w14:paraId="5F3AE562" w14:textId="77777777" w:rsidR="00E16509" w:rsidRPr="00EA3DAD" w:rsidRDefault="00E16509" w:rsidP="00E16509">
            <w:pPr>
              <w:pStyle w:val="FP"/>
              <w:rPr>
                <w:noProof/>
                <w:sz w:val="18"/>
              </w:rPr>
            </w:pPr>
            <w:r w:rsidRPr="00EA3DAD">
              <w:rPr>
                <w:noProof/>
                <w:sz w:val="18"/>
              </w:rPr>
              <w:t>3GPP™ is a Trade Mark of ETSI registered for the benefit of its Members and of the 3GPP Organizational Partners</w:t>
            </w:r>
            <w:r w:rsidRPr="00EA3DAD">
              <w:rPr>
                <w:noProof/>
                <w:sz w:val="18"/>
              </w:rPr>
              <w:br/>
              <w:t>LTE™ is a Trade Mark of ETSI registered for the benefit of its Members and of the 3GPP Organizational Partners</w:t>
            </w:r>
          </w:p>
          <w:p w14:paraId="717EC1B5" w14:textId="77777777" w:rsidR="00E16509" w:rsidRPr="00EA3DAD" w:rsidRDefault="00E16509" w:rsidP="00E16509">
            <w:pPr>
              <w:pStyle w:val="FP"/>
              <w:rPr>
                <w:noProof/>
                <w:sz w:val="18"/>
              </w:rPr>
            </w:pPr>
            <w:r w:rsidRPr="00EA3DAD">
              <w:rPr>
                <w:noProof/>
                <w:sz w:val="18"/>
              </w:rPr>
              <w:t>GSM® and the GSM logo are registered and owned by the GSM Association</w:t>
            </w:r>
            <w:bookmarkEnd w:id="13"/>
          </w:p>
          <w:p w14:paraId="26DA3D2F" w14:textId="77777777" w:rsidR="00E16509" w:rsidRPr="00EA3DAD" w:rsidRDefault="00E16509" w:rsidP="00133525"/>
        </w:tc>
      </w:tr>
      <w:bookmarkEnd w:id="11"/>
    </w:tbl>
    <w:p w14:paraId="04D347A8" w14:textId="77777777" w:rsidR="00080512" w:rsidRPr="00EA3DAD" w:rsidRDefault="00080512">
      <w:pPr>
        <w:pStyle w:val="TT"/>
      </w:pPr>
      <w:r w:rsidRPr="00EA3DAD">
        <w:br w:type="page"/>
      </w:r>
      <w:bookmarkStart w:id="16" w:name="tableOfContents"/>
      <w:bookmarkEnd w:id="16"/>
      <w:r w:rsidRPr="00EA3DAD">
        <w:lastRenderedPageBreak/>
        <w:t>Contents</w:t>
      </w:r>
    </w:p>
    <w:p w14:paraId="329D0727" w14:textId="76A336D6" w:rsidR="00435392" w:rsidRDefault="004D3578">
      <w:pPr>
        <w:pStyle w:val="TOC1"/>
        <w:rPr>
          <w:rFonts w:asciiTheme="minorHAnsi" w:eastAsiaTheme="minorEastAsia" w:hAnsiTheme="minorHAnsi" w:cstheme="minorBidi"/>
          <w:kern w:val="2"/>
          <w:szCs w:val="22"/>
          <w14:ligatures w14:val="standardContextual"/>
        </w:rPr>
      </w:pPr>
      <w:r w:rsidRPr="00EA3DAD">
        <w:rPr>
          <w:noProof w:val="0"/>
        </w:rPr>
        <w:fldChar w:fldCharType="begin" w:fldLock="1"/>
      </w:r>
      <w:r w:rsidRPr="00EA3DAD">
        <w:instrText xml:space="preserve"> TOC \o "1-9" </w:instrText>
      </w:r>
      <w:r w:rsidRPr="00EA3DAD">
        <w:rPr>
          <w:noProof w:val="0"/>
        </w:rPr>
        <w:fldChar w:fldCharType="separate"/>
      </w:r>
      <w:r w:rsidR="00435392">
        <w:t>Foreword</w:t>
      </w:r>
      <w:r w:rsidR="00435392">
        <w:tab/>
      </w:r>
      <w:r w:rsidR="00435392">
        <w:fldChar w:fldCharType="begin" w:fldLock="1"/>
      </w:r>
      <w:r w:rsidR="00435392">
        <w:instrText xml:space="preserve"> PAGEREF _Toc177641846 \h </w:instrText>
      </w:r>
      <w:r w:rsidR="00435392">
        <w:fldChar w:fldCharType="separate"/>
      </w:r>
      <w:r w:rsidR="00435392">
        <w:t>6</w:t>
      </w:r>
      <w:r w:rsidR="00435392">
        <w:fldChar w:fldCharType="end"/>
      </w:r>
    </w:p>
    <w:p w14:paraId="4D283477" w14:textId="4C706CC8" w:rsidR="00435392" w:rsidRDefault="0043539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_Toc177641847 \h </w:instrText>
      </w:r>
      <w:r>
        <w:fldChar w:fldCharType="separate"/>
      </w:r>
      <w:r>
        <w:t>8</w:t>
      </w:r>
      <w:r>
        <w:fldChar w:fldCharType="end"/>
      </w:r>
    </w:p>
    <w:p w14:paraId="1A719625" w14:textId="7678613C" w:rsidR="00435392" w:rsidRDefault="0043539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_Toc177641848 \h </w:instrText>
      </w:r>
      <w:r>
        <w:fldChar w:fldCharType="separate"/>
      </w:r>
      <w:r>
        <w:t>8</w:t>
      </w:r>
      <w:r>
        <w:fldChar w:fldCharType="end"/>
      </w:r>
    </w:p>
    <w:p w14:paraId="1299C5E9" w14:textId="377754B0" w:rsidR="00435392" w:rsidRDefault="0043539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_Toc177641849 \h </w:instrText>
      </w:r>
      <w:r>
        <w:fldChar w:fldCharType="separate"/>
      </w:r>
      <w:r>
        <w:t>10</w:t>
      </w:r>
      <w:r>
        <w:fldChar w:fldCharType="end"/>
      </w:r>
    </w:p>
    <w:p w14:paraId="304A4586" w14:textId="1F592315" w:rsidR="00435392" w:rsidRDefault="0043539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_Toc177641850 \h </w:instrText>
      </w:r>
      <w:r>
        <w:fldChar w:fldCharType="separate"/>
      </w:r>
      <w:r>
        <w:t>10</w:t>
      </w:r>
      <w:r>
        <w:fldChar w:fldCharType="end"/>
      </w:r>
    </w:p>
    <w:p w14:paraId="2C5A0344" w14:textId="20D02DDF" w:rsidR="00435392" w:rsidRDefault="0043539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_Toc177641851 \h </w:instrText>
      </w:r>
      <w:r>
        <w:fldChar w:fldCharType="separate"/>
      </w:r>
      <w:r>
        <w:t>11</w:t>
      </w:r>
      <w:r>
        <w:fldChar w:fldCharType="end"/>
      </w:r>
    </w:p>
    <w:p w14:paraId="143C1C86" w14:textId="415B121F" w:rsidR="00435392" w:rsidRDefault="0043539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Background</w:t>
      </w:r>
      <w:r>
        <w:tab/>
      </w:r>
      <w:r>
        <w:fldChar w:fldCharType="begin" w:fldLock="1"/>
      </w:r>
      <w:r>
        <w:instrText xml:space="preserve"> PAGEREF _Toc177641852 \h </w:instrText>
      </w:r>
      <w:r>
        <w:fldChar w:fldCharType="separate"/>
      </w:r>
      <w:r>
        <w:t>11</w:t>
      </w:r>
      <w:r>
        <w:fldChar w:fldCharType="end"/>
      </w:r>
    </w:p>
    <w:p w14:paraId="611F0BD5" w14:textId="2078AD97" w:rsidR="00435392" w:rsidRDefault="0043539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AI/ML related activities in all Working Groups</w:t>
      </w:r>
      <w:r>
        <w:tab/>
      </w:r>
      <w:r>
        <w:fldChar w:fldCharType="begin" w:fldLock="1"/>
      </w:r>
      <w:r>
        <w:instrText xml:space="preserve"> PAGEREF _Toc177641853 \h </w:instrText>
      </w:r>
      <w:r>
        <w:fldChar w:fldCharType="separate"/>
      </w:r>
      <w:r>
        <w:t>11</w:t>
      </w:r>
      <w:r>
        <w:fldChar w:fldCharType="end"/>
      </w:r>
    </w:p>
    <w:p w14:paraId="7F15CB55" w14:textId="2743B70E" w:rsidR="00435392" w:rsidRDefault="0043539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_Toc177641854 \h </w:instrText>
      </w:r>
      <w:r>
        <w:fldChar w:fldCharType="separate"/>
      </w:r>
      <w:r>
        <w:t>11</w:t>
      </w:r>
      <w:r>
        <w:fldChar w:fldCharType="end"/>
      </w:r>
    </w:p>
    <w:p w14:paraId="02267DBC" w14:textId="67160728" w:rsidR="00435392" w:rsidRDefault="0043539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AI/ML related activities in TSG SA &amp; CT Working Groups</w:t>
      </w:r>
      <w:r>
        <w:tab/>
      </w:r>
      <w:r>
        <w:fldChar w:fldCharType="begin" w:fldLock="1"/>
      </w:r>
      <w:r>
        <w:instrText xml:space="preserve"> PAGEREF _Toc177641855 \h </w:instrText>
      </w:r>
      <w:r>
        <w:fldChar w:fldCharType="separate"/>
      </w:r>
      <w:r>
        <w:t>13</w:t>
      </w:r>
      <w:r>
        <w:fldChar w:fldCharType="end"/>
      </w:r>
    </w:p>
    <w:p w14:paraId="19B24088" w14:textId="42F494D8" w:rsidR="00435392" w:rsidRDefault="0043539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AI/ML related terminology</w:t>
      </w:r>
      <w:r>
        <w:tab/>
      </w:r>
      <w:r>
        <w:fldChar w:fldCharType="begin" w:fldLock="1"/>
      </w:r>
      <w:r>
        <w:instrText xml:space="preserve"> PAGEREF _Toc177641856 \h </w:instrText>
      </w:r>
      <w:r>
        <w:fldChar w:fldCharType="separate"/>
      </w:r>
      <w:r>
        <w:t>13</w:t>
      </w:r>
      <w:r>
        <w:fldChar w:fldCharType="end"/>
      </w:r>
    </w:p>
    <w:p w14:paraId="666273D4" w14:textId="0AD471BD" w:rsidR="00435392" w:rsidRDefault="00435392">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TSG SA WG2</w:t>
      </w:r>
      <w:r>
        <w:tab/>
      </w:r>
      <w:r>
        <w:fldChar w:fldCharType="begin" w:fldLock="1"/>
      </w:r>
      <w:r>
        <w:instrText xml:space="preserve"> PAGEREF _Toc177641857 \h </w:instrText>
      </w:r>
      <w:r>
        <w:fldChar w:fldCharType="separate"/>
      </w:r>
      <w:r>
        <w:t>13</w:t>
      </w:r>
      <w:r>
        <w:fldChar w:fldCharType="end"/>
      </w:r>
    </w:p>
    <w:p w14:paraId="6A02755D" w14:textId="038DDC72" w:rsidR="00435392" w:rsidRPr="00435392" w:rsidRDefault="00435392">
      <w:pPr>
        <w:pStyle w:val="TOC4"/>
        <w:rPr>
          <w:rFonts w:asciiTheme="minorHAnsi" w:eastAsiaTheme="minorEastAsia" w:hAnsiTheme="minorHAnsi" w:cstheme="minorBidi"/>
          <w:kern w:val="2"/>
          <w:sz w:val="22"/>
          <w:szCs w:val="22"/>
          <w:lang w:val="fr-FR"/>
          <w14:ligatures w14:val="standardContextual"/>
        </w:rPr>
      </w:pPr>
      <w:r w:rsidRPr="00435392">
        <w:rPr>
          <w:lang w:val="fr-FR"/>
        </w:rPr>
        <w:t>5.2.1.2</w:t>
      </w:r>
      <w:r w:rsidRPr="00435392">
        <w:rPr>
          <w:rFonts w:asciiTheme="minorHAnsi" w:eastAsiaTheme="minorEastAsia" w:hAnsiTheme="minorHAnsi" w:cstheme="minorBidi"/>
          <w:kern w:val="2"/>
          <w:sz w:val="22"/>
          <w:szCs w:val="22"/>
          <w:lang w:val="fr-FR"/>
          <w14:ligatures w14:val="standardContextual"/>
        </w:rPr>
        <w:tab/>
      </w:r>
      <w:r w:rsidRPr="00435392">
        <w:rPr>
          <w:lang w:val="fr-FR"/>
        </w:rPr>
        <w:t>TSG SA WG5</w:t>
      </w:r>
      <w:r w:rsidRPr="00435392">
        <w:rPr>
          <w:lang w:val="fr-FR"/>
        </w:rPr>
        <w:tab/>
      </w:r>
      <w:r>
        <w:fldChar w:fldCharType="begin" w:fldLock="1"/>
      </w:r>
      <w:r w:rsidRPr="00435392">
        <w:rPr>
          <w:lang w:val="fr-FR"/>
        </w:rPr>
        <w:instrText xml:space="preserve"> PAGEREF _Toc177641858 \h </w:instrText>
      </w:r>
      <w:r>
        <w:fldChar w:fldCharType="separate"/>
      </w:r>
      <w:r w:rsidRPr="00435392">
        <w:rPr>
          <w:lang w:val="fr-FR"/>
        </w:rPr>
        <w:t>14</w:t>
      </w:r>
      <w:r>
        <w:fldChar w:fldCharType="end"/>
      </w:r>
    </w:p>
    <w:p w14:paraId="7B5D5975" w14:textId="70809561" w:rsidR="00435392" w:rsidRPr="00435392" w:rsidRDefault="00435392">
      <w:pPr>
        <w:pStyle w:val="TOC4"/>
        <w:rPr>
          <w:rFonts w:asciiTheme="minorHAnsi" w:eastAsiaTheme="minorEastAsia" w:hAnsiTheme="minorHAnsi" w:cstheme="minorBidi"/>
          <w:kern w:val="2"/>
          <w:sz w:val="22"/>
          <w:szCs w:val="22"/>
          <w:lang w:val="fr-FR"/>
          <w14:ligatures w14:val="standardContextual"/>
        </w:rPr>
      </w:pPr>
      <w:r w:rsidRPr="00435392">
        <w:rPr>
          <w:lang w:val="fr-FR"/>
        </w:rPr>
        <w:t>5.2.1.3</w:t>
      </w:r>
      <w:r w:rsidRPr="00435392">
        <w:rPr>
          <w:rFonts w:asciiTheme="minorHAnsi" w:eastAsiaTheme="minorEastAsia" w:hAnsiTheme="minorHAnsi" w:cstheme="minorBidi"/>
          <w:kern w:val="2"/>
          <w:sz w:val="22"/>
          <w:szCs w:val="22"/>
          <w:lang w:val="fr-FR"/>
          <w14:ligatures w14:val="standardContextual"/>
        </w:rPr>
        <w:tab/>
      </w:r>
      <w:r w:rsidRPr="00435392">
        <w:rPr>
          <w:lang w:val="fr-FR"/>
        </w:rPr>
        <w:t>TSG SA WG6</w:t>
      </w:r>
      <w:r w:rsidRPr="00435392">
        <w:rPr>
          <w:lang w:val="fr-FR"/>
        </w:rPr>
        <w:tab/>
      </w:r>
      <w:r>
        <w:fldChar w:fldCharType="begin" w:fldLock="1"/>
      </w:r>
      <w:r w:rsidRPr="00435392">
        <w:rPr>
          <w:lang w:val="fr-FR"/>
        </w:rPr>
        <w:instrText xml:space="preserve"> PAGEREF _Toc177641859 \h </w:instrText>
      </w:r>
      <w:r>
        <w:fldChar w:fldCharType="separate"/>
      </w:r>
      <w:r w:rsidRPr="00435392">
        <w:rPr>
          <w:lang w:val="fr-FR"/>
        </w:rPr>
        <w:t>15</w:t>
      </w:r>
      <w:r>
        <w:fldChar w:fldCharType="end"/>
      </w:r>
    </w:p>
    <w:p w14:paraId="473DD431" w14:textId="5102527A" w:rsidR="00435392" w:rsidRDefault="00435392">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AI/ML related activities</w:t>
      </w:r>
      <w:r>
        <w:tab/>
      </w:r>
      <w:r>
        <w:fldChar w:fldCharType="begin" w:fldLock="1"/>
      </w:r>
      <w:r>
        <w:instrText xml:space="preserve"> PAGEREF _Toc177641860 \h </w:instrText>
      </w:r>
      <w:r>
        <w:fldChar w:fldCharType="separate"/>
      </w:r>
      <w:r>
        <w:t>16</w:t>
      </w:r>
      <w:r>
        <w:fldChar w:fldCharType="end"/>
      </w:r>
    </w:p>
    <w:p w14:paraId="2A022ADA" w14:textId="67E5EA41" w:rsidR="00435392" w:rsidRDefault="00435392">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Rel-18 SA WG1 WID - AI/ML model transfer in 5GS (AIML_MT)</w:t>
      </w:r>
      <w:r>
        <w:tab/>
      </w:r>
      <w:r>
        <w:fldChar w:fldCharType="begin" w:fldLock="1"/>
      </w:r>
      <w:r>
        <w:instrText xml:space="preserve"> PAGEREF _Toc177641861 \h </w:instrText>
      </w:r>
      <w:r>
        <w:fldChar w:fldCharType="separate"/>
      </w:r>
      <w:r>
        <w:t>16</w:t>
      </w:r>
      <w:r>
        <w:fldChar w:fldCharType="end"/>
      </w:r>
    </w:p>
    <w:p w14:paraId="3032B8E0" w14:textId="6820ECEE" w:rsidR="00435392" w:rsidRDefault="00435392">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_Toc177641862 \h </w:instrText>
      </w:r>
      <w:r>
        <w:fldChar w:fldCharType="separate"/>
      </w:r>
      <w:r>
        <w:t>16</w:t>
      </w:r>
      <w:r>
        <w:fldChar w:fldCharType="end"/>
      </w:r>
    </w:p>
    <w:p w14:paraId="24EB2E63" w14:textId="58022494" w:rsidR="00435392" w:rsidRDefault="00435392">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_Toc177641863 \h </w:instrText>
      </w:r>
      <w:r>
        <w:fldChar w:fldCharType="separate"/>
      </w:r>
      <w:r>
        <w:t>16</w:t>
      </w:r>
      <w:r>
        <w:fldChar w:fldCharType="end"/>
      </w:r>
    </w:p>
    <w:p w14:paraId="6D5F4A9A" w14:textId="255B7EB3" w:rsidR="00435392" w:rsidRDefault="00435392">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Rel-19 SA WG1 SID - AI/ML Model Transfer Phase 2 (FS_AIML_MT_Ph2)</w:t>
      </w:r>
      <w:r>
        <w:tab/>
      </w:r>
      <w:r>
        <w:fldChar w:fldCharType="begin" w:fldLock="1"/>
      </w:r>
      <w:r>
        <w:instrText xml:space="preserve"> PAGEREF _Toc177641864 \h </w:instrText>
      </w:r>
      <w:r>
        <w:fldChar w:fldCharType="separate"/>
      </w:r>
      <w:r>
        <w:t>16</w:t>
      </w:r>
      <w:r>
        <w:fldChar w:fldCharType="end"/>
      </w:r>
    </w:p>
    <w:p w14:paraId="7BBDF073" w14:textId="6FD0B4BD" w:rsidR="00435392" w:rsidRDefault="00435392">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_Toc177641865 \h </w:instrText>
      </w:r>
      <w:r>
        <w:fldChar w:fldCharType="separate"/>
      </w:r>
      <w:r>
        <w:t>16</w:t>
      </w:r>
      <w:r>
        <w:fldChar w:fldCharType="end"/>
      </w:r>
    </w:p>
    <w:p w14:paraId="40BE6B61" w14:textId="6D7C8418" w:rsidR="00435392" w:rsidRDefault="00435392">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_Toc177641866 \h </w:instrText>
      </w:r>
      <w:r>
        <w:fldChar w:fldCharType="separate"/>
      </w:r>
      <w:r>
        <w:t>16</w:t>
      </w:r>
      <w:r>
        <w:fldChar w:fldCharType="end"/>
      </w:r>
    </w:p>
    <w:p w14:paraId="642A4EF7" w14:textId="124D8F3B" w:rsidR="00435392" w:rsidRDefault="00435392">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Rel-19 SA WG1 WID - AI/ML Model Transfer Phase 2 (AIML_MT_Ph2)</w:t>
      </w:r>
      <w:r>
        <w:tab/>
      </w:r>
      <w:r>
        <w:fldChar w:fldCharType="begin" w:fldLock="1"/>
      </w:r>
      <w:r>
        <w:instrText xml:space="preserve"> PAGEREF _Toc177641867 \h </w:instrText>
      </w:r>
      <w:r>
        <w:fldChar w:fldCharType="separate"/>
      </w:r>
      <w:r>
        <w:t>16</w:t>
      </w:r>
      <w:r>
        <w:fldChar w:fldCharType="end"/>
      </w:r>
    </w:p>
    <w:p w14:paraId="462434B2" w14:textId="2DEA9EB8" w:rsidR="00435392" w:rsidRDefault="00435392">
      <w:pPr>
        <w:pStyle w:val="TOC5"/>
        <w:rPr>
          <w:rFonts w:asciiTheme="minorHAnsi" w:eastAsiaTheme="minorEastAsia" w:hAnsiTheme="minorHAnsi" w:cstheme="minorBidi"/>
          <w:kern w:val="2"/>
          <w:sz w:val="22"/>
          <w:szCs w:val="22"/>
          <w14:ligatures w14:val="standardContextual"/>
        </w:rPr>
      </w:pPr>
      <w:r>
        <w:t>5.2.2.3.1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_Toc177641868 \h </w:instrText>
      </w:r>
      <w:r>
        <w:fldChar w:fldCharType="separate"/>
      </w:r>
      <w:r>
        <w:t>16</w:t>
      </w:r>
      <w:r>
        <w:fldChar w:fldCharType="end"/>
      </w:r>
    </w:p>
    <w:p w14:paraId="760657C5" w14:textId="7D9534A4" w:rsidR="00435392" w:rsidRDefault="00435392">
      <w:pPr>
        <w:pStyle w:val="TOC5"/>
        <w:rPr>
          <w:rFonts w:asciiTheme="minorHAnsi" w:eastAsiaTheme="minorEastAsia" w:hAnsiTheme="minorHAnsi" w:cstheme="minorBidi"/>
          <w:kern w:val="2"/>
          <w:sz w:val="22"/>
          <w:szCs w:val="22"/>
          <w14:ligatures w14:val="standardContextual"/>
        </w:rPr>
      </w:pPr>
      <w:r>
        <w:t>5.2.2.3.2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_Toc177641869 \h </w:instrText>
      </w:r>
      <w:r>
        <w:fldChar w:fldCharType="separate"/>
      </w:r>
      <w:r>
        <w:t>17</w:t>
      </w:r>
      <w:r>
        <w:fldChar w:fldCharType="end"/>
      </w:r>
    </w:p>
    <w:p w14:paraId="6C6208DD" w14:textId="1527E2BA" w:rsidR="00435392" w:rsidRDefault="00435392">
      <w:pPr>
        <w:pStyle w:val="TOC4"/>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Rel-18 SA WG2 WID - Enablers for Network Automation for 5G - phase 3 (eNA_Ph3)</w:t>
      </w:r>
      <w:r>
        <w:tab/>
      </w:r>
      <w:r>
        <w:fldChar w:fldCharType="begin" w:fldLock="1"/>
      </w:r>
      <w:r>
        <w:instrText xml:space="preserve"> PAGEREF _Toc177641870 \h </w:instrText>
      </w:r>
      <w:r>
        <w:fldChar w:fldCharType="separate"/>
      </w:r>
      <w:r>
        <w:t>17</w:t>
      </w:r>
      <w:r>
        <w:fldChar w:fldCharType="end"/>
      </w:r>
    </w:p>
    <w:p w14:paraId="07FB007F" w14:textId="0730AB64" w:rsidR="00435392" w:rsidRDefault="00435392">
      <w:pPr>
        <w:pStyle w:val="TOC5"/>
        <w:rPr>
          <w:rFonts w:asciiTheme="minorHAnsi" w:eastAsiaTheme="minorEastAsia" w:hAnsiTheme="minorHAnsi" w:cstheme="minorBidi"/>
          <w:kern w:val="2"/>
          <w:sz w:val="22"/>
          <w:szCs w:val="22"/>
          <w14:ligatures w14:val="standardContextual"/>
        </w:rPr>
      </w:pPr>
      <w:r>
        <w:t>5.2.2.4.1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_Toc177641871 \h </w:instrText>
      </w:r>
      <w:r>
        <w:fldChar w:fldCharType="separate"/>
      </w:r>
      <w:r>
        <w:t>17</w:t>
      </w:r>
      <w:r>
        <w:fldChar w:fldCharType="end"/>
      </w:r>
    </w:p>
    <w:p w14:paraId="434EC581" w14:textId="4106A21D" w:rsidR="00435392" w:rsidRDefault="00435392">
      <w:pPr>
        <w:pStyle w:val="TOC5"/>
        <w:rPr>
          <w:rFonts w:asciiTheme="minorHAnsi" w:eastAsiaTheme="minorEastAsia" w:hAnsiTheme="minorHAnsi" w:cstheme="minorBidi"/>
          <w:kern w:val="2"/>
          <w:sz w:val="22"/>
          <w:szCs w:val="22"/>
          <w14:ligatures w14:val="standardContextual"/>
        </w:rPr>
      </w:pPr>
      <w:r>
        <w:t>5.2.2.4.2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_Toc177641872 \h </w:instrText>
      </w:r>
      <w:r>
        <w:fldChar w:fldCharType="separate"/>
      </w:r>
      <w:r>
        <w:t>17</w:t>
      </w:r>
      <w:r>
        <w:fldChar w:fldCharType="end"/>
      </w:r>
    </w:p>
    <w:p w14:paraId="3FFBB6A3" w14:textId="02E89C23" w:rsidR="00435392" w:rsidRDefault="00435392">
      <w:pPr>
        <w:pStyle w:val="TOC4"/>
        <w:rPr>
          <w:rFonts w:asciiTheme="minorHAnsi" w:eastAsiaTheme="minorEastAsia" w:hAnsiTheme="minorHAnsi" w:cstheme="minorBidi"/>
          <w:kern w:val="2"/>
          <w:sz w:val="22"/>
          <w:szCs w:val="22"/>
          <w14:ligatures w14:val="standardContextual"/>
        </w:rPr>
      </w:pPr>
      <w:r>
        <w:t>5.2.2.5</w:t>
      </w:r>
      <w:r>
        <w:rPr>
          <w:rFonts w:asciiTheme="minorHAnsi" w:eastAsiaTheme="minorEastAsia" w:hAnsiTheme="minorHAnsi" w:cstheme="minorBidi"/>
          <w:kern w:val="2"/>
          <w:sz w:val="22"/>
          <w:szCs w:val="22"/>
          <w14:ligatures w14:val="standardContextual"/>
        </w:rPr>
        <w:tab/>
      </w:r>
      <w:r>
        <w:t>Rel-18 SA WG2 WID - System Support for AI/ML-based Services (AIMLsys)</w:t>
      </w:r>
      <w:r>
        <w:tab/>
      </w:r>
      <w:r>
        <w:fldChar w:fldCharType="begin" w:fldLock="1"/>
      </w:r>
      <w:r>
        <w:instrText xml:space="preserve"> PAGEREF _Toc177641873 \h </w:instrText>
      </w:r>
      <w:r>
        <w:fldChar w:fldCharType="separate"/>
      </w:r>
      <w:r>
        <w:t>17</w:t>
      </w:r>
      <w:r>
        <w:fldChar w:fldCharType="end"/>
      </w:r>
    </w:p>
    <w:p w14:paraId="369A5DB6" w14:textId="2710CFC4" w:rsidR="00435392" w:rsidRDefault="00435392">
      <w:pPr>
        <w:pStyle w:val="TOC5"/>
        <w:rPr>
          <w:rFonts w:asciiTheme="minorHAnsi" w:eastAsiaTheme="minorEastAsia" w:hAnsiTheme="minorHAnsi" w:cstheme="minorBidi"/>
          <w:kern w:val="2"/>
          <w:sz w:val="22"/>
          <w:szCs w:val="22"/>
          <w14:ligatures w14:val="standardContextual"/>
        </w:rPr>
      </w:pPr>
      <w:r>
        <w:t>5.2.2.5.1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_Toc177641874 \h </w:instrText>
      </w:r>
      <w:r>
        <w:fldChar w:fldCharType="separate"/>
      </w:r>
      <w:r>
        <w:t>17</w:t>
      </w:r>
      <w:r>
        <w:fldChar w:fldCharType="end"/>
      </w:r>
    </w:p>
    <w:p w14:paraId="5B09E86E" w14:textId="1E97BABA" w:rsidR="00435392" w:rsidRDefault="00435392">
      <w:pPr>
        <w:pStyle w:val="TOC5"/>
        <w:rPr>
          <w:rFonts w:asciiTheme="minorHAnsi" w:eastAsiaTheme="minorEastAsia" w:hAnsiTheme="minorHAnsi" w:cstheme="minorBidi"/>
          <w:kern w:val="2"/>
          <w:sz w:val="22"/>
          <w:szCs w:val="22"/>
          <w14:ligatures w14:val="standardContextual"/>
        </w:rPr>
      </w:pPr>
      <w:r>
        <w:t>5.2.2.5.2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_Toc177641875 \h </w:instrText>
      </w:r>
      <w:r>
        <w:fldChar w:fldCharType="separate"/>
      </w:r>
      <w:r>
        <w:t>18</w:t>
      </w:r>
      <w:r>
        <w:fldChar w:fldCharType="end"/>
      </w:r>
    </w:p>
    <w:p w14:paraId="2626B195" w14:textId="55B7155A" w:rsidR="00435392" w:rsidRDefault="00435392">
      <w:pPr>
        <w:pStyle w:val="TOC4"/>
        <w:rPr>
          <w:rFonts w:asciiTheme="minorHAnsi" w:eastAsiaTheme="minorEastAsia" w:hAnsiTheme="minorHAnsi" w:cstheme="minorBidi"/>
          <w:kern w:val="2"/>
          <w:sz w:val="22"/>
          <w:szCs w:val="22"/>
          <w14:ligatures w14:val="standardContextual"/>
        </w:rPr>
      </w:pPr>
      <w:r>
        <w:t>5.2.2.6</w:t>
      </w:r>
      <w:r>
        <w:rPr>
          <w:rFonts w:asciiTheme="minorHAnsi" w:eastAsiaTheme="minorEastAsia" w:hAnsiTheme="minorHAnsi" w:cstheme="minorBidi"/>
          <w:kern w:val="2"/>
          <w:sz w:val="22"/>
          <w:szCs w:val="22"/>
          <w14:ligatures w14:val="standardContextual"/>
        </w:rPr>
        <w:tab/>
      </w:r>
      <w:r>
        <w:t>Rel-19 SA WG2 SID - Core Network Enhanced Support for Artificial Intelligence (AI)/Machine Learning (ML) (FS_AIML_CN)</w:t>
      </w:r>
      <w:r>
        <w:tab/>
      </w:r>
      <w:r>
        <w:fldChar w:fldCharType="begin" w:fldLock="1"/>
      </w:r>
      <w:r>
        <w:instrText xml:space="preserve"> PAGEREF _Toc177641876 \h </w:instrText>
      </w:r>
      <w:r>
        <w:fldChar w:fldCharType="separate"/>
      </w:r>
      <w:r>
        <w:t>18</w:t>
      </w:r>
      <w:r>
        <w:fldChar w:fldCharType="end"/>
      </w:r>
    </w:p>
    <w:p w14:paraId="35777101" w14:textId="217D4DC7" w:rsidR="00435392" w:rsidRDefault="00435392">
      <w:pPr>
        <w:pStyle w:val="TOC5"/>
        <w:rPr>
          <w:rFonts w:asciiTheme="minorHAnsi" w:eastAsiaTheme="minorEastAsia" w:hAnsiTheme="minorHAnsi" w:cstheme="minorBidi"/>
          <w:kern w:val="2"/>
          <w:sz w:val="22"/>
          <w:szCs w:val="22"/>
          <w14:ligatures w14:val="standardContextual"/>
        </w:rPr>
      </w:pPr>
      <w:r>
        <w:t>5.2.2.6.1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_Toc177641877 \h </w:instrText>
      </w:r>
      <w:r>
        <w:fldChar w:fldCharType="separate"/>
      </w:r>
      <w:r>
        <w:t>18</w:t>
      </w:r>
      <w:r>
        <w:fldChar w:fldCharType="end"/>
      </w:r>
    </w:p>
    <w:p w14:paraId="4236FEF7" w14:textId="22AAD0FE" w:rsidR="00435392" w:rsidRDefault="00435392">
      <w:pPr>
        <w:pStyle w:val="TOC5"/>
        <w:rPr>
          <w:rFonts w:asciiTheme="minorHAnsi" w:eastAsiaTheme="minorEastAsia" w:hAnsiTheme="minorHAnsi" w:cstheme="minorBidi"/>
          <w:kern w:val="2"/>
          <w:sz w:val="22"/>
          <w:szCs w:val="22"/>
          <w14:ligatures w14:val="standardContextual"/>
        </w:rPr>
      </w:pPr>
      <w:r>
        <w:t>5.2.2.6.2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_Toc177641878 \h </w:instrText>
      </w:r>
      <w:r>
        <w:fldChar w:fldCharType="separate"/>
      </w:r>
      <w:r>
        <w:t>18</w:t>
      </w:r>
      <w:r>
        <w:fldChar w:fldCharType="end"/>
      </w:r>
    </w:p>
    <w:p w14:paraId="52E02E22" w14:textId="553165C8" w:rsidR="00435392" w:rsidRDefault="00435392">
      <w:pPr>
        <w:pStyle w:val="TOC4"/>
        <w:rPr>
          <w:rFonts w:asciiTheme="minorHAnsi" w:eastAsiaTheme="minorEastAsia" w:hAnsiTheme="minorHAnsi" w:cstheme="minorBidi"/>
          <w:kern w:val="2"/>
          <w:sz w:val="22"/>
          <w:szCs w:val="22"/>
          <w14:ligatures w14:val="standardContextual"/>
        </w:rPr>
      </w:pPr>
      <w:r>
        <w:t>5.2.2.7</w:t>
      </w:r>
      <w:r>
        <w:rPr>
          <w:rFonts w:asciiTheme="minorHAnsi" w:eastAsiaTheme="minorEastAsia" w:hAnsiTheme="minorHAnsi" w:cstheme="minorBidi"/>
          <w:kern w:val="2"/>
          <w:sz w:val="22"/>
          <w:szCs w:val="22"/>
          <w14:ligatures w14:val="standardContextual"/>
        </w:rPr>
        <w:tab/>
      </w:r>
      <w:r>
        <w:t>Rel-19 SA WG2 WID - Core Network Enhanced Support for Artificial Intelligence (AI)/Machine Learning (ML) (AIML_CN)</w:t>
      </w:r>
      <w:r>
        <w:tab/>
      </w:r>
      <w:r>
        <w:fldChar w:fldCharType="begin" w:fldLock="1"/>
      </w:r>
      <w:r>
        <w:instrText xml:space="preserve"> PAGEREF _Toc177641879 \h </w:instrText>
      </w:r>
      <w:r>
        <w:fldChar w:fldCharType="separate"/>
      </w:r>
      <w:r>
        <w:t>19</w:t>
      </w:r>
      <w:r>
        <w:fldChar w:fldCharType="end"/>
      </w:r>
    </w:p>
    <w:p w14:paraId="7D56B779" w14:textId="5D0A0540" w:rsidR="00435392" w:rsidRDefault="00435392">
      <w:pPr>
        <w:pStyle w:val="TOC5"/>
        <w:rPr>
          <w:rFonts w:asciiTheme="minorHAnsi" w:eastAsiaTheme="minorEastAsia" w:hAnsiTheme="minorHAnsi" w:cstheme="minorBidi"/>
          <w:kern w:val="2"/>
          <w:sz w:val="22"/>
          <w:szCs w:val="22"/>
          <w14:ligatures w14:val="standardContextual"/>
        </w:rPr>
      </w:pPr>
      <w:r>
        <w:t>5.2.2.7.1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_Toc177641880 \h </w:instrText>
      </w:r>
      <w:r>
        <w:fldChar w:fldCharType="separate"/>
      </w:r>
      <w:r>
        <w:t>19</w:t>
      </w:r>
      <w:r>
        <w:fldChar w:fldCharType="end"/>
      </w:r>
    </w:p>
    <w:p w14:paraId="02C99718" w14:textId="3586D82A" w:rsidR="00435392" w:rsidRDefault="00435392">
      <w:pPr>
        <w:pStyle w:val="TOC5"/>
        <w:rPr>
          <w:rFonts w:asciiTheme="minorHAnsi" w:eastAsiaTheme="minorEastAsia" w:hAnsiTheme="minorHAnsi" w:cstheme="minorBidi"/>
          <w:kern w:val="2"/>
          <w:sz w:val="22"/>
          <w:szCs w:val="22"/>
          <w14:ligatures w14:val="standardContextual"/>
        </w:rPr>
      </w:pPr>
      <w:r>
        <w:t>5.2.2.7.2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_Toc177641881 \h </w:instrText>
      </w:r>
      <w:r>
        <w:fldChar w:fldCharType="separate"/>
      </w:r>
      <w:r>
        <w:t>19</w:t>
      </w:r>
      <w:r>
        <w:fldChar w:fldCharType="end"/>
      </w:r>
    </w:p>
    <w:p w14:paraId="0AB62A32" w14:textId="551722A1" w:rsidR="00435392" w:rsidRDefault="00435392">
      <w:pPr>
        <w:pStyle w:val="TOC4"/>
        <w:rPr>
          <w:rFonts w:asciiTheme="minorHAnsi" w:eastAsiaTheme="minorEastAsia" w:hAnsiTheme="minorHAnsi" w:cstheme="minorBidi"/>
          <w:kern w:val="2"/>
          <w:sz w:val="22"/>
          <w:szCs w:val="22"/>
          <w14:ligatures w14:val="standardContextual"/>
        </w:rPr>
      </w:pPr>
      <w:r>
        <w:t>5.2.2.8</w:t>
      </w:r>
      <w:r>
        <w:rPr>
          <w:rFonts w:asciiTheme="minorHAnsi" w:eastAsiaTheme="minorEastAsia" w:hAnsiTheme="minorHAnsi" w:cstheme="minorBidi"/>
          <w:kern w:val="2"/>
          <w:sz w:val="22"/>
          <w:szCs w:val="22"/>
          <w14:ligatures w14:val="standardContextual"/>
        </w:rPr>
        <w:tab/>
      </w:r>
      <w:r>
        <w:t>Rel-18 SA WG3 WID - Security aspects of enablers for Network Automation for 5G - phase 3 (eNA_SEC_PH3)</w:t>
      </w:r>
      <w:r>
        <w:tab/>
      </w:r>
      <w:r>
        <w:fldChar w:fldCharType="begin" w:fldLock="1"/>
      </w:r>
      <w:r>
        <w:instrText xml:space="preserve"> PAGEREF _Toc177641882 \h </w:instrText>
      </w:r>
      <w:r>
        <w:fldChar w:fldCharType="separate"/>
      </w:r>
      <w:r>
        <w:t>19</w:t>
      </w:r>
      <w:r>
        <w:fldChar w:fldCharType="end"/>
      </w:r>
    </w:p>
    <w:p w14:paraId="097D75AB" w14:textId="6BBF927C" w:rsidR="00435392" w:rsidRDefault="00435392">
      <w:pPr>
        <w:pStyle w:val="TOC5"/>
        <w:rPr>
          <w:rFonts w:asciiTheme="minorHAnsi" w:eastAsiaTheme="minorEastAsia" w:hAnsiTheme="minorHAnsi" w:cstheme="minorBidi"/>
          <w:kern w:val="2"/>
          <w:sz w:val="22"/>
          <w:szCs w:val="22"/>
          <w14:ligatures w14:val="standardContextual"/>
        </w:rPr>
      </w:pPr>
      <w:r>
        <w:t>5.2.2.8.1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_Toc177641883 \h </w:instrText>
      </w:r>
      <w:r>
        <w:fldChar w:fldCharType="separate"/>
      </w:r>
      <w:r>
        <w:t>19</w:t>
      </w:r>
      <w:r>
        <w:fldChar w:fldCharType="end"/>
      </w:r>
    </w:p>
    <w:p w14:paraId="2D17DFC1" w14:textId="619D5A88" w:rsidR="00435392" w:rsidRDefault="00435392">
      <w:pPr>
        <w:pStyle w:val="TOC5"/>
        <w:rPr>
          <w:rFonts w:asciiTheme="minorHAnsi" w:eastAsiaTheme="minorEastAsia" w:hAnsiTheme="minorHAnsi" w:cstheme="minorBidi"/>
          <w:kern w:val="2"/>
          <w:sz w:val="22"/>
          <w:szCs w:val="22"/>
          <w14:ligatures w14:val="standardContextual"/>
        </w:rPr>
      </w:pPr>
      <w:r>
        <w:t>5.2.2.8.2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_Toc177641884 \h </w:instrText>
      </w:r>
      <w:r>
        <w:fldChar w:fldCharType="separate"/>
      </w:r>
      <w:r>
        <w:t>20</w:t>
      </w:r>
      <w:r>
        <w:fldChar w:fldCharType="end"/>
      </w:r>
    </w:p>
    <w:p w14:paraId="07EFB401" w14:textId="2FED20B3" w:rsidR="00435392" w:rsidRDefault="00435392">
      <w:pPr>
        <w:pStyle w:val="TOC4"/>
        <w:rPr>
          <w:rFonts w:asciiTheme="minorHAnsi" w:eastAsiaTheme="minorEastAsia" w:hAnsiTheme="minorHAnsi" w:cstheme="minorBidi"/>
          <w:kern w:val="2"/>
          <w:sz w:val="22"/>
          <w:szCs w:val="22"/>
          <w14:ligatures w14:val="standardContextual"/>
        </w:rPr>
      </w:pPr>
      <w:r>
        <w:t>5.2.2.9</w:t>
      </w:r>
      <w:r>
        <w:rPr>
          <w:rFonts w:asciiTheme="minorHAnsi" w:eastAsiaTheme="minorEastAsia" w:hAnsiTheme="minorHAnsi" w:cstheme="minorBidi"/>
          <w:kern w:val="2"/>
          <w:sz w:val="22"/>
          <w:szCs w:val="22"/>
          <w14:ligatures w14:val="standardContextual"/>
        </w:rPr>
        <w:tab/>
      </w:r>
      <w:r>
        <w:t>Rel-19 SA WG3 SID - Security aspects of Core Network Enhanced Support for AIML (FS_AIML_CN_SEC)</w:t>
      </w:r>
      <w:r>
        <w:tab/>
      </w:r>
      <w:r>
        <w:fldChar w:fldCharType="begin" w:fldLock="1"/>
      </w:r>
      <w:r>
        <w:instrText xml:space="preserve"> PAGEREF _Toc177641885 \h </w:instrText>
      </w:r>
      <w:r>
        <w:fldChar w:fldCharType="separate"/>
      </w:r>
      <w:r>
        <w:t>20</w:t>
      </w:r>
      <w:r>
        <w:fldChar w:fldCharType="end"/>
      </w:r>
    </w:p>
    <w:p w14:paraId="11D9427D" w14:textId="2F4C83DB" w:rsidR="00435392" w:rsidRDefault="00435392">
      <w:pPr>
        <w:pStyle w:val="TOC5"/>
        <w:rPr>
          <w:rFonts w:asciiTheme="minorHAnsi" w:eastAsiaTheme="minorEastAsia" w:hAnsiTheme="minorHAnsi" w:cstheme="minorBidi"/>
          <w:kern w:val="2"/>
          <w:sz w:val="22"/>
          <w:szCs w:val="22"/>
          <w14:ligatures w14:val="standardContextual"/>
        </w:rPr>
      </w:pPr>
      <w:r>
        <w:t>5.2.2.9.1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_Toc177641886 \h </w:instrText>
      </w:r>
      <w:r>
        <w:fldChar w:fldCharType="separate"/>
      </w:r>
      <w:r>
        <w:t>20</w:t>
      </w:r>
      <w:r>
        <w:fldChar w:fldCharType="end"/>
      </w:r>
    </w:p>
    <w:p w14:paraId="56D86AC2" w14:textId="6BD9A942" w:rsidR="00435392" w:rsidRDefault="00435392">
      <w:pPr>
        <w:pStyle w:val="TOC5"/>
        <w:rPr>
          <w:rFonts w:asciiTheme="minorHAnsi" w:eastAsiaTheme="minorEastAsia" w:hAnsiTheme="minorHAnsi" w:cstheme="minorBidi"/>
          <w:kern w:val="2"/>
          <w:sz w:val="22"/>
          <w:szCs w:val="22"/>
          <w14:ligatures w14:val="standardContextual"/>
        </w:rPr>
      </w:pPr>
      <w:r>
        <w:t>5.2.2.9.2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_Toc177641887 \h </w:instrText>
      </w:r>
      <w:r>
        <w:fldChar w:fldCharType="separate"/>
      </w:r>
      <w:r>
        <w:t>20</w:t>
      </w:r>
      <w:r>
        <w:fldChar w:fldCharType="end"/>
      </w:r>
    </w:p>
    <w:p w14:paraId="47847AE7" w14:textId="6920907E" w:rsidR="00435392" w:rsidRDefault="00435392">
      <w:pPr>
        <w:pStyle w:val="TOC4"/>
        <w:rPr>
          <w:rFonts w:asciiTheme="minorHAnsi" w:eastAsiaTheme="minorEastAsia" w:hAnsiTheme="minorHAnsi" w:cstheme="minorBidi"/>
          <w:kern w:val="2"/>
          <w:sz w:val="22"/>
          <w:szCs w:val="22"/>
          <w14:ligatures w14:val="standardContextual"/>
        </w:rPr>
      </w:pPr>
      <w:r>
        <w:t>5.2.2.10</w:t>
      </w:r>
      <w:r>
        <w:rPr>
          <w:rFonts w:asciiTheme="minorHAnsi" w:eastAsiaTheme="minorEastAsia" w:hAnsiTheme="minorHAnsi" w:cstheme="minorBidi"/>
          <w:kern w:val="2"/>
          <w:sz w:val="22"/>
          <w:szCs w:val="22"/>
          <w14:ligatures w14:val="standardContextual"/>
        </w:rPr>
        <w:tab/>
      </w:r>
      <w:r>
        <w:t>Rel-19 SA WG4 SID - Artificial Intelligence (AI) and Machine Learning (ML) for Media (FS_AI4Media)</w:t>
      </w:r>
      <w:r>
        <w:tab/>
      </w:r>
      <w:r>
        <w:fldChar w:fldCharType="begin" w:fldLock="1"/>
      </w:r>
      <w:r>
        <w:instrText xml:space="preserve"> PAGEREF _Toc177641888 \h </w:instrText>
      </w:r>
      <w:r>
        <w:fldChar w:fldCharType="separate"/>
      </w:r>
      <w:r>
        <w:t>20</w:t>
      </w:r>
      <w:r>
        <w:fldChar w:fldCharType="end"/>
      </w:r>
    </w:p>
    <w:p w14:paraId="406BD55F" w14:textId="4D8191B1" w:rsidR="00435392" w:rsidRDefault="00435392">
      <w:pPr>
        <w:pStyle w:val="TOC5"/>
        <w:rPr>
          <w:rFonts w:asciiTheme="minorHAnsi" w:eastAsiaTheme="minorEastAsia" w:hAnsiTheme="minorHAnsi" w:cstheme="minorBidi"/>
          <w:kern w:val="2"/>
          <w:sz w:val="22"/>
          <w:szCs w:val="22"/>
          <w14:ligatures w14:val="standardContextual"/>
        </w:rPr>
      </w:pPr>
      <w:r>
        <w:t>5.2.2.10.1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_Toc177641889 \h </w:instrText>
      </w:r>
      <w:r>
        <w:fldChar w:fldCharType="separate"/>
      </w:r>
      <w:r>
        <w:t>20</w:t>
      </w:r>
      <w:r>
        <w:fldChar w:fldCharType="end"/>
      </w:r>
    </w:p>
    <w:p w14:paraId="03E5751B" w14:textId="095628D7" w:rsidR="00435392" w:rsidRDefault="00435392">
      <w:pPr>
        <w:pStyle w:val="TOC5"/>
        <w:rPr>
          <w:rFonts w:asciiTheme="minorHAnsi" w:eastAsiaTheme="minorEastAsia" w:hAnsiTheme="minorHAnsi" w:cstheme="minorBidi"/>
          <w:kern w:val="2"/>
          <w:sz w:val="22"/>
          <w:szCs w:val="22"/>
          <w14:ligatures w14:val="standardContextual"/>
        </w:rPr>
      </w:pPr>
      <w:r>
        <w:t>5.2.2.10.2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_Toc177641890 \h </w:instrText>
      </w:r>
      <w:r>
        <w:fldChar w:fldCharType="separate"/>
      </w:r>
      <w:r>
        <w:t>21</w:t>
      </w:r>
      <w:r>
        <w:fldChar w:fldCharType="end"/>
      </w:r>
    </w:p>
    <w:p w14:paraId="14CA4D40" w14:textId="424AE1AF" w:rsidR="00435392" w:rsidRDefault="00435392">
      <w:pPr>
        <w:pStyle w:val="TOC4"/>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Rel-18 SA WG5 WID - AI/ML management (AIML_MGT)</w:t>
      </w:r>
      <w:r>
        <w:tab/>
      </w:r>
      <w:r>
        <w:fldChar w:fldCharType="begin" w:fldLock="1"/>
      </w:r>
      <w:r>
        <w:instrText xml:space="preserve"> PAGEREF _Toc177641891 \h </w:instrText>
      </w:r>
      <w:r>
        <w:fldChar w:fldCharType="separate"/>
      </w:r>
      <w:r>
        <w:t>21</w:t>
      </w:r>
      <w:r>
        <w:fldChar w:fldCharType="end"/>
      </w:r>
    </w:p>
    <w:p w14:paraId="30024BD2" w14:textId="6C939BFA" w:rsidR="00435392" w:rsidRDefault="00435392">
      <w:pPr>
        <w:pStyle w:val="TOC5"/>
        <w:rPr>
          <w:rFonts w:asciiTheme="minorHAnsi" w:eastAsiaTheme="minorEastAsia" w:hAnsiTheme="minorHAnsi" w:cstheme="minorBidi"/>
          <w:kern w:val="2"/>
          <w:sz w:val="22"/>
          <w:szCs w:val="22"/>
          <w14:ligatures w14:val="standardContextual"/>
        </w:rPr>
      </w:pPr>
      <w:r>
        <w:t>5.2.2.11.1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_Toc177641892 \h </w:instrText>
      </w:r>
      <w:r>
        <w:fldChar w:fldCharType="separate"/>
      </w:r>
      <w:r>
        <w:t>21</w:t>
      </w:r>
      <w:r>
        <w:fldChar w:fldCharType="end"/>
      </w:r>
    </w:p>
    <w:p w14:paraId="63237A46" w14:textId="489EABBC" w:rsidR="00435392" w:rsidRDefault="00435392">
      <w:pPr>
        <w:pStyle w:val="TOC5"/>
        <w:rPr>
          <w:rFonts w:asciiTheme="minorHAnsi" w:eastAsiaTheme="minorEastAsia" w:hAnsiTheme="minorHAnsi" w:cstheme="minorBidi"/>
          <w:kern w:val="2"/>
          <w:sz w:val="22"/>
          <w:szCs w:val="22"/>
          <w14:ligatures w14:val="standardContextual"/>
        </w:rPr>
      </w:pPr>
      <w:r>
        <w:t>5.2.2.11.2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_Toc177641893 \h </w:instrText>
      </w:r>
      <w:r>
        <w:fldChar w:fldCharType="separate"/>
      </w:r>
      <w:r>
        <w:t>21</w:t>
      </w:r>
      <w:r>
        <w:fldChar w:fldCharType="end"/>
      </w:r>
    </w:p>
    <w:p w14:paraId="6316B81A" w14:textId="75A6F63E" w:rsidR="00435392" w:rsidRDefault="00435392">
      <w:pPr>
        <w:pStyle w:val="TOC4"/>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Rel-19 SA WG5 SID - AI/ML management - phase 2 (FS_AIML_MGT_Ph2)</w:t>
      </w:r>
      <w:r>
        <w:tab/>
      </w:r>
      <w:r>
        <w:fldChar w:fldCharType="begin" w:fldLock="1"/>
      </w:r>
      <w:r>
        <w:instrText xml:space="preserve"> PAGEREF _Toc177641894 \h </w:instrText>
      </w:r>
      <w:r>
        <w:fldChar w:fldCharType="separate"/>
      </w:r>
      <w:r>
        <w:t>21</w:t>
      </w:r>
      <w:r>
        <w:fldChar w:fldCharType="end"/>
      </w:r>
    </w:p>
    <w:p w14:paraId="79A1B421" w14:textId="537A2D2F" w:rsidR="00435392" w:rsidRDefault="00435392">
      <w:pPr>
        <w:pStyle w:val="TOC5"/>
        <w:rPr>
          <w:rFonts w:asciiTheme="minorHAnsi" w:eastAsiaTheme="minorEastAsia" w:hAnsiTheme="minorHAnsi" w:cstheme="minorBidi"/>
          <w:kern w:val="2"/>
          <w:sz w:val="22"/>
          <w:szCs w:val="22"/>
          <w14:ligatures w14:val="standardContextual"/>
        </w:rPr>
      </w:pPr>
      <w:r>
        <w:t>5.2.2.12.1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_Toc177641895 \h </w:instrText>
      </w:r>
      <w:r>
        <w:fldChar w:fldCharType="separate"/>
      </w:r>
      <w:r>
        <w:t>21</w:t>
      </w:r>
      <w:r>
        <w:fldChar w:fldCharType="end"/>
      </w:r>
    </w:p>
    <w:p w14:paraId="4B884B67" w14:textId="622F649A" w:rsidR="00435392" w:rsidRDefault="00435392">
      <w:pPr>
        <w:pStyle w:val="TOC5"/>
        <w:rPr>
          <w:rFonts w:asciiTheme="minorHAnsi" w:eastAsiaTheme="minorEastAsia" w:hAnsiTheme="minorHAnsi" w:cstheme="minorBidi"/>
          <w:kern w:val="2"/>
          <w:sz w:val="22"/>
          <w:szCs w:val="22"/>
          <w14:ligatures w14:val="standardContextual"/>
        </w:rPr>
      </w:pPr>
      <w:r>
        <w:lastRenderedPageBreak/>
        <w:t>5.2.2.12.2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_Toc177641896 \h </w:instrText>
      </w:r>
      <w:r>
        <w:fldChar w:fldCharType="separate"/>
      </w:r>
      <w:r>
        <w:t>22</w:t>
      </w:r>
      <w:r>
        <w:fldChar w:fldCharType="end"/>
      </w:r>
    </w:p>
    <w:p w14:paraId="46C17A2C" w14:textId="71FDD8A6" w:rsidR="00435392" w:rsidRDefault="00435392">
      <w:pPr>
        <w:pStyle w:val="TOC4"/>
        <w:rPr>
          <w:rFonts w:asciiTheme="minorHAnsi" w:eastAsiaTheme="minorEastAsia" w:hAnsiTheme="minorHAnsi" w:cstheme="minorBidi"/>
          <w:kern w:val="2"/>
          <w:sz w:val="22"/>
          <w:szCs w:val="22"/>
          <w14:ligatures w14:val="standardContextual"/>
        </w:rPr>
      </w:pPr>
      <w:r>
        <w:t>5.2.2.13</w:t>
      </w:r>
      <w:r>
        <w:rPr>
          <w:rFonts w:asciiTheme="minorHAnsi" w:eastAsiaTheme="minorEastAsia" w:hAnsiTheme="minorHAnsi" w:cstheme="minorBidi"/>
          <w:kern w:val="2"/>
          <w:sz w:val="22"/>
          <w:szCs w:val="22"/>
          <w14:ligatures w14:val="standardContextual"/>
        </w:rPr>
        <w:tab/>
      </w:r>
      <w:r>
        <w:t>Rel-19 SA WG6 SID - Application layer support for AI/ML services (FS_AIMLAPP)</w:t>
      </w:r>
      <w:r>
        <w:tab/>
      </w:r>
      <w:r>
        <w:fldChar w:fldCharType="begin" w:fldLock="1"/>
      </w:r>
      <w:r>
        <w:instrText xml:space="preserve"> PAGEREF _Toc177641897 \h </w:instrText>
      </w:r>
      <w:r>
        <w:fldChar w:fldCharType="separate"/>
      </w:r>
      <w:r>
        <w:t>22</w:t>
      </w:r>
      <w:r>
        <w:fldChar w:fldCharType="end"/>
      </w:r>
    </w:p>
    <w:p w14:paraId="0778B5F7" w14:textId="1A364B4E" w:rsidR="00435392" w:rsidRDefault="00435392">
      <w:pPr>
        <w:pStyle w:val="TOC5"/>
        <w:rPr>
          <w:rFonts w:asciiTheme="minorHAnsi" w:eastAsiaTheme="minorEastAsia" w:hAnsiTheme="minorHAnsi" w:cstheme="minorBidi"/>
          <w:kern w:val="2"/>
          <w:sz w:val="22"/>
          <w:szCs w:val="22"/>
          <w14:ligatures w14:val="standardContextual"/>
        </w:rPr>
      </w:pPr>
      <w:r>
        <w:t>5.2.2.13.1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_Toc177641898 \h </w:instrText>
      </w:r>
      <w:r>
        <w:fldChar w:fldCharType="separate"/>
      </w:r>
      <w:r>
        <w:t>22</w:t>
      </w:r>
      <w:r>
        <w:fldChar w:fldCharType="end"/>
      </w:r>
    </w:p>
    <w:p w14:paraId="3CE97F40" w14:textId="7DF735A8" w:rsidR="00435392" w:rsidRDefault="00435392">
      <w:pPr>
        <w:pStyle w:val="TOC5"/>
        <w:rPr>
          <w:rFonts w:asciiTheme="minorHAnsi" w:eastAsiaTheme="minorEastAsia" w:hAnsiTheme="minorHAnsi" w:cstheme="minorBidi"/>
          <w:kern w:val="2"/>
          <w:sz w:val="22"/>
          <w:szCs w:val="22"/>
          <w14:ligatures w14:val="standardContextual"/>
        </w:rPr>
      </w:pPr>
      <w:r>
        <w:t>5.2.2.13.2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_Toc177641899 \h </w:instrText>
      </w:r>
      <w:r>
        <w:fldChar w:fldCharType="separate"/>
      </w:r>
      <w:r>
        <w:t>22</w:t>
      </w:r>
      <w:r>
        <w:fldChar w:fldCharType="end"/>
      </w:r>
    </w:p>
    <w:p w14:paraId="64C38EC4" w14:textId="36089203" w:rsidR="00435392" w:rsidRDefault="00435392">
      <w:pPr>
        <w:pStyle w:val="TOC4"/>
        <w:rPr>
          <w:rFonts w:asciiTheme="minorHAnsi" w:eastAsiaTheme="minorEastAsia" w:hAnsiTheme="minorHAnsi" w:cstheme="minorBidi"/>
          <w:kern w:val="2"/>
          <w:sz w:val="22"/>
          <w:szCs w:val="22"/>
          <w14:ligatures w14:val="standardContextual"/>
        </w:rPr>
      </w:pPr>
      <w:r>
        <w:t>5.2.2.14</w:t>
      </w:r>
      <w:r>
        <w:rPr>
          <w:rFonts w:asciiTheme="minorHAnsi" w:eastAsiaTheme="minorEastAsia" w:hAnsiTheme="minorHAnsi" w:cstheme="minorBidi"/>
          <w:kern w:val="2"/>
          <w:sz w:val="22"/>
          <w:szCs w:val="22"/>
          <w14:ligatures w14:val="standardContextual"/>
        </w:rPr>
        <w:tab/>
      </w:r>
      <w:r>
        <w:t>Rel-19 SA WG6 WID - Application enablement for AI/ML services (AIML_App)</w:t>
      </w:r>
      <w:r>
        <w:tab/>
      </w:r>
      <w:r>
        <w:fldChar w:fldCharType="begin" w:fldLock="1"/>
      </w:r>
      <w:r>
        <w:instrText xml:space="preserve"> PAGEREF _Toc177641900 \h </w:instrText>
      </w:r>
      <w:r>
        <w:fldChar w:fldCharType="separate"/>
      </w:r>
      <w:r>
        <w:t>23</w:t>
      </w:r>
      <w:r>
        <w:fldChar w:fldCharType="end"/>
      </w:r>
    </w:p>
    <w:p w14:paraId="3D48F136" w14:textId="6B835C35" w:rsidR="00435392" w:rsidRDefault="00435392">
      <w:pPr>
        <w:pStyle w:val="TOC5"/>
        <w:rPr>
          <w:rFonts w:asciiTheme="minorHAnsi" w:eastAsiaTheme="minorEastAsia" w:hAnsiTheme="minorHAnsi" w:cstheme="minorBidi"/>
          <w:kern w:val="2"/>
          <w:sz w:val="22"/>
          <w:szCs w:val="22"/>
          <w14:ligatures w14:val="standardContextual"/>
        </w:rPr>
      </w:pPr>
      <w:r>
        <w:t>5.2.2.14.1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_Toc177641901 \h </w:instrText>
      </w:r>
      <w:r>
        <w:fldChar w:fldCharType="separate"/>
      </w:r>
      <w:r>
        <w:t>23</w:t>
      </w:r>
      <w:r>
        <w:fldChar w:fldCharType="end"/>
      </w:r>
    </w:p>
    <w:p w14:paraId="325A6FB2" w14:textId="7D4F484F" w:rsidR="00435392" w:rsidRDefault="00435392">
      <w:pPr>
        <w:pStyle w:val="TOC5"/>
        <w:rPr>
          <w:rFonts w:asciiTheme="minorHAnsi" w:eastAsiaTheme="minorEastAsia" w:hAnsiTheme="minorHAnsi" w:cstheme="minorBidi"/>
          <w:kern w:val="2"/>
          <w:sz w:val="22"/>
          <w:szCs w:val="22"/>
          <w14:ligatures w14:val="standardContextual"/>
        </w:rPr>
      </w:pPr>
      <w:r>
        <w:t>5.2.2.14.2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_Toc177641902 \h </w:instrText>
      </w:r>
      <w:r>
        <w:fldChar w:fldCharType="separate"/>
      </w:r>
      <w:r>
        <w:t>23</w:t>
      </w:r>
      <w:r>
        <w:fldChar w:fldCharType="end"/>
      </w:r>
    </w:p>
    <w:p w14:paraId="527BD9A7" w14:textId="79D5DEAA" w:rsidR="00435392" w:rsidRDefault="00435392">
      <w:pPr>
        <w:pStyle w:val="TOC4"/>
        <w:rPr>
          <w:rFonts w:asciiTheme="minorHAnsi" w:eastAsiaTheme="minorEastAsia" w:hAnsiTheme="minorHAnsi" w:cstheme="minorBidi"/>
          <w:kern w:val="2"/>
          <w:sz w:val="22"/>
          <w:szCs w:val="22"/>
          <w14:ligatures w14:val="standardContextual"/>
        </w:rPr>
      </w:pPr>
      <w:r>
        <w:t>5.2.2.15</w:t>
      </w:r>
      <w:r>
        <w:rPr>
          <w:rFonts w:asciiTheme="minorHAnsi" w:eastAsiaTheme="minorEastAsia" w:hAnsiTheme="minorHAnsi" w:cstheme="minorBidi"/>
          <w:kern w:val="2"/>
          <w:sz w:val="22"/>
          <w:szCs w:val="22"/>
          <w14:ligatures w14:val="standardContextual"/>
        </w:rPr>
        <w:tab/>
      </w:r>
      <w:r w:rsidRPr="00FD7378">
        <w:rPr>
          <w:rFonts w:eastAsia="DengXian"/>
        </w:rPr>
        <w:t>Rel-19 CT</w:t>
      </w:r>
      <w:r>
        <w:t xml:space="preserve"> WG</w:t>
      </w:r>
      <w:r w:rsidRPr="00FD7378">
        <w:rPr>
          <w:rFonts w:eastAsia="DengXian"/>
        </w:rPr>
        <w:t>4 WID</w:t>
      </w:r>
      <w:r>
        <w:t xml:space="preserve"> - </w:t>
      </w:r>
      <w:r w:rsidRPr="00FD7378">
        <w:rPr>
          <w:rFonts w:eastAsia="DengXian"/>
        </w:rPr>
        <w:t>Protocol for AI Data Collection from UPF</w:t>
      </w:r>
      <w:r>
        <w:t xml:space="preserve"> (</w:t>
      </w:r>
      <w:r w:rsidRPr="00FD7378">
        <w:rPr>
          <w:rFonts w:eastAsia="DengXian"/>
        </w:rPr>
        <w:t>FS_PAIDC-UPF)</w:t>
      </w:r>
      <w:r>
        <w:tab/>
      </w:r>
      <w:r>
        <w:fldChar w:fldCharType="begin" w:fldLock="1"/>
      </w:r>
      <w:r>
        <w:instrText xml:space="preserve"> PAGEREF _Toc177641903 \h </w:instrText>
      </w:r>
      <w:r>
        <w:fldChar w:fldCharType="separate"/>
      </w:r>
      <w:r>
        <w:t>23</w:t>
      </w:r>
      <w:r>
        <w:fldChar w:fldCharType="end"/>
      </w:r>
    </w:p>
    <w:p w14:paraId="7459BB46" w14:textId="3A666FAD" w:rsidR="00435392" w:rsidRDefault="00435392">
      <w:pPr>
        <w:pStyle w:val="TOC5"/>
        <w:rPr>
          <w:rFonts w:asciiTheme="minorHAnsi" w:eastAsiaTheme="minorEastAsia" w:hAnsiTheme="minorHAnsi" w:cstheme="minorBidi"/>
          <w:kern w:val="2"/>
          <w:sz w:val="22"/>
          <w:szCs w:val="22"/>
          <w14:ligatures w14:val="standardContextual"/>
        </w:rPr>
      </w:pPr>
      <w:r>
        <w:t>5.2.2.15.1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_Toc177641904 \h </w:instrText>
      </w:r>
      <w:r>
        <w:fldChar w:fldCharType="separate"/>
      </w:r>
      <w:r>
        <w:t>23</w:t>
      </w:r>
      <w:r>
        <w:fldChar w:fldCharType="end"/>
      </w:r>
    </w:p>
    <w:p w14:paraId="317263F1" w14:textId="4E004AF1" w:rsidR="00435392" w:rsidRDefault="00435392">
      <w:pPr>
        <w:pStyle w:val="TOC5"/>
        <w:rPr>
          <w:rFonts w:asciiTheme="minorHAnsi" w:eastAsiaTheme="minorEastAsia" w:hAnsiTheme="minorHAnsi" w:cstheme="minorBidi"/>
          <w:kern w:val="2"/>
          <w:sz w:val="22"/>
          <w:szCs w:val="22"/>
          <w14:ligatures w14:val="standardContextual"/>
        </w:rPr>
      </w:pPr>
      <w:r>
        <w:t>5.2.2.15.2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_Toc177641905 \h </w:instrText>
      </w:r>
      <w:r>
        <w:fldChar w:fldCharType="separate"/>
      </w:r>
      <w:r>
        <w:t>23</w:t>
      </w:r>
      <w:r>
        <w:fldChar w:fldCharType="end"/>
      </w:r>
    </w:p>
    <w:p w14:paraId="0C70E39B" w14:textId="3EEB59CA" w:rsidR="00435392" w:rsidRDefault="0043539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AI/ML related activities in TSG RAN Working Groups</w:t>
      </w:r>
      <w:r>
        <w:tab/>
      </w:r>
      <w:r>
        <w:fldChar w:fldCharType="begin" w:fldLock="1"/>
      </w:r>
      <w:r>
        <w:instrText xml:space="preserve"> PAGEREF _Toc177641906 \h </w:instrText>
      </w:r>
      <w:r>
        <w:fldChar w:fldCharType="separate"/>
      </w:r>
      <w:r>
        <w:t>24</w:t>
      </w:r>
      <w:r>
        <w:fldChar w:fldCharType="end"/>
      </w:r>
    </w:p>
    <w:p w14:paraId="61D8569F" w14:textId="6606740D" w:rsidR="00435392" w:rsidRDefault="00435392">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AI/ML related terminology</w:t>
      </w:r>
      <w:r>
        <w:tab/>
      </w:r>
      <w:r>
        <w:fldChar w:fldCharType="begin" w:fldLock="1"/>
      </w:r>
      <w:r>
        <w:instrText xml:space="preserve"> PAGEREF _Toc177641907 \h </w:instrText>
      </w:r>
      <w:r>
        <w:fldChar w:fldCharType="separate"/>
      </w:r>
      <w:r>
        <w:t>24</w:t>
      </w:r>
      <w:r>
        <w:fldChar w:fldCharType="end"/>
      </w:r>
    </w:p>
    <w:p w14:paraId="437FFD22" w14:textId="012F7805" w:rsidR="00435392" w:rsidRDefault="00435392">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TSG RAN WG1</w:t>
      </w:r>
      <w:r>
        <w:tab/>
      </w:r>
      <w:r>
        <w:fldChar w:fldCharType="begin" w:fldLock="1"/>
      </w:r>
      <w:r>
        <w:instrText xml:space="preserve"> PAGEREF _Toc177641908 \h </w:instrText>
      </w:r>
      <w:r>
        <w:fldChar w:fldCharType="separate"/>
      </w:r>
      <w:r>
        <w:t>24</w:t>
      </w:r>
      <w:r>
        <w:fldChar w:fldCharType="end"/>
      </w:r>
    </w:p>
    <w:p w14:paraId="201EE65B" w14:textId="22D03A87" w:rsidR="00435392" w:rsidRDefault="00435392">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TSG RAN WG3</w:t>
      </w:r>
      <w:r>
        <w:tab/>
      </w:r>
      <w:r>
        <w:fldChar w:fldCharType="begin" w:fldLock="1"/>
      </w:r>
      <w:r>
        <w:instrText xml:space="preserve"> PAGEREF _Toc177641909 \h </w:instrText>
      </w:r>
      <w:r>
        <w:fldChar w:fldCharType="separate"/>
      </w:r>
      <w:r>
        <w:t>25</w:t>
      </w:r>
      <w:r>
        <w:fldChar w:fldCharType="end"/>
      </w:r>
    </w:p>
    <w:p w14:paraId="5C780534" w14:textId="08D7DE26" w:rsidR="00435392" w:rsidRDefault="00435392">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AI/ML related activities</w:t>
      </w:r>
      <w:r>
        <w:tab/>
      </w:r>
      <w:r>
        <w:fldChar w:fldCharType="begin" w:fldLock="1"/>
      </w:r>
      <w:r>
        <w:instrText xml:space="preserve"> PAGEREF _Toc177641910 \h </w:instrText>
      </w:r>
      <w:r>
        <w:fldChar w:fldCharType="separate"/>
      </w:r>
      <w:r>
        <w:t>26</w:t>
      </w:r>
      <w:r>
        <w:fldChar w:fldCharType="end"/>
      </w:r>
    </w:p>
    <w:p w14:paraId="036C750F" w14:textId="040C0A95" w:rsidR="00435392" w:rsidRDefault="00435392">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Rel-19 RAN WG1/RAN WG4 WID - Artificial Intelligence (AI)/Machine Learning (ML) for NR Air Interface (NR_AIML_air)</w:t>
      </w:r>
      <w:r>
        <w:tab/>
      </w:r>
      <w:r>
        <w:fldChar w:fldCharType="begin" w:fldLock="1"/>
      </w:r>
      <w:r>
        <w:instrText xml:space="preserve"> PAGEREF _Toc177641911 \h </w:instrText>
      </w:r>
      <w:r>
        <w:fldChar w:fldCharType="separate"/>
      </w:r>
      <w:r>
        <w:t>26</w:t>
      </w:r>
      <w:r>
        <w:fldChar w:fldCharType="end"/>
      </w:r>
    </w:p>
    <w:p w14:paraId="72D379C4" w14:textId="0C246C64" w:rsidR="00435392" w:rsidRDefault="00435392">
      <w:pPr>
        <w:pStyle w:val="TOC5"/>
        <w:rPr>
          <w:rFonts w:asciiTheme="minorHAnsi" w:eastAsiaTheme="minorEastAsia" w:hAnsiTheme="minorHAnsi" w:cstheme="minorBidi"/>
          <w:kern w:val="2"/>
          <w:sz w:val="22"/>
          <w:szCs w:val="22"/>
          <w14:ligatures w14:val="standardContextual"/>
        </w:rPr>
      </w:pPr>
      <w:r>
        <w:t>5.3.2.1.1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_Toc177641912 \h </w:instrText>
      </w:r>
      <w:r>
        <w:fldChar w:fldCharType="separate"/>
      </w:r>
      <w:r>
        <w:t>26</w:t>
      </w:r>
      <w:r>
        <w:fldChar w:fldCharType="end"/>
      </w:r>
    </w:p>
    <w:p w14:paraId="35F352AF" w14:textId="440407B4" w:rsidR="00435392" w:rsidRDefault="00435392">
      <w:pPr>
        <w:pStyle w:val="TOC5"/>
        <w:rPr>
          <w:rFonts w:asciiTheme="minorHAnsi" w:eastAsiaTheme="minorEastAsia" w:hAnsiTheme="minorHAnsi" w:cstheme="minorBidi"/>
          <w:kern w:val="2"/>
          <w:sz w:val="22"/>
          <w:szCs w:val="22"/>
          <w14:ligatures w14:val="standardContextual"/>
        </w:rPr>
      </w:pPr>
      <w:r>
        <w:t>5.3.2.1.2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_Toc177641913 \h </w:instrText>
      </w:r>
      <w:r>
        <w:fldChar w:fldCharType="separate"/>
      </w:r>
      <w:r>
        <w:t>28</w:t>
      </w:r>
      <w:r>
        <w:fldChar w:fldCharType="end"/>
      </w:r>
    </w:p>
    <w:p w14:paraId="52B7CE6D" w14:textId="6FBF7B10" w:rsidR="00435392" w:rsidRDefault="00435392">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Rel-19 RAN WG2 SID - AIML for mobility in NR (FS_NR_AIML_Mob)</w:t>
      </w:r>
      <w:r>
        <w:tab/>
      </w:r>
      <w:r>
        <w:fldChar w:fldCharType="begin" w:fldLock="1"/>
      </w:r>
      <w:r>
        <w:instrText xml:space="preserve"> PAGEREF _Toc177641914 \h </w:instrText>
      </w:r>
      <w:r>
        <w:fldChar w:fldCharType="separate"/>
      </w:r>
      <w:r>
        <w:t>28</w:t>
      </w:r>
      <w:r>
        <w:fldChar w:fldCharType="end"/>
      </w:r>
    </w:p>
    <w:p w14:paraId="7077170B" w14:textId="5873221F" w:rsidR="00435392" w:rsidRDefault="00435392">
      <w:pPr>
        <w:pStyle w:val="TOC5"/>
        <w:rPr>
          <w:rFonts w:asciiTheme="minorHAnsi" w:eastAsiaTheme="minorEastAsia" w:hAnsiTheme="minorHAnsi" w:cstheme="minorBidi"/>
          <w:kern w:val="2"/>
          <w:sz w:val="22"/>
          <w:szCs w:val="22"/>
          <w14:ligatures w14:val="standardContextual"/>
        </w:rPr>
      </w:pPr>
      <w:r>
        <w:t>5.3.2.2.1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_Toc177641915 \h </w:instrText>
      </w:r>
      <w:r>
        <w:fldChar w:fldCharType="separate"/>
      </w:r>
      <w:r>
        <w:t>28</w:t>
      </w:r>
      <w:r>
        <w:fldChar w:fldCharType="end"/>
      </w:r>
    </w:p>
    <w:p w14:paraId="23BBECF8" w14:textId="0614BD86" w:rsidR="00435392" w:rsidRDefault="00435392">
      <w:pPr>
        <w:pStyle w:val="TOC5"/>
        <w:rPr>
          <w:rFonts w:asciiTheme="minorHAnsi" w:eastAsiaTheme="minorEastAsia" w:hAnsiTheme="minorHAnsi" w:cstheme="minorBidi"/>
          <w:kern w:val="2"/>
          <w:sz w:val="22"/>
          <w:szCs w:val="22"/>
          <w14:ligatures w14:val="standardContextual"/>
        </w:rPr>
      </w:pPr>
      <w:r>
        <w:t>5.3.2.2.2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_Toc177641916 \h </w:instrText>
      </w:r>
      <w:r>
        <w:fldChar w:fldCharType="separate"/>
      </w:r>
      <w:r>
        <w:t>28</w:t>
      </w:r>
      <w:r>
        <w:fldChar w:fldCharType="end"/>
      </w:r>
    </w:p>
    <w:p w14:paraId="7B7EB630" w14:textId="0B772654" w:rsidR="00435392" w:rsidRDefault="00435392">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Rel-18 RAN WG3 WID - Artificial Intelligence (AI)/Machine Learning (ML) for NG-RAN (NR_AIML_NGRAN-Core)</w:t>
      </w:r>
      <w:r>
        <w:tab/>
      </w:r>
      <w:r>
        <w:fldChar w:fldCharType="begin" w:fldLock="1"/>
      </w:r>
      <w:r>
        <w:instrText xml:space="preserve"> PAGEREF _Toc177641917 \h </w:instrText>
      </w:r>
      <w:r>
        <w:fldChar w:fldCharType="separate"/>
      </w:r>
      <w:r>
        <w:t>29</w:t>
      </w:r>
      <w:r>
        <w:fldChar w:fldCharType="end"/>
      </w:r>
    </w:p>
    <w:p w14:paraId="4720564F" w14:textId="5320B1A2" w:rsidR="00435392" w:rsidRDefault="00435392">
      <w:pPr>
        <w:pStyle w:val="TOC5"/>
        <w:rPr>
          <w:rFonts w:asciiTheme="minorHAnsi" w:eastAsiaTheme="minorEastAsia" w:hAnsiTheme="minorHAnsi" w:cstheme="minorBidi"/>
          <w:kern w:val="2"/>
          <w:sz w:val="22"/>
          <w:szCs w:val="22"/>
          <w14:ligatures w14:val="standardContextual"/>
        </w:rPr>
      </w:pPr>
      <w:r>
        <w:t>5.3.2.3.1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_Toc177641918 \h </w:instrText>
      </w:r>
      <w:r>
        <w:fldChar w:fldCharType="separate"/>
      </w:r>
      <w:r>
        <w:t>29</w:t>
      </w:r>
      <w:r>
        <w:fldChar w:fldCharType="end"/>
      </w:r>
    </w:p>
    <w:p w14:paraId="3E9BECBE" w14:textId="25BCA568" w:rsidR="00435392" w:rsidRDefault="00435392">
      <w:pPr>
        <w:pStyle w:val="TOC5"/>
        <w:rPr>
          <w:rFonts w:asciiTheme="minorHAnsi" w:eastAsiaTheme="minorEastAsia" w:hAnsiTheme="minorHAnsi" w:cstheme="minorBidi"/>
          <w:kern w:val="2"/>
          <w:sz w:val="22"/>
          <w:szCs w:val="22"/>
          <w14:ligatures w14:val="standardContextual"/>
        </w:rPr>
      </w:pPr>
      <w:r>
        <w:t>5.3.2.3.2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_Toc177641919 \h </w:instrText>
      </w:r>
      <w:r>
        <w:fldChar w:fldCharType="separate"/>
      </w:r>
      <w:r>
        <w:t>29</w:t>
      </w:r>
      <w:r>
        <w:fldChar w:fldCharType="end"/>
      </w:r>
    </w:p>
    <w:p w14:paraId="7ED5F8E8" w14:textId="24E0D166" w:rsidR="00435392" w:rsidRDefault="00435392">
      <w:pPr>
        <w:pStyle w:val="TOC4"/>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Rel-19 RAN WG3 SID - Enhancements for Artificial Intelligence (AI)/Machine Learning (ML) for NG-RAN (FS_NR_AIML_NGRAN_enh)</w:t>
      </w:r>
      <w:r>
        <w:tab/>
      </w:r>
      <w:r>
        <w:fldChar w:fldCharType="begin" w:fldLock="1"/>
      </w:r>
      <w:r>
        <w:instrText xml:space="preserve"> PAGEREF _Toc177641920 \h </w:instrText>
      </w:r>
      <w:r>
        <w:fldChar w:fldCharType="separate"/>
      </w:r>
      <w:r>
        <w:t>29</w:t>
      </w:r>
      <w:r>
        <w:fldChar w:fldCharType="end"/>
      </w:r>
    </w:p>
    <w:p w14:paraId="71BACBD9" w14:textId="75DFDB0E" w:rsidR="00435392" w:rsidRDefault="00435392">
      <w:pPr>
        <w:pStyle w:val="TOC5"/>
        <w:rPr>
          <w:rFonts w:asciiTheme="minorHAnsi" w:eastAsiaTheme="minorEastAsia" w:hAnsiTheme="minorHAnsi" w:cstheme="minorBidi"/>
          <w:kern w:val="2"/>
          <w:sz w:val="22"/>
          <w:szCs w:val="22"/>
          <w14:ligatures w14:val="standardContextual"/>
        </w:rPr>
      </w:pPr>
      <w:r>
        <w:t>5.3.2.4.1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_Toc177641921 \h </w:instrText>
      </w:r>
      <w:r>
        <w:fldChar w:fldCharType="separate"/>
      </w:r>
      <w:r>
        <w:t>29</w:t>
      </w:r>
      <w:r>
        <w:fldChar w:fldCharType="end"/>
      </w:r>
    </w:p>
    <w:p w14:paraId="262B2F82" w14:textId="20EE4387" w:rsidR="00435392" w:rsidRDefault="00435392">
      <w:pPr>
        <w:pStyle w:val="TOC5"/>
        <w:rPr>
          <w:rFonts w:asciiTheme="minorHAnsi" w:eastAsiaTheme="minorEastAsia" w:hAnsiTheme="minorHAnsi" w:cstheme="minorBidi"/>
          <w:kern w:val="2"/>
          <w:sz w:val="22"/>
          <w:szCs w:val="22"/>
          <w14:ligatures w14:val="standardContextual"/>
        </w:rPr>
      </w:pPr>
      <w:r>
        <w:t>5.3.2.4.2</w:t>
      </w:r>
      <w:r>
        <w:rPr>
          <w:rFonts w:asciiTheme="minorHAnsi" w:eastAsiaTheme="minorEastAsia" w:hAnsiTheme="minorHAnsi" w:cstheme="minorBidi"/>
          <w:kern w:val="2"/>
          <w:sz w:val="22"/>
          <w:szCs w:val="22"/>
          <w14:ligatures w14:val="standardContextual"/>
        </w:rPr>
        <w:tab/>
      </w:r>
      <w:r>
        <w:t>Activities summary</w:t>
      </w:r>
      <w:r>
        <w:tab/>
      </w:r>
      <w:r>
        <w:fldChar w:fldCharType="begin" w:fldLock="1"/>
      </w:r>
      <w:r>
        <w:instrText xml:space="preserve"> PAGEREF _Toc177641922 \h </w:instrText>
      </w:r>
      <w:r>
        <w:fldChar w:fldCharType="separate"/>
      </w:r>
      <w:r>
        <w:t>30</w:t>
      </w:r>
      <w:r>
        <w:fldChar w:fldCharType="end"/>
      </w:r>
    </w:p>
    <w:p w14:paraId="61CA4273" w14:textId="2C2A2BB6" w:rsidR="00435392" w:rsidRDefault="0043539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Analysis on AI/ML across 3GPP</w:t>
      </w:r>
      <w:r>
        <w:tab/>
      </w:r>
      <w:r>
        <w:fldChar w:fldCharType="begin" w:fldLock="1"/>
      </w:r>
      <w:r>
        <w:instrText xml:space="preserve"> PAGEREF _Toc177641923 \h </w:instrText>
      </w:r>
      <w:r>
        <w:fldChar w:fldCharType="separate"/>
      </w:r>
      <w:r>
        <w:t>30</w:t>
      </w:r>
      <w:r>
        <w:fldChar w:fldCharType="end"/>
      </w:r>
    </w:p>
    <w:p w14:paraId="276426C5" w14:textId="2474B138" w:rsidR="00435392" w:rsidRDefault="0043539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_Toc177641924 \h </w:instrText>
      </w:r>
      <w:r>
        <w:fldChar w:fldCharType="separate"/>
      </w:r>
      <w:r>
        <w:t>30</w:t>
      </w:r>
      <w:r>
        <w:fldChar w:fldCharType="end"/>
      </w:r>
    </w:p>
    <w:p w14:paraId="48302A1C" w14:textId="11D3DBA4" w:rsidR="00435392" w:rsidRDefault="0043539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AI/ML related terminology</w:t>
      </w:r>
      <w:r>
        <w:tab/>
      </w:r>
      <w:r>
        <w:fldChar w:fldCharType="begin" w:fldLock="1"/>
      </w:r>
      <w:r>
        <w:instrText xml:space="preserve"> PAGEREF _Toc177641925 \h </w:instrText>
      </w:r>
      <w:r>
        <w:fldChar w:fldCharType="separate"/>
      </w:r>
      <w:r>
        <w:t>30</w:t>
      </w:r>
      <w:r>
        <w:fldChar w:fldCharType="end"/>
      </w:r>
    </w:p>
    <w:p w14:paraId="7ACC4624" w14:textId="4DD29A34" w:rsidR="00435392" w:rsidRDefault="00435392">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Analysis on terminology consistency</w:t>
      </w:r>
      <w:r>
        <w:tab/>
      </w:r>
      <w:r>
        <w:fldChar w:fldCharType="begin" w:fldLock="1"/>
      </w:r>
      <w:r>
        <w:instrText xml:space="preserve"> PAGEREF _Toc177641926 \h </w:instrText>
      </w:r>
      <w:r>
        <w:fldChar w:fldCharType="separate"/>
      </w:r>
      <w:r>
        <w:t>30</w:t>
      </w:r>
      <w:r>
        <w:fldChar w:fldCharType="end"/>
      </w:r>
    </w:p>
    <w:p w14:paraId="09ABC858" w14:textId="6C41874B" w:rsidR="00435392" w:rsidRDefault="00435392">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Analysis on ML model</w:t>
      </w:r>
      <w:r>
        <w:tab/>
      </w:r>
      <w:r>
        <w:fldChar w:fldCharType="begin" w:fldLock="1"/>
      </w:r>
      <w:r>
        <w:instrText xml:space="preserve"> PAGEREF _Toc177641927 \h </w:instrText>
      </w:r>
      <w:r>
        <w:fldChar w:fldCharType="separate"/>
      </w:r>
      <w:r>
        <w:t>30</w:t>
      </w:r>
      <w:r>
        <w:fldChar w:fldCharType="end"/>
      </w:r>
    </w:p>
    <w:p w14:paraId="1E3195C9" w14:textId="03E097D8" w:rsidR="00435392" w:rsidRDefault="00435392">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Analysis on ML model training</w:t>
      </w:r>
      <w:r>
        <w:tab/>
      </w:r>
      <w:r>
        <w:fldChar w:fldCharType="begin" w:fldLock="1"/>
      </w:r>
      <w:r>
        <w:instrText xml:space="preserve"> PAGEREF _Toc177641928 \h </w:instrText>
      </w:r>
      <w:r>
        <w:fldChar w:fldCharType="separate"/>
      </w:r>
      <w:r>
        <w:t>30</w:t>
      </w:r>
      <w:r>
        <w:fldChar w:fldCharType="end"/>
      </w:r>
    </w:p>
    <w:p w14:paraId="6F4C143D" w14:textId="7288A4EA" w:rsidR="00435392" w:rsidRDefault="00435392">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Analysis on ML model re-training</w:t>
      </w:r>
      <w:r>
        <w:tab/>
      </w:r>
      <w:r>
        <w:fldChar w:fldCharType="begin" w:fldLock="1"/>
      </w:r>
      <w:r>
        <w:instrText xml:space="preserve"> PAGEREF _Toc177641929 \h </w:instrText>
      </w:r>
      <w:r>
        <w:fldChar w:fldCharType="separate"/>
      </w:r>
      <w:r>
        <w:t>31</w:t>
      </w:r>
      <w:r>
        <w:fldChar w:fldCharType="end"/>
      </w:r>
    </w:p>
    <w:p w14:paraId="54B1484B" w14:textId="5CB5F133" w:rsidR="00435392" w:rsidRDefault="00435392">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Analysis on ML model testing</w:t>
      </w:r>
      <w:r>
        <w:tab/>
      </w:r>
      <w:r>
        <w:fldChar w:fldCharType="begin" w:fldLock="1"/>
      </w:r>
      <w:r>
        <w:instrText xml:space="preserve"> PAGEREF _Toc177641930 \h </w:instrText>
      </w:r>
      <w:r>
        <w:fldChar w:fldCharType="separate"/>
      </w:r>
      <w:r>
        <w:t>31</w:t>
      </w:r>
      <w:r>
        <w:fldChar w:fldCharType="end"/>
      </w:r>
    </w:p>
    <w:p w14:paraId="302F40E2" w14:textId="0884060C" w:rsidR="00435392" w:rsidRDefault="00435392">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Analysis on ML model inference</w:t>
      </w:r>
      <w:r>
        <w:tab/>
      </w:r>
      <w:r>
        <w:fldChar w:fldCharType="begin" w:fldLock="1"/>
      </w:r>
      <w:r>
        <w:instrText xml:space="preserve"> PAGEREF _Toc177641931 \h </w:instrText>
      </w:r>
      <w:r>
        <w:fldChar w:fldCharType="separate"/>
      </w:r>
      <w:r>
        <w:t>31</w:t>
      </w:r>
      <w:r>
        <w:fldChar w:fldCharType="end"/>
      </w:r>
    </w:p>
    <w:p w14:paraId="1FD8FD90" w14:textId="45B9E2A6" w:rsidR="00435392" w:rsidRDefault="00435392">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t>Analysis on ML model activation &amp; ML model de-activation</w:t>
      </w:r>
      <w:r>
        <w:tab/>
      </w:r>
      <w:r>
        <w:fldChar w:fldCharType="begin" w:fldLock="1"/>
      </w:r>
      <w:r>
        <w:instrText xml:space="preserve"> PAGEREF _Toc177641932 \h </w:instrText>
      </w:r>
      <w:r>
        <w:fldChar w:fldCharType="separate"/>
      </w:r>
      <w:r>
        <w:t>32</w:t>
      </w:r>
      <w:r>
        <w:fldChar w:fldCharType="end"/>
      </w:r>
    </w:p>
    <w:p w14:paraId="62844085" w14:textId="140E97A2" w:rsidR="00435392" w:rsidRDefault="00435392">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Analysis on ML model lifecycle</w:t>
      </w:r>
      <w:r>
        <w:tab/>
      </w:r>
      <w:r>
        <w:fldChar w:fldCharType="begin" w:fldLock="1"/>
      </w:r>
      <w:r>
        <w:instrText xml:space="preserve"> PAGEREF _Toc177641933 \h </w:instrText>
      </w:r>
      <w:r>
        <w:fldChar w:fldCharType="separate"/>
      </w:r>
      <w:r>
        <w:t>32</w:t>
      </w:r>
      <w:r>
        <w:fldChar w:fldCharType="end"/>
      </w:r>
    </w:p>
    <w:p w14:paraId="06AC2BE6" w14:textId="68DDBE4E" w:rsidR="00435392" w:rsidRDefault="00435392">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Analysis on ML model lifecycle management</w:t>
      </w:r>
      <w:r>
        <w:tab/>
      </w:r>
      <w:r>
        <w:fldChar w:fldCharType="begin" w:fldLock="1"/>
      </w:r>
      <w:r>
        <w:instrText xml:space="preserve"> PAGEREF _Toc177641934 \h </w:instrText>
      </w:r>
      <w:r>
        <w:fldChar w:fldCharType="separate"/>
      </w:r>
      <w:r>
        <w:t>32</w:t>
      </w:r>
      <w:r>
        <w:fldChar w:fldCharType="end"/>
      </w:r>
    </w:p>
    <w:p w14:paraId="161CDA84" w14:textId="3E7CB482" w:rsidR="00435392" w:rsidRDefault="0043539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Analysis on Horizontal Federated Learning</w:t>
      </w:r>
      <w:r>
        <w:tab/>
      </w:r>
      <w:r>
        <w:fldChar w:fldCharType="begin" w:fldLock="1"/>
      </w:r>
      <w:r>
        <w:instrText xml:space="preserve"> PAGEREF _Toc177641935 \h </w:instrText>
      </w:r>
      <w:r>
        <w:fldChar w:fldCharType="separate"/>
      </w:r>
      <w:r>
        <w:t>32</w:t>
      </w:r>
      <w:r>
        <w:fldChar w:fldCharType="end"/>
      </w:r>
    </w:p>
    <w:p w14:paraId="6BF7CA20" w14:textId="4A792BAA" w:rsidR="00435392" w:rsidRDefault="0043539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Analysis on Vertical Federated Learning</w:t>
      </w:r>
      <w:r>
        <w:tab/>
      </w:r>
      <w:r>
        <w:fldChar w:fldCharType="begin" w:fldLock="1"/>
      </w:r>
      <w:r>
        <w:instrText xml:space="preserve"> PAGEREF _Toc177641936 \h </w:instrText>
      </w:r>
      <w:r>
        <w:fldChar w:fldCharType="separate"/>
      </w:r>
      <w:r>
        <w:t>33</w:t>
      </w:r>
      <w:r>
        <w:fldChar w:fldCharType="end"/>
      </w:r>
    </w:p>
    <w:p w14:paraId="1C12151A" w14:textId="76D7E827" w:rsidR="00435392" w:rsidRDefault="0043539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Analysis on Decision vs Prediction vs Output</w:t>
      </w:r>
      <w:r>
        <w:tab/>
      </w:r>
      <w:r>
        <w:fldChar w:fldCharType="begin" w:fldLock="1"/>
      </w:r>
      <w:r>
        <w:instrText xml:space="preserve"> PAGEREF _Toc177641937 \h </w:instrText>
      </w:r>
      <w:r>
        <w:fldChar w:fldCharType="separate"/>
      </w:r>
      <w:r>
        <w:t>33</w:t>
      </w:r>
      <w:r>
        <w:fldChar w:fldCharType="end"/>
      </w:r>
    </w:p>
    <w:p w14:paraId="7CC05A70" w14:textId="150F21FB" w:rsidR="00435392" w:rsidRPr="00435392" w:rsidRDefault="00435392">
      <w:pPr>
        <w:pStyle w:val="TOC3"/>
        <w:rPr>
          <w:rFonts w:asciiTheme="minorHAnsi" w:eastAsiaTheme="minorEastAsia" w:hAnsiTheme="minorHAnsi" w:cstheme="minorBidi"/>
          <w:kern w:val="2"/>
          <w:sz w:val="22"/>
          <w:szCs w:val="22"/>
          <w:lang w:val="fr-FR"/>
          <w14:ligatures w14:val="standardContextual"/>
        </w:rPr>
      </w:pPr>
      <w:r w:rsidRPr="00FD7378">
        <w:rPr>
          <w:lang w:val="fr-FR"/>
        </w:rPr>
        <w:t>6.2.5</w:t>
      </w:r>
      <w:r w:rsidRPr="00435392">
        <w:rPr>
          <w:rFonts w:asciiTheme="minorHAnsi" w:eastAsiaTheme="minorEastAsia" w:hAnsiTheme="minorHAnsi" w:cstheme="minorBidi"/>
          <w:kern w:val="2"/>
          <w:sz w:val="22"/>
          <w:szCs w:val="22"/>
          <w:lang w:val="fr-FR"/>
          <w14:ligatures w14:val="standardContextual"/>
        </w:rPr>
        <w:tab/>
      </w:r>
      <w:r w:rsidRPr="00FD7378">
        <w:rPr>
          <w:lang w:val="fr-FR"/>
        </w:rPr>
        <w:t>Analysis on ML vs AI vs AI/ML</w:t>
      </w:r>
      <w:r w:rsidRPr="00435392">
        <w:rPr>
          <w:lang w:val="fr-FR"/>
        </w:rPr>
        <w:tab/>
      </w:r>
      <w:r>
        <w:fldChar w:fldCharType="begin" w:fldLock="1"/>
      </w:r>
      <w:r w:rsidRPr="00435392">
        <w:rPr>
          <w:lang w:val="fr-FR"/>
        </w:rPr>
        <w:instrText xml:space="preserve"> PAGEREF _Toc177641938 \h </w:instrText>
      </w:r>
      <w:r>
        <w:fldChar w:fldCharType="separate"/>
      </w:r>
      <w:r w:rsidRPr="00435392">
        <w:rPr>
          <w:lang w:val="fr-FR"/>
        </w:rPr>
        <w:t>33</w:t>
      </w:r>
      <w:r>
        <w:fldChar w:fldCharType="end"/>
      </w:r>
    </w:p>
    <w:p w14:paraId="7A5A6C47" w14:textId="584354D3" w:rsidR="00435392" w:rsidRDefault="0043539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AI/ML related features</w:t>
      </w:r>
      <w:r>
        <w:tab/>
      </w:r>
      <w:r>
        <w:fldChar w:fldCharType="begin" w:fldLock="1"/>
      </w:r>
      <w:r>
        <w:instrText xml:space="preserve"> PAGEREF _Toc177641939 \h </w:instrText>
      </w:r>
      <w:r>
        <w:fldChar w:fldCharType="separate"/>
      </w:r>
      <w:r>
        <w:t>33</w:t>
      </w:r>
      <w:r>
        <w:fldChar w:fldCharType="end"/>
      </w:r>
    </w:p>
    <w:p w14:paraId="79F8C7B7" w14:textId="73809C45" w:rsidR="00435392" w:rsidRDefault="00435392">
      <w:pPr>
        <w:pStyle w:val="TOC3"/>
        <w:rPr>
          <w:rFonts w:asciiTheme="minorHAnsi" w:eastAsiaTheme="minorEastAsia" w:hAnsiTheme="minorHAnsi" w:cstheme="minorBidi"/>
          <w:kern w:val="2"/>
          <w:sz w:val="22"/>
          <w:szCs w:val="22"/>
          <w14:ligatures w14:val="standardContextual"/>
        </w:rPr>
      </w:pPr>
      <w:r>
        <w:t>6.3.X</w:t>
      </w:r>
      <w:r>
        <w:rPr>
          <w:rFonts w:asciiTheme="minorHAnsi" w:eastAsiaTheme="minorEastAsia" w:hAnsiTheme="minorHAnsi" w:cstheme="minorBidi"/>
          <w:kern w:val="2"/>
          <w:sz w:val="22"/>
          <w:szCs w:val="22"/>
          <w14:ligatures w14:val="standardContextual"/>
        </w:rPr>
        <w:tab/>
      </w:r>
      <w:r>
        <w:t>Analysis on feature alignment #X &lt;alignment title&gt;</w:t>
      </w:r>
      <w:r>
        <w:tab/>
      </w:r>
      <w:r>
        <w:fldChar w:fldCharType="begin" w:fldLock="1"/>
      </w:r>
      <w:r>
        <w:instrText xml:space="preserve"> PAGEREF _Toc177641940 \h </w:instrText>
      </w:r>
      <w:r>
        <w:fldChar w:fldCharType="separate"/>
      </w:r>
      <w:r>
        <w:t>33</w:t>
      </w:r>
      <w:r>
        <w:fldChar w:fldCharType="end"/>
      </w:r>
    </w:p>
    <w:p w14:paraId="5812B549" w14:textId="7E18A615" w:rsidR="00435392" w:rsidRDefault="00435392">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_Toc177641941 \h </w:instrText>
      </w:r>
      <w:r>
        <w:fldChar w:fldCharType="separate"/>
      </w:r>
      <w:r>
        <w:t>34</w:t>
      </w:r>
      <w:r>
        <w:fldChar w:fldCharType="end"/>
      </w:r>
    </w:p>
    <w:p w14:paraId="60C18A75" w14:textId="1E20D33A" w:rsidR="00435392" w:rsidRDefault="0043539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_Toc177641942 \h </w:instrText>
      </w:r>
      <w:r>
        <w:fldChar w:fldCharType="separate"/>
      </w:r>
      <w:r>
        <w:t>34</w:t>
      </w:r>
      <w:r>
        <w:fldChar w:fldCharType="end"/>
      </w:r>
    </w:p>
    <w:p w14:paraId="7BE99BA4" w14:textId="68787508" w:rsidR="00435392" w:rsidRDefault="00435392">
      <w:pPr>
        <w:pStyle w:val="TOC9"/>
        <w:rPr>
          <w:rFonts w:asciiTheme="minorHAnsi" w:eastAsiaTheme="minorEastAsia" w:hAnsiTheme="minorHAnsi" w:cstheme="minorBidi"/>
          <w:b w:val="0"/>
          <w:kern w:val="2"/>
          <w:szCs w:val="22"/>
          <w14:ligatures w14:val="standardContextual"/>
        </w:rPr>
      </w:pPr>
      <w:r>
        <w:t>Annex A: ML Model</w:t>
      </w:r>
      <w:r>
        <w:tab/>
      </w:r>
      <w:r>
        <w:fldChar w:fldCharType="begin" w:fldLock="1"/>
      </w:r>
      <w:r>
        <w:instrText xml:space="preserve"> PAGEREF _Toc177641943 \h </w:instrText>
      </w:r>
      <w:r>
        <w:fldChar w:fldCharType="separate"/>
      </w:r>
      <w:r>
        <w:t>35</w:t>
      </w:r>
      <w:r>
        <w:fldChar w:fldCharType="end"/>
      </w:r>
    </w:p>
    <w:p w14:paraId="4C04ED6B" w14:textId="553C6FED" w:rsidR="00435392" w:rsidRDefault="0043539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ML model life cycle management (LCM)</w:t>
      </w:r>
      <w:r>
        <w:tab/>
      </w:r>
      <w:r>
        <w:fldChar w:fldCharType="begin" w:fldLock="1"/>
      </w:r>
      <w:r>
        <w:instrText xml:space="preserve"> PAGEREF _Toc177641944 \h </w:instrText>
      </w:r>
      <w:r>
        <w:fldChar w:fldCharType="separate"/>
      </w:r>
      <w:r>
        <w:t>35</w:t>
      </w:r>
      <w:r>
        <w:fldChar w:fldCharType="end"/>
      </w:r>
    </w:p>
    <w:p w14:paraId="74151209" w14:textId="3127649E" w:rsidR="00435392" w:rsidRDefault="00435392">
      <w:pPr>
        <w:pStyle w:val="TOC2"/>
        <w:rPr>
          <w:rFonts w:asciiTheme="minorHAnsi" w:eastAsiaTheme="minorEastAsia" w:hAnsiTheme="minorHAnsi" w:cstheme="minorBidi"/>
          <w:kern w:val="2"/>
          <w:sz w:val="22"/>
          <w:szCs w:val="22"/>
          <w14:ligatures w14:val="standardContextual"/>
        </w:rPr>
      </w:pPr>
      <w:r>
        <w:t>A.1.1</w:t>
      </w:r>
      <w:r>
        <w:rPr>
          <w:rFonts w:asciiTheme="minorHAnsi" w:eastAsiaTheme="minorEastAsia" w:hAnsiTheme="minorHAnsi" w:cstheme="minorBidi"/>
          <w:kern w:val="2"/>
          <w:sz w:val="22"/>
          <w:szCs w:val="22"/>
          <w14:ligatures w14:val="standardContextual"/>
        </w:rPr>
        <w:tab/>
      </w:r>
      <w:r>
        <w:t>Observations and analyses: AI/ML LCM</w:t>
      </w:r>
      <w:r>
        <w:tab/>
      </w:r>
      <w:r>
        <w:fldChar w:fldCharType="begin" w:fldLock="1"/>
      </w:r>
      <w:r>
        <w:instrText xml:space="preserve"> PAGEREF _Toc177641945 \h </w:instrText>
      </w:r>
      <w:r>
        <w:fldChar w:fldCharType="separate"/>
      </w:r>
      <w:r>
        <w:t>36</w:t>
      </w:r>
      <w:r>
        <w:fldChar w:fldCharType="end"/>
      </w:r>
    </w:p>
    <w:p w14:paraId="6761E03F" w14:textId="4BA4B431" w:rsidR="00435392" w:rsidRDefault="00435392">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ML model lifecycle management capabilities</w:t>
      </w:r>
      <w:r>
        <w:tab/>
      </w:r>
      <w:r>
        <w:fldChar w:fldCharType="begin" w:fldLock="1"/>
      </w:r>
      <w:r>
        <w:instrText xml:space="preserve"> PAGEREF _Toc177641946 \h </w:instrText>
      </w:r>
      <w:r>
        <w:fldChar w:fldCharType="separate"/>
      </w:r>
      <w:r>
        <w:t>36</w:t>
      </w:r>
      <w:r>
        <w:fldChar w:fldCharType="end"/>
      </w:r>
    </w:p>
    <w:p w14:paraId="30E4D031" w14:textId="5AA00ACA" w:rsidR="00435392" w:rsidRDefault="00435392">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Observations and analyses: ML model lifecycle management capabilities</w:t>
      </w:r>
      <w:r>
        <w:tab/>
      </w:r>
      <w:r>
        <w:fldChar w:fldCharType="begin" w:fldLock="1"/>
      </w:r>
      <w:r>
        <w:instrText xml:space="preserve"> PAGEREF _Toc177641947 \h </w:instrText>
      </w:r>
      <w:r>
        <w:fldChar w:fldCharType="separate"/>
      </w:r>
      <w:r>
        <w:t>37</w:t>
      </w:r>
      <w:r>
        <w:fldChar w:fldCharType="end"/>
      </w:r>
    </w:p>
    <w:p w14:paraId="5513B294" w14:textId="135D474B" w:rsidR="00435392" w:rsidRPr="00435392" w:rsidRDefault="00435392">
      <w:pPr>
        <w:pStyle w:val="TOC1"/>
        <w:rPr>
          <w:rFonts w:asciiTheme="minorHAnsi" w:eastAsiaTheme="minorEastAsia" w:hAnsiTheme="minorHAnsi" w:cstheme="minorBidi"/>
          <w:kern w:val="2"/>
          <w:szCs w:val="22"/>
          <w:lang w:val="fr-FR"/>
          <w14:ligatures w14:val="standardContextual"/>
        </w:rPr>
      </w:pPr>
      <w:r w:rsidRPr="00FD7378">
        <w:rPr>
          <w:lang w:val="fr-FR"/>
        </w:rPr>
        <w:t>A.3</w:t>
      </w:r>
      <w:r w:rsidRPr="00435392">
        <w:rPr>
          <w:rFonts w:asciiTheme="minorHAnsi" w:eastAsiaTheme="minorEastAsia" w:hAnsiTheme="minorHAnsi" w:cstheme="minorBidi"/>
          <w:kern w:val="2"/>
          <w:szCs w:val="22"/>
          <w:lang w:val="fr-FR"/>
          <w14:ligatures w14:val="standardContextual"/>
        </w:rPr>
        <w:tab/>
      </w:r>
      <w:r w:rsidRPr="00FD7378">
        <w:rPr>
          <w:lang w:val="fr-FR"/>
        </w:rPr>
        <w:t>AI/ML functionalities management scenarios</w:t>
      </w:r>
      <w:r w:rsidRPr="00435392">
        <w:rPr>
          <w:lang w:val="fr-FR"/>
        </w:rPr>
        <w:tab/>
      </w:r>
      <w:r>
        <w:fldChar w:fldCharType="begin" w:fldLock="1"/>
      </w:r>
      <w:r w:rsidRPr="00435392">
        <w:rPr>
          <w:lang w:val="fr-FR"/>
        </w:rPr>
        <w:instrText xml:space="preserve"> PAGEREF _Toc177641948 \h </w:instrText>
      </w:r>
      <w:r>
        <w:fldChar w:fldCharType="separate"/>
      </w:r>
      <w:r w:rsidRPr="00435392">
        <w:rPr>
          <w:lang w:val="fr-FR"/>
        </w:rPr>
        <w:t>38</w:t>
      </w:r>
      <w:r>
        <w:fldChar w:fldCharType="end"/>
      </w:r>
    </w:p>
    <w:p w14:paraId="6FB6BC3E" w14:textId="0F014F73" w:rsidR="00435392" w:rsidRDefault="00435392">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Observations and analyses: AI/ML functionalities management scenarios</w:t>
      </w:r>
      <w:r>
        <w:tab/>
      </w:r>
      <w:r>
        <w:fldChar w:fldCharType="begin" w:fldLock="1"/>
      </w:r>
      <w:r>
        <w:instrText xml:space="preserve"> PAGEREF _Toc177641949 \h </w:instrText>
      </w:r>
      <w:r>
        <w:fldChar w:fldCharType="separate"/>
      </w:r>
      <w:r>
        <w:t>40</w:t>
      </w:r>
      <w:r>
        <w:fldChar w:fldCharType="end"/>
      </w:r>
    </w:p>
    <w:p w14:paraId="5060869E" w14:textId="1332A7E0" w:rsidR="00435392" w:rsidRDefault="00435392">
      <w:pPr>
        <w:pStyle w:val="TOC9"/>
        <w:rPr>
          <w:rFonts w:asciiTheme="minorHAnsi" w:eastAsiaTheme="minorEastAsia" w:hAnsiTheme="minorHAnsi" w:cstheme="minorBidi"/>
          <w:b w:val="0"/>
          <w:kern w:val="2"/>
          <w:szCs w:val="22"/>
          <w14:ligatures w14:val="standardContextual"/>
        </w:rPr>
      </w:pPr>
      <w:r>
        <w:lastRenderedPageBreak/>
        <w:t>Annex B: Change history</w:t>
      </w:r>
      <w:r>
        <w:tab/>
      </w:r>
      <w:r>
        <w:fldChar w:fldCharType="begin" w:fldLock="1"/>
      </w:r>
      <w:r>
        <w:instrText xml:space="preserve"> PAGEREF _Toc177641950 \h </w:instrText>
      </w:r>
      <w:r>
        <w:fldChar w:fldCharType="separate"/>
      </w:r>
      <w:r>
        <w:t>42</w:t>
      </w:r>
      <w:r>
        <w:fldChar w:fldCharType="end"/>
      </w:r>
    </w:p>
    <w:p w14:paraId="0B9E3498" w14:textId="22192B0D" w:rsidR="00080512" w:rsidRPr="00EA3DAD" w:rsidRDefault="004D3578">
      <w:r w:rsidRPr="00EA3DAD">
        <w:rPr>
          <w:noProof/>
          <w:sz w:val="22"/>
        </w:rPr>
        <w:fldChar w:fldCharType="end"/>
      </w:r>
    </w:p>
    <w:p w14:paraId="747690AD" w14:textId="4BA29861" w:rsidR="0074026F" w:rsidRPr="00EA3DAD" w:rsidRDefault="00080512" w:rsidP="00EA3DAD">
      <w:r w:rsidRPr="00EA3DAD">
        <w:br w:type="page"/>
      </w:r>
    </w:p>
    <w:p w14:paraId="03993004" w14:textId="77777777" w:rsidR="00080512" w:rsidRPr="00EA3DAD" w:rsidRDefault="00080512">
      <w:pPr>
        <w:pStyle w:val="Heading1"/>
      </w:pPr>
      <w:bookmarkStart w:id="17" w:name="foreword"/>
      <w:bookmarkStart w:id="18" w:name="_Toc177641846"/>
      <w:bookmarkEnd w:id="17"/>
      <w:r w:rsidRPr="00EA3DAD">
        <w:lastRenderedPageBreak/>
        <w:t>Foreword</w:t>
      </w:r>
      <w:bookmarkEnd w:id="18"/>
    </w:p>
    <w:p w14:paraId="2511FBFA" w14:textId="0A4B4F1A" w:rsidR="00080512" w:rsidRPr="00EA3DAD" w:rsidRDefault="00080512">
      <w:r w:rsidRPr="00EA3DAD">
        <w:t xml:space="preserve">This Technical </w:t>
      </w:r>
      <w:bookmarkStart w:id="19" w:name="spectype3"/>
      <w:r w:rsidR="00602AEA" w:rsidRPr="00EA3DAD">
        <w:t>Report</w:t>
      </w:r>
      <w:bookmarkEnd w:id="19"/>
      <w:r w:rsidRPr="00EA3DAD">
        <w:t xml:space="preserve"> has been produced by the 3</w:t>
      </w:r>
      <w:r w:rsidR="00F04712" w:rsidRPr="00EA3DAD">
        <w:t>rd</w:t>
      </w:r>
      <w:r w:rsidRPr="00EA3DAD">
        <w:t xml:space="preserve"> Generation Partnership Project (3GPP).</w:t>
      </w:r>
    </w:p>
    <w:p w14:paraId="3DFC7B77" w14:textId="77777777" w:rsidR="00080512" w:rsidRPr="00EA3DAD" w:rsidRDefault="00080512">
      <w:r w:rsidRPr="00EA3D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A3DAD" w:rsidRDefault="00080512">
      <w:pPr>
        <w:pStyle w:val="B1"/>
      </w:pPr>
      <w:r w:rsidRPr="00EA3DAD">
        <w:t>Version x.y.z</w:t>
      </w:r>
    </w:p>
    <w:p w14:paraId="580463B0" w14:textId="77777777" w:rsidR="00080512" w:rsidRPr="00EA3DAD" w:rsidRDefault="00080512">
      <w:pPr>
        <w:pStyle w:val="B1"/>
      </w:pPr>
      <w:r w:rsidRPr="00EA3DAD">
        <w:t>where:</w:t>
      </w:r>
    </w:p>
    <w:p w14:paraId="3B71368C" w14:textId="77777777" w:rsidR="00080512" w:rsidRPr="00EA3DAD" w:rsidRDefault="00080512">
      <w:pPr>
        <w:pStyle w:val="B2"/>
      </w:pPr>
      <w:r w:rsidRPr="00EA3DAD">
        <w:t>x</w:t>
      </w:r>
      <w:r w:rsidRPr="00EA3DAD">
        <w:tab/>
        <w:t>the first digit:</w:t>
      </w:r>
    </w:p>
    <w:p w14:paraId="01466A03" w14:textId="77777777" w:rsidR="00080512" w:rsidRPr="00EA3DAD" w:rsidRDefault="00080512">
      <w:pPr>
        <w:pStyle w:val="B3"/>
      </w:pPr>
      <w:r w:rsidRPr="00EA3DAD">
        <w:t>1</w:t>
      </w:r>
      <w:r w:rsidRPr="00EA3DAD">
        <w:tab/>
        <w:t>presented to TSG for information;</w:t>
      </w:r>
    </w:p>
    <w:p w14:paraId="055D9DB4" w14:textId="77777777" w:rsidR="00080512" w:rsidRPr="00EA3DAD" w:rsidRDefault="00080512">
      <w:pPr>
        <w:pStyle w:val="B3"/>
      </w:pPr>
      <w:r w:rsidRPr="00EA3DAD">
        <w:t>2</w:t>
      </w:r>
      <w:r w:rsidRPr="00EA3DAD">
        <w:tab/>
        <w:t>presented to TSG for approval;</w:t>
      </w:r>
    </w:p>
    <w:p w14:paraId="7377C719" w14:textId="77777777" w:rsidR="00080512" w:rsidRPr="00EA3DAD" w:rsidRDefault="00080512">
      <w:pPr>
        <w:pStyle w:val="B3"/>
      </w:pPr>
      <w:r w:rsidRPr="00EA3DAD">
        <w:t>3</w:t>
      </w:r>
      <w:r w:rsidRPr="00EA3DAD">
        <w:tab/>
        <w:t>or greater indicates TSG approved document under change control.</w:t>
      </w:r>
    </w:p>
    <w:p w14:paraId="551E0512" w14:textId="77777777" w:rsidR="00080512" w:rsidRPr="00EA3DAD" w:rsidRDefault="00080512">
      <w:pPr>
        <w:pStyle w:val="B2"/>
      </w:pPr>
      <w:r w:rsidRPr="00EA3DAD">
        <w:t>y</w:t>
      </w:r>
      <w:r w:rsidRPr="00EA3DAD">
        <w:tab/>
        <w:t>the second digit is incremented for all changes of substance, i.e. technical enhancements, corrections, updates, etc.</w:t>
      </w:r>
    </w:p>
    <w:p w14:paraId="7BB56F35" w14:textId="77777777" w:rsidR="00080512" w:rsidRPr="00EA3DAD" w:rsidRDefault="00080512">
      <w:pPr>
        <w:pStyle w:val="B2"/>
      </w:pPr>
      <w:r w:rsidRPr="00EA3DAD">
        <w:t>z</w:t>
      </w:r>
      <w:r w:rsidRPr="00EA3DAD">
        <w:tab/>
        <w:t>the third digit is incremented when editorial only changes have been incorporated in the document.</w:t>
      </w:r>
    </w:p>
    <w:p w14:paraId="7300ED02" w14:textId="77777777" w:rsidR="008C384C" w:rsidRPr="00EA3DAD" w:rsidRDefault="008C384C" w:rsidP="008C384C">
      <w:r w:rsidRPr="00EA3DAD">
        <w:t xml:space="preserve">In </w:t>
      </w:r>
      <w:r w:rsidR="0074026F" w:rsidRPr="00EA3DAD">
        <w:t>the present</w:t>
      </w:r>
      <w:r w:rsidRPr="00EA3DAD">
        <w:t xml:space="preserve"> document, modal verbs have the following meanings:</w:t>
      </w:r>
    </w:p>
    <w:p w14:paraId="059166D5" w14:textId="50F31FCC" w:rsidR="008C384C" w:rsidRPr="00EA3DAD" w:rsidRDefault="008C384C" w:rsidP="00774DA4">
      <w:pPr>
        <w:pStyle w:val="EX"/>
      </w:pPr>
      <w:r w:rsidRPr="00EA3DAD">
        <w:rPr>
          <w:b/>
        </w:rPr>
        <w:t>shall</w:t>
      </w:r>
      <w:r w:rsidR="000270B9" w:rsidRPr="00EA3DAD">
        <w:tab/>
      </w:r>
      <w:r w:rsidRPr="00EA3DAD">
        <w:t>indicates a mandatory requirement to do something</w:t>
      </w:r>
    </w:p>
    <w:p w14:paraId="3622ABA8" w14:textId="77777777" w:rsidR="008C384C" w:rsidRPr="00EA3DAD" w:rsidRDefault="008C384C" w:rsidP="00774DA4">
      <w:pPr>
        <w:pStyle w:val="EX"/>
      </w:pPr>
      <w:r w:rsidRPr="00EA3DAD">
        <w:rPr>
          <w:b/>
        </w:rPr>
        <w:t>shall not</w:t>
      </w:r>
      <w:r w:rsidRPr="00EA3DAD">
        <w:tab/>
        <w:t>indicates an interdiction (</w:t>
      </w:r>
      <w:r w:rsidR="001F1132" w:rsidRPr="00EA3DAD">
        <w:t>prohibition</w:t>
      </w:r>
      <w:r w:rsidRPr="00EA3DAD">
        <w:t>) to do something</w:t>
      </w:r>
    </w:p>
    <w:p w14:paraId="6B20214C" w14:textId="77777777" w:rsidR="00BA19ED" w:rsidRPr="00EA3DAD" w:rsidRDefault="00BA19ED" w:rsidP="00A27486">
      <w:r w:rsidRPr="00EA3DAD">
        <w:t>The constructions "shall" and "shall not" are confined to the context of normative provisions, and do not appear in Technical Reports.</w:t>
      </w:r>
    </w:p>
    <w:p w14:paraId="4AAA5592" w14:textId="77777777" w:rsidR="00C1496A" w:rsidRPr="00EA3DAD" w:rsidRDefault="00C1496A" w:rsidP="00A27486">
      <w:r w:rsidRPr="00EA3DAD">
        <w:t xml:space="preserve">The constructions "must" and "must not" are not used as substitutes for "shall" and "shall not". Their use is avoided insofar as possible, and </w:t>
      </w:r>
      <w:r w:rsidR="001F1132" w:rsidRPr="00EA3DAD">
        <w:t xml:space="preserve">they </w:t>
      </w:r>
      <w:r w:rsidRPr="00EA3DAD">
        <w:t xml:space="preserve">are </w:t>
      </w:r>
      <w:r w:rsidR="001F1132" w:rsidRPr="00EA3DAD">
        <w:t>not</w:t>
      </w:r>
      <w:r w:rsidRPr="00EA3D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A3DAD" w:rsidRDefault="008C384C" w:rsidP="00774DA4">
      <w:pPr>
        <w:pStyle w:val="EX"/>
      </w:pPr>
      <w:r w:rsidRPr="00EA3DAD">
        <w:rPr>
          <w:b/>
        </w:rPr>
        <w:t>should</w:t>
      </w:r>
      <w:r w:rsidR="000270B9" w:rsidRPr="00EA3DAD">
        <w:tab/>
      </w:r>
      <w:r w:rsidRPr="00EA3DAD">
        <w:t>indicates a recommendation to do something</w:t>
      </w:r>
    </w:p>
    <w:p w14:paraId="6D04F475" w14:textId="77777777" w:rsidR="008C384C" w:rsidRPr="00EA3DAD" w:rsidRDefault="008C384C" w:rsidP="00774DA4">
      <w:pPr>
        <w:pStyle w:val="EX"/>
      </w:pPr>
      <w:r w:rsidRPr="00EA3DAD">
        <w:rPr>
          <w:b/>
        </w:rPr>
        <w:t>should not</w:t>
      </w:r>
      <w:r w:rsidRPr="00EA3DAD">
        <w:tab/>
        <w:t>indicates a recommendation not to do something</w:t>
      </w:r>
    </w:p>
    <w:p w14:paraId="72230B23" w14:textId="56AABB4F" w:rsidR="008C384C" w:rsidRPr="00EA3DAD" w:rsidRDefault="008C384C" w:rsidP="00774DA4">
      <w:pPr>
        <w:pStyle w:val="EX"/>
      </w:pPr>
      <w:r w:rsidRPr="00EA3DAD">
        <w:rPr>
          <w:b/>
        </w:rPr>
        <w:t>may</w:t>
      </w:r>
      <w:r w:rsidR="000270B9" w:rsidRPr="00EA3DAD">
        <w:tab/>
      </w:r>
      <w:r w:rsidRPr="00EA3DAD">
        <w:t>indicates permission to do something</w:t>
      </w:r>
    </w:p>
    <w:p w14:paraId="456F2770" w14:textId="77777777" w:rsidR="008C384C" w:rsidRPr="00EA3DAD" w:rsidRDefault="008C384C" w:rsidP="00774DA4">
      <w:pPr>
        <w:pStyle w:val="EX"/>
      </w:pPr>
      <w:r w:rsidRPr="00EA3DAD">
        <w:rPr>
          <w:b/>
        </w:rPr>
        <w:t>need not</w:t>
      </w:r>
      <w:r w:rsidRPr="00EA3DAD">
        <w:tab/>
        <w:t>indicates permission not to do something</w:t>
      </w:r>
    </w:p>
    <w:p w14:paraId="5448D8EA" w14:textId="77777777" w:rsidR="008C384C" w:rsidRPr="00EA3DAD" w:rsidRDefault="008C384C" w:rsidP="00A27486">
      <w:r w:rsidRPr="00EA3DAD">
        <w:t>The construction "may not" is ambiguous</w:t>
      </w:r>
      <w:r w:rsidR="001F1132" w:rsidRPr="00EA3DAD">
        <w:t xml:space="preserve"> </w:t>
      </w:r>
      <w:r w:rsidRPr="00EA3DAD">
        <w:t xml:space="preserve">and </w:t>
      </w:r>
      <w:r w:rsidR="00774DA4" w:rsidRPr="00EA3DAD">
        <w:t>is not</w:t>
      </w:r>
      <w:r w:rsidR="00F9008D" w:rsidRPr="00EA3DAD">
        <w:t xml:space="preserve"> </w:t>
      </w:r>
      <w:r w:rsidRPr="00EA3DAD">
        <w:t>used in normative elements.</w:t>
      </w:r>
      <w:r w:rsidR="001F1132" w:rsidRPr="00EA3DAD">
        <w:t xml:space="preserve"> The </w:t>
      </w:r>
      <w:r w:rsidR="003765B8" w:rsidRPr="00EA3DAD">
        <w:t xml:space="preserve">unambiguous </w:t>
      </w:r>
      <w:r w:rsidR="001F1132" w:rsidRPr="00EA3DAD">
        <w:t>construction</w:t>
      </w:r>
      <w:r w:rsidR="003765B8" w:rsidRPr="00EA3DAD">
        <w:t>s</w:t>
      </w:r>
      <w:r w:rsidR="001F1132" w:rsidRPr="00EA3DAD">
        <w:t xml:space="preserve"> "might not" </w:t>
      </w:r>
      <w:r w:rsidR="003765B8" w:rsidRPr="00EA3DAD">
        <w:t>or "shall not" are</w:t>
      </w:r>
      <w:r w:rsidR="001F1132" w:rsidRPr="00EA3DAD">
        <w:t xml:space="preserve"> used </w:t>
      </w:r>
      <w:r w:rsidR="003765B8" w:rsidRPr="00EA3DAD">
        <w:t xml:space="preserve">instead, depending upon the </w:t>
      </w:r>
      <w:r w:rsidR="001F1132" w:rsidRPr="00EA3DAD">
        <w:t>meaning intended.</w:t>
      </w:r>
    </w:p>
    <w:p w14:paraId="09B67210" w14:textId="3C9428F1" w:rsidR="008C384C" w:rsidRPr="00EA3DAD" w:rsidRDefault="008C384C" w:rsidP="00774DA4">
      <w:pPr>
        <w:pStyle w:val="EX"/>
      </w:pPr>
      <w:r w:rsidRPr="00EA3DAD">
        <w:rPr>
          <w:b/>
        </w:rPr>
        <w:t>can</w:t>
      </w:r>
      <w:r w:rsidR="000270B9" w:rsidRPr="00EA3DAD">
        <w:tab/>
      </w:r>
      <w:r w:rsidRPr="00EA3DAD">
        <w:t>indicates</w:t>
      </w:r>
      <w:r w:rsidR="00774DA4" w:rsidRPr="00EA3DAD">
        <w:t xml:space="preserve"> that something is possible</w:t>
      </w:r>
    </w:p>
    <w:p w14:paraId="37427640" w14:textId="07969198" w:rsidR="00774DA4" w:rsidRPr="00EA3DAD" w:rsidRDefault="00774DA4" w:rsidP="00774DA4">
      <w:pPr>
        <w:pStyle w:val="EX"/>
      </w:pPr>
      <w:r w:rsidRPr="00EA3DAD">
        <w:rPr>
          <w:b/>
        </w:rPr>
        <w:t>cannot</w:t>
      </w:r>
      <w:r w:rsidR="000270B9" w:rsidRPr="00EA3DAD">
        <w:tab/>
      </w:r>
      <w:r w:rsidRPr="00EA3DAD">
        <w:t>indicates that something is impossible</w:t>
      </w:r>
    </w:p>
    <w:p w14:paraId="0BBF5610" w14:textId="77777777" w:rsidR="00774DA4" w:rsidRPr="00EA3DAD" w:rsidRDefault="00774DA4" w:rsidP="00A27486">
      <w:r w:rsidRPr="00EA3DAD">
        <w:t xml:space="preserve">The constructions "can" and "cannot" </w:t>
      </w:r>
      <w:r w:rsidR="00F9008D" w:rsidRPr="00EA3DAD">
        <w:t xml:space="preserve">are not </w:t>
      </w:r>
      <w:r w:rsidRPr="00EA3DAD">
        <w:t>substitute</w:t>
      </w:r>
      <w:r w:rsidR="003765B8" w:rsidRPr="00EA3DAD">
        <w:t>s</w:t>
      </w:r>
      <w:r w:rsidRPr="00EA3DAD">
        <w:t xml:space="preserve"> for "may" and "need not".</w:t>
      </w:r>
    </w:p>
    <w:p w14:paraId="46554B00" w14:textId="08C1E576" w:rsidR="00774DA4" w:rsidRPr="00EA3DAD" w:rsidRDefault="00774DA4" w:rsidP="00774DA4">
      <w:pPr>
        <w:pStyle w:val="EX"/>
      </w:pPr>
      <w:r w:rsidRPr="00EA3DAD">
        <w:rPr>
          <w:b/>
        </w:rPr>
        <w:t>will</w:t>
      </w:r>
      <w:r w:rsidR="000270B9" w:rsidRPr="00EA3DAD">
        <w:tab/>
      </w:r>
      <w:r w:rsidRPr="00EA3DAD">
        <w:t xml:space="preserve">indicates that something is certain </w:t>
      </w:r>
      <w:r w:rsidR="003765B8" w:rsidRPr="00EA3DAD">
        <w:t xml:space="preserve">or </w:t>
      </w:r>
      <w:r w:rsidRPr="00EA3DAD">
        <w:t xml:space="preserve">expected to happen </w:t>
      </w:r>
      <w:r w:rsidR="003765B8" w:rsidRPr="00EA3DAD">
        <w:t xml:space="preserve">as a result of action taken by an </w:t>
      </w:r>
      <w:r w:rsidRPr="00EA3DAD">
        <w:t>agency the behaviour of which is outside the scope of the present document</w:t>
      </w:r>
    </w:p>
    <w:p w14:paraId="512B18C3" w14:textId="57A47829" w:rsidR="00774DA4" w:rsidRPr="00EA3DAD" w:rsidRDefault="00774DA4" w:rsidP="00774DA4">
      <w:pPr>
        <w:pStyle w:val="EX"/>
      </w:pPr>
      <w:r w:rsidRPr="00EA3DAD">
        <w:rPr>
          <w:b/>
        </w:rPr>
        <w:t>will not</w:t>
      </w:r>
      <w:r w:rsidR="000270B9" w:rsidRPr="00EA3DAD">
        <w:tab/>
      </w:r>
      <w:r w:rsidRPr="00EA3DAD">
        <w:t xml:space="preserve">indicates that something is certain </w:t>
      </w:r>
      <w:r w:rsidR="003765B8" w:rsidRPr="00EA3DAD">
        <w:t xml:space="preserve">or expected not </w:t>
      </w:r>
      <w:r w:rsidRPr="00EA3DAD">
        <w:t xml:space="preserve">to happen </w:t>
      </w:r>
      <w:r w:rsidR="003765B8" w:rsidRPr="00EA3DAD">
        <w:t xml:space="preserve">as a result of action taken </w:t>
      </w:r>
      <w:r w:rsidRPr="00EA3DAD">
        <w:t xml:space="preserve">by </w:t>
      </w:r>
      <w:r w:rsidR="003765B8" w:rsidRPr="00EA3DAD">
        <w:t xml:space="preserve">an </w:t>
      </w:r>
      <w:r w:rsidRPr="00EA3DAD">
        <w:t>agency the behaviour of which is outside the scope of the present document</w:t>
      </w:r>
    </w:p>
    <w:p w14:paraId="7D61E1E7" w14:textId="77777777" w:rsidR="001F1132" w:rsidRPr="00EA3DAD" w:rsidRDefault="001F1132" w:rsidP="00774DA4">
      <w:pPr>
        <w:pStyle w:val="EX"/>
      </w:pPr>
      <w:r w:rsidRPr="00EA3DAD">
        <w:rPr>
          <w:b/>
        </w:rPr>
        <w:t>might</w:t>
      </w:r>
      <w:r w:rsidRPr="00EA3DAD">
        <w:tab/>
        <w:t xml:space="preserve">indicates a likelihood that something will happen as a result of </w:t>
      </w:r>
      <w:r w:rsidR="003765B8" w:rsidRPr="00EA3DAD">
        <w:t xml:space="preserve">action taken by </w:t>
      </w:r>
      <w:r w:rsidRPr="00EA3DAD">
        <w:t>some agency the behaviour of which is outside the scope of the present document</w:t>
      </w:r>
    </w:p>
    <w:p w14:paraId="2F245ECB" w14:textId="77777777" w:rsidR="003765B8" w:rsidRPr="00EA3DAD" w:rsidRDefault="003765B8" w:rsidP="003765B8">
      <w:pPr>
        <w:pStyle w:val="EX"/>
      </w:pPr>
      <w:r w:rsidRPr="00EA3DAD">
        <w:rPr>
          <w:b/>
        </w:rPr>
        <w:lastRenderedPageBreak/>
        <w:t>might not</w:t>
      </w:r>
      <w:r w:rsidRPr="00EA3DAD">
        <w:tab/>
        <w:t>indicates a likelihood that something will not happen as a result of action taken by some agency the behaviour of which is outside the scope of the present document</w:t>
      </w:r>
    </w:p>
    <w:p w14:paraId="21555F99" w14:textId="77777777" w:rsidR="001F1132" w:rsidRPr="00EA3DAD" w:rsidRDefault="001F1132" w:rsidP="001F1132">
      <w:r w:rsidRPr="00EA3DAD">
        <w:t>In addition:</w:t>
      </w:r>
    </w:p>
    <w:p w14:paraId="63413FDB" w14:textId="77777777" w:rsidR="00774DA4" w:rsidRPr="00EA3DAD" w:rsidRDefault="00774DA4" w:rsidP="00774DA4">
      <w:pPr>
        <w:pStyle w:val="EX"/>
      </w:pPr>
      <w:r w:rsidRPr="00EA3DAD">
        <w:rPr>
          <w:b/>
        </w:rPr>
        <w:t>is</w:t>
      </w:r>
      <w:r w:rsidRPr="00EA3DAD">
        <w:tab/>
        <w:t>(or any other verb in the indicative</w:t>
      </w:r>
      <w:r w:rsidR="001F1132" w:rsidRPr="00EA3DAD">
        <w:t xml:space="preserve"> mood</w:t>
      </w:r>
      <w:r w:rsidRPr="00EA3DAD">
        <w:t>) indicates a statement of fact</w:t>
      </w:r>
    </w:p>
    <w:p w14:paraId="593B9524" w14:textId="77777777" w:rsidR="00647114" w:rsidRPr="00EA3DAD" w:rsidRDefault="00647114" w:rsidP="00774DA4">
      <w:pPr>
        <w:pStyle w:val="EX"/>
      </w:pPr>
      <w:r w:rsidRPr="00EA3DAD">
        <w:rPr>
          <w:b/>
        </w:rPr>
        <w:t>is not</w:t>
      </w:r>
      <w:r w:rsidRPr="00EA3DAD">
        <w:tab/>
        <w:t>(or any other negative verb in the indicative</w:t>
      </w:r>
      <w:r w:rsidR="001F1132" w:rsidRPr="00EA3DAD">
        <w:t xml:space="preserve"> mood</w:t>
      </w:r>
      <w:r w:rsidRPr="00EA3DAD">
        <w:t>) indicates a statement of fact</w:t>
      </w:r>
    </w:p>
    <w:p w14:paraId="5DD56516" w14:textId="77777777" w:rsidR="00774DA4" w:rsidRPr="00EA3DAD" w:rsidRDefault="00647114" w:rsidP="00A27486">
      <w:r w:rsidRPr="00EA3DAD">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7641847"/>
      <w:bookmarkEnd w:id="21"/>
      <w:r w:rsidRPr="004D3578">
        <w:lastRenderedPageBreak/>
        <w:t>1</w:t>
      </w:r>
      <w:r w:rsidRPr="004D3578">
        <w:tab/>
        <w:t>Scope</w:t>
      </w:r>
      <w:bookmarkEnd w:id="22"/>
    </w:p>
    <w:p w14:paraId="7B704871" w14:textId="77777777" w:rsidR="00EA3DAD" w:rsidRPr="0065629D" w:rsidRDefault="00EA3DAD" w:rsidP="00EA3DAD">
      <w:pPr>
        <w:rPr>
          <w:lang w:eastAsia="ko-KR"/>
        </w:rPr>
      </w:pPr>
      <w:bookmarkStart w:id="23" w:name="references"/>
      <w:bookmarkEnd w:id="23"/>
      <w:r w:rsidRPr="0065629D">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7777777" w:rsidR="00EA3DAD" w:rsidRPr="0065629D" w:rsidRDefault="00EA3DAD" w:rsidP="00EA3DAD">
      <w:pPr>
        <w:rPr>
          <w:lang w:eastAsia="ko-KR"/>
        </w:rPr>
      </w:pPr>
      <w:r w:rsidRPr="0065629D">
        <w:rPr>
          <w:lang w:eastAsia="ko-KR"/>
        </w:rPr>
        <w:t>The study is led by TSG SA in close collaboration and inputs from TSG CT and TSG RAN.</w:t>
      </w:r>
    </w:p>
    <w:p w14:paraId="79748BC9" w14:textId="77777777" w:rsidR="00EA3DAD" w:rsidRPr="0065629D" w:rsidRDefault="00EA3DAD" w:rsidP="00EA3DAD">
      <w:pPr>
        <w:pStyle w:val="Heading1"/>
      </w:pPr>
      <w:bookmarkStart w:id="24" w:name="_Toc153792580"/>
      <w:bookmarkStart w:id="25" w:name="_Toc153792665"/>
      <w:bookmarkStart w:id="26" w:name="_Toc177219257"/>
      <w:bookmarkStart w:id="27" w:name="_Toc177219358"/>
      <w:bookmarkStart w:id="28" w:name="_Toc177219914"/>
      <w:bookmarkStart w:id="29" w:name="_Toc177470546"/>
      <w:bookmarkStart w:id="30" w:name="_Toc177470636"/>
      <w:bookmarkStart w:id="31" w:name="_Toc177572029"/>
      <w:bookmarkStart w:id="32" w:name="_Toc177641848"/>
      <w:r w:rsidRPr="0065629D">
        <w:t>2</w:t>
      </w:r>
      <w:r w:rsidRPr="0065629D">
        <w:tab/>
        <w:t>References</w:t>
      </w:r>
      <w:bookmarkEnd w:id="24"/>
      <w:bookmarkEnd w:id="25"/>
      <w:bookmarkEnd w:id="26"/>
      <w:bookmarkEnd w:id="27"/>
      <w:bookmarkEnd w:id="28"/>
      <w:bookmarkEnd w:id="29"/>
      <w:bookmarkEnd w:id="30"/>
      <w:bookmarkEnd w:id="31"/>
      <w:bookmarkEnd w:id="32"/>
    </w:p>
    <w:p w14:paraId="07239589" w14:textId="77777777" w:rsidR="00EA3DAD" w:rsidRPr="0065629D" w:rsidRDefault="00EA3DAD" w:rsidP="00EA3DAD">
      <w:r w:rsidRPr="0065629D">
        <w:t>The following documents contain provisions which, through reference in this text, constitute provisions of the present document.</w:t>
      </w:r>
    </w:p>
    <w:p w14:paraId="7B2C5174" w14:textId="77777777" w:rsidR="00EA3DAD" w:rsidRPr="0065629D" w:rsidRDefault="00EA3DAD" w:rsidP="00EA3DAD">
      <w:pPr>
        <w:pStyle w:val="B1"/>
      </w:pPr>
      <w:r w:rsidRPr="0065629D">
        <w:t>-</w:t>
      </w:r>
      <w:r w:rsidRPr="0065629D">
        <w:tab/>
        <w:t>References are either specific (identified by date of publication, edition number, version number, etc.) or non</w:t>
      </w:r>
      <w:r w:rsidRPr="0065629D">
        <w:noBreakHyphen/>
        <w:t>specific.</w:t>
      </w:r>
    </w:p>
    <w:p w14:paraId="6E3DC12E" w14:textId="77777777" w:rsidR="00EA3DAD" w:rsidRPr="0065629D" w:rsidRDefault="00EA3DAD" w:rsidP="00EA3DAD">
      <w:pPr>
        <w:pStyle w:val="B1"/>
      </w:pPr>
      <w:r w:rsidRPr="0065629D">
        <w:t>-</w:t>
      </w:r>
      <w:r w:rsidRPr="0065629D">
        <w:tab/>
        <w:t>For a specific reference, subsequent revisions do not apply.</w:t>
      </w:r>
    </w:p>
    <w:p w14:paraId="5228ED3B" w14:textId="77777777" w:rsidR="00EA3DAD" w:rsidRPr="0065629D" w:rsidRDefault="00EA3DAD" w:rsidP="00EA3DAD">
      <w:pPr>
        <w:pStyle w:val="B1"/>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0721E374" w14:textId="77777777" w:rsidR="00EA3DAD" w:rsidRPr="0065629D" w:rsidRDefault="00EA3DAD" w:rsidP="00EA3DAD">
      <w:pPr>
        <w:pStyle w:val="EX"/>
      </w:pPr>
      <w:r w:rsidRPr="0065629D">
        <w:t>[1]</w:t>
      </w:r>
      <w:r w:rsidRPr="0065629D">
        <w:tab/>
        <w:t>3GPP TR 21.905: "Vocabulary for 3GPP Specifications".</w:t>
      </w:r>
    </w:p>
    <w:p w14:paraId="3A1F85A6" w14:textId="77777777" w:rsidR="00EA3DAD" w:rsidRPr="0065629D" w:rsidRDefault="00EA3DAD" w:rsidP="00EA3DAD">
      <w:pPr>
        <w:pStyle w:val="EX"/>
      </w:pPr>
      <w:r w:rsidRPr="0065629D">
        <w:t>[2]</w:t>
      </w:r>
      <w:r w:rsidRPr="0065629D">
        <w:tab/>
        <w:t>3GPP TR 21.918: "Summary of Rel-18 Work Items".</w:t>
      </w:r>
    </w:p>
    <w:p w14:paraId="66570718" w14:textId="77777777" w:rsidR="00EA3DAD" w:rsidRPr="0065629D" w:rsidRDefault="00EA3DAD" w:rsidP="00EA3DAD">
      <w:pPr>
        <w:pStyle w:val="EX"/>
      </w:pPr>
      <w:r w:rsidRPr="0065629D">
        <w:t>[3]</w:t>
      </w:r>
      <w:r w:rsidRPr="0065629D">
        <w:tab/>
        <w:t>3GPP TR 38.843: "Study on Artificial Intelligence (AI)/Machine Learning (ML) for NR air interface (Release 18)".</w:t>
      </w:r>
    </w:p>
    <w:p w14:paraId="33B82319" w14:textId="77777777" w:rsidR="00EA3DAD" w:rsidRPr="0065629D" w:rsidRDefault="00EA3DAD" w:rsidP="00EA3DAD">
      <w:pPr>
        <w:pStyle w:val="EX"/>
      </w:pPr>
      <w:r w:rsidRPr="0065629D">
        <w:t>[4]</w:t>
      </w:r>
      <w:r w:rsidRPr="0065629D">
        <w:tab/>
        <w:t>3GPP TR 23.700-84: "Study on Core Network Enhanced Support for Artificial Intelligence (AI) / Machine Learning (ML)".</w:t>
      </w:r>
    </w:p>
    <w:p w14:paraId="3A2747D4" w14:textId="0901C517" w:rsidR="00EA3DAD" w:rsidRPr="0065629D" w:rsidRDefault="00EA3DAD" w:rsidP="00EA3DAD">
      <w:pPr>
        <w:pStyle w:val="EX"/>
      </w:pPr>
      <w:bookmarkStart w:id="33" w:name="MCCTEMPBM_00000024"/>
      <w:r w:rsidRPr="0065629D">
        <w:t>[5]</w:t>
      </w:r>
      <w:r w:rsidRPr="0065629D">
        <w:tab/>
        <w:t>3GPP TR 22.874</w:t>
      </w:r>
      <w:r w:rsidR="00D35654">
        <w:t>:</w:t>
      </w:r>
      <w:r w:rsidRPr="0065629D">
        <w:t xml:space="preserve"> "5G System (5GS); Study on traffic characteristics and performance requirements for AI/ML model transfer".</w:t>
      </w:r>
    </w:p>
    <w:p w14:paraId="0FFB7060" w14:textId="7D0E1EA5" w:rsidR="00EA3DAD" w:rsidRPr="0065629D" w:rsidRDefault="00EA3DAD" w:rsidP="00EA3DAD">
      <w:pPr>
        <w:pStyle w:val="EX"/>
      </w:pPr>
      <w:bookmarkStart w:id="34" w:name="MCCTEMPBM_00000025"/>
      <w:bookmarkEnd w:id="33"/>
      <w:r w:rsidRPr="0065629D">
        <w:t>[6]</w:t>
      </w:r>
      <w:r w:rsidRPr="0065629D">
        <w:tab/>
        <w:t>3GPP TS 22.261</w:t>
      </w:r>
      <w:r w:rsidR="00D35654">
        <w:t>:</w:t>
      </w:r>
      <w:r w:rsidRPr="0065629D">
        <w:t xml:space="preserve"> "Service requirements for the 5G system".</w:t>
      </w:r>
    </w:p>
    <w:bookmarkEnd w:id="34"/>
    <w:p w14:paraId="3C12DCFB" w14:textId="77777777" w:rsidR="00EA3DAD" w:rsidRPr="0065629D" w:rsidRDefault="00EA3DAD" w:rsidP="00EA3DAD">
      <w:pPr>
        <w:pStyle w:val="EX"/>
      </w:pPr>
      <w:r w:rsidRPr="0065629D">
        <w:t>[7]</w:t>
      </w:r>
      <w:r w:rsidRPr="0065629D">
        <w:tab/>
        <w:t>3GPP TR 23.700-82: "Study on application layer support for AI/ML services".</w:t>
      </w:r>
    </w:p>
    <w:p w14:paraId="3AB45550" w14:textId="77777777" w:rsidR="00EA3DAD" w:rsidRPr="0065629D" w:rsidRDefault="00EA3DAD" w:rsidP="00EA3DAD">
      <w:pPr>
        <w:pStyle w:val="EX"/>
      </w:pPr>
      <w:r w:rsidRPr="0065629D">
        <w:t>[8]</w:t>
      </w:r>
      <w:r w:rsidRPr="0065629D">
        <w:tab/>
        <w:t>3GPP TS 23.288: "Architecture enhancements for 5G System (5GS) to support network data analytics services".</w:t>
      </w:r>
    </w:p>
    <w:p w14:paraId="3339A685" w14:textId="77777777" w:rsidR="00EA3DAD" w:rsidRPr="0065629D" w:rsidRDefault="00EA3DAD" w:rsidP="00EA3DAD">
      <w:pPr>
        <w:pStyle w:val="EX"/>
      </w:pPr>
      <w:r w:rsidRPr="0065629D">
        <w:t>[9]</w:t>
      </w:r>
      <w:r w:rsidRPr="0065629D">
        <w:tab/>
        <w:t>3GPP TS 28.105: "Management and orchestration; Artificial Intelligence/ Machine Learning (AI/ML) management".</w:t>
      </w:r>
    </w:p>
    <w:p w14:paraId="45B60898" w14:textId="77777777" w:rsidR="00EA3DAD" w:rsidRPr="0065629D" w:rsidRDefault="00EA3DAD" w:rsidP="00EA3DAD">
      <w:pPr>
        <w:pStyle w:val="EX"/>
      </w:pPr>
      <w:r w:rsidRPr="0065629D">
        <w:t>[10]</w:t>
      </w:r>
      <w:r w:rsidRPr="0065629D">
        <w:tab/>
        <w:t>3GPP TR 38.843: "Study on Artificial Intelligence (AI)/Machine Learning (ML) for NR air interface".</w:t>
      </w:r>
    </w:p>
    <w:p w14:paraId="7374859C" w14:textId="77777777" w:rsidR="00EA3DAD" w:rsidRPr="0065629D" w:rsidRDefault="00EA3DAD" w:rsidP="00EA3DAD">
      <w:pPr>
        <w:pStyle w:val="EX"/>
      </w:pPr>
      <w:r w:rsidRPr="0065629D">
        <w:t>[11]</w:t>
      </w:r>
      <w:r w:rsidRPr="0065629D">
        <w:tab/>
        <w:t>3GPP TS 38.300: "NR; NR and NG-RAN Overall description; Stage-2".</w:t>
      </w:r>
    </w:p>
    <w:p w14:paraId="58369C12" w14:textId="77777777" w:rsidR="00EA3DAD" w:rsidRPr="0065629D" w:rsidRDefault="00EA3DAD" w:rsidP="00EA3DAD">
      <w:pPr>
        <w:pStyle w:val="EX"/>
      </w:pPr>
      <w:r w:rsidRPr="0065629D">
        <w:t>[12]</w:t>
      </w:r>
      <w:r w:rsidRPr="0065629D">
        <w:tab/>
        <w:t>3GPP TR 26.927: "Study on Artificial Intelligence and Machine learning in 5G media services".</w:t>
      </w:r>
    </w:p>
    <w:p w14:paraId="420E35AE" w14:textId="77777777" w:rsidR="00EA3DAD" w:rsidRPr="0065629D" w:rsidRDefault="00EA3DAD" w:rsidP="00EA3DAD">
      <w:pPr>
        <w:pStyle w:val="EX"/>
      </w:pPr>
      <w:r w:rsidRPr="0065629D">
        <w:t>[13]</w:t>
      </w:r>
      <w:r w:rsidRPr="0065629D">
        <w:tab/>
        <w:t>3GPP TS 38.401: "NG-RAN; Architecture description".</w:t>
      </w:r>
    </w:p>
    <w:p w14:paraId="362E3791" w14:textId="77777777" w:rsidR="00EA3DAD" w:rsidRPr="0065629D" w:rsidRDefault="00EA3DAD" w:rsidP="00EA3DAD">
      <w:pPr>
        <w:pStyle w:val="EX"/>
      </w:pPr>
      <w:r w:rsidRPr="0065629D">
        <w:t>[14]</w:t>
      </w:r>
      <w:r w:rsidRPr="0065629D">
        <w:tab/>
        <w:t>3GPP TS 38.420: "NG-RAN; Xn general aspects and principles".</w:t>
      </w:r>
    </w:p>
    <w:p w14:paraId="261689F9" w14:textId="77777777" w:rsidR="00EA3DAD" w:rsidRPr="0065629D" w:rsidRDefault="00EA3DAD" w:rsidP="00EA3DAD">
      <w:pPr>
        <w:pStyle w:val="EX"/>
      </w:pPr>
      <w:r w:rsidRPr="0065629D">
        <w:t>[15]</w:t>
      </w:r>
      <w:r w:rsidRPr="0065629D">
        <w:tab/>
        <w:t>3GPP TS 38.423: "NG-RAN; Xn Application Protocol (XnAP)".</w:t>
      </w:r>
    </w:p>
    <w:p w14:paraId="49B7D632" w14:textId="77777777" w:rsidR="00EA3DAD" w:rsidRPr="0065629D" w:rsidRDefault="00EA3DAD" w:rsidP="00EA3DAD">
      <w:pPr>
        <w:pStyle w:val="EX"/>
      </w:pPr>
      <w:r w:rsidRPr="0065629D">
        <w:t>[</w:t>
      </w:r>
      <w:r>
        <w:t>16</w:t>
      </w:r>
      <w:r w:rsidRPr="0065629D">
        <w:t>]</w:t>
      </w:r>
      <w:r w:rsidRPr="0065629D">
        <w:tab/>
        <w:t>3GPP TS 23.273: "5G System (5GS) Location Services (LCS); Stage 2".</w:t>
      </w:r>
    </w:p>
    <w:p w14:paraId="2CA1139B" w14:textId="77777777" w:rsidR="00EA3DAD" w:rsidRPr="0065629D" w:rsidRDefault="00EA3DAD" w:rsidP="00EA3DAD">
      <w:pPr>
        <w:pStyle w:val="EX"/>
      </w:pPr>
      <w:r w:rsidRPr="0065629D">
        <w:t>[17]</w:t>
      </w:r>
      <w:r w:rsidRPr="0065629D">
        <w:tab/>
        <w:t>3GPP TR 37.817: "Study on enhancement for data collection for NR and ENDC".</w:t>
      </w:r>
    </w:p>
    <w:p w14:paraId="3A79FA2D" w14:textId="77777777" w:rsidR="00EA3DAD" w:rsidRPr="0065629D" w:rsidRDefault="00EA3DAD" w:rsidP="00EA3DAD">
      <w:pPr>
        <w:pStyle w:val="EX"/>
      </w:pPr>
      <w:r w:rsidRPr="0065629D">
        <w:t>[18]</w:t>
      </w:r>
      <w:r w:rsidRPr="0065629D">
        <w:tab/>
        <w:t>3GPP </w:t>
      </w:r>
      <w:hyperlink r:id="rId19" w:history="1">
        <w:r w:rsidRPr="0065629D">
          <w:t>TR 28.908</w:t>
        </w:r>
      </w:hyperlink>
      <w:r w:rsidRPr="0065629D">
        <w:t>: "Study on Artificial Intelligence/Machine Learning (AI/ ML) management".</w:t>
      </w:r>
    </w:p>
    <w:p w14:paraId="747F5428" w14:textId="548DBF61" w:rsidR="00EA3DAD" w:rsidRPr="0065629D" w:rsidRDefault="00EA3DAD" w:rsidP="00EA3DAD">
      <w:pPr>
        <w:pStyle w:val="EX"/>
      </w:pPr>
      <w:bookmarkStart w:id="35" w:name="MCCTEMPBM_00000026"/>
      <w:r w:rsidRPr="0065629D">
        <w:lastRenderedPageBreak/>
        <w:t>[19]</w:t>
      </w:r>
      <w:r w:rsidRPr="0065629D">
        <w:tab/>
        <w:t>3GPP TR 28.858</w:t>
      </w:r>
      <w:r w:rsidR="00D35654">
        <w:t>:</w:t>
      </w:r>
      <w:r w:rsidRPr="0065629D">
        <w:t xml:space="preserve"> "Study on Artificial Intelligence / Machine Learning (AI/ML) management; Phase 2".</w:t>
      </w:r>
    </w:p>
    <w:bookmarkEnd w:id="35"/>
    <w:p w14:paraId="53CC6B21" w14:textId="77777777" w:rsidR="00EA3DAD" w:rsidRPr="0065629D" w:rsidRDefault="00EA3DAD" w:rsidP="00EA3DAD">
      <w:pPr>
        <w:pStyle w:val="EX"/>
      </w:pPr>
      <w:r w:rsidRPr="0065629D">
        <w:t>[20]</w:t>
      </w:r>
      <w:r w:rsidRPr="0065629D">
        <w:tab/>
        <w:t>3GPP TR 29.889: "Study on Protocol for AI Data Collection from UPF".</w:t>
      </w:r>
    </w:p>
    <w:p w14:paraId="6436C0B4" w14:textId="77777777" w:rsidR="00EA3DAD" w:rsidRPr="0065629D" w:rsidRDefault="00EA3DAD" w:rsidP="00EA3DAD">
      <w:pPr>
        <w:pStyle w:val="EX"/>
      </w:pPr>
      <w:bookmarkStart w:id="36" w:name="definitions"/>
      <w:bookmarkStart w:id="37" w:name="_Toc153792581"/>
      <w:bookmarkStart w:id="38" w:name="_Toc153792666"/>
      <w:bookmarkStart w:id="39" w:name="_Toc177219258"/>
      <w:bookmarkStart w:id="40" w:name="_Toc177219359"/>
      <w:bookmarkStart w:id="41" w:name="_Toc177219915"/>
      <w:bookmarkStart w:id="42" w:name="_Toc177470547"/>
      <w:bookmarkStart w:id="43" w:name="_Toc177470637"/>
      <w:bookmarkStart w:id="44" w:name="_Toc177572030"/>
      <w:bookmarkEnd w:id="36"/>
      <w:r w:rsidRPr="0065629D">
        <w:t>[21]</w:t>
      </w:r>
      <w:r w:rsidRPr="0065629D">
        <w:tab/>
        <w:t>3GPP TR 22.876: "Study on AI/ML Model Transfer; Phase 2".</w:t>
      </w:r>
    </w:p>
    <w:p w14:paraId="238BB2ED" w14:textId="77777777" w:rsidR="00EA3DAD" w:rsidRPr="0065629D" w:rsidRDefault="00EA3DAD" w:rsidP="00EA3DAD">
      <w:pPr>
        <w:pStyle w:val="EX"/>
      </w:pPr>
      <w:r w:rsidRPr="0065629D">
        <w:t>[22]</w:t>
      </w:r>
      <w:r w:rsidRPr="0065629D">
        <w:tab/>
        <w:t>3GPP TS 23.501: "System architecture for the 5G System (5GS)".</w:t>
      </w:r>
    </w:p>
    <w:p w14:paraId="415BF967" w14:textId="77777777" w:rsidR="00EA3DAD" w:rsidRPr="0065629D" w:rsidRDefault="00EA3DAD" w:rsidP="00EA3DAD">
      <w:pPr>
        <w:pStyle w:val="EX"/>
      </w:pPr>
      <w:r w:rsidRPr="0065629D">
        <w:t>[23]</w:t>
      </w:r>
      <w:r w:rsidRPr="0065629D">
        <w:tab/>
        <w:t>3GPP TS 23.502: "Procedures for the 5G System (5GS)".</w:t>
      </w:r>
    </w:p>
    <w:p w14:paraId="007BACF4" w14:textId="77777777" w:rsidR="00EA3DAD" w:rsidRPr="0065629D" w:rsidRDefault="00EA3DAD" w:rsidP="00EA3DAD">
      <w:pPr>
        <w:pStyle w:val="EX"/>
      </w:pPr>
      <w:r w:rsidRPr="0065629D">
        <w:t>[24]</w:t>
      </w:r>
      <w:r w:rsidRPr="0065629D">
        <w:tab/>
        <w:t>3GPP TS 23.503: "Policy and charging control framework for the 5G System (5GS); Stage 2".</w:t>
      </w:r>
    </w:p>
    <w:p w14:paraId="23A6B986" w14:textId="77777777" w:rsidR="00EA3DAD" w:rsidRPr="0065629D" w:rsidRDefault="00EA3DAD" w:rsidP="00EA3DAD">
      <w:pPr>
        <w:pStyle w:val="EX"/>
      </w:pPr>
      <w:r w:rsidRPr="0065629D">
        <w:t>[25]</w:t>
      </w:r>
      <w:r w:rsidRPr="0065629D">
        <w:tab/>
        <w:t>3GPP TR 33.784: "Study on security aspects of core network enhanced support for Artificial Intelligence Machine Learning (AIML)".</w:t>
      </w:r>
    </w:p>
    <w:p w14:paraId="4E281BF4" w14:textId="77777777" w:rsidR="00EA3DAD" w:rsidRPr="0065629D" w:rsidRDefault="00EA3DAD" w:rsidP="00EA3DAD">
      <w:pPr>
        <w:pStyle w:val="EX"/>
      </w:pPr>
      <w:r w:rsidRPr="0065629D">
        <w:t>[26]</w:t>
      </w:r>
      <w:r w:rsidRPr="0065629D">
        <w:tab/>
        <w:t>3GPP TR 26.847: "Evaluation of Artificial Intelligence and Machine learning in 5G media services".</w:t>
      </w:r>
    </w:p>
    <w:p w14:paraId="73C52F8C" w14:textId="77777777" w:rsidR="00EA3DAD" w:rsidRPr="0065629D" w:rsidRDefault="00EA3DAD" w:rsidP="00EA3DAD">
      <w:pPr>
        <w:pStyle w:val="EX"/>
      </w:pPr>
      <w:r w:rsidRPr="0065629D">
        <w:t>[27]</w:t>
      </w:r>
      <w:r w:rsidRPr="0065629D">
        <w:tab/>
        <w:t>3GPP TS 28.552: "Management and orchestration; 5G performance measurements".</w:t>
      </w:r>
    </w:p>
    <w:p w14:paraId="6EBE1687" w14:textId="77777777" w:rsidR="00EA3DAD" w:rsidRPr="0065629D" w:rsidRDefault="00EA3DAD" w:rsidP="00EA3DAD">
      <w:pPr>
        <w:pStyle w:val="EX"/>
      </w:pPr>
      <w:r w:rsidRPr="0065629D">
        <w:t>[28]</w:t>
      </w:r>
      <w:r w:rsidRPr="0065629D">
        <w:tab/>
        <w:t>3GPP TS 32.425: "Telecommunication management; Performance Management (PM); Performance measurements Evolved Universal Terrestrial Radio Access Network (E-UTRAN)".</w:t>
      </w:r>
    </w:p>
    <w:p w14:paraId="0D731EE0" w14:textId="77777777" w:rsidR="00EA3DAD" w:rsidRPr="0065629D" w:rsidRDefault="00EA3DAD" w:rsidP="00EA3DAD">
      <w:pPr>
        <w:pStyle w:val="EX"/>
      </w:pPr>
      <w:r w:rsidRPr="0065629D">
        <w:t>[29]</w:t>
      </w:r>
      <w:r w:rsidRPr="0065629D">
        <w:tab/>
        <w:t>3GPP TS 28.554: "Management and orchestration; 5G end to end Key Performance Indicators (KPI)".</w:t>
      </w:r>
    </w:p>
    <w:p w14:paraId="14742529" w14:textId="77777777" w:rsidR="00EA3DAD" w:rsidRPr="0065629D" w:rsidRDefault="00EA3DAD" w:rsidP="00EA3DAD">
      <w:pPr>
        <w:pStyle w:val="EX"/>
      </w:pPr>
      <w:r w:rsidRPr="0065629D">
        <w:t>[30]</w:t>
      </w:r>
      <w:r w:rsidRPr="0065629D">
        <w:tab/>
        <w:t>3GPP TS 28.541: "Management and orchestration; 5G Network Resource Model (NRM); Stage 2 and stage 3".</w:t>
      </w:r>
    </w:p>
    <w:p w14:paraId="46C248B2" w14:textId="77777777" w:rsidR="00EA3DAD" w:rsidRPr="0065629D" w:rsidRDefault="00EA3DAD" w:rsidP="00EA3DAD">
      <w:pPr>
        <w:pStyle w:val="EX"/>
      </w:pPr>
      <w:r w:rsidRPr="0065629D">
        <w:t>[31]</w:t>
      </w:r>
      <w:r w:rsidRPr="0065629D">
        <w:tab/>
        <w:t>3GPP TS 32.254: "Telecommunication management; Charging management; Exposure function Northbound Application Program Interfaces (APIs) charging".</w:t>
      </w:r>
    </w:p>
    <w:p w14:paraId="266BB459" w14:textId="77777777" w:rsidR="00EA3DAD" w:rsidRPr="0065629D" w:rsidRDefault="00EA3DAD" w:rsidP="00EA3DAD">
      <w:pPr>
        <w:pStyle w:val="EX"/>
      </w:pPr>
      <w:r w:rsidRPr="0065629D">
        <w:t>[32]</w:t>
      </w:r>
      <w:r w:rsidRPr="0065629D">
        <w:tab/>
        <w:t>3GPP TS 32.291: "Telecommunication management; Charging management; 5G system, charging service; Stage 3".</w:t>
      </w:r>
    </w:p>
    <w:p w14:paraId="0CF29273" w14:textId="77777777" w:rsidR="00EA3DAD" w:rsidRPr="0065629D" w:rsidRDefault="00EA3DAD" w:rsidP="00EA3DAD">
      <w:pPr>
        <w:pStyle w:val="EX"/>
      </w:pPr>
      <w:r w:rsidRPr="0065629D">
        <w:t>[33]</w:t>
      </w:r>
      <w:r w:rsidRPr="0065629D">
        <w:tab/>
        <w:t>3GPP TS 23.436: "Functional architecture and information flows for Application Data Analytics Enablement Service".</w:t>
      </w:r>
    </w:p>
    <w:p w14:paraId="50E910A1" w14:textId="77777777" w:rsidR="00EA3DAD" w:rsidRPr="0065629D" w:rsidRDefault="00EA3DAD" w:rsidP="00EA3DAD">
      <w:pPr>
        <w:pStyle w:val="EX"/>
      </w:pPr>
      <w:r w:rsidRPr="0065629D">
        <w:t>[34]</w:t>
      </w:r>
      <w:r w:rsidRPr="0065629D">
        <w:tab/>
        <w:t>3GPP TS 23.482: "Functional architecture and information flows for AIML Enablement Service".</w:t>
      </w:r>
    </w:p>
    <w:p w14:paraId="182FDBF0" w14:textId="77777777" w:rsidR="00EA3DAD" w:rsidRPr="0065629D" w:rsidRDefault="00EA3DAD" w:rsidP="00EA3DAD">
      <w:pPr>
        <w:pStyle w:val="EX"/>
      </w:pPr>
      <w:r w:rsidRPr="0065629D">
        <w:t>[35]</w:t>
      </w:r>
      <w:r w:rsidRPr="0065629D">
        <w:tab/>
        <w:t>3GPP TS 23.434: "Service Enabler Architecture Layer for Verticals (SEAL); Functional architecture and information flows".</w:t>
      </w:r>
    </w:p>
    <w:p w14:paraId="7F154BCB" w14:textId="77777777" w:rsidR="00EA3DAD" w:rsidRPr="0065629D" w:rsidRDefault="00EA3DAD" w:rsidP="00EA3DAD">
      <w:pPr>
        <w:pStyle w:val="EX"/>
      </w:pPr>
      <w:r w:rsidRPr="0065629D">
        <w:t>[36]</w:t>
      </w:r>
      <w:r w:rsidRPr="0065629D">
        <w:tab/>
        <w:t>3GPP TS 23.558: "Architecture for enabling Edge Applications".</w:t>
      </w:r>
    </w:p>
    <w:p w14:paraId="6F09A121" w14:textId="77777777" w:rsidR="00EA3DAD" w:rsidRPr="0065629D" w:rsidRDefault="00EA3DAD" w:rsidP="00EA3DAD">
      <w:pPr>
        <w:pStyle w:val="EX"/>
      </w:pPr>
      <w:r w:rsidRPr="0065629D">
        <w:t>[37]</w:t>
      </w:r>
      <w:r w:rsidRPr="0065629D">
        <w:tab/>
        <w:t>3GPP TS 29.122: "T8 reference point for Northbound APIs".</w:t>
      </w:r>
    </w:p>
    <w:p w14:paraId="5F776EE4" w14:textId="77777777" w:rsidR="00EA3DAD" w:rsidRPr="0065629D" w:rsidRDefault="00EA3DAD" w:rsidP="00EA3DAD">
      <w:pPr>
        <w:pStyle w:val="EX"/>
      </w:pPr>
      <w:r w:rsidRPr="0065629D">
        <w:t>[38]</w:t>
      </w:r>
      <w:r w:rsidRPr="0065629D">
        <w:tab/>
        <w:t>3GPP TS 29.513: "5G System; Policy and Charging Control signalling flows and QoS parameter mapping; Stage 3".</w:t>
      </w:r>
    </w:p>
    <w:p w14:paraId="03E5FD12" w14:textId="77777777" w:rsidR="00EA3DAD" w:rsidRPr="0065629D" w:rsidRDefault="00EA3DAD" w:rsidP="00EA3DAD">
      <w:pPr>
        <w:pStyle w:val="EX"/>
      </w:pPr>
      <w:r w:rsidRPr="0065629D">
        <w:t>[39]</w:t>
      </w:r>
      <w:r w:rsidRPr="0065629D">
        <w:tab/>
        <w:t>3GPP TS 29.514: "5G System; Policy Authorization Service; Stage 3".</w:t>
      </w:r>
    </w:p>
    <w:p w14:paraId="292A3FA8" w14:textId="77777777" w:rsidR="00EA3DAD" w:rsidRPr="0065629D" w:rsidRDefault="00EA3DAD" w:rsidP="00EA3DAD">
      <w:pPr>
        <w:pStyle w:val="EX"/>
      </w:pPr>
      <w:r w:rsidRPr="0065629D">
        <w:t>[40]</w:t>
      </w:r>
      <w:r w:rsidRPr="0065629D">
        <w:tab/>
        <w:t>3GPP TS 29.517: "5G System; Application Function Event Exposure Service; Stage 3".</w:t>
      </w:r>
    </w:p>
    <w:p w14:paraId="54D8D8A3" w14:textId="77777777" w:rsidR="00EA3DAD" w:rsidRPr="0065629D" w:rsidRDefault="00EA3DAD" w:rsidP="00EA3DAD">
      <w:pPr>
        <w:pStyle w:val="EX"/>
      </w:pPr>
      <w:r w:rsidRPr="0065629D">
        <w:t>[41]</w:t>
      </w:r>
      <w:r w:rsidRPr="0065629D">
        <w:tab/>
        <w:t>3GPP TS 29.591: "5G System; Network Exposure Function Southbound Services; Stage 3".</w:t>
      </w:r>
    </w:p>
    <w:p w14:paraId="1DFBBF6E" w14:textId="77777777" w:rsidR="00EA3DAD" w:rsidRPr="0065629D" w:rsidRDefault="00EA3DAD" w:rsidP="00EA3DAD">
      <w:pPr>
        <w:pStyle w:val="EX"/>
      </w:pPr>
      <w:r w:rsidRPr="0065629D">
        <w:t>[42]</w:t>
      </w:r>
      <w:r w:rsidRPr="0065629D">
        <w:tab/>
        <w:t>3GPP TS 29.519: "5G System; Usage of the Unified Data Repository Service for Policy Data, Application Data and Structured Data for Exposure; Stage 3".</w:t>
      </w:r>
    </w:p>
    <w:p w14:paraId="5DEBAD1C" w14:textId="77777777" w:rsidR="00EA3DAD" w:rsidRPr="0065629D" w:rsidRDefault="00EA3DAD" w:rsidP="00EA3DAD">
      <w:pPr>
        <w:pStyle w:val="EX"/>
      </w:pPr>
      <w:r w:rsidRPr="0065629D">
        <w:t>[43]</w:t>
      </w:r>
      <w:r w:rsidRPr="0065629D">
        <w:tab/>
        <w:t>3GPP TS 29.520: "5G System; Network Data Analytics Services; Stage 3".</w:t>
      </w:r>
    </w:p>
    <w:p w14:paraId="355CF652" w14:textId="77777777" w:rsidR="00EA3DAD" w:rsidRPr="0065629D" w:rsidRDefault="00EA3DAD" w:rsidP="00EA3DAD">
      <w:pPr>
        <w:pStyle w:val="EX"/>
      </w:pPr>
      <w:r w:rsidRPr="0065629D">
        <w:t>[44]</w:t>
      </w:r>
      <w:r w:rsidRPr="0065629D">
        <w:tab/>
        <w:t>3GPP TS 29.521: "5G System; Binding Support Management Service; Stage 3".</w:t>
      </w:r>
    </w:p>
    <w:p w14:paraId="4A6277E3" w14:textId="77777777" w:rsidR="00EA3DAD" w:rsidRPr="0065629D" w:rsidRDefault="00EA3DAD" w:rsidP="00EA3DAD">
      <w:pPr>
        <w:pStyle w:val="EX"/>
      </w:pPr>
      <w:r w:rsidRPr="0065629D">
        <w:t>[45]</w:t>
      </w:r>
      <w:r w:rsidRPr="0065629D">
        <w:tab/>
        <w:t>3GPP TS 29.522: "5G System; Network Exposure Function Northbound APIs; Stage 3".</w:t>
      </w:r>
    </w:p>
    <w:p w14:paraId="3E9E1FF9" w14:textId="77777777" w:rsidR="00EA3DAD" w:rsidRPr="0065629D" w:rsidRDefault="00EA3DAD" w:rsidP="00EA3DAD">
      <w:pPr>
        <w:pStyle w:val="EX"/>
      </w:pPr>
      <w:r w:rsidRPr="0065629D">
        <w:t>[46]</w:t>
      </w:r>
      <w:r w:rsidRPr="0065629D">
        <w:tab/>
        <w:t>3GPP TS 29.523: "5G System; Policy Control Event Exposure Service; Stage 3".</w:t>
      </w:r>
    </w:p>
    <w:p w14:paraId="533D6B7F" w14:textId="77777777" w:rsidR="00EA3DAD" w:rsidRPr="0065629D" w:rsidRDefault="00EA3DAD" w:rsidP="00EA3DAD">
      <w:pPr>
        <w:pStyle w:val="EX"/>
      </w:pPr>
      <w:r w:rsidRPr="0065629D">
        <w:lastRenderedPageBreak/>
        <w:t>[47]</w:t>
      </w:r>
      <w:r w:rsidRPr="0065629D">
        <w:tab/>
        <w:t>3GPP TS 29.525: "5G System; UE Policy Control Service; Stage 3".</w:t>
      </w:r>
    </w:p>
    <w:p w14:paraId="7651D162" w14:textId="77777777" w:rsidR="00EA3DAD" w:rsidRPr="0065629D" w:rsidRDefault="00EA3DAD" w:rsidP="00EA3DAD">
      <w:pPr>
        <w:pStyle w:val="EX"/>
      </w:pPr>
      <w:r w:rsidRPr="0065629D">
        <w:t>[48]</w:t>
      </w:r>
      <w:r w:rsidRPr="0065629D">
        <w:tab/>
        <w:t>3GPP TS 29.508: "5G System; Session Management Event Exposure Service; Stage 3".</w:t>
      </w:r>
    </w:p>
    <w:p w14:paraId="3BDA8C2C" w14:textId="77777777" w:rsidR="00EA3DAD" w:rsidRPr="0065629D" w:rsidRDefault="00EA3DAD" w:rsidP="00EA3DAD">
      <w:pPr>
        <w:pStyle w:val="EX"/>
      </w:pPr>
      <w:r w:rsidRPr="0065629D">
        <w:t>[49]</w:t>
      </w:r>
      <w:r w:rsidRPr="0065629D">
        <w:tab/>
        <w:t>3GPP TS 29.551: "5G System; Packet Flow Description Management Service; Stage 3".</w:t>
      </w:r>
    </w:p>
    <w:p w14:paraId="4A40394B" w14:textId="77777777" w:rsidR="00EA3DAD" w:rsidRPr="0065629D" w:rsidRDefault="00EA3DAD" w:rsidP="00EA3DAD">
      <w:pPr>
        <w:pStyle w:val="EX"/>
      </w:pPr>
      <w:r w:rsidRPr="0065629D">
        <w:t>[50]</w:t>
      </w:r>
      <w:r w:rsidRPr="0065629D">
        <w:tab/>
        <w:t>3GPP TS 29.552: "5G System; Network Data Analytics signalling flows; Stage 3".</w:t>
      </w:r>
    </w:p>
    <w:p w14:paraId="1CE2CCC3" w14:textId="77777777" w:rsidR="00EA3DAD" w:rsidRPr="0065629D" w:rsidRDefault="00EA3DAD" w:rsidP="00EA3DAD">
      <w:pPr>
        <w:pStyle w:val="EX"/>
      </w:pPr>
      <w:r w:rsidRPr="0065629D">
        <w:t>[51]</w:t>
      </w:r>
      <w:r w:rsidRPr="0065629D">
        <w:tab/>
        <w:t>3GPP TS 29.574: "5G System; Data Collection Coordination Services; Stage 3".</w:t>
      </w:r>
    </w:p>
    <w:p w14:paraId="43D61880" w14:textId="77777777" w:rsidR="00EA3DAD" w:rsidRPr="0065629D" w:rsidRDefault="00EA3DAD" w:rsidP="00EA3DAD">
      <w:pPr>
        <w:pStyle w:val="EX"/>
      </w:pPr>
      <w:r w:rsidRPr="0065629D">
        <w:t>[52]</w:t>
      </w:r>
      <w:r w:rsidRPr="0065629D">
        <w:tab/>
        <w:t>3GPP TS 29.575: "5G System; Analytics Data Repository Services; Stage 3".</w:t>
      </w:r>
    </w:p>
    <w:p w14:paraId="0776C12B" w14:textId="77777777" w:rsidR="00EA3DAD" w:rsidRPr="0065629D" w:rsidRDefault="00EA3DAD" w:rsidP="00EA3DAD">
      <w:pPr>
        <w:pStyle w:val="EX"/>
      </w:pPr>
      <w:r w:rsidRPr="0065629D">
        <w:t>[53]</w:t>
      </w:r>
      <w:r w:rsidRPr="0065629D">
        <w:tab/>
        <w:t>3GPP TS 29.576: "5G System; Messaging Framework Adaptor Services; Stage 3".</w:t>
      </w:r>
    </w:p>
    <w:p w14:paraId="71DD39DA" w14:textId="77777777" w:rsidR="00EA3DAD" w:rsidRPr="0065629D" w:rsidRDefault="00EA3DAD" w:rsidP="00EA3DAD">
      <w:pPr>
        <w:pStyle w:val="EX"/>
      </w:pPr>
      <w:r w:rsidRPr="0065629D">
        <w:t>[54]</w:t>
      </w:r>
      <w:r w:rsidRPr="0065629D">
        <w:tab/>
        <w:t>3GPP TS 29.503: "5G System; Unified Data Management Services; Stage 3".</w:t>
      </w:r>
    </w:p>
    <w:p w14:paraId="4F0158FB" w14:textId="77777777" w:rsidR="00EA3DAD" w:rsidRPr="0065629D" w:rsidRDefault="00EA3DAD" w:rsidP="00EA3DAD">
      <w:pPr>
        <w:pStyle w:val="EX"/>
      </w:pPr>
      <w:r w:rsidRPr="0065629D">
        <w:t>[55]</w:t>
      </w:r>
      <w:r w:rsidRPr="0065629D">
        <w:tab/>
        <w:t>3GPP TS 29.504: "5G System; Unified Data Repository Services; Stage 3".</w:t>
      </w:r>
    </w:p>
    <w:p w14:paraId="01BF6789" w14:textId="77777777" w:rsidR="00EA3DAD" w:rsidRPr="0065629D" w:rsidRDefault="00EA3DAD" w:rsidP="00EA3DAD">
      <w:pPr>
        <w:pStyle w:val="EX"/>
      </w:pPr>
      <w:r w:rsidRPr="0065629D">
        <w:t>[56]</w:t>
      </w:r>
      <w:r w:rsidRPr="0065629D">
        <w:tab/>
        <w:t>3GPP TS 29.505: "5G System; Usage of the Unified Data Repository services for Subscription Data; Stage 3".</w:t>
      </w:r>
    </w:p>
    <w:p w14:paraId="26F397C9" w14:textId="77777777" w:rsidR="00EA3DAD" w:rsidRPr="0065629D" w:rsidRDefault="00EA3DAD" w:rsidP="00EA3DAD">
      <w:pPr>
        <w:pStyle w:val="EX"/>
      </w:pPr>
      <w:r w:rsidRPr="0065629D">
        <w:t>[57]</w:t>
      </w:r>
      <w:r w:rsidRPr="0065629D">
        <w:tab/>
        <w:t>3GPP TS 29.510: "5G System; Network function repository services; Stage 3".</w:t>
      </w:r>
    </w:p>
    <w:p w14:paraId="6A12C985" w14:textId="77777777" w:rsidR="00EA3DAD" w:rsidRPr="0065629D" w:rsidRDefault="00EA3DAD" w:rsidP="00EA3DAD">
      <w:pPr>
        <w:pStyle w:val="EX"/>
      </w:pPr>
      <w:r w:rsidRPr="0065629D">
        <w:t>[58]</w:t>
      </w:r>
      <w:r w:rsidRPr="0065629D">
        <w:tab/>
        <w:t>3GPP TS 29.564: "5G System; User Plane Function Services; Stage 3".</w:t>
      </w:r>
    </w:p>
    <w:p w14:paraId="6DC9D971" w14:textId="77777777" w:rsidR="00EA3DAD" w:rsidRPr="0065629D" w:rsidRDefault="00EA3DAD" w:rsidP="00EA3DAD">
      <w:pPr>
        <w:pStyle w:val="EX"/>
      </w:pPr>
      <w:r w:rsidRPr="0065629D">
        <w:t>[59]</w:t>
      </w:r>
      <w:r w:rsidRPr="0065629D">
        <w:tab/>
        <w:t>3GPP TS 29.518: "5G System; Access and Mobility Management Services; Stage 3".</w:t>
      </w:r>
    </w:p>
    <w:p w14:paraId="73A7B3FE" w14:textId="77777777" w:rsidR="00EA3DAD" w:rsidRPr="0065629D" w:rsidRDefault="00EA3DAD" w:rsidP="00EA3DAD">
      <w:pPr>
        <w:pStyle w:val="EX"/>
      </w:pPr>
      <w:r w:rsidRPr="0065629D">
        <w:t>[60]</w:t>
      </w:r>
      <w:r w:rsidRPr="0065629D">
        <w:tab/>
        <w:t>3GPP TS 29.536: "5G System; Network Slice Admission Control Services; Stage 3".</w:t>
      </w:r>
    </w:p>
    <w:p w14:paraId="03B0FF81" w14:textId="77777777" w:rsidR="00EA3DAD" w:rsidRPr="0065629D" w:rsidRDefault="00EA3DAD" w:rsidP="00EA3DAD">
      <w:pPr>
        <w:pStyle w:val="EX"/>
      </w:pPr>
      <w:r w:rsidRPr="0065629D">
        <w:t>[61]</w:t>
      </w:r>
      <w:r w:rsidRPr="0065629D">
        <w:tab/>
        <w:t>3GPP TS 29.571: "5G System; Common Data Types for Service Based Interfaces; Stage 3".</w:t>
      </w:r>
    </w:p>
    <w:p w14:paraId="38469E74" w14:textId="77777777" w:rsidR="00EA3DAD" w:rsidRPr="0065629D" w:rsidRDefault="00EA3DAD" w:rsidP="00EA3DAD">
      <w:pPr>
        <w:pStyle w:val="EX"/>
      </w:pPr>
      <w:r w:rsidRPr="0065629D">
        <w:t>[62]</w:t>
      </w:r>
      <w:r w:rsidRPr="0065629D">
        <w:tab/>
        <w:t>3GPP TS 38.214: "NR; Physical layer procedures for data".</w:t>
      </w:r>
    </w:p>
    <w:p w14:paraId="08399086" w14:textId="77777777" w:rsidR="00EA3DAD" w:rsidRPr="0065629D" w:rsidRDefault="00EA3DAD" w:rsidP="00EA3DAD">
      <w:pPr>
        <w:pStyle w:val="EX"/>
      </w:pPr>
      <w:r w:rsidRPr="0065629D">
        <w:t>[63]</w:t>
      </w:r>
      <w:r w:rsidRPr="0065629D">
        <w:tab/>
        <w:t>3GPP TS 38.215: "NR; Physical layer measurements".</w:t>
      </w:r>
    </w:p>
    <w:p w14:paraId="236A29FE" w14:textId="77777777" w:rsidR="00EA3DAD" w:rsidRPr="0065629D" w:rsidRDefault="00EA3DAD" w:rsidP="00EA3DAD">
      <w:pPr>
        <w:pStyle w:val="EX"/>
      </w:pPr>
      <w:r w:rsidRPr="0065629D">
        <w:t>[64]</w:t>
      </w:r>
      <w:r w:rsidRPr="0065629D">
        <w:tab/>
        <w:t>3GPP TS 38.331: "NR; Radio Resource Control (RRC); Protocol specification".</w:t>
      </w:r>
    </w:p>
    <w:p w14:paraId="3AD9A96D" w14:textId="77777777" w:rsidR="00EA3DAD" w:rsidRPr="0065629D" w:rsidRDefault="00EA3DAD" w:rsidP="00EA3DAD">
      <w:pPr>
        <w:pStyle w:val="EX"/>
      </w:pPr>
      <w:r w:rsidRPr="0065629D">
        <w:t>[65]</w:t>
      </w:r>
      <w:r w:rsidRPr="0065629D">
        <w:tab/>
        <w:t>3GPP TS 38.305: "NG Radio Access Network (NG-RAN); Stage 2 functional specification of User Equipment (UE) positioning in NG-RAN".</w:t>
      </w:r>
    </w:p>
    <w:p w14:paraId="4B457E42" w14:textId="77777777" w:rsidR="00EA3DAD" w:rsidRPr="0065629D" w:rsidRDefault="00EA3DAD" w:rsidP="00EA3DAD">
      <w:pPr>
        <w:pStyle w:val="EX"/>
      </w:pPr>
      <w:r w:rsidRPr="0065629D">
        <w:t>[66]</w:t>
      </w:r>
      <w:r w:rsidRPr="0065629D">
        <w:tab/>
        <w:t>3GPP TS 37.355: "LTE Positioning Protocol (LPP)".</w:t>
      </w:r>
    </w:p>
    <w:p w14:paraId="440984A4" w14:textId="77777777" w:rsidR="00EA3DAD" w:rsidRPr="0065629D" w:rsidRDefault="00EA3DAD" w:rsidP="00EA3DAD">
      <w:pPr>
        <w:pStyle w:val="EX"/>
      </w:pPr>
      <w:r w:rsidRPr="0065629D">
        <w:t>[67]</w:t>
      </w:r>
      <w:r w:rsidRPr="0065629D">
        <w:tab/>
        <w:t>3GPP TS 38.455: "NG-RAN; NR Positioning Protocol A (NRPPa)".</w:t>
      </w:r>
    </w:p>
    <w:p w14:paraId="3C32592D" w14:textId="77777777" w:rsidR="00EA3DAD" w:rsidRPr="0065629D" w:rsidRDefault="00EA3DAD" w:rsidP="00EA3DAD">
      <w:pPr>
        <w:pStyle w:val="EX"/>
      </w:pPr>
      <w:r w:rsidRPr="0065629D">
        <w:t>[68]</w:t>
      </w:r>
      <w:r w:rsidRPr="0065629D">
        <w:tab/>
        <w:t>3GPP TS 38.133: "NR; Requirements for support of radio resource management".</w:t>
      </w:r>
    </w:p>
    <w:p w14:paraId="7293E5C4" w14:textId="77777777" w:rsidR="00EA3DAD" w:rsidRPr="0065629D" w:rsidRDefault="00EA3DAD" w:rsidP="00EA3DAD">
      <w:pPr>
        <w:pStyle w:val="EX"/>
      </w:pPr>
      <w:r w:rsidRPr="0065629D">
        <w:t>[69]</w:t>
      </w:r>
      <w:r w:rsidRPr="0065629D">
        <w:tab/>
        <w:t>3GPP TR 38.743: "Study on enhancements for Artificial Intelligence (AI)/Machine Learning (ML) for NG-RAN".</w:t>
      </w:r>
    </w:p>
    <w:p w14:paraId="2EE288EA" w14:textId="77777777" w:rsidR="00EA3DAD" w:rsidRPr="0065629D" w:rsidRDefault="00EA3DAD" w:rsidP="00EA3DAD">
      <w:pPr>
        <w:pStyle w:val="EX"/>
      </w:pPr>
      <w:r w:rsidRPr="0065629D">
        <w:t>[7</w:t>
      </w:r>
      <w:r>
        <w:t>0</w:t>
      </w:r>
      <w:r w:rsidRPr="0065629D">
        <w:t>]</w:t>
      </w:r>
      <w:r w:rsidRPr="0065629D">
        <w:tab/>
        <w:t>3GPP TR 38.744: "Study on Artificial Intelligence (AI)/Machine Learning (ML) for mobility in NR".</w:t>
      </w:r>
    </w:p>
    <w:p w14:paraId="43AB4476" w14:textId="77777777" w:rsidR="00EA3DAD" w:rsidRPr="0065629D" w:rsidRDefault="00EA3DAD" w:rsidP="00EA3DAD">
      <w:pPr>
        <w:pStyle w:val="Heading1"/>
      </w:pPr>
      <w:bookmarkStart w:id="45" w:name="_Toc177641849"/>
      <w:r w:rsidRPr="0065629D">
        <w:t>3</w:t>
      </w:r>
      <w:r w:rsidRPr="0065629D">
        <w:tab/>
        <w:t>Definitions of terms and abbreviations</w:t>
      </w:r>
      <w:bookmarkEnd w:id="37"/>
      <w:bookmarkEnd w:id="38"/>
      <w:bookmarkEnd w:id="39"/>
      <w:bookmarkEnd w:id="40"/>
      <w:bookmarkEnd w:id="41"/>
      <w:bookmarkEnd w:id="42"/>
      <w:bookmarkEnd w:id="43"/>
      <w:bookmarkEnd w:id="44"/>
      <w:bookmarkEnd w:id="45"/>
    </w:p>
    <w:p w14:paraId="1C6E3956" w14:textId="77777777" w:rsidR="00EA3DAD" w:rsidRPr="0065629D" w:rsidRDefault="00EA3DAD" w:rsidP="00EA3DAD">
      <w:pPr>
        <w:pStyle w:val="Heading2"/>
      </w:pPr>
      <w:bookmarkStart w:id="46" w:name="_Toc153792582"/>
      <w:bookmarkStart w:id="47" w:name="_Toc153792667"/>
      <w:bookmarkStart w:id="48" w:name="_Toc177219259"/>
      <w:bookmarkStart w:id="49" w:name="_Toc177219360"/>
      <w:bookmarkStart w:id="50" w:name="_Toc177219916"/>
      <w:bookmarkStart w:id="51" w:name="_Toc177470548"/>
      <w:bookmarkStart w:id="52" w:name="_Toc177470638"/>
      <w:bookmarkStart w:id="53" w:name="_Toc177572031"/>
      <w:bookmarkStart w:id="54" w:name="_Toc177641850"/>
      <w:r w:rsidRPr="0065629D">
        <w:t>3.1</w:t>
      </w:r>
      <w:r w:rsidRPr="0065629D">
        <w:tab/>
        <w:t>Terms</w:t>
      </w:r>
      <w:bookmarkEnd w:id="46"/>
      <w:bookmarkEnd w:id="47"/>
      <w:bookmarkEnd w:id="48"/>
      <w:bookmarkEnd w:id="49"/>
      <w:bookmarkEnd w:id="50"/>
      <w:bookmarkEnd w:id="51"/>
      <w:bookmarkEnd w:id="52"/>
      <w:bookmarkEnd w:id="53"/>
      <w:bookmarkEnd w:id="54"/>
    </w:p>
    <w:p w14:paraId="4B9A633F" w14:textId="77777777" w:rsidR="00EA3DAD" w:rsidRPr="0065629D" w:rsidRDefault="00EA3DAD" w:rsidP="00EA3DAD">
      <w:r w:rsidRPr="0065629D">
        <w:t>For the purposes of the present document, the terms given in TR 21.905 [1] and the following apply. A term defined in the present document takes precedence over the definition of the same term, if any, in TR 21.905 [1].</w:t>
      </w:r>
    </w:p>
    <w:p w14:paraId="7CDE3AE7" w14:textId="77777777" w:rsidR="00EA3DAD" w:rsidRPr="0065629D" w:rsidRDefault="00EA3DAD" w:rsidP="00EA3DAD">
      <w:r w:rsidRPr="0065629D">
        <w:rPr>
          <w:b/>
        </w:rPr>
        <w:t>example:</w:t>
      </w:r>
      <w:r w:rsidRPr="0065629D">
        <w:t xml:space="preserve"> text used to clarify abstract rules by applying them literally.</w:t>
      </w:r>
    </w:p>
    <w:p w14:paraId="7486BA02" w14:textId="77777777" w:rsidR="00EA3DAD" w:rsidRPr="0065629D" w:rsidRDefault="00EA3DAD" w:rsidP="00EA3DAD"/>
    <w:p w14:paraId="6F9AD5EF" w14:textId="77777777" w:rsidR="00EA3DAD" w:rsidRPr="0065629D" w:rsidRDefault="00EA3DAD" w:rsidP="00EA3DAD">
      <w:pPr>
        <w:pStyle w:val="Heading2"/>
      </w:pPr>
      <w:bookmarkStart w:id="55" w:name="_Toc153792584"/>
      <w:bookmarkStart w:id="56" w:name="_Toc153792669"/>
      <w:bookmarkStart w:id="57" w:name="_Toc177219260"/>
      <w:bookmarkStart w:id="58" w:name="_Toc177219361"/>
      <w:bookmarkStart w:id="59" w:name="_Toc177219917"/>
      <w:bookmarkStart w:id="60" w:name="_Toc177470549"/>
      <w:bookmarkStart w:id="61" w:name="_Toc177470639"/>
      <w:bookmarkStart w:id="62" w:name="_Toc177572032"/>
      <w:bookmarkStart w:id="63" w:name="_Toc177641851"/>
      <w:r w:rsidRPr="0065629D">
        <w:lastRenderedPageBreak/>
        <w:t>3.2</w:t>
      </w:r>
      <w:r w:rsidRPr="0065629D">
        <w:tab/>
        <w:t>Abbreviations</w:t>
      </w:r>
      <w:bookmarkEnd w:id="55"/>
      <w:bookmarkEnd w:id="56"/>
      <w:bookmarkEnd w:id="57"/>
      <w:bookmarkEnd w:id="58"/>
      <w:bookmarkEnd w:id="59"/>
      <w:bookmarkEnd w:id="60"/>
      <w:bookmarkEnd w:id="61"/>
      <w:bookmarkEnd w:id="62"/>
      <w:bookmarkEnd w:id="63"/>
    </w:p>
    <w:p w14:paraId="220E31BB" w14:textId="77777777" w:rsidR="00EA3DAD" w:rsidRPr="0065629D" w:rsidRDefault="00EA3DAD" w:rsidP="00EA3DAD">
      <w:pPr>
        <w:keepNext/>
      </w:pPr>
      <w:r w:rsidRPr="0065629D">
        <w:t>For the purposes of the present document, the abbreviations given in TR 21.905 [1] and the following apply. An abbreviation defined in the present document takes precedence over the definition of the same abbreviation, if any, in TR 21.905 [1].</w:t>
      </w:r>
    </w:p>
    <w:p w14:paraId="159688CF" w14:textId="77777777" w:rsidR="00EA3DAD" w:rsidRPr="0065629D" w:rsidRDefault="00EA3DAD" w:rsidP="00EA3DAD">
      <w:pPr>
        <w:pStyle w:val="EW"/>
      </w:pPr>
      <w:r w:rsidRPr="0065629D">
        <w:t>&lt;ABBREVIATION&gt;</w:t>
      </w:r>
      <w:r w:rsidRPr="0065629D">
        <w:tab/>
        <w:t>&lt;Expansion&gt;</w:t>
      </w:r>
    </w:p>
    <w:p w14:paraId="4B0B37AD" w14:textId="77777777" w:rsidR="00EA3DAD" w:rsidRPr="0065629D" w:rsidRDefault="00EA3DAD" w:rsidP="00EA3DAD">
      <w:pPr>
        <w:pStyle w:val="EW"/>
      </w:pPr>
    </w:p>
    <w:p w14:paraId="0863D6D2" w14:textId="77777777" w:rsidR="00EA3DAD" w:rsidRPr="0065629D" w:rsidRDefault="00EA3DAD" w:rsidP="00EA3DAD">
      <w:pPr>
        <w:pStyle w:val="Heading1"/>
        <w:rPr>
          <w:lang w:eastAsia="ja-JP"/>
        </w:rPr>
      </w:pPr>
      <w:bookmarkStart w:id="64" w:name="clause4"/>
      <w:bookmarkStart w:id="65" w:name="_Toc153792585"/>
      <w:bookmarkStart w:id="66" w:name="_Toc153792670"/>
      <w:bookmarkStart w:id="67" w:name="_Toc177219261"/>
      <w:bookmarkStart w:id="68" w:name="_Toc177219362"/>
      <w:bookmarkStart w:id="69" w:name="_Toc177219918"/>
      <w:bookmarkStart w:id="70" w:name="_Toc177470550"/>
      <w:bookmarkStart w:id="71" w:name="_Toc177470640"/>
      <w:bookmarkStart w:id="72" w:name="_Toc177572033"/>
      <w:bookmarkStart w:id="73" w:name="_Toc177641852"/>
      <w:bookmarkEnd w:id="64"/>
      <w:r w:rsidRPr="0065629D">
        <w:t>4</w:t>
      </w:r>
      <w:r w:rsidRPr="0065629D">
        <w:tab/>
      </w:r>
      <w:bookmarkEnd w:id="65"/>
      <w:bookmarkEnd w:id="66"/>
      <w:r w:rsidRPr="0065629D">
        <w:rPr>
          <w:lang w:eastAsia="ja-JP"/>
        </w:rPr>
        <w:t>Background</w:t>
      </w:r>
      <w:bookmarkEnd w:id="67"/>
      <w:bookmarkEnd w:id="68"/>
      <w:bookmarkEnd w:id="69"/>
      <w:bookmarkEnd w:id="70"/>
      <w:bookmarkEnd w:id="71"/>
      <w:bookmarkEnd w:id="72"/>
      <w:bookmarkEnd w:id="73"/>
    </w:p>
    <w:p w14:paraId="7934EA23" w14:textId="77777777" w:rsidR="00EA3DAD" w:rsidRPr="0065629D" w:rsidRDefault="00EA3DAD" w:rsidP="00EA3DAD">
      <w:pPr>
        <w:rPr>
          <w:lang w:eastAsia="ja-JP"/>
        </w:rPr>
      </w:pPr>
      <w:r w:rsidRPr="0065629D">
        <w:rPr>
          <w:lang w:eastAsia="ja-JP"/>
        </w:rPr>
        <w:t>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to network management &amp; orchestration, media services, and application enablement aspects.</w:t>
      </w:r>
    </w:p>
    <w:p w14:paraId="7E07353A" w14:textId="77777777" w:rsidR="00EA3DAD" w:rsidRPr="0065629D" w:rsidRDefault="00EA3DAD" w:rsidP="00EA3DAD">
      <w:pPr>
        <w:rPr>
          <w:lang w:eastAsia="ja-JP"/>
        </w:rPr>
      </w:pPr>
      <w:r w:rsidRPr="0065629D">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fallback to non-AI/ML operation (i.e. not relying on inference process) whenever necessary not to negatively affect the NW and E2E performance.</w:t>
      </w:r>
    </w:p>
    <w:p w14:paraId="7591DD4A" w14:textId="77777777" w:rsidR="00EA3DAD" w:rsidRPr="0065629D" w:rsidRDefault="00EA3DAD" w:rsidP="00EA3DAD">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77E35D62" w14:textId="77777777" w:rsidR="00EA3DAD" w:rsidRPr="0065629D" w:rsidRDefault="00EA3DAD" w:rsidP="00EA3DAD">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68828264" w14:textId="77777777" w:rsidR="00EA3DAD" w:rsidRPr="0065629D" w:rsidRDefault="00EA3DAD" w:rsidP="00EA3DAD">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71D13807" w14:textId="77777777" w:rsidR="00EA3DAD" w:rsidRPr="0065629D" w:rsidRDefault="00EA3DAD" w:rsidP="00EA3DAD">
      <w:pPr>
        <w:pStyle w:val="Heading1"/>
      </w:pPr>
      <w:bookmarkStart w:id="74" w:name="_Toc26431228"/>
      <w:bookmarkStart w:id="75" w:name="_Toc30694626"/>
      <w:bookmarkStart w:id="76" w:name="_Toc43906648"/>
      <w:bookmarkStart w:id="77" w:name="_Toc43906764"/>
      <w:bookmarkStart w:id="78" w:name="_Toc44311890"/>
      <w:bookmarkStart w:id="79" w:name="_Toc50536532"/>
      <w:bookmarkStart w:id="80" w:name="_Toc54930304"/>
      <w:bookmarkStart w:id="81" w:name="_Toc54968109"/>
      <w:bookmarkStart w:id="82" w:name="_Toc57236431"/>
      <w:bookmarkStart w:id="83" w:name="_Toc57236594"/>
      <w:bookmarkStart w:id="84" w:name="_Toc57530235"/>
      <w:bookmarkStart w:id="85" w:name="_Toc57532436"/>
      <w:bookmarkStart w:id="86" w:name="_Toc153792591"/>
      <w:bookmarkStart w:id="87" w:name="_Toc153792676"/>
      <w:bookmarkStart w:id="88" w:name="_Toc177219262"/>
      <w:bookmarkStart w:id="89" w:name="_Toc177219363"/>
      <w:bookmarkStart w:id="90" w:name="_Toc177219919"/>
      <w:bookmarkStart w:id="91" w:name="_Toc177470551"/>
      <w:bookmarkStart w:id="92" w:name="_Toc177470641"/>
      <w:bookmarkStart w:id="93" w:name="_Toc177572034"/>
      <w:bookmarkStart w:id="94" w:name="_Toc177641853"/>
      <w:r w:rsidRPr="0065629D">
        <w:t>5</w:t>
      </w:r>
      <w:r w:rsidRPr="0065629D">
        <w:tab/>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65629D">
        <w:t>AI/ML related activities in all Working Groups</w:t>
      </w:r>
      <w:bookmarkEnd w:id="88"/>
      <w:bookmarkEnd w:id="89"/>
      <w:bookmarkEnd w:id="90"/>
      <w:bookmarkEnd w:id="91"/>
      <w:bookmarkEnd w:id="92"/>
      <w:bookmarkEnd w:id="93"/>
      <w:bookmarkEnd w:id="94"/>
    </w:p>
    <w:p w14:paraId="025F4E7F" w14:textId="77777777" w:rsidR="00EA3DAD" w:rsidRPr="0065629D" w:rsidRDefault="00EA3DAD" w:rsidP="00EA3DAD">
      <w:pPr>
        <w:pStyle w:val="Heading2"/>
      </w:pPr>
      <w:bookmarkStart w:id="95" w:name="startOfAnnexes"/>
      <w:bookmarkStart w:id="96" w:name="_Toc177219263"/>
      <w:bookmarkStart w:id="97" w:name="_Toc177219364"/>
      <w:bookmarkStart w:id="98" w:name="_Toc177219920"/>
      <w:bookmarkStart w:id="99" w:name="_Toc177470552"/>
      <w:bookmarkStart w:id="100" w:name="_Toc177470642"/>
      <w:bookmarkStart w:id="101" w:name="_Toc177572035"/>
      <w:bookmarkStart w:id="102" w:name="_Toc500949097"/>
      <w:bookmarkStart w:id="103" w:name="_Toc92875660"/>
      <w:bookmarkStart w:id="104" w:name="_Toc93070684"/>
      <w:bookmarkStart w:id="105" w:name="_Toc177641854"/>
      <w:bookmarkEnd w:id="95"/>
      <w:r w:rsidRPr="0065629D">
        <w:t>5.1</w:t>
      </w:r>
      <w:r w:rsidRPr="0065629D">
        <w:tab/>
        <w:t>General</w:t>
      </w:r>
      <w:bookmarkEnd w:id="96"/>
      <w:bookmarkEnd w:id="97"/>
      <w:bookmarkEnd w:id="98"/>
      <w:bookmarkEnd w:id="99"/>
      <w:bookmarkEnd w:id="100"/>
      <w:bookmarkEnd w:id="101"/>
      <w:bookmarkEnd w:id="105"/>
    </w:p>
    <w:p w14:paraId="1D530B9F" w14:textId="77777777" w:rsidR="00EA3DAD" w:rsidRPr="0065629D" w:rsidRDefault="00EA3DAD" w:rsidP="00EA3DAD">
      <w:r w:rsidRPr="0065629D">
        <w:t>This clause will investigate and identify AI/ML related activities of all working groups of Rel-18 features and Rel-19 studies and work items in TSG CT, TSG RAN and TSG SA Working Groups, as given in the list in Table 5.1-1.</w:t>
      </w:r>
    </w:p>
    <w:p w14:paraId="15F1900F" w14:textId="77777777" w:rsidR="00EA3DAD" w:rsidRPr="0065629D" w:rsidRDefault="00EA3DAD" w:rsidP="00EA3DAD">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65629D" w14:paraId="1C35C720" w14:textId="77777777" w:rsidTr="00AC5BAF">
        <w:trPr>
          <w:cantSplit/>
          <w:jc w:val="center"/>
        </w:trPr>
        <w:tc>
          <w:tcPr>
            <w:tcW w:w="1098" w:type="dxa"/>
            <w:tcBorders>
              <w:bottom w:val="single" w:sz="6" w:space="0" w:color="000000"/>
            </w:tcBorders>
            <w:shd w:val="clear" w:color="auto" w:fill="E0E0E0"/>
          </w:tcPr>
          <w:p w14:paraId="6F3049E4" w14:textId="77777777" w:rsidR="00EA3DAD" w:rsidRPr="0065629D" w:rsidRDefault="00EA3DAD" w:rsidP="00AC5BAF">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2A8FA3BE" w14:textId="77777777" w:rsidR="00EA3DAD" w:rsidRPr="0065629D" w:rsidRDefault="00EA3DAD" w:rsidP="00AC5BAF">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638989DC" w14:textId="77777777" w:rsidR="00EA3DAD" w:rsidRPr="0065629D" w:rsidRDefault="00EA3DAD" w:rsidP="00AC5BAF">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E7AB4F5" w14:textId="77777777" w:rsidR="00EA3DAD" w:rsidRPr="0065629D" w:rsidRDefault="00EA3DAD" w:rsidP="00AC5BAF">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347CF465" w14:textId="77777777" w:rsidR="00EA3DAD" w:rsidRPr="0065629D" w:rsidRDefault="00EA3DAD" w:rsidP="00AC5BAF">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38B894EB" w14:textId="77777777" w:rsidR="00EA3DAD" w:rsidRPr="0065629D" w:rsidRDefault="00EA3DAD" w:rsidP="00AC5BAF">
            <w:pPr>
              <w:pStyle w:val="TAH"/>
              <w:rPr>
                <w:sz w:val="16"/>
                <w:szCs w:val="16"/>
              </w:rPr>
            </w:pPr>
            <w:r w:rsidRPr="0065629D">
              <w:rPr>
                <w:sz w:val="16"/>
                <w:szCs w:val="16"/>
              </w:rPr>
              <w:t>TRs/TSs</w:t>
            </w:r>
          </w:p>
        </w:tc>
      </w:tr>
      <w:tr w:rsidR="00EA3DAD" w:rsidRPr="0065629D" w14:paraId="68A3575D" w14:textId="77777777" w:rsidTr="00AC5BAF">
        <w:trPr>
          <w:cantSplit/>
          <w:jc w:val="center"/>
        </w:trPr>
        <w:tc>
          <w:tcPr>
            <w:tcW w:w="1098" w:type="dxa"/>
            <w:shd w:val="clear" w:color="auto" w:fill="DAE9F7"/>
          </w:tcPr>
          <w:p w14:paraId="5624E29A" w14:textId="77777777" w:rsidR="00EA3DAD" w:rsidRPr="0065629D" w:rsidRDefault="00EA3DAD" w:rsidP="00AC5BAF">
            <w:pPr>
              <w:pStyle w:val="TAH"/>
              <w:rPr>
                <w:sz w:val="16"/>
                <w:szCs w:val="16"/>
              </w:rPr>
            </w:pPr>
            <w:r w:rsidRPr="0065629D">
              <w:rPr>
                <w:sz w:val="16"/>
                <w:szCs w:val="16"/>
              </w:rPr>
              <w:t>SA WG1</w:t>
            </w:r>
          </w:p>
        </w:tc>
        <w:tc>
          <w:tcPr>
            <w:tcW w:w="850" w:type="dxa"/>
            <w:shd w:val="clear" w:color="auto" w:fill="DAE9F7"/>
          </w:tcPr>
          <w:p w14:paraId="60160ED3" w14:textId="77777777" w:rsidR="00EA3DAD" w:rsidRPr="0065629D" w:rsidRDefault="00EA3DAD" w:rsidP="00AC5BAF">
            <w:pPr>
              <w:pStyle w:val="TAH"/>
              <w:rPr>
                <w:sz w:val="16"/>
                <w:szCs w:val="16"/>
              </w:rPr>
            </w:pPr>
          </w:p>
        </w:tc>
        <w:tc>
          <w:tcPr>
            <w:tcW w:w="2516" w:type="dxa"/>
            <w:shd w:val="clear" w:color="auto" w:fill="DAE9F7"/>
          </w:tcPr>
          <w:p w14:paraId="4943AF89" w14:textId="77777777" w:rsidR="00EA3DAD" w:rsidRPr="0065629D" w:rsidRDefault="00EA3DAD" w:rsidP="00AC5BAF">
            <w:pPr>
              <w:pStyle w:val="TAH"/>
              <w:rPr>
                <w:sz w:val="16"/>
                <w:szCs w:val="16"/>
              </w:rPr>
            </w:pPr>
          </w:p>
        </w:tc>
        <w:tc>
          <w:tcPr>
            <w:tcW w:w="1500" w:type="dxa"/>
            <w:shd w:val="clear" w:color="auto" w:fill="DAE9F7"/>
          </w:tcPr>
          <w:p w14:paraId="44B1F06A" w14:textId="77777777" w:rsidR="00EA3DAD" w:rsidRPr="0065629D" w:rsidRDefault="00EA3DAD" w:rsidP="00AC5BAF">
            <w:pPr>
              <w:pStyle w:val="TAH"/>
              <w:rPr>
                <w:sz w:val="16"/>
                <w:szCs w:val="16"/>
              </w:rPr>
            </w:pPr>
          </w:p>
        </w:tc>
        <w:tc>
          <w:tcPr>
            <w:tcW w:w="1476" w:type="dxa"/>
            <w:shd w:val="clear" w:color="auto" w:fill="DAE9F7"/>
          </w:tcPr>
          <w:p w14:paraId="7960DD95" w14:textId="77777777" w:rsidR="00EA3DAD" w:rsidRPr="0065629D" w:rsidRDefault="00EA3DAD" w:rsidP="00AC5BAF">
            <w:pPr>
              <w:pStyle w:val="TAH"/>
              <w:rPr>
                <w:sz w:val="16"/>
                <w:szCs w:val="16"/>
              </w:rPr>
            </w:pPr>
          </w:p>
        </w:tc>
        <w:tc>
          <w:tcPr>
            <w:tcW w:w="2410" w:type="dxa"/>
            <w:shd w:val="clear" w:color="auto" w:fill="DAE9F7"/>
          </w:tcPr>
          <w:p w14:paraId="14219D7C" w14:textId="77777777" w:rsidR="00EA3DAD" w:rsidRPr="0065629D" w:rsidRDefault="00EA3DAD" w:rsidP="00AC5BAF">
            <w:pPr>
              <w:pStyle w:val="TAH"/>
              <w:rPr>
                <w:sz w:val="16"/>
                <w:szCs w:val="16"/>
              </w:rPr>
            </w:pPr>
          </w:p>
        </w:tc>
      </w:tr>
      <w:tr w:rsidR="00EA3DAD" w:rsidRPr="0065629D" w14:paraId="0ABA6E22"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5629D" w:rsidRDefault="00EA3DAD" w:rsidP="00AC5BAF">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5629D" w:rsidRDefault="00EA3DAD" w:rsidP="00AC5BAF">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5629D" w:rsidRDefault="00EA3DAD" w:rsidP="00AC5BAF">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2AA938D7" w14:textId="77777777" w:rsidR="00EA3DAD" w:rsidRPr="0065629D" w:rsidRDefault="00EA3DAD" w:rsidP="00AC5BAF">
            <w:pPr>
              <w:pStyle w:val="TAL"/>
              <w:keepNext w:val="0"/>
              <w:rPr>
                <w:sz w:val="16"/>
                <w:szCs w:val="16"/>
              </w:rPr>
            </w:pPr>
            <w:hyperlink r:id="rId20" w:history="1">
              <w:r w:rsidRPr="0065629D">
                <w:rPr>
                  <w:sz w:val="16"/>
                  <w:szCs w:val="16"/>
                </w:rPr>
                <w:t>SP-220440</w:t>
              </w:r>
            </w:hyperlink>
          </w:p>
          <w:p w14:paraId="38F64A40"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5629D" w:rsidRDefault="00EA3DAD" w:rsidP="00AC5BAF">
            <w:pPr>
              <w:pStyle w:val="TAL"/>
              <w:keepNext w:val="0"/>
              <w:rPr>
                <w:sz w:val="16"/>
                <w:szCs w:val="16"/>
              </w:rPr>
            </w:pPr>
            <w:r w:rsidRPr="0065629D">
              <w:rPr>
                <w:sz w:val="16"/>
                <w:szCs w:val="16"/>
              </w:rPr>
              <w:t>TS 22.261 [6]</w:t>
            </w:r>
          </w:p>
        </w:tc>
      </w:tr>
      <w:tr w:rsidR="00EA3DAD" w:rsidRPr="0065629D" w14:paraId="2E63CD63" w14:textId="77777777" w:rsidTr="00AC5BAF">
        <w:trPr>
          <w:cantSplit/>
          <w:jc w:val="center"/>
        </w:trPr>
        <w:tc>
          <w:tcPr>
            <w:tcW w:w="1098" w:type="dxa"/>
          </w:tcPr>
          <w:p w14:paraId="2D1FD78F" w14:textId="77777777" w:rsidR="00EA3DAD" w:rsidRPr="0065629D" w:rsidRDefault="00EA3DAD" w:rsidP="00AC5BAF">
            <w:pPr>
              <w:pStyle w:val="TAL"/>
              <w:keepNext w:val="0"/>
              <w:rPr>
                <w:sz w:val="16"/>
                <w:szCs w:val="16"/>
              </w:rPr>
            </w:pPr>
            <w:r w:rsidRPr="0065629D">
              <w:rPr>
                <w:sz w:val="16"/>
                <w:szCs w:val="16"/>
              </w:rPr>
              <w:t>950008</w:t>
            </w:r>
          </w:p>
        </w:tc>
        <w:tc>
          <w:tcPr>
            <w:tcW w:w="850" w:type="dxa"/>
          </w:tcPr>
          <w:p w14:paraId="399D4E2F"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62CD349E" w14:textId="77777777" w:rsidR="00EA3DAD" w:rsidRPr="0065629D" w:rsidRDefault="00EA3DAD" w:rsidP="00AC5BAF">
            <w:pPr>
              <w:pStyle w:val="TAL"/>
              <w:keepNext w:val="0"/>
              <w:rPr>
                <w:sz w:val="16"/>
                <w:szCs w:val="16"/>
              </w:rPr>
            </w:pPr>
            <w:r w:rsidRPr="0065629D">
              <w:rPr>
                <w:sz w:val="16"/>
                <w:szCs w:val="16"/>
              </w:rPr>
              <w:t xml:space="preserve">Study on AI/ML Model Transfer Phase2 </w:t>
            </w:r>
          </w:p>
        </w:tc>
        <w:tc>
          <w:tcPr>
            <w:tcW w:w="1500" w:type="dxa"/>
          </w:tcPr>
          <w:p w14:paraId="75687F8A" w14:textId="77777777" w:rsidR="00EA3DAD" w:rsidRPr="0065629D" w:rsidRDefault="00EA3DAD" w:rsidP="00AC5BAF">
            <w:pPr>
              <w:pStyle w:val="TAL"/>
              <w:keepNext w:val="0"/>
              <w:rPr>
                <w:sz w:val="16"/>
                <w:szCs w:val="16"/>
              </w:rPr>
            </w:pPr>
            <w:r w:rsidRPr="0065629D">
              <w:rPr>
                <w:sz w:val="16"/>
                <w:szCs w:val="16"/>
              </w:rPr>
              <w:t>FS_AIML_MT_Ph2</w:t>
            </w:r>
          </w:p>
        </w:tc>
        <w:tc>
          <w:tcPr>
            <w:tcW w:w="1476" w:type="dxa"/>
          </w:tcPr>
          <w:p w14:paraId="44F1D1C9" w14:textId="77777777" w:rsidR="00EA3DAD" w:rsidRPr="0065629D" w:rsidRDefault="00EA3DAD" w:rsidP="00AC5BAF">
            <w:pPr>
              <w:pStyle w:val="TAL"/>
              <w:keepNext w:val="0"/>
              <w:rPr>
                <w:sz w:val="16"/>
                <w:szCs w:val="16"/>
              </w:rPr>
            </w:pPr>
            <w:hyperlink r:id="rId21" w:history="1">
              <w:r w:rsidRPr="0065629D">
                <w:rPr>
                  <w:sz w:val="16"/>
                  <w:szCs w:val="16"/>
                </w:rPr>
                <w:t>SP-220439</w:t>
              </w:r>
            </w:hyperlink>
          </w:p>
          <w:p w14:paraId="0C09E137" w14:textId="77777777" w:rsidR="00EA3DAD" w:rsidRPr="0065629D" w:rsidRDefault="00EA3DAD" w:rsidP="00AC5BAF">
            <w:pPr>
              <w:pStyle w:val="TAL"/>
              <w:keepNext w:val="0"/>
              <w:rPr>
                <w:sz w:val="16"/>
                <w:szCs w:val="16"/>
              </w:rPr>
            </w:pPr>
          </w:p>
        </w:tc>
        <w:tc>
          <w:tcPr>
            <w:tcW w:w="2410" w:type="dxa"/>
          </w:tcPr>
          <w:p w14:paraId="7211C29C" w14:textId="77777777" w:rsidR="00EA3DAD" w:rsidRPr="0065629D" w:rsidRDefault="00EA3DAD" w:rsidP="00AC5BAF">
            <w:pPr>
              <w:pStyle w:val="TAL"/>
              <w:keepNext w:val="0"/>
              <w:rPr>
                <w:sz w:val="16"/>
                <w:szCs w:val="16"/>
              </w:rPr>
            </w:pPr>
            <w:r w:rsidRPr="0065629D">
              <w:rPr>
                <w:sz w:val="16"/>
                <w:szCs w:val="16"/>
              </w:rPr>
              <w:t>TR 22.876 [21]</w:t>
            </w:r>
          </w:p>
        </w:tc>
      </w:tr>
      <w:tr w:rsidR="00EA3DAD" w:rsidRPr="0065629D" w14:paraId="70465446" w14:textId="77777777" w:rsidTr="00AC5BAF">
        <w:trPr>
          <w:cantSplit/>
          <w:jc w:val="center"/>
        </w:trPr>
        <w:tc>
          <w:tcPr>
            <w:tcW w:w="1098" w:type="dxa"/>
          </w:tcPr>
          <w:p w14:paraId="45CB2C67" w14:textId="77777777" w:rsidR="00EA3DAD" w:rsidRPr="0065629D" w:rsidRDefault="00EA3DAD" w:rsidP="00AC5BAF">
            <w:pPr>
              <w:pStyle w:val="TAL"/>
              <w:keepNext w:val="0"/>
              <w:rPr>
                <w:sz w:val="16"/>
                <w:szCs w:val="16"/>
              </w:rPr>
            </w:pPr>
            <w:r w:rsidRPr="0065629D">
              <w:rPr>
                <w:sz w:val="16"/>
                <w:szCs w:val="16"/>
              </w:rPr>
              <w:t>1000030</w:t>
            </w:r>
          </w:p>
        </w:tc>
        <w:tc>
          <w:tcPr>
            <w:tcW w:w="850" w:type="dxa"/>
          </w:tcPr>
          <w:p w14:paraId="1E73324D"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445D875E" w14:textId="77777777" w:rsidR="00EA3DAD" w:rsidRPr="0065629D" w:rsidRDefault="00EA3DAD" w:rsidP="00AC5BAF">
            <w:pPr>
              <w:pStyle w:val="TAL"/>
              <w:keepNext w:val="0"/>
              <w:rPr>
                <w:sz w:val="16"/>
                <w:szCs w:val="16"/>
              </w:rPr>
            </w:pPr>
            <w:r w:rsidRPr="0065629D">
              <w:rPr>
                <w:sz w:val="16"/>
                <w:szCs w:val="16"/>
              </w:rPr>
              <w:t xml:space="preserve">AI/ML Model Transfer Phase 2 </w:t>
            </w:r>
          </w:p>
        </w:tc>
        <w:tc>
          <w:tcPr>
            <w:tcW w:w="1500" w:type="dxa"/>
          </w:tcPr>
          <w:p w14:paraId="531F015B" w14:textId="77777777" w:rsidR="00EA3DAD" w:rsidRPr="0065629D" w:rsidRDefault="00EA3DAD" w:rsidP="00AC5BAF">
            <w:pPr>
              <w:pStyle w:val="TAL"/>
              <w:keepNext w:val="0"/>
              <w:rPr>
                <w:sz w:val="16"/>
                <w:szCs w:val="16"/>
              </w:rPr>
            </w:pPr>
            <w:r w:rsidRPr="0065629D">
              <w:rPr>
                <w:sz w:val="16"/>
                <w:szCs w:val="16"/>
              </w:rPr>
              <w:t>AIML_MT_Ph2</w:t>
            </w:r>
          </w:p>
        </w:tc>
        <w:tc>
          <w:tcPr>
            <w:tcW w:w="1476" w:type="dxa"/>
          </w:tcPr>
          <w:p w14:paraId="6783E296" w14:textId="77777777" w:rsidR="00EA3DAD" w:rsidRPr="0065629D" w:rsidRDefault="00EA3DAD" w:rsidP="00AC5BAF">
            <w:pPr>
              <w:pStyle w:val="TAL"/>
              <w:keepNext w:val="0"/>
              <w:rPr>
                <w:sz w:val="16"/>
                <w:szCs w:val="16"/>
              </w:rPr>
            </w:pPr>
            <w:hyperlink r:id="rId22" w:history="1">
              <w:r w:rsidRPr="0065629D">
                <w:rPr>
                  <w:sz w:val="16"/>
                  <w:szCs w:val="16"/>
                </w:rPr>
                <w:t>SP-230514</w:t>
              </w:r>
            </w:hyperlink>
          </w:p>
          <w:p w14:paraId="49988F39" w14:textId="77777777" w:rsidR="00EA3DAD" w:rsidRPr="0065629D" w:rsidRDefault="00EA3DAD" w:rsidP="00AC5BAF">
            <w:pPr>
              <w:pStyle w:val="TAL"/>
              <w:keepNext w:val="0"/>
              <w:rPr>
                <w:sz w:val="16"/>
                <w:szCs w:val="16"/>
              </w:rPr>
            </w:pPr>
          </w:p>
          <w:p w14:paraId="7CBB6BC6" w14:textId="77777777" w:rsidR="00EA3DAD" w:rsidRPr="0065629D" w:rsidRDefault="00EA3DAD" w:rsidP="00AC5BAF">
            <w:pPr>
              <w:pStyle w:val="TAL"/>
              <w:keepNext w:val="0"/>
              <w:rPr>
                <w:sz w:val="16"/>
                <w:szCs w:val="16"/>
              </w:rPr>
            </w:pPr>
          </w:p>
        </w:tc>
        <w:tc>
          <w:tcPr>
            <w:tcW w:w="2410" w:type="dxa"/>
          </w:tcPr>
          <w:p w14:paraId="3D22849D" w14:textId="77777777" w:rsidR="00EA3DAD" w:rsidRPr="0065629D" w:rsidRDefault="00EA3DAD" w:rsidP="00AC5BAF">
            <w:pPr>
              <w:pStyle w:val="TAL"/>
              <w:keepNext w:val="0"/>
              <w:rPr>
                <w:sz w:val="16"/>
                <w:szCs w:val="16"/>
              </w:rPr>
            </w:pPr>
            <w:r w:rsidRPr="0065629D">
              <w:rPr>
                <w:sz w:val="16"/>
                <w:szCs w:val="16"/>
              </w:rPr>
              <w:t>TS 22.261 [6]</w:t>
            </w:r>
          </w:p>
        </w:tc>
      </w:tr>
      <w:tr w:rsidR="00EA3DAD" w:rsidRPr="0065629D" w14:paraId="4C356235" w14:textId="77777777" w:rsidTr="00AC5BAF">
        <w:trPr>
          <w:cantSplit/>
          <w:jc w:val="center"/>
        </w:trPr>
        <w:tc>
          <w:tcPr>
            <w:tcW w:w="1098" w:type="dxa"/>
            <w:shd w:val="clear" w:color="auto" w:fill="DAE9F7"/>
          </w:tcPr>
          <w:p w14:paraId="551BE815" w14:textId="77777777" w:rsidR="00EA3DAD" w:rsidRPr="0065629D" w:rsidRDefault="00EA3DAD" w:rsidP="00AC5BAF">
            <w:pPr>
              <w:pStyle w:val="TAH"/>
              <w:rPr>
                <w:sz w:val="16"/>
                <w:szCs w:val="16"/>
              </w:rPr>
            </w:pPr>
            <w:r w:rsidRPr="0065629D">
              <w:rPr>
                <w:sz w:val="16"/>
                <w:szCs w:val="16"/>
              </w:rPr>
              <w:t>SA WG2</w:t>
            </w:r>
          </w:p>
        </w:tc>
        <w:tc>
          <w:tcPr>
            <w:tcW w:w="850" w:type="dxa"/>
            <w:shd w:val="clear" w:color="auto" w:fill="DAE9F7"/>
          </w:tcPr>
          <w:p w14:paraId="2AA341C6" w14:textId="77777777" w:rsidR="00EA3DAD" w:rsidRPr="0065629D" w:rsidRDefault="00EA3DAD" w:rsidP="00AC5BAF">
            <w:pPr>
              <w:pStyle w:val="TAH"/>
              <w:rPr>
                <w:sz w:val="16"/>
                <w:szCs w:val="16"/>
              </w:rPr>
            </w:pPr>
          </w:p>
        </w:tc>
        <w:tc>
          <w:tcPr>
            <w:tcW w:w="2516" w:type="dxa"/>
            <w:shd w:val="clear" w:color="auto" w:fill="DAE9F7"/>
          </w:tcPr>
          <w:p w14:paraId="541F2218" w14:textId="77777777" w:rsidR="00EA3DAD" w:rsidRPr="0065629D" w:rsidRDefault="00EA3DAD" w:rsidP="00AC5BAF">
            <w:pPr>
              <w:pStyle w:val="TAH"/>
              <w:rPr>
                <w:sz w:val="16"/>
                <w:szCs w:val="16"/>
              </w:rPr>
            </w:pPr>
          </w:p>
        </w:tc>
        <w:tc>
          <w:tcPr>
            <w:tcW w:w="1500" w:type="dxa"/>
            <w:shd w:val="clear" w:color="auto" w:fill="DAE9F7"/>
          </w:tcPr>
          <w:p w14:paraId="496BD267" w14:textId="77777777" w:rsidR="00EA3DAD" w:rsidRPr="0065629D" w:rsidRDefault="00EA3DAD" w:rsidP="00AC5BAF">
            <w:pPr>
              <w:pStyle w:val="TAH"/>
              <w:rPr>
                <w:sz w:val="16"/>
                <w:szCs w:val="16"/>
              </w:rPr>
            </w:pPr>
          </w:p>
        </w:tc>
        <w:tc>
          <w:tcPr>
            <w:tcW w:w="1476" w:type="dxa"/>
            <w:shd w:val="clear" w:color="auto" w:fill="DAE9F7"/>
          </w:tcPr>
          <w:p w14:paraId="48739189" w14:textId="77777777" w:rsidR="00EA3DAD" w:rsidRPr="0065629D" w:rsidRDefault="00EA3DAD" w:rsidP="00AC5BAF">
            <w:pPr>
              <w:pStyle w:val="TAH"/>
              <w:rPr>
                <w:sz w:val="16"/>
                <w:szCs w:val="16"/>
              </w:rPr>
            </w:pPr>
          </w:p>
        </w:tc>
        <w:tc>
          <w:tcPr>
            <w:tcW w:w="2410" w:type="dxa"/>
            <w:shd w:val="clear" w:color="auto" w:fill="DAE9F7"/>
          </w:tcPr>
          <w:p w14:paraId="14A2FFA0" w14:textId="77777777" w:rsidR="00EA3DAD" w:rsidRPr="0065629D" w:rsidRDefault="00EA3DAD" w:rsidP="00AC5BAF">
            <w:pPr>
              <w:pStyle w:val="TAH"/>
              <w:rPr>
                <w:sz w:val="16"/>
                <w:szCs w:val="16"/>
              </w:rPr>
            </w:pPr>
          </w:p>
        </w:tc>
      </w:tr>
      <w:tr w:rsidR="00EA3DAD" w:rsidRPr="0065629D" w14:paraId="7651137D"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5629D" w:rsidRDefault="00EA3DAD" w:rsidP="00AC5BAF">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5629D" w:rsidRDefault="00EA3DAD" w:rsidP="00AC5BAF">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5629D" w:rsidRDefault="00EA3DAD" w:rsidP="00AC5BAF">
            <w:pPr>
              <w:pStyle w:val="TAL"/>
              <w:keepNext w:val="0"/>
              <w:rPr>
                <w:sz w:val="16"/>
                <w:szCs w:val="16"/>
              </w:rPr>
            </w:pPr>
            <w:r w:rsidRPr="0065629D">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6A741696" w14:textId="77777777" w:rsidR="00EA3DAD" w:rsidRPr="0065629D" w:rsidRDefault="00EA3DAD" w:rsidP="00AC5BAF">
            <w:pPr>
              <w:pStyle w:val="TAL"/>
              <w:keepNext w:val="0"/>
              <w:rPr>
                <w:sz w:val="16"/>
                <w:szCs w:val="16"/>
              </w:rPr>
            </w:pPr>
            <w:hyperlink r:id="rId23" w:history="1">
              <w:r w:rsidRPr="0065629D">
                <w:rPr>
                  <w:sz w:val="16"/>
                  <w:szCs w:val="16"/>
                </w:rPr>
                <w:t>SP-231278</w:t>
              </w:r>
            </w:hyperlink>
          </w:p>
          <w:p w14:paraId="02936B96"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5629D" w:rsidRDefault="00EA3DAD" w:rsidP="00AC5BAF">
            <w:pPr>
              <w:pStyle w:val="TAL"/>
              <w:keepNext w:val="0"/>
              <w:rPr>
                <w:sz w:val="16"/>
                <w:szCs w:val="16"/>
              </w:rPr>
            </w:pPr>
            <w:r w:rsidRPr="0065629D">
              <w:rPr>
                <w:sz w:val="16"/>
                <w:szCs w:val="16"/>
              </w:rPr>
              <w:t>TS 23.501 [22]</w:t>
            </w:r>
          </w:p>
          <w:p w14:paraId="606557C4" w14:textId="77777777" w:rsidR="00EA3DAD" w:rsidRPr="0065629D" w:rsidRDefault="00EA3DAD" w:rsidP="00AC5BAF">
            <w:pPr>
              <w:pStyle w:val="TAL"/>
              <w:keepNext w:val="0"/>
              <w:rPr>
                <w:sz w:val="16"/>
                <w:szCs w:val="16"/>
              </w:rPr>
            </w:pPr>
            <w:r w:rsidRPr="0065629D">
              <w:rPr>
                <w:sz w:val="16"/>
                <w:szCs w:val="16"/>
              </w:rPr>
              <w:t>TS 23.502 [23]</w:t>
            </w:r>
          </w:p>
          <w:p w14:paraId="2AE4EAAC" w14:textId="77777777" w:rsidR="00EA3DAD" w:rsidRPr="0065629D" w:rsidRDefault="00EA3DAD" w:rsidP="00AC5BAF">
            <w:pPr>
              <w:pStyle w:val="TAL"/>
              <w:keepNext w:val="0"/>
              <w:rPr>
                <w:sz w:val="16"/>
                <w:szCs w:val="16"/>
              </w:rPr>
            </w:pPr>
            <w:r w:rsidRPr="0065629D">
              <w:rPr>
                <w:sz w:val="16"/>
                <w:szCs w:val="16"/>
              </w:rPr>
              <w:t>TS 23.503 [24]</w:t>
            </w:r>
          </w:p>
          <w:p w14:paraId="2B0B949D" w14:textId="77777777" w:rsidR="00EA3DAD" w:rsidRPr="0065629D" w:rsidRDefault="00EA3DAD" w:rsidP="00AC5BAF">
            <w:pPr>
              <w:pStyle w:val="TAL"/>
              <w:keepNext w:val="0"/>
              <w:rPr>
                <w:sz w:val="16"/>
                <w:szCs w:val="16"/>
              </w:rPr>
            </w:pPr>
            <w:r w:rsidRPr="0065629D">
              <w:rPr>
                <w:sz w:val="16"/>
                <w:szCs w:val="16"/>
              </w:rPr>
              <w:t>TS 23.288 [8]</w:t>
            </w:r>
          </w:p>
        </w:tc>
      </w:tr>
      <w:tr w:rsidR="00EA3DAD" w:rsidRPr="0065629D" w14:paraId="0A646F3A"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5629D" w:rsidRDefault="00EA3DAD" w:rsidP="00AC5BAF">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5629D" w:rsidRDefault="00EA3DAD" w:rsidP="00AC5BAF">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5629D" w:rsidRDefault="00EA3DAD" w:rsidP="00AC5BAF">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5629D" w:rsidRDefault="00EA3DAD" w:rsidP="00AC5BAF">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7BB9691" w14:textId="77777777" w:rsidR="00EA3DAD" w:rsidRPr="0065629D" w:rsidRDefault="00EA3DAD" w:rsidP="00AC5BAF">
            <w:pPr>
              <w:pStyle w:val="TAL"/>
              <w:keepNext w:val="0"/>
              <w:rPr>
                <w:sz w:val="16"/>
                <w:szCs w:val="16"/>
              </w:rPr>
            </w:pPr>
            <w:hyperlink r:id="rId24" w:history="1">
              <w:r w:rsidRPr="0065629D">
                <w:rPr>
                  <w:sz w:val="16"/>
                  <w:szCs w:val="16"/>
                </w:rPr>
                <w:t>SP-230110</w:t>
              </w:r>
            </w:hyperlink>
          </w:p>
          <w:p w14:paraId="528C0CE5"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5629D" w:rsidRDefault="00EA3DAD" w:rsidP="00AC5BAF">
            <w:pPr>
              <w:pStyle w:val="TAL"/>
              <w:keepNext w:val="0"/>
              <w:rPr>
                <w:sz w:val="16"/>
                <w:szCs w:val="16"/>
              </w:rPr>
            </w:pPr>
            <w:r w:rsidRPr="0065629D">
              <w:rPr>
                <w:sz w:val="16"/>
                <w:szCs w:val="16"/>
              </w:rPr>
              <w:t>TS 23.501 [22]</w:t>
            </w:r>
          </w:p>
          <w:p w14:paraId="255584B7" w14:textId="77777777" w:rsidR="00EA3DAD" w:rsidRPr="0065629D" w:rsidRDefault="00EA3DAD" w:rsidP="00AC5BAF">
            <w:pPr>
              <w:pStyle w:val="TAL"/>
              <w:keepNext w:val="0"/>
              <w:rPr>
                <w:sz w:val="16"/>
                <w:szCs w:val="16"/>
              </w:rPr>
            </w:pPr>
            <w:r w:rsidRPr="0065629D">
              <w:rPr>
                <w:sz w:val="16"/>
                <w:szCs w:val="16"/>
              </w:rPr>
              <w:t>TS 23.502 [23]</w:t>
            </w:r>
          </w:p>
          <w:p w14:paraId="5CD138F8" w14:textId="77777777" w:rsidR="00EA3DAD" w:rsidRPr="0065629D" w:rsidRDefault="00EA3DAD" w:rsidP="00AC5BAF">
            <w:pPr>
              <w:pStyle w:val="TAL"/>
              <w:keepNext w:val="0"/>
              <w:rPr>
                <w:sz w:val="16"/>
                <w:szCs w:val="16"/>
              </w:rPr>
            </w:pPr>
            <w:r w:rsidRPr="0065629D">
              <w:rPr>
                <w:sz w:val="16"/>
                <w:szCs w:val="16"/>
              </w:rPr>
              <w:t>TS 23.503 [24]</w:t>
            </w:r>
          </w:p>
          <w:p w14:paraId="61836FC9" w14:textId="77777777" w:rsidR="00EA3DAD" w:rsidRPr="0065629D" w:rsidRDefault="00EA3DAD" w:rsidP="00AC5BAF">
            <w:pPr>
              <w:pStyle w:val="TAL"/>
              <w:keepNext w:val="0"/>
              <w:rPr>
                <w:sz w:val="16"/>
                <w:szCs w:val="16"/>
              </w:rPr>
            </w:pPr>
            <w:r w:rsidRPr="0065629D">
              <w:rPr>
                <w:sz w:val="16"/>
                <w:szCs w:val="16"/>
              </w:rPr>
              <w:t>TS 23.288 [8]</w:t>
            </w:r>
          </w:p>
        </w:tc>
      </w:tr>
      <w:tr w:rsidR="00EA3DAD" w:rsidRPr="0065629D" w14:paraId="05E3CA5D" w14:textId="77777777" w:rsidTr="00AC5BAF">
        <w:trPr>
          <w:cantSplit/>
          <w:jc w:val="center"/>
        </w:trPr>
        <w:tc>
          <w:tcPr>
            <w:tcW w:w="1098" w:type="dxa"/>
          </w:tcPr>
          <w:p w14:paraId="4A0BCB8D" w14:textId="77777777" w:rsidR="00EA3DAD" w:rsidRPr="0065629D" w:rsidRDefault="00EA3DAD" w:rsidP="00AC5BAF">
            <w:pPr>
              <w:pStyle w:val="TAL"/>
              <w:keepNext w:val="0"/>
              <w:rPr>
                <w:sz w:val="16"/>
                <w:szCs w:val="16"/>
              </w:rPr>
            </w:pPr>
            <w:r w:rsidRPr="0065629D">
              <w:rPr>
                <w:sz w:val="16"/>
                <w:szCs w:val="16"/>
              </w:rPr>
              <w:lastRenderedPageBreak/>
              <w:t>1020068</w:t>
            </w:r>
          </w:p>
        </w:tc>
        <w:tc>
          <w:tcPr>
            <w:tcW w:w="850" w:type="dxa"/>
          </w:tcPr>
          <w:p w14:paraId="418CC500"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506E769A" w14:textId="77777777" w:rsidR="00EA3DAD" w:rsidRPr="0065629D" w:rsidRDefault="00EA3DAD" w:rsidP="00AC5BAF">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38C8D779" w14:textId="77777777" w:rsidR="00EA3DAD" w:rsidRPr="0065629D" w:rsidRDefault="00EA3DAD" w:rsidP="00AC5BAF">
            <w:pPr>
              <w:pStyle w:val="TAL"/>
              <w:keepNext w:val="0"/>
              <w:rPr>
                <w:sz w:val="16"/>
                <w:szCs w:val="16"/>
              </w:rPr>
            </w:pPr>
            <w:r w:rsidRPr="0065629D">
              <w:rPr>
                <w:sz w:val="16"/>
                <w:szCs w:val="16"/>
              </w:rPr>
              <w:t>FS_AIML_CN</w:t>
            </w:r>
          </w:p>
        </w:tc>
        <w:tc>
          <w:tcPr>
            <w:tcW w:w="1476" w:type="dxa"/>
          </w:tcPr>
          <w:p w14:paraId="0BFF1B85" w14:textId="77777777" w:rsidR="00EA3DAD" w:rsidRPr="0065629D" w:rsidRDefault="00EA3DAD" w:rsidP="00AC5BAF">
            <w:pPr>
              <w:pStyle w:val="TAL"/>
              <w:keepNext w:val="0"/>
              <w:rPr>
                <w:sz w:val="16"/>
                <w:szCs w:val="16"/>
              </w:rPr>
            </w:pPr>
            <w:hyperlink r:id="rId25" w:history="1">
              <w:r w:rsidRPr="0065629D">
                <w:rPr>
                  <w:sz w:val="16"/>
                  <w:szCs w:val="16"/>
                </w:rPr>
                <w:t>SP-231800</w:t>
              </w:r>
            </w:hyperlink>
          </w:p>
          <w:p w14:paraId="54CF79A2" w14:textId="77777777" w:rsidR="00EA3DAD" w:rsidRPr="0065629D" w:rsidRDefault="00EA3DAD" w:rsidP="00AC5BAF">
            <w:pPr>
              <w:pStyle w:val="TAL"/>
              <w:keepNext w:val="0"/>
              <w:rPr>
                <w:sz w:val="16"/>
                <w:szCs w:val="16"/>
              </w:rPr>
            </w:pPr>
          </w:p>
        </w:tc>
        <w:tc>
          <w:tcPr>
            <w:tcW w:w="2410" w:type="dxa"/>
          </w:tcPr>
          <w:p w14:paraId="367A1E29" w14:textId="77777777" w:rsidR="00EA3DAD" w:rsidRPr="0065629D" w:rsidRDefault="00EA3DAD" w:rsidP="00AC5BAF">
            <w:pPr>
              <w:pStyle w:val="TAL"/>
              <w:keepNext w:val="0"/>
              <w:rPr>
                <w:sz w:val="16"/>
                <w:szCs w:val="16"/>
              </w:rPr>
            </w:pPr>
            <w:r w:rsidRPr="0065629D">
              <w:rPr>
                <w:sz w:val="16"/>
                <w:szCs w:val="16"/>
              </w:rPr>
              <w:t>TR 23.700-84 [4]</w:t>
            </w:r>
          </w:p>
        </w:tc>
      </w:tr>
      <w:tr w:rsidR="00EA3DAD" w:rsidRPr="0065629D" w14:paraId="18DBF9CF" w14:textId="77777777" w:rsidTr="00AC5BAF">
        <w:trPr>
          <w:cantSplit/>
          <w:jc w:val="center"/>
        </w:trPr>
        <w:tc>
          <w:tcPr>
            <w:tcW w:w="1098" w:type="dxa"/>
          </w:tcPr>
          <w:p w14:paraId="0ED6FF7F" w14:textId="77777777" w:rsidR="00EA3DAD" w:rsidRPr="0065629D" w:rsidRDefault="00EA3DAD" w:rsidP="00AC5BAF">
            <w:pPr>
              <w:pStyle w:val="TAL"/>
              <w:keepNext w:val="0"/>
              <w:rPr>
                <w:sz w:val="16"/>
                <w:szCs w:val="16"/>
              </w:rPr>
            </w:pPr>
            <w:r w:rsidRPr="0065629D">
              <w:rPr>
                <w:sz w:val="16"/>
                <w:szCs w:val="16"/>
              </w:rPr>
              <w:t>1040033</w:t>
            </w:r>
          </w:p>
        </w:tc>
        <w:tc>
          <w:tcPr>
            <w:tcW w:w="850" w:type="dxa"/>
          </w:tcPr>
          <w:p w14:paraId="691456F8"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4C594BE6" w14:textId="77777777" w:rsidR="00EA3DAD" w:rsidRPr="0065629D" w:rsidRDefault="00EA3DAD" w:rsidP="00AC5BAF">
            <w:pPr>
              <w:pStyle w:val="TAL"/>
              <w:keepNext w:val="0"/>
              <w:rPr>
                <w:sz w:val="16"/>
                <w:szCs w:val="16"/>
              </w:rPr>
            </w:pPr>
            <w:r w:rsidRPr="0065629D">
              <w:rPr>
                <w:sz w:val="16"/>
                <w:szCs w:val="16"/>
              </w:rPr>
              <w:t>Core Network Enhanced Support for Artificial Intelligence (AI)/Machine Learning (ML)</w:t>
            </w:r>
          </w:p>
        </w:tc>
        <w:tc>
          <w:tcPr>
            <w:tcW w:w="1500" w:type="dxa"/>
          </w:tcPr>
          <w:p w14:paraId="18C18E4C" w14:textId="77777777" w:rsidR="00EA3DAD" w:rsidRPr="0065629D" w:rsidRDefault="00EA3DAD" w:rsidP="00AC5BAF">
            <w:pPr>
              <w:pStyle w:val="TAL"/>
              <w:keepNext w:val="0"/>
              <w:rPr>
                <w:sz w:val="16"/>
                <w:szCs w:val="16"/>
              </w:rPr>
            </w:pPr>
            <w:r w:rsidRPr="0065629D">
              <w:rPr>
                <w:sz w:val="16"/>
                <w:szCs w:val="16"/>
              </w:rPr>
              <w:t>AIML_CN</w:t>
            </w:r>
          </w:p>
        </w:tc>
        <w:tc>
          <w:tcPr>
            <w:tcW w:w="1476" w:type="dxa"/>
          </w:tcPr>
          <w:p w14:paraId="547CC7FC" w14:textId="77777777" w:rsidR="00EA3DAD" w:rsidRPr="0065629D" w:rsidRDefault="00EA3DAD" w:rsidP="00AC5BAF">
            <w:pPr>
              <w:pStyle w:val="TAL"/>
              <w:keepNext w:val="0"/>
              <w:rPr>
                <w:sz w:val="16"/>
                <w:szCs w:val="16"/>
              </w:rPr>
            </w:pPr>
            <w:hyperlink r:id="rId26" w:history="1">
              <w:r w:rsidRPr="0065629D">
                <w:rPr>
                  <w:sz w:val="16"/>
                  <w:szCs w:val="16"/>
                </w:rPr>
                <w:t>SP-240991</w:t>
              </w:r>
            </w:hyperlink>
          </w:p>
          <w:p w14:paraId="5210E83C" w14:textId="77777777" w:rsidR="00EA3DAD" w:rsidRPr="0065629D" w:rsidRDefault="00EA3DAD" w:rsidP="00AC5BAF">
            <w:pPr>
              <w:pStyle w:val="TAL"/>
              <w:keepNext w:val="0"/>
              <w:rPr>
                <w:sz w:val="16"/>
                <w:szCs w:val="16"/>
              </w:rPr>
            </w:pPr>
          </w:p>
        </w:tc>
        <w:tc>
          <w:tcPr>
            <w:tcW w:w="2410" w:type="dxa"/>
          </w:tcPr>
          <w:p w14:paraId="6DAA2FE5" w14:textId="77777777" w:rsidR="00EA3DAD" w:rsidRPr="0065629D" w:rsidRDefault="00EA3DAD" w:rsidP="00AC5BAF">
            <w:pPr>
              <w:pStyle w:val="TAL"/>
              <w:keepNext w:val="0"/>
              <w:rPr>
                <w:sz w:val="16"/>
                <w:szCs w:val="16"/>
              </w:rPr>
            </w:pPr>
            <w:r w:rsidRPr="0065629D">
              <w:rPr>
                <w:sz w:val="16"/>
                <w:szCs w:val="16"/>
              </w:rPr>
              <w:t>TS 23.288 [8]</w:t>
            </w:r>
          </w:p>
          <w:p w14:paraId="34FC45D3" w14:textId="77777777" w:rsidR="00EA3DAD" w:rsidRPr="0065629D" w:rsidRDefault="00EA3DAD" w:rsidP="00AC5BAF">
            <w:pPr>
              <w:pStyle w:val="TAL"/>
              <w:keepNext w:val="0"/>
              <w:rPr>
                <w:sz w:val="16"/>
                <w:szCs w:val="16"/>
              </w:rPr>
            </w:pPr>
            <w:r w:rsidRPr="0065629D">
              <w:rPr>
                <w:sz w:val="16"/>
                <w:szCs w:val="16"/>
              </w:rPr>
              <w:t>TS 23.501 [22]</w:t>
            </w:r>
          </w:p>
          <w:p w14:paraId="4D0F7D34" w14:textId="77777777" w:rsidR="00EA3DAD" w:rsidRPr="0065629D" w:rsidRDefault="00EA3DAD" w:rsidP="00AC5BAF">
            <w:pPr>
              <w:pStyle w:val="TAL"/>
              <w:keepNext w:val="0"/>
              <w:rPr>
                <w:sz w:val="16"/>
                <w:szCs w:val="16"/>
              </w:rPr>
            </w:pPr>
            <w:r w:rsidRPr="0065629D">
              <w:rPr>
                <w:sz w:val="16"/>
                <w:szCs w:val="16"/>
              </w:rPr>
              <w:t>TS 23.502 [23]</w:t>
            </w:r>
          </w:p>
          <w:p w14:paraId="66430DA7" w14:textId="77777777" w:rsidR="00EA3DAD" w:rsidRPr="0065629D" w:rsidRDefault="00EA3DAD" w:rsidP="00AC5BAF">
            <w:pPr>
              <w:pStyle w:val="TAL"/>
              <w:keepNext w:val="0"/>
              <w:rPr>
                <w:sz w:val="16"/>
                <w:szCs w:val="16"/>
              </w:rPr>
            </w:pPr>
            <w:r w:rsidRPr="0065629D">
              <w:rPr>
                <w:sz w:val="16"/>
                <w:szCs w:val="16"/>
              </w:rPr>
              <w:t>TS 23.503 [24]</w:t>
            </w:r>
          </w:p>
          <w:p w14:paraId="356FB0BC" w14:textId="77777777" w:rsidR="00EA3DAD" w:rsidRPr="0065629D" w:rsidRDefault="00EA3DAD" w:rsidP="00AC5BAF">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EA3DAD" w:rsidRPr="0065629D" w14:paraId="4F7044A9" w14:textId="77777777" w:rsidTr="00AC5BAF">
        <w:trPr>
          <w:cantSplit/>
          <w:jc w:val="center"/>
        </w:trPr>
        <w:tc>
          <w:tcPr>
            <w:tcW w:w="1098" w:type="dxa"/>
            <w:shd w:val="clear" w:color="auto" w:fill="DAE9F7"/>
          </w:tcPr>
          <w:p w14:paraId="4A0B480D" w14:textId="77777777" w:rsidR="00EA3DAD" w:rsidRPr="0065629D" w:rsidRDefault="00EA3DAD" w:rsidP="00AC5BAF">
            <w:pPr>
              <w:pStyle w:val="TAH"/>
              <w:rPr>
                <w:sz w:val="16"/>
                <w:szCs w:val="16"/>
              </w:rPr>
            </w:pPr>
            <w:r w:rsidRPr="0065629D">
              <w:rPr>
                <w:sz w:val="16"/>
                <w:szCs w:val="16"/>
              </w:rPr>
              <w:t>SA WG3</w:t>
            </w:r>
          </w:p>
        </w:tc>
        <w:tc>
          <w:tcPr>
            <w:tcW w:w="850" w:type="dxa"/>
            <w:shd w:val="clear" w:color="auto" w:fill="DAE9F7"/>
          </w:tcPr>
          <w:p w14:paraId="2DD7EA00" w14:textId="77777777" w:rsidR="00EA3DAD" w:rsidRPr="0065629D" w:rsidRDefault="00EA3DAD" w:rsidP="00AC5BAF">
            <w:pPr>
              <w:pStyle w:val="TAH"/>
              <w:rPr>
                <w:sz w:val="16"/>
                <w:szCs w:val="16"/>
              </w:rPr>
            </w:pPr>
          </w:p>
        </w:tc>
        <w:tc>
          <w:tcPr>
            <w:tcW w:w="2516" w:type="dxa"/>
            <w:shd w:val="clear" w:color="auto" w:fill="DAE9F7"/>
          </w:tcPr>
          <w:p w14:paraId="4F38BC38" w14:textId="77777777" w:rsidR="00EA3DAD" w:rsidRPr="0065629D" w:rsidRDefault="00EA3DAD" w:rsidP="00AC5BAF">
            <w:pPr>
              <w:pStyle w:val="TAH"/>
              <w:rPr>
                <w:sz w:val="16"/>
                <w:szCs w:val="16"/>
              </w:rPr>
            </w:pPr>
          </w:p>
        </w:tc>
        <w:tc>
          <w:tcPr>
            <w:tcW w:w="1500" w:type="dxa"/>
            <w:shd w:val="clear" w:color="auto" w:fill="DAE9F7"/>
          </w:tcPr>
          <w:p w14:paraId="4E998F5A" w14:textId="77777777" w:rsidR="00EA3DAD" w:rsidRPr="0065629D" w:rsidRDefault="00EA3DAD" w:rsidP="00AC5BAF">
            <w:pPr>
              <w:pStyle w:val="TAH"/>
              <w:rPr>
                <w:sz w:val="16"/>
                <w:szCs w:val="16"/>
              </w:rPr>
            </w:pPr>
          </w:p>
        </w:tc>
        <w:tc>
          <w:tcPr>
            <w:tcW w:w="1476" w:type="dxa"/>
            <w:shd w:val="clear" w:color="auto" w:fill="DAE9F7"/>
          </w:tcPr>
          <w:p w14:paraId="741D55D2" w14:textId="77777777" w:rsidR="00EA3DAD" w:rsidRPr="0065629D" w:rsidRDefault="00EA3DAD" w:rsidP="00AC5BAF">
            <w:pPr>
              <w:pStyle w:val="TAH"/>
              <w:rPr>
                <w:sz w:val="16"/>
                <w:szCs w:val="16"/>
              </w:rPr>
            </w:pPr>
          </w:p>
        </w:tc>
        <w:tc>
          <w:tcPr>
            <w:tcW w:w="2410" w:type="dxa"/>
            <w:shd w:val="clear" w:color="auto" w:fill="DAE9F7"/>
          </w:tcPr>
          <w:p w14:paraId="2472493C" w14:textId="77777777" w:rsidR="00EA3DAD" w:rsidRPr="0065629D" w:rsidRDefault="00EA3DAD" w:rsidP="00AC5BAF">
            <w:pPr>
              <w:pStyle w:val="TAH"/>
              <w:rPr>
                <w:sz w:val="16"/>
                <w:szCs w:val="16"/>
              </w:rPr>
            </w:pPr>
          </w:p>
        </w:tc>
      </w:tr>
      <w:tr w:rsidR="00EA3DAD" w:rsidRPr="0065629D" w14:paraId="1C7DC023" w14:textId="77777777" w:rsidTr="00AC5BAF">
        <w:trPr>
          <w:cantSplit/>
          <w:jc w:val="center"/>
        </w:trPr>
        <w:tc>
          <w:tcPr>
            <w:tcW w:w="1098" w:type="dxa"/>
          </w:tcPr>
          <w:p w14:paraId="2106D446" w14:textId="77777777" w:rsidR="00EA3DAD" w:rsidRPr="0065629D" w:rsidRDefault="00EA3DAD" w:rsidP="00AC5BAF">
            <w:pPr>
              <w:pStyle w:val="TAL"/>
              <w:keepNext w:val="0"/>
              <w:rPr>
                <w:sz w:val="16"/>
                <w:szCs w:val="16"/>
              </w:rPr>
            </w:pPr>
            <w:r w:rsidRPr="0065629D">
              <w:rPr>
                <w:sz w:val="16"/>
                <w:szCs w:val="16"/>
              </w:rPr>
              <w:t>990042</w:t>
            </w:r>
          </w:p>
        </w:tc>
        <w:tc>
          <w:tcPr>
            <w:tcW w:w="850" w:type="dxa"/>
          </w:tcPr>
          <w:p w14:paraId="1E0A42D8" w14:textId="77777777" w:rsidR="00EA3DAD" w:rsidRPr="0065629D" w:rsidRDefault="00EA3DAD" w:rsidP="00AC5BAF">
            <w:pPr>
              <w:pStyle w:val="TAL"/>
              <w:keepNext w:val="0"/>
              <w:rPr>
                <w:sz w:val="16"/>
                <w:szCs w:val="16"/>
              </w:rPr>
            </w:pPr>
            <w:r w:rsidRPr="0065629D">
              <w:rPr>
                <w:sz w:val="16"/>
                <w:szCs w:val="16"/>
              </w:rPr>
              <w:t>Rel-18</w:t>
            </w:r>
          </w:p>
        </w:tc>
        <w:tc>
          <w:tcPr>
            <w:tcW w:w="2516" w:type="dxa"/>
          </w:tcPr>
          <w:p w14:paraId="0AB321E7" w14:textId="77777777" w:rsidR="00EA3DAD" w:rsidRPr="0065629D" w:rsidRDefault="00EA3DAD" w:rsidP="00AC5BAF">
            <w:pPr>
              <w:pStyle w:val="TAL"/>
              <w:keepNext w:val="0"/>
              <w:rPr>
                <w:sz w:val="16"/>
                <w:szCs w:val="16"/>
              </w:rPr>
            </w:pPr>
            <w:r w:rsidRPr="0065629D">
              <w:rPr>
                <w:sz w:val="16"/>
                <w:szCs w:val="16"/>
              </w:rPr>
              <w:t>Security aspects of enablers for Network Automation for 5G - phase 3</w:t>
            </w:r>
          </w:p>
        </w:tc>
        <w:tc>
          <w:tcPr>
            <w:tcW w:w="1500" w:type="dxa"/>
          </w:tcPr>
          <w:p w14:paraId="15284EB2" w14:textId="77777777" w:rsidR="00EA3DAD" w:rsidRPr="0065629D" w:rsidRDefault="00EA3DAD" w:rsidP="00AC5BAF">
            <w:pPr>
              <w:pStyle w:val="TAL"/>
              <w:keepNext w:val="0"/>
              <w:rPr>
                <w:sz w:val="16"/>
                <w:szCs w:val="16"/>
              </w:rPr>
            </w:pPr>
            <w:r w:rsidRPr="0065629D">
              <w:rPr>
                <w:sz w:val="16"/>
                <w:szCs w:val="16"/>
              </w:rPr>
              <w:t>eNA_Ph3_SEC</w:t>
            </w:r>
          </w:p>
          <w:p w14:paraId="465FC9D9" w14:textId="77777777" w:rsidR="00EA3DAD" w:rsidRPr="0065629D" w:rsidRDefault="00EA3DAD" w:rsidP="00AC5BAF">
            <w:pPr>
              <w:pStyle w:val="TAL"/>
              <w:keepNext w:val="0"/>
              <w:rPr>
                <w:sz w:val="16"/>
                <w:szCs w:val="16"/>
              </w:rPr>
            </w:pPr>
            <w:r w:rsidRPr="0065629D">
              <w:rPr>
                <w:sz w:val="16"/>
                <w:szCs w:val="16"/>
              </w:rPr>
              <w:t>Rel-18</w:t>
            </w:r>
          </w:p>
        </w:tc>
        <w:tc>
          <w:tcPr>
            <w:tcW w:w="1476" w:type="dxa"/>
          </w:tcPr>
          <w:p w14:paraId="63CF52BC" w14:textId="77777777" w:rsidR="00EA3DAD" w:rsidRPr="0065629D" w:rsidRDefault="00EA3DAD" w:rsidP="00AC5BAF">
            <w:pPr>
              <w:pStyle w:val="TAL"/>
              <w:keepNext w:val="0"/>
              <w:rPr>
                <w:sz w:val="16"/>
                <w:szCs w:val="16"/>
              </w:rPr>
            </w:pPr>
            <w:hyperlink r:id="rId27" w:history="1">
              <w:r w:rsidRPr="0065629D">
                <w:rPr>
                  <w:sz w:val="16"/>
                  <w:szCs w:val="16"/>
                </w:rPr>
                <w:t>SP-230155</w:t>
              </w:r>
            </w:hyperlink>
          </w:p>
          <w:p w14:paraId="23A5EC63" w14:textId="77777777" w:rsidR="00EA3DAD" w:rsidRPr="0065629D" w:rsidRDefault="00EA3DAD" w:rsidP="00AC5BAF">
            <w:pPr>
              <w:pStyle w:val="TAL"/>
              <w:keepNext w:val="0"/>
              <w:rPr>
                <w:sz w:val="16"/>
                <w:szCs w:val="16"/>
              </w:rPr>
            </w:pPr>
          </w:p>
        </w:tc>
        <w:tc>
          <w:tcPr>
            <w:tcW w:w="2410" w:type="dxa"/>
          </w:tcPr>
          <w:p w14:paraId="2F6A4FA2" w14:textId="77777777" w:rsidR="00EA3DAD" w:rsidRPr="0065629D" w:rsidRDefault="00EA3DAD" w:rsidP="00AC5BAF">
            <w:pPr>
              <w:pStyle w:val="TAL"/>
              <w:keepNext w:val="0"/>
              <w:rPr>
                <w:sz w:val="16"/>
                <w:szCs w:val="16"/>
              </w:rPr>
            </w:pPr>
            <w:r w:rsidRPr="0065629D">
              <w:rPr>
                <w:sz w:val="16"/>
                <w:szCs w:val="16"/>
              </w:rPr>
              <w:t>TS 33.501 [22]</w:t>
            </w:r>
          </w:p>
        </w:tc>
      </w:tr>
      <w:tr w:rsidR="00EA3DAD" w:rsidRPr="0065629D" w14:paraId="349CF582" w14:textId="77777777" w:rsidTr="00AC5BAF">
        <w:trPr>
          <w:cantSplit/>
          <w:jc w:val="center"/>
        </w:trPr>
        <w:tc>
          <w:tcPr>
            <w:tcW w:w="1098" w:type="dxa"/>
          </w:tcPr>
          <w:p w14:paraId="1F40C0BB" w14:textId="77777777" w:rsidR="00EA3DAD" w:rsidRPr="0065629D" w:rsidRDefault="00EA3DAD" w:rsidP="00AC5BAF">
            <w:pPr>
              <w:pStyle w:val="TAL"/>
              <w:keepNext w:val="0"/>
              <w:rPr>
                <w:sz w:val="16"/>
                <w:szCs w:val="16"/>
              </w:rPr>
            </w:pPr>
            <w:r w:rsidRPr="0065629D">
              <w:rPr>
                <w:sz w:val="16"/>
                <w:szCs w:val="16"/>
              </w:rPr>
              <w:t>1030035</w:t>
            </w:r>
          </w:p>
        </w:tc>
        <w:tc>
          <w:tcPr>
            <w:tcW w:w="850" w:type="dxa"/>
          </w:tcPr>
          <w:p w14:paraId="122E7A63"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1C19E123" w14:textId="77777777" w:rsidR="00EA3DAD" w:rsidRPr="0065629D" w:rsidRDefault="00EA3DAD" w:rsidP="00AC5BAF">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27DEC5E5" w14:textId="77777777" w:rsidR="00EA3DAD" w:rsidRPr="0065629D" w:rsidRDefault="00EA3DAD" w:rsidP="00AC5BAF">
            <w:pPr>
              <w:pStyle w:val="TAL"/>
              <w:keepNext w:val="0"/>
              <w:rPr>
                <w:sz w:val="16"/>
                <w:szCs w:val="16"/>
              </w:rPr>
            </w:pPr>
            <w:r w:rsidRPr="0065629D">
              <w:rPr>
                <w:sz w:val="16"/>
                <w:szCs w:val="16"/>
              </w:rPr>
              <w:t>FS_AIML_CN_SEC</w:t>
            </w:r>
          </w:p>
        </w:tc>
        <w:tc>
          <w:tcPr>
            <w:tcW w:w="1476" w:type="dxa"/>
          </w:tcPr>
          <w:p w14:paraId="285AB54A" w14:textId="77777777" w:rsidR="00EA3DAD" w:rsidRPr="0065629D" w:rsidRDefault="00EA3DAD" w:rsidP="00AC5BAF">
            <w:pPr>
              <w:pStyle w:val="TAL"/>
              <w:keepNext w:val="0"/>
              <w:rPr>
                <w:sz w:val="16"/>
                <w:szCs w:val="16"/>
              </w:rPr>
            </w:pPr>
            <w:hyperlink r:id="rId28" w:history="1">
              <w:r w:rsidRPr="0065629D">
                <w:rPr>
                  <w:sz w:val="16"/>
                  <w:szCs w:val="16"/>
                </w:rPr>
                <w:t>SP-240509</w:t>
              </w:r>
            </w:hyperlink>
          </w:p>
          <w:p w14:paraId="3AE99C38" w14:textId="77777777" w:rsidR="00EA3DAD" w:rsidRPr="0065629D" w:rsidRDefault="00EA3DAD" w:rsidP="00AC5BAF">
            <w:pPr>
              <w:pStyle w:val="TAL"/>
              <w:keepNext w:val="0"/>
              <w:rPr>
                <w:sz w:val="16"/>
                <w:szCs w:val="16"/>
              </w:rPr>
            </w:pPr>
          </w:p>
        </w:tc>
        <w:tc>
          <w:tcPr>
            <w:tcW w:w="2410" w:type="dxa"/>
          </w:tcPr>
          <w:p w14:paraId="2F1ADCFF" w14:textId="77777777" w:rsidR="00EA3DAD" w:rsidRPr="0065629D" w:rsidRDefault="00EA3DAD" w:rsidP="00AC5BAF">
            <w:pPr>
              <w:pStyle w:val="TAL"/>
              <w:keepNext w:val="0"/>
              <w:rPr>
                <w:sz w:val="16"/>
                <w:szCs w:val="16"/>
              </w:rPr>
            </w:pPr>
            <w:r w:rsidRPr="0065629D">
              <w:rPr>
                <w:sz w:val="16"/>
                <w:szCs w:val="16"/>
              </w:rPr>
              <w:t>TR 33.784 [25]</w:t>
            </w:r>
          </w:p>
        </w:tc>
      </w:tr>
      <w:tr w:rsidR="00EA3DAD" w:rsidRPr="0065629D" w14:paraId="1F08B791" w14:textId="77777777" w:rsidTr="00AC5BAF">
        <w:trPr>
          <w:cantSplit/>
          <w:jc w:val="center"/>
        </w:trPr>
        <w:tc>
          <w:tcPr>
            <w:tcW w:w="1098" w:type="dxa"/>
            <w:shd w:val="clear" w:color="auto" w:fill="DAE9F7"/>
          </w:tcPr>
          <w:p w14:paraId="04835206" w14:textId="77777777" w:rsidR="00EA3DAD" w:rsidRPr="0065629D" w:rsidRDefault="00EA3DAD" w:rsidP="00AC5BAF">
            <w:pPr>
              <w:pStyle w:val="TAH"/>
              <w:rPr>
                <w:sz w:val="16"/>
                <w:szCs w:val="16"/>
              </w:rPr>
            </w:pPr>
            <w:r w:rsidRPr="0065629D">
              <w:rPr>
                <w:sz w:val="16"/>
                <w:szCs w:val="16"/>
              </w:rPr>
              <w:t>SA WG4</w:t>
            </w:r>
          </w:p>
        </w:tc>
        <w:tc>
          <w:tcPr>
            <w:tcW w:w="850" w:type="dxa"/>
            <w:shd w:val="clear" w:color="auto" w:fill="DAE9F7"/>
          </w:tcPr>
          <w:p w14:paraId="3CEE62D5" w14:textId="77777777" w:rsidR="00EA3DAD" w:rsidRPr="0065629D" w:rsidRDefault="00EA3DAD" w:rsidP="00AC5BAF">
            <w:pPr>
              <w:pStyle w:val="TAH"/>
              <w:rPr>
                <w:sz w:val="16"/>
                <w:szCs w:val="16"/>
              </w:rPr>
            </w:pPr>
          </w:p>
        </w:tc>
        <w:tc>
          <w:tcPr>
            <w:tcW w:w="2516" w:type="dxa"/>
            <w:shd w:val="clear" w:color="auto" w:fill="DAE9F7"/>
          </w:tcPr>
          <w:p w14:paraId="20525721" w14:textId="77777777" w:rsidR="00EA3DAD" w:rsidRPr="0065629D" w:rsidRDefault="00EA3DAD" w:rsidP="00AC5BAF">
            <w:pPr>
              <w:pStyle w:val="TAH"/>
              <w:rPr>
                <w:sz w:val="16"/>
                <w:szCs w:val="16"/>
              </w:rPr>
            </w:pPr>
          </w:p>
        </w:tc>
        <w:tc>
          <w:tcPr>
            <w:tcW w:w="1500" w:type="dxa"/>
            <w:shd w:val="clear" w:color="auto" w:fill="DAE9F7"/>
          </w:tcPr>
          <w:p w14:paraId="11E546FC" w14:textId="77777777" w:rsidR="00EA3DAD" w:rsidRPr="0065629D" w:rsidRDefault="00EA3DAD" w:rsidP="00AC5BAF">
            <w:pPr>
              <w:pStyle w:val="TAH"/>
              <w:rPr>
                <w:sz w:val="16"/>
                <w:szCs w:val="16"/>
              </w:rPr>
            </w:pPr>
          </w:p>
        </w:tc>
        <w:tc>
          <w:tcPr>
            <w:tcW w:w="1476" w:type="dxa"/>
            <w:shd w:val="clear" w:color="auto" w:fill="DAE9F7"/>
          </w:tcPr>
          <w:p w14:paraId="23E0FBA7" w14:textId="77777777" w:rsidR="00EA3DAD" w:rsidRPr="0065629D" w:rsidRDefault="00EA3DAD" w:rsidP="00AC5BAF">
            <w:pPr>
              <w:pStyle w:val="TAH"/>
              <w:rPr>
                <w:sz w:val="16"/>
                <w:szCs w:val="16"/>
              </w:rPr>
            </w:pPr>
          </w:p>
        </w:tc>
        <w:tc>
          <w:tcPr>
            <w:tcW w:w="2410" w:type="dxa"/>
            <w:shd w:val="clear" w:color="auto" w:fill="DAE9F7"/>
          </w:tcPr>
          <w:p w14:paraId="092301CC" w14:textId="77777777" w:rsidR="00EA3DAD" w:rsidRPr="0065629D" w:rsidRDefault="00EA3DAD" w:rsidP="00AC5BAF">
            <w:pPr>
              <w:pStyle w:val="TAH"/>
              <w:rPr>
                <w:sz w:val="16"/>
                <w:szCs w:val="16"/>
              </w:rPr>
            </w:pPr>
          </w:p>
        </w:tc>
      </w:tr>
      <w:tr w:rsidR="00EA3DAD" w:rsidRPr="0065629D" w14:paraId="668B6FC1"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EA3DAD" w:rsidRPr="0065629D" w:rsidRDefault="00EA3DAD" w:rsidP="00AC5BAF">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EA3DAD" w:rsidRPr="0065629D" w:rsidRDefault="00EA3DAD" w:rsidP="00AC5BAF">
            <w:pPr>
              <w:pStyle w:val="TAL"/>
              <w:keepNext w:val="0"/>
              <w:rPr>
                <w:sz w:val="16"/>
                <w:szCs w:val="16"/>
              </w:rPr>
            </w:pPr>
            <w:r w:rsidRPr="0065629D">
              <w:rPr>
                <w:sz w:val="16"/>
                <w:szCs w:val="16"/>
              </w:rPr>
              <w:t>Rel-19</w:t>
            </w:r>
          </w:p>
          <w:p w14:paraId="5577514E" w14:textId="77777777" w:rsidR="00EA3DAD" w:rsidRPr="0065629D" w:rsidRDefault="00EA3DAD" w:rsidP="00AC5BAF">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EA3DAD" w:rsidRPr="0065629D" w:rsidRDefault="00EA3DAD" w:rsidP="00AC5BAF">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EA3DAD" w:rsidRPr="0065629D" w:rsidRDefault="00EA3DAD" w:rsidP="00AC5BAF">
            <w:pPr>
              <w:pStyle w:val="TAL"/>
              <w:keepNext w:val="0"/>
              <w:rPr>
                <w:sz w:val="16"/>
                <w:szCs w:val="16"/>
              </w:rPr>
            </w:pPr>
            <w:r w:rsidRPr="0065629D">
              <w:rPr>
                <w:sz w:val="16"/>
                <w:szCs w:val="16"/>
              </w:rPr>
              <w:t>FS_AI4Media</w:t>
            </w:r>
          </w:p>
          <w:p w14:paraId="5664F424" w14:textId="77777777" w:rsidR="00EA3DAD" w:rsidRPr="0065629D" w:rsidRDefault="00EA3DAD" w:rsidP="00AC5BAF">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79F6F02D" w14:textId="77777777" w:rsidR="00EA3DAD" w:rsidRPr="0065629D" w:rsidRDefault="00EA3DAD" w:rsidP="00AC5BAF">
            <w:pPr>
              <w:pStyle w:val="TAL"/>
              <w:keepNext w:val="0"/>
              <w:rPr>
                <w:sz w:val="16"/>
                <w:szCs w:val="16"/>
              </w:rPr>
            </w:pPr>
            <w:hyperlink r:id="rId29" w:history="1">
              <w:r w:rsidRPr="0065629D">
                <w:rPr>
                  <w:sz w:val="16"/>
                  <w:szCs w:val="16"/>
                </w:rPr>
                <w:t>SP-220328</w:t>
              </w:r>
            </w:hyperlink>
          </w:p>
          <w:p w14:paraId="1168EC28"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EA3DAD" w:rsidRPr="0065629D" w:rsidRDefault="00EA3DAD" w:rsidP="00AC5BAF">
            <w:pPr>
              <w:pStyle w:val="TAL"/>
              <w:keepNext w:val="0"/>
              <w:rPr>
                <w:sz w:val="16"/>
                <w:szCs w:val="16"/>
              </w:rPr>
            </w:pPr>
            <w:r w:rsidRPr="0065629D">
              <w:rPr>
                <w:sz w:val="16"/>
                <w:szCs w:val="16"/>
              </w:rPr>
              <w:t>TR 26.927 [12]</w:t>
            </w:r>
          </w:p>
          <w:p w14:paraId="6CBE95F3" w14:textId="77777777" w:rsidR="00EA3DAD" w:rsidRPr="0065629D" w:rsidRDefault="00EA3DAD" w:rsidP="00AC5BAF">
            <w:pPr>
              <w:pStyle w:val="TAL"/>
              <w:keepNext w:val="0"/>
              <w:rPr>
                <w:sz w:val="16"/>
                <w:szCs w:val="16"/>
              </w:rPr>
            </w:pPr>
            <w:r w:rsidRPr="0065629D">
              <w:rPr>
                <w:sz w:val="16"/>
                <w:szCs w:val="16"/>
              </w:rPr>
              <w:t>TR 26.847 [26]</w:t>
            </w:r>
          </w:p>
        </w:tc>
      </w:tr>
      <w:tr w:rsidR="00EA3DAD" w:rsidRPr="0065629D" w14:paraId="50224E17" w14:textId="77777777" w:rsidTr="00AC5BAF">
        <w:trPr>
          <w:cantSplit/>
          <w:jc w:val="center"/>
        </w:trPr>
        <w:tc>
          <w:tcPr>
            <w:tcW w:w="1098" w:type="dxa"/>
            <w:shd w:val="clear" w:color="auto" w:fill="DAE9F7"/>
          </w:tcPr>
          <w:p w14:paraId="0E4B3AD3" w14:textId="77777777" w:rsidR="00EA3DAD" w:rsidRPr="0065629D" w:rsidRDefault="00EA3DAD" w:rsidP="00AC5BAF">
            <w:pPr>
              <w:pStyle w:val="TAH"/>
              <w:rPr>
                <w:sz w:val="16"/>
                <w:szCs w:val="16"/>
              </w:rPr>
            </w:pPr>
            <w:r w:rsidRPr="0065629D">
              <w:rPr>
                <w:sz w:val="16"/>
                <w:szCs w:val="16"/>
              </w:rPr>
              <w:t>SA WG5</w:t>
            </w:r>
          </w:p>
        </w:tc>
        <w:tc>
          <w:tcPr>
            <w:tcW w:w="850" w:type="dxa"/>
            <w:shd w:val="clear" w:color="auto" w:fill="DAE9F7"/>
          </w:tcPr>
          <w:p w14:paraId="771C5FDB" w14:textId="77777777" w:rsidR="00EA3DAD" w:rsidRPr="0065629D" w:rsidRDefault="00EA3DAD" w:rsidP="00AC5BAF">
            <w:pPr>
              <w:pStyle w:val="TAH"/>
              <w:rPr>
                <w:sz w:val="16"/>
                <w:szCs w:val="16"/>
              </w:rPr>
            </w:pPr>
          </w:p>
        </w:tc>
        <w:tc>
          <w:tcPr>
            <w:tcW w:w="2516" w:type="dxa"/>
            <w:shd w:val="clear" w:color="auto" w:fill="DAE9F7"/>
          </w:tcPr>
          <w:p w14:paraId="16963F09" w14:textId="77777777" w:rsidR="00EA3DAD" w:rsidRPr="0065629D" w:rsidRDefault="00EA3DAD" w:rsidP="00AC5BAF">
            <w:pPr>
              <w:pStyle w:val="TAH"/>
              <w:rPr>
                <w:sz w:val="16"/>
                <w:szCs w:val="16"/>
              </w:rPr>
            </w:pPr>
          </w:p>
        </w:tc>
        <w:tc>
          <w:tcPr>
            <w:tcW w:w="1500" w:type="dxa"/>
            <w:shd w:val="clear" w:color="auto" w:fill="DAE9F7"/>
          </w:tcPr>
          <w:p w14:paraId="1CFCF418" w14:textId="77777777" w:rsidR="00EA3DAD" w:rsidRPr="0065629D" w:rsidRDefault="00EA3DAD" w:rsidP="00AC5BAF">
            <w:pPr>
              <w:pStyle w:val="TAH"/>
              <w:rPr>
                <w:sz w:val="16"/>
                <w:szCs w:val="16"/>
              </w:rPr>
            </w:pPr>
          </w:p>
        </w:tc>
        <w:tc>
          <w:tcPr>
            <w:tcW w:w="1476" w:type="dxa"/>
            <w:shd w:val="clear" w:color="auto" w:fill="DAE9F7"/>
          </w:tcPr>
          <w:p w14:paraId="2F2CFC8F" w14:textId="77777777" w:rsidR="00EA3DAD" w:rsidRPr="0065629D" w:rsidRDefault="00EA3DAD" w:rsidP="00AC5BAF">
            <w:pPr>
              <w:pStyle w:val="TAH"/>
              <w:rPr>
                <w:sz w:val="16"/>
                <w:szCs w:val="16"/>
              </w:rPr>
            </w:pPr>
          </w:p>
        </w:tc>
        <w:tc>
          <w:tcPr>
            <w:tcW w:w="2410" w:type="dxa"/>
            <w:shd w:val="clear" w:color="auto" w:fill="DAE9F7"/>
          </w:tcPr>
          <w:p w14:paraId="6BE1CA7F" w14:textId="77777777" w:rsidR="00EA3DAD" w:rsidRPr="0065629D" w:rsidRDefault="00EA3DAD" w:rsidP="00AC5BAF">
            <w:pPr>
              <w:pStyle w:val="TAH"/>
              <w:rPr>
                <w:sz w:val="16"/>
                <w:szCs w:val="16"/>
              </w:rPr>
            </w:pPr>
          </w:p>
        </w:tc>
      </w:tr>
      <w:tr w:rsidR="00EA3DAD" w:rsidRPr="0065629D" w14:paraId="224CE854"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EA3DAD" w:rsidRPr="0065629D" w:rsidRDefault="00EA3DAD" w:rsidP="00AC5BAF">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EA3DAD" w:rsidRPr="0065629D" w:rsidRDefault="00EA3DAD" w:rsidP="00AC5BAF">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EA3DAD" w:rsidRPr="0065629D" w:rsidRDefault="00EA3DAD" w:rsidP="00AC5BAF">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EA3DAD" w:rsidRPr="0065629D" w:rsidRDefault="00EA3DAD" w:rsidP="00AC5BAF">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77777777" w:rsidR="00EA3DAD" w:rsidRPr="0065629D" w:rsidRDefault="00EA3DAD" w:rsidP="00AC5BAF">
            <w:pPr>
              <w:pStyle w:val="TAL"/>
              <w:keepNext w:val="0"/>
              <w:rPr>
                <w:sz w:val="16"/>
                <w:szCs w:val="16"/>
              </w:rPr>
            </w:pPr>
            <w:hyperlink r:id="rId30" w:history="1">
              <w:r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EA3DAD" w:rsidRPr="0065629D" w:rsidRDefault="00EA3DAD" w:rsidP="00AC5BAF">
            <w:pPr>
              <w:pStyle w:val="TAL"/>
              <w:keepNext w:val="0"/>
              <w:rPr>
                <w:sz w:val="16"/>
                <w:szCs w:val="16"/>
              </w:rPr>
            </w:pPr>
            <w:r w:rsidRPr="0065629D">
              <w:rPr>
                <w:sz w:val="16"/>
                <w:szCs w:val="16"/>
              </w:rPr>
              <w:t>TS 28.105 [9]</w:t>
            </w:r>
          </w:p>
          <w:p w14:paraId="122797D8" w14:textId="77777777" w:rsidR="00EA3DAD" w:rsidRPr="0065629D" w:rsidRDefault="00EA3DAD" w:rsidP="00AC5BAF">
            <w:pPr>
              <w:pStyle w:val="TAL"/>
              <w:keepNext w:val="0"/>
              <w:rPr>
                <w:sz w:val="16"/>
                <w:szCs w:val="16"/>
              </w:rPr>
            </w:pPr>
            <w:r w:rsidRPr="0065629D">
              <w:rPr>
                <w:sz w:val="16"/>
                <w:szCs w:val="16"/>
              </w:rPr>
              <w:t>TS 28.552 [27]</w:t>
            </w:r>
          </w:p>
          <w:p w14:paraId="13F8FD35" w14:textId="77777777" w:rsidR="00EA3DAD" w:rsidRPr="0065629D" w:rsidRDefault="00EA3DAD" w:rsidP="00AC5BAF">
            <w:pPr>
              <w:pStyle w:val="TAL"/>
              <w:keepNext w:val="0"/>
              <w:rPr>
                <w:sz w:val="16"/>
                <w:szCs w:val="16"/>
              </w:rPr>
            </w:pPr>
            <w:r w:rsidRPr="0065629D">
              <w:rPr>
                <w:sz w:val="16"/>
                <w:szCs w:val="16"/>
              </w:rPr>
              <w:t>TS 32.425 [28]</w:t>
            </w:r>
          </w:p>
          <w:p w14:paraId="52169585" w14:textId="77777777" w:rsidR="00EA3DAD" w:rsidRPr="0065629D" w:rsidRDefault="00EA3DAD" w:rsidP="00AC5BAF">
            <w:pPr>
              <w:pStyle w:val="TAL"/>
              <w:keepNext w:val="0"/>
              <w:rPr>
                <w:sz w:val="16"/>
                <w:szCs w:val="16"/>
              </w:rPr>
            </w:pPr>
            <w:r w:rsidRPr="0065629D">
              <w:rPr>
                <w:sz w:val="16"/>
                <w:szCs w:val="16"/>
              </w:rPr>
              <w:t>TS 28.554 [29]</w:t>
            </w:r>
          </w:p>
          <w:p w14:paraId="47730328" w14:textId="77777777" w:rsidR="00EA3DAD" w:rsidRPr="0065629D" w:rsidRDefault="00EA3DAD" w:rsidP="00AC5BAF">
            <w:pPr>
              <w:pStyle w:val="TAL"/>
              <w:keepNext w:val="0"/>
              <w:rPr>
                <w:sz w:val="16"/>
                <w:szCs w:val="16"/>
              </w:rPr>
            </w:pPr>
            <w:r w:rsidRPr="0065629D">
              <w:rPr>
                <w:sz w:val="16"/>
                <w:szCs w:val="16"/>
              </w:rPr>
              <w:t>TS 28.541 [30]</w:t>
            </w:r>
          </w:p>
        </w:tc>
      </w:tr>
      <w:tr w:rsidR="00EA3DAD" w:rsidRPr="0065629D" w14:paraId="63844987"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EA3DAD" w:rsidRPr="0065629D" w:rsidRDefault="00EA3DAD" w:rsidP="00AC5BAF">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EA3DAD" w:rsidRPr="0065629D" w:rsidRDefault="00EA3DAD" w:rsidP="00AC5BAF">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EA3DAD" w:rsidRPr="0065629D" w:rsidRDefault="00EA3DAD" w:rsidP="00AC5BAF">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EA3DAD" w:rsidRPr="0065629D" w:rsidRDefault="00EA3DAD" w:rsidP="00AC5BAF">
            <w:pPr>
              <w:pStyle w:val="TAL"/>
              <w:keepNext w:val="0"/>
              <w:rPr>
                <w:sz w:val="16"/>
                <w:szCs w:val="16"/>
              </w:rPr>
            </w:pPr>
            <w:r w:rsidRPr="0065629D">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48AB2CA4" w14:textId="77777777" w:rsidR="00EA3DAD" w:rsidRPr="0065629D" w:rsidRDefault="00EA3DAD" w:rsidP="00AC5BAF">
            <w:pPr>
              <w:pStyle w:val="TAL"/>
              <w:keepNext w:val="0"/>
              <w:rPr>
                <w:sz w:val="16"/>
                <w:szCs w:val="16"/>
              </w:rPr>
            </w:pPr>
            <w:hyperlink r:id="rId31" w:history="1">
              <w:r w:rsidRPr="0065629D">
                <w:rPr>
                  <w:sz w:val="16"/>
                  <w:szCs w:val="16"/>
                </w:rPr>
                <w:t>SP-231706</w:t>
              </w:r>
            </w:hyperlink>
          </w:p>
          <w:p w14:paraId="69DC5A34"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EA3DAD" w:rsidRPr="0065629D" w:rsidRDefault="00EA3DAD" w:rsidP="00AC5BAF">
            <w:pPr>
              <w:pStyle w:val="TAL"/>
              <w:keepNext w:val="0"/>
              <w:rPr>
                <w:sz w:val="16"/>
                <w:szCs w:val="16"/>
              </w:rPr>
            </w:pPr>
            <w:r w:rsidRPr="0065629D">
              <w:rPr>
                <w:sz w:val="16"/>
                <w:szCs w:val="16"/>
              </w:rPr>
              <w:t>TS 32.254 [31]</w:t>
            </w:r>
          </w:p>
          <w:p w14:paraId="79B65914" w14:textId="77777777" w:rsidR="00EA3DAD" w:rsidRPr="0065629D" w:rsidRDefault="00EA3DAD" w:rsidP="00AC5BAF">
            <w:pPr>
              <w:pStyle w:val="TAL"/>
              <w:keepNext w:val="0"/>
              <w:rPr>
                <w:sz w:val="16"/>
                <w:szCs w:val="16"/>
              </w:rPr>
            </w:pPr>
            <w:r w:rsidRPr="0065629D">
              <w:rPr>
                <w:sz w:val="16"/>
                <w:szCs w:val="16"/>
              </w:rPr>
              <w:t>TS 32.291 [32]</w:t>
            </w:r>
          </w:p>
        </w:tc>
      </w:tr>
      <w:tr w:rsidR="00EA3DAD" w:rsidRPr="0065629D" w14:paraId="7DEE62BD" w14:textId="77777777" w:rsidTr="00AC5BAF">
        <w:trPr>
          <w:cantSplit/>
          <w:jc w:val="center"/>
        </w:trPr>
        <w:tc>
          <w:tcPr>
            <w:tcW w:w="1098" w:type="dxa"/>
          </w:tcPr>
          <w:p w14:paraId="6505A438" w14:textId="77777777" w:rsidR="00EA3DAD" w:rsidRPr="0065629D" w:rsidRDefault="00EA3DAD" w:rsidP="00AC5BAF">
            <w:pPr>
              <w:pStyle w:val="TAL"/>
              <w:keepNext w:val="0"/>
              <w:rPr>
                <w:sz w:val="16"/>
                <w:szCs w:val="16"/>
              </w:rPr>
            </w:pPr>
            <w:r w:rsidRPr="0065629D">
              <w:rPr>
                <w:sz w:val="16"/>
                <w:szCs w:val="16"/>
              </w:rPr>
              <w:t>1020007</w:t>
            </w:r>
          </w:p>
        </w:tc>
        <w:tc>
          <w:tcPr>
            <w:tcW w:w="850" w:type="dxa"/>
          </w:tcPr>
          <w:p w14:paraId="2479F2EE" w14:textId="77777777" w:rsidR="00EA3DAD" w:rsidRPr="0065629D" w:rsidRDefault="00EA3DAD" w:rsidP="00AC5BAF">
            <w:pPr>
              <w:pStyle w:val="TAL"/>
              <w:keepNext w:val="0"/>
              <w:rPr>
                <w:sz w:val="16"/>
                <w:szCs w:val="16"/>
              </w:rPr>
            </w:pPr>
            <w:r w:rsidRPr="0065629D">
              <w:rPr>
                <w:rFonts w:eastAsia="Batang"/>
                <w:sz w:val="16"/>
                <w:szCs w:val="16"/>
              </w:rPr>
              <w:t>Rel-19</w:t>
            </w:r>
          </w:p>
        </w:tc>
        <w:tc>
          <w:tcPr>
            <w:tcW w:w="2516" w:type="dxa"/>
          </w:tcPr>
          <w:p w14:paraId="75694E3A" w14:textId="77777777" w:rsidR="00EA3DAD" w:rsidRPr="0065629D" w:rsidRDefault="00EA3DAD" w:rsidP="00AC5BAF">
            <w:pPr>
              <w:pStyle w:val="TAL"/>
              <w:keepNext w:val="0"/>
              <w:rPr>
                <w:sz w:val="16"/>
                <w:szCs w:val="16"/>
              </w:rPr>
            </w:pPr>
            <w:r w:rsidRPr="0065629D">
              <w:rPr>
                <w:sz w:val="16"/>
                <w:szCs w:val="16"/>
              </w:rPr>
              <w:t xml:space="preserve">Study on AI/ML management - phase 2 </w:t>
            </w:r>
          </w:p>
        </w:tc>
        <w:tc>
          <w:tcPr>
            <w:tcW w:w="1500" w:type="dxa"/>
          </w:tcPr>
          <w:p w14:paraId="63EB08FE" w14:textId="77777777" w:rsidR="00EA3DAD" w:rsidRPr="0065629D" w:rsidRDefault="00EA3DAD" w:rsidP="00AC5BAF">
            <w:pPr>
              <w:pStyle w:val="TAL"/>
              <w:keepNext w:val="0"/>
              <w:rPr>
                <w:sz w:val="16"/>
                <w:szCs w:val="16"/>
              </w:rPr>
            </w:pPr>
            <w:r w:rsidRPr="0065629D">
              <w:rPr>
                <w:sz w:val="16"/>
                <w:szCs w:val="16"/>
              </w:rPr>
              <w:t>FS_AIML_MGT_Ph2</w:t>
            </w:r>
          </w:p>
        </w:tc>
        <w:tc>
          <w:tcPr>
            <w:tcW w:w="1476" w:type="dxa"/>
          </w:tcPr>
          <w:p w14:paraId="4AC4F747" w14:textId="77777777" w:rsidR="00EA3DAD" w:rsidRPr="0065629D" w:rsidRDefault="00EA3DAD" w:rsidP="00AC5BAF">
            <w:pPr>
              <w:pStyle w:val="TAL"/>
              <w:keepNext w:val="0"/>
              <w:rPr>
                <w:sz w:val="16"/>
                <w:szCs w:val="16"/>
              </w:rPr>
            </w:pPr>
            <w:hyperlink r:id="rId32" w:history="1">
              <w:r w:rsidRPr="0065629D">
                <w:rPr>
                  <w:sz w:val="16"/>
                  <w:szCs w:val="16"/>
                </w:rPr>
                <w:t>SP-240965</w:t>
              </w:r>
            </w:hyperlink>
          </w:p>
          <w:p w14:paraId="014F3411" w14:textId="77777777" w:rsidR="00EA3DAD" w:rsidRPr="0065629D" w:rsidRDefault="00EA3DAD" w:rsidP="00AC5BAF">
            <w:pPr>
              <w:pStyle w:val="TAL"/>
              <w:keepNext w:val="0"/>
              <w:rPr>
                <w:sz w:val="16"/>
                <w:szCs w:val="16"/>
              </w:rPr>
            </w:pPr>
          </w:p>
        </w:tc>
        <w:tc>
          <w:tcPr>
            <w:tcW w:w="2410" w:type="dxa"/>
          </w:tcPr>
          <w:p w14:paraId="568D1869" w14:textId="77777777" w:rsidR="00EA3DAD" w:rsidRPr="0065629D" w:rsidRDefault="00EA3DAD" w:rsidP="00AC5BAF">
            <w:pPr>
              <w:pStyle w:val="TAL"/>
              <w:keepNext w:val="0"/>
              <w:rPr>
                <w:sz w:val="16"/>
                <w:szCs w:val="16"/>
              </w:rPr>
            </w:pPr>
            <w:r w:rsidRPr="0065629D">
              <w:rPr>
                <w:sz w:val="16"/>
                <w:szCs w:val="16"/>
              </w:rPr>
              <w:t>TR 28.858 [19]</w:t>
            </w:r>
          </w:p>
        </w:tc>
      </w:tr>
      <w:tr w:rsidR="00EA3DAD" w:rsidRPr="0065629D" w14:paraId="59EA4A68" w14:textId="77777777" w:rsidTr="00AC5BAF">
        <w:trPr>
          <w:cantSplit/>
          <w:jc w:val="center"/>
        </w:trPr>
        <w:tc>
          <w:tcPr>
            <w:tcW w:w="1098" w:type="dxa"/>
            <w:shd w:val="clear" w:color="auto" w:fill="DAE9F7"/>
          </w:tcPr>
          <w:p w14:paraId="3D4ED5DC" w14:textId="77777777" w:rsidR="00EA3DAD" w:rsidRPr="0065629D" w:rsidRDefault="00EA3DAD" w:rsidP="00AC5BAF">
            <w:pPr>
              <w:pStyle w:val="TAH"/>
              <w:rPr>
                <w:sz w:val="16"/>
                <w:szCs w:val="16"/>
              </w:rPr>
            </w:pPr>
            <w:r w:rsidRPr="0065629D">
              <w:rPr>
                <w:sz w:val="16"/>
                <w:szCs w:val="16"/>
              </w:rPr>
              <w:t>SA WG6</w:t>
            </w:r>
          </w:p>
        </w:tc>
        <w:tc>
          <w:tcPr>
            <w:tcW w:w="850" w:type="dxa"/>
            <w:shd w:val="clear" w:color="auto" w:fill="DAE9F7"/>
          </w:tcPr>
          <w:p w14:paraId="146F33AA" w14:textId="77777777" w:rsidR="00EA3DAD" w:rsidRPr="0065629D" w:rsidRDefault="00EA3DAD" w:rsidP="00AC5BAF">
            <w:pPr>
              <w:pStyle w:val="TAH"/>
              <w:rPr>
                <w:sz w:val="16"/>
                <w:szCs w:val="16"/>
              </w:rPr>
            </w:pPr>
          </w:p>
        </w:tc>
        <w:tc>
          <w:tcPr>
            <w:tcW w:w="2516" w:type="dxa"/>
            <w:shd w:val="clear" w:color="auto" w:fill="DAE9F7"/>
          </w:tcPr>
          <w:p w14:paraId="091DB2F7" w14:textId="77777777" w:rsidR="00EA3DAD" w:rsidRPr="0065629D" w:rsidRDefault="00EA3DAD" w:rsidP="00AC5BAF">
            <w:pPr>
              <w:pStyle w:val="TAH"/>
              <w:rPr>
                <w:sz w:val="16"/>
                <w:szCs w:val="16"/>
              </w:rPr>
            </w:pPr>
          </w:p>
        </w:tc>
        <w:tc>
          <w:tcPr>
            <w:tcW w:w="1500" w:type="dxa"/>
            <w:shd w:val="clear" w:color="auto" w:fill="DAE9F7"/>
          </w:tcPr>
          <w:p w14:paraId="536755AB" w14:textId="77777777" w:rsidR="00EA3DAD" w:rsidRPr="0065629D" w:rsidRDefault="00EA3DAD" w:rsidP="00AC5BAF">
            <w:pPr>
              <w:pStyle w:val="TAH"/>
              <w:rPr>
                <w:sz w:val="16"/>
                <w:szCs w:val="16"/>
              </w:rPr>
            </w:pPr>
          </w:p>
        </w:tc>
        <w:tc>
          <w:tcPr>
            <w:tcW w:w="1476" w:type="dxa"/>
            <w:shd w:val="clear" w:color="auto" w:fill="DAE9F7"/>
          </w:tcPr>
          <w:p w14:paraId="3E4E53D8" w14:textId="77777777" w:rsidR="00EA3DAD" w:rsidRPr="0065629D" w:rsidRDefault="00EA3DAD" w:rsidP="00AC5BAF">
            <w:pPr>
              <w:pStyle w:val="TAH"/>
              <w:rPr>
                <w:sz w:val="16"/>
                <w:szCs w:val="16"/>
              </w:rPr>
            </w:pPr>
          </w:p>
        </w:tc>
        <w:tc>
          <w:tcPr>
            <w:tcW w:w="2410" w:type="dxa"/>
            <w:shd w:val="clear" w:color="auto" w:fill="DAE9F7"/>
          </w:tcPr>
          <w:p w14:paraId="5DF34D53" w14:textId="77777777" w:rsidR="00EA3DAD" w:rsidRPr="0065629D" w:rsidRDefault="00EA3DAD" w:rsidP="00AC5BAF">
            <w:pPr>
              <w:pStyle w:val="TAH"/>
              <w:rPr>
                <w:sz w:val="16"/>
                <w:szCs w:val="16"/>
              </w:rPr>
            </w:pPr>
          </w:p>
        </w:tc>
      </w:tr>
      <w:tr w:rsidR="00EA3DAD" w:rsidRPr="0065629D" w14:paraId="7C071F2C"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EA3DAD" w:rsidRPr="0065629D" w:rsidRDefault="00EA3DAD" w:rsidP="00AC5BAF">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EA3DAD" w:rsidRPr="0065629D" w:rsidRDefault="00EA3DAD" w:rsidP="00AC5BAF">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EA3DAD" w:rsidRPr="0065629D" w:rsidRDefault="00EA3DAD" w:rsidP="00AC5BAF">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EA3DAD" w:rsidRPr="0065629D" w:rsidRDefault="00EA3DAD" w:rsidP="00AC5BAF">
            <w:pPr>
              <w:pStyle w:val="TAL"/>
              <w:keepNext w:val="0"/>
              <w:rPr>
                <w:sz w:val="16"/>
                <w:szCs w:val="16"/>
              </w:rPr>
            </w:pPr>
            <w:r w:rsidRPr="0065629D">
              <w:rPr>
                <w:sz w:val="16"/>
                <w:szCs w:val="16"/>
              </w:rPr>
              <w:t>ADAES</w:t>
            </w:r>
          </w:p>
          <w:p w14:paraId="2AA141C4" w14:textId="77777777" w:rsidR="00EA3DAD" w:rsidRPr="0065629D" w:rsidRDefault="00EA3DAD" w:rsidP="00AC5BAF">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0764C33B" w14:textId="77777777" w:rsidR="00EA3DAD" w:rsidRPr="0065629D" w:rsidRDefault="00EA3DAD" w:rsidP="00AC5BAF">
            <w:pPr>
              <w:pStyle w:val="TAL"/>
              <w:keepNext w:val="0"/>
              <w:rPr>
                <w:sz w:val="16"/>
                <w:szCs w:val="16"/>
              </w:rPr>
            </w:pPr>
            <w:hyperlink r:id="rId33" w:history="1">
              <w:r w:rsidRPr="0065629D">
                <w:rPr>
                  <w:sz w:val="16"/>
                  <w:szCs w:val="16"/>
                </w:rPr>
                <w:t>SP-230275</w:t>
              </w:r>
            </w:hyperlink>
          </w:p>
          <w:p w14:paraId="3FA25A28"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EA3DAD" w:rsidRPr="0065629D" w:rsidRDefault="00EA3DAD" w:rsidP="00AC5BAF">
            <w:pPr>
              <w:pStyle w:val="TAL"/>
              <w:keepNext w:val="0"/>
              <w:rPr>
                <w:sz w:val="16"/>
                <w:szCs w:val="16"/>
              </w:rPr>
            </w:pPr>
            <w:r w:rsidRPr="0065629D">
              <w:rPr>
                <w:sz w:val="16"/>
                <w:szCs w:val="16"/>
              </w:rPr>
              <w:t>TS 23.436 [33]</w:t>
            </w:r>
          </w:p>
          <w:p w14:paraId="32FBA22C" w14:textId="77777777" w:rsidR="00EA3DAD" w:rsidRPr="0065629D" w:rsidRDefault="00EA3DAD" w:rsidP="00AC5BAF">
            <w:pPr>
              <w:pStyle w:val="TAL"/>
              <w:keepNext w:val="0"/>
              <w:rPr>
                <w:sz w:val="16"/>
                <w:szCs w:val="16"/>
              </w:rPr>
            </w:pPr>
            <w:r w:rsidRPr="0065629D">
              <w:rPr>
                <w:sz w:val="16"/>
                <w:szCs w:val="16"/>
              </w:rPr>
              <w:t>TS 23.434 [35]</w:t>
            </w:r>
          </w:p>
          <w:p w14:paraId="7A893019" w14:textId="77777777" w:rsidR="00EA3DAD" w:rsidRPr="0065629D" w:rsidRDefault="00EA3DAD" w:rsidP="00AC5BAF">
            <w:pPr>
              <w:pStyle w:val="TAL"/>
              <w:keepNext w:val="0"/>
              <w:rPr>
                <w:sz w:val="16"/>
                <w:szCs w:val="16"/>
              </w:rPr>
            </w:pPr>
            <w:r w:rsidRPr="0065629D">
              <w:rPr>
                <w:sz w:val="16"/>
                <w:szCs w:val="16"/>
              </w:rPr>
              <w:t>TS 23.558 [36]</w:t>
            </w:r>
          </w:p>
        </w:tc>
      </w:tr>
      <w:tr w:rsidR="00EA3DAD" w:rsidRPr="0065629D" w14:paraId="4E322B28" w14:textId="77777777" w:rsidTr="00AC5BAF">
        <w:trPr>
          <w:cantSplit/>
          <w:jc w:val="center"/>
        </w:trPr>
        <w:tc>
          <w:tcPr>
            <w:tcW w:w="1098" w:type="dxa"/>
          </w:tcPr>
          <w:p w14:paraId="3843D0FF" w14:textId="77777777" w:rsidR="00EA3DAD" w:rsidRPr="0065629D" w:rsidRDefault="00EA3DAD" w:rsidP="00AC5BAF">
            <w:pPr>
              <w:pStyle w:val="TAL"/>
              <w:keepNext w:val="0"/>
              <w:rPr>
                <w:sz w:val="16"/>
                <w:szCs w:val="16"/>
              </w:rPr>
            </w:pPr>
            <w:r w:rsidRPr="0065629D">
              <w:rPr>
                <w:sz w:val="16"/>
                <w:szCs w:val="16"/>
              </w:rPr>
              <w:t>1010005</w:t>
            </w:r>
          </w:p>
        </w:tc>
        <w:tc>
          <w:tcPr>
            <w:tcW w:w="850" w:type="dxa"/>
          </w:tcPr>
          <w:p w14:paraId="1CB5A3C6" w14:textId="77777777" w:rsidR="00EA3DAD" w:rsidRPr="0065629D" w:rsidRDefault="00EA3DAD" w:rsidP="00AC5BAF">
            <w:pPr>
              <w:pStyle w:val="TAL"/>
              <w:keepNext w:val="0"/>
              <w:rPr>
                <w:rFonts w:eastAsia="Malgun Gothic"/>
                <w:sz w:val="16"/>
                <w:szCs w:val="16"/>
              </w:rPr>
            </w:pPr>
            <w:r w:rsidRPr="0065629D">
              <w:rPr>
                <w:rFonts w:eastAsia="Malgun Gothic"/>
                <w:sz w:val="16"/>
                <w:szCs w:val="16"/>
              </w:rPr>
              <w:t>Rel-19</w:t>
            </w:r>
          </w:p>
        </w:tc>
        <w:tc>
          <w:tcPr>
            <w:tcW w:w="2516" w:type="dxa"/>
          </w:tcPr>
          <w:p w14:paraId="7F58B44C" w14:textId="77777777" w:rsidR="00EA3DAD" w:rsidRPr="0065629D" w:rsidRDefault="00EA3DAD" w:rsidP="00AC5BAF">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909D1DB" w14:textId="77777777" w:rsidR="00EA3DAD" w:rsidRPr="0065629D" w:rsidRDefault="00EA3DAD" w:rsidP="00AC5BAF">
            <w:pPr>
              <w:pStyle w:val="TAL"/>
              <w:keepNext w:val="0"/>
              <w:rPr>
                <w:sz w:val="16"/>
                <w:szCs w:val="16"/>
              </w:rPr>
            </w:pPr>
            <w:r w:rsidRPr="0065629D">
              <w:rPr>
                <w:sz w:val="16"/>
                <w:szCs w:val="16"/>
              </w:rPr>
              <w:t>FS_AIMLAPP</w:t>
            </w:r>
          </w:p>
        </w:tc>
        <w:tc>
          <w:tcPr>
            <w:tcW w:w="1476" w:type="dxa"/>
          </w:tcPr>
          <w:p w14:paraId="58C476FA" w14:textId="77777777" w:rsidR="00EA3DAD" w:rsidRPr="0065629D" w:rsidRDefault="00EA3DAD" w:rsidP="00AC5BAF">
            <w:pPr>
              <w:pStyle w:val="TAL"/>
              <w:keepNext w:val="0"/>
              <w:rPr>
                <w:sz w:val="16"/>
                <w:szCs w:val="16"/>
              </w:rPr>
            </w:pPr>
            <w:hyperlink r:id="rId34" w:history="1">
              <w:r w:rsidRPr="0065629D">
                <w:rPr>
                  <w:sz w:val="16"/>
                  <w:szCs w:val="16"/>
                </w:rPr>
                <w:t>SP-231182</w:t>
              </w:r>
            </w:hyperlink>
          </w:p>
          <w:p w14:paraId="04154C69" w14:textId="77777777" w:rsidR="00EA3DAD" w:rsidRPr="0065629D" w:rsidRDefault="00EA3DAD" w:rsidP="00AC5BAF">
            <w:pPr>
              <w:pStyle w:val="TAL"/>
              <w:keepNext w:val="0"/>
              <w:rPr>
                <w:sz w:val="16"/>
                <w:szCs w:val="16"/>
              </w:rPr>
            </w:pPr>
          </w:p>
        </w:tc>
        <w:tc>
          <w:tcPr>
            <w:tcW w:w="2410" w:type="dxa"/>
          </w:tcPr>
          <w:p w14:paraId="402107B9" w14:textId="77777777" w:rsidR="00EA3DAD" w:rsidRPr="0065629D" w:rsidRDefault="00EA3DAD" w:rsidP="00AC5BAF">
            <w:pPr>
              <w:pStyle w:val="TAL"/>
              <w:keepNext w:val="0"/>
              <w:rPr>
                <w:sz w:val="16"/>
                <w:szCs w:val="16"/>
              </w:rPr>
            </w:pPr>
            <w:r w:rsidRPr="0065629D">
              <w:rPr>
                <w:sz w:val="16"/>
                <w:szCs w:val="16"/>
              </w:rPr>
              <w:t>TR 23.700-82 [7]</w:t>
            </w:r>
          </w:p>
        </w:tc>
      </w:tr>
      <w:tr w:rsidR="00EA3DAD" w:rsidRPr="0065629D" w14:paraId="67715942" w14:textId="77777777" w:rsidTr="00AC5BAF">
        <w:trPr>
          <w:cantSplit/>
          <w:jc w:val="center"/>
        </w:trPr>
        <w:tc>
          <w:tcPr>
            <w:tcW w:w="1098" w:type="dxa"/>
          </w:tcPr>
          <w:p w14:paraId="75AE8D65" w14:textId="77777777" w:rsidR="00EA3DAD" w:rsidRPr="0065629D" w:rsidRDefault="00EA3DAD" w:rsidP="00AC5BAF">
            <w:pPr>
              <w:pStyle w:val="TAL"/>
              <w:keepNext w:val="0"/>
              <w:rPr>
                <w:sz w:val="16"/>
                <w:szCs w:val="16"/>
              </w:rPr>
            </w:pPr>
            <w:r w:rsidRPr="0065629D">
              <w:rPr>
                <w:sz w:val="16"/>
                <w:szCs w:val="16"/>
              </w:rPr>
              <w:t>1040075</w:t>
            </w:r>
          </w:p>
        </w:tc>
        <w:tc>
          <w:tcPr>
            <w:tcW w:w="850" w:type="dxa"/>
          </w:tcPr>
          <w:p w14:paraId="44736329" w14:textId="77777777" w:rsidR="00EA3DAD" w:rsidRPr="0065629D" w:rsidRDefault="00EA3DAD" w:rsidP="00AC5BAF">
            <w:pPr>
              <w:pStyle w:val="TAL"/>
              <w:keepNext w:val="0"/>
              <w:rPr>
                <w:rFonts w:eastAsia="Malgun Gothic"/>
                <w:sz w:val="16"/>
                <w:szCs w:val="16"/>
              </w:rPr>
            </w:pPr>
            <w:r w:rsidRPr="0065629D">
              <w:rPr>
                <w:rFonts w:eastAsia="Malgun Gothic"/>
                <w:sz w:val="16"/>
                <w:szCs w:val="16"/>
              </w:rPr>
              <w:t>Rel-19</w:t>
            </w:r>
          </w:p>
        </w:tc>
        <w:tc>
          <w:tcPr>
            <w:tcW w:w="2516" w:type="dxa"/>
          </w:tcPr>
          <w:p w14:paraId="19B00552" w14:textId="77777777" w:rsidR="00EA3DAD" w:rsidRPr="0065629D" w:rsidRDefault="00EA3DAD" w:rsidP="00AC5BAF">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0C8E412" w14:textId="77777777" w:rsidR="00EA3DAD" w:rsidRPr="0065629D" w:rsidRDefault="00EA3DAD" w:rsidP="00AC5BAF">
            <w:pPr>
              <w:pStyle w:val="TAL"/>
              <w:keepNext w:val="0"/>
              <w:rPr>
                <w:sz w:val="16"/>
                <w:szCs w:val="16"/>
              </w:rPr>
            </w:pPr>
            <w:r w:rsidRPr="0065629D">
              <w:rPr>
                <w:sz w:val="16"/>
                <w:szCs w:val="16"/>
              </w:rPr>
              <w:t>AIML_App</w:t>
            </w:r>
          </w:p>
        </w:tc>
        <w:tc>
          <w:tcPr>
            <w:tcW w:w="1476" w:type="dxa"/>
          </w:tcPr>
          <w:p w14:paraId="05E252BF" w14:textId="77777777" w:rsidR="00EA3DAD" w:rsidRPr="0065629D" w:rsidRDefault="00EA3DAD" w:rsidP="00AC5BAF">
            <w:pPr>
              <w:pStyle w:val="TAL"/>
              <w:keepNext w:val="0"/>
              <w:rPr>
                <w:sz w:val="16"/>
                <w:szCs w:val="16"/>
              </w:rPr>
            </w:pPr>
            <w:hyperlink r:id="rId35" w:history="1">
              <w:r w:rsidRPr="0065629D">
                <w:rPr>
                  <w:sz w:val="16"/>
                  <w:szCs w:val="16"/>
                </w:rPr>
                <w:t>SP-241008</w:t>
              </w:r>
            </w:hyperlink>
          </w:p>
          <w:p w14:paraId="568D1272" w14:textId="77777777" w:rsidR="00EA3DAD" w:rsidRPr="0065629D" w:rsidRDefault="00EA3DAD" w:rsidP="00AC5BAF">
            <w:pPr>
              <w:pStyle w:val="TAL"/>
              <w:keepNext w:val="0"/>
              <w:rPr>
                <w:sz w:val="16"/>
                <w:szCs w:val="16"/>
              </w:rPr>
            </w:pPr>
          </w:p>
        </w:tc>
        <w:tc>
          <w:tcPr>
            <w:tcW w:w="2410" w:type="dxa"/>
          </w:tcPr>
          <w:p w14:paraId="7D098DEE" w14:textId="77777777" w:rsidR="00EA3DAD" w:rsidRPr="0065629D" w:rsidRDefault="00EA3DAD" w:rsidP="00AC5BAF">
            <w:pPr>
              <w:pStyle w:val="TAL"/>
              <w:keepNext w:val="0"/>
              <w:rPr>
                <w:sz w:val="16"/>
                <w:szCs w:val="16"/>
              </w:rPr>
            </w:pPr>
            <w:r w:rsidRPr="0065629D">
              <w:rPr>
                <w:sz w:val="16"/>
                <w:szCs w:val="16"/>
              </w:rPr>
              <w:t>TS 23.482 [34]</w:t>
            </w:r>
          </w:p>
          <w:p w14:paraId="7296E097" w14:textId="77777777" w:rsidR="00EA3DAD" w:rsidRPr="0065629D" w:rsidRDefault="00EA3DAD" w:rsidP="00AC5BAF">
            <w:pPr>
              <w:pStyle w:val="TAL"/>
              <w:keepNext w:val="0"/>
              <w:rPr>
                <w:sz w:val="16"/>
                <w:szCs w:val="16"/>
              </w:rPr>
            </w:pPr>
            <w:r w:rsidRPr="0065629D">
              <w:rPr>
                <w:sz w:val="16"/>
                <w:szCs w:val="16"/>
              </w:rPr>
              <w:t>TS 23.436 [33]</w:t>
            </w:r>
          </w:p>
          <w:p w14:paraId="2132E7E2" w14:textId="77777777" w:rsidR="00EA3DAD" w:rsidRPr="0065629D" w:rsidRDefault="00EA3DAD" w:rsidP="00AC5BAF">
            <w:pPr>
              <w:pStyle w:val="TAL"/>
              <w:keepNext w:val="0"/>
              <w:rPr>
                <w:sz w:val="16"/>
                <w:szCs w:val="16"/>
              </w:rPr>
            </w:pPr>
            <w:r w:rsidRPr="0065629D">
              <w:rPr>
                <w:sz w:val="16"/>
                <w:szCs w:val="16"/>
              </w:rPr>
              <w:t>TS 23.434 [35]</w:t>
            </w:r>
          </w:p>
          <w:p w14:paraId="38F699A6" w14:textId="77777777" w:rsidR="00EA3DAD" w:rsidRPr="0065629D" w:rsidRDefault="00EA3DAD" w:rsidP="00AC5BAF">
            <w:pPr>
              <w:pStyle w:val="TAL"/>
              <w:keepNext w:val="0"/>
              <w:rPr>
                <w:sz w:val="16"/>
                <w:szCs w:val="16"/>
              </w:rPr>
            </w:pPr>
            <w:r w:rsidRPr="0065629D">
              <w:rPr>
                <w:sz w:val="16"/>
                <w:szCs w:val="16"/>
              </w:rPr>
              <w:t>TS 23.558 [36]</w:t>
            </w:r>
          </w:p>
        </w:tc>
      </w:tr>
      <w:tr w:rsidR="00EA3DAD" w:rsidRPr="0065629D" w14:paraId="56F0754F" w14:textId="77777777" w:rsidTr="00AC5BAF">
        <w:trPr>
          <w:cantSplit/>
          <w:jc w:val="center"/>
        </w:trPr>
        <w:tc>
          <w:tcPr>
            <w:tcW w:w="1098" w:type="dxa"/>
            <w:shd w:val="clear" w:color="auto" w:fill="DAE9F7"/>
          </w:tcPr>
          <w:p w14:paraId="027A1EA9" w14:textId="77777777" w:rsidR="00EA3DAD" w:rsidRPr="0065629D" w:rsidRDefault="00EA3DAD" w:rsidP="00AC5BAF">
            <w:pPr>
              <w:pStyle w:val="TAH"/>
              <w:rPr>
                <w:sz w:val="16"/>
                <w:szCs w:val="16"/>
              </w:rPr>
            </w:pPr>
            <w:r w:rsidRPr="0065629D">
              <w:rPr>
                <w:sz w:val="16"/>
                <w:szCs w:val="16"/>
              </w:rPr>
              <w:t>CT WG3</w:t>
            </w:r>
          </w:p>
        </w:tc>
        <w:tc>
          <w:tcPr>
            <w:tcW w:w="850" w:type="dxa"/>
            <w:shd w:val="clear" w:color="auto" w:fill="DAE9F7"/>
          </w:tcPr>
          <w:p w14:paraId="21F6D92B" w14:textId="77777777" w:rsidR="00EA3DAD" w:rsidRPr="0065629D" w:rsidRDefault="00EA3DAD" w:rsidP="00AC5BAF">
            <w:pPr>
              <w:pStyle w:val="TAH"/>
              <w:rPr>
                <w:sz w:val="16"/>
                <w:szCs w:val="16"/>
              </w:rPr>
            </w:pPr>
          </w:p>
        </w:tc>
        <w:tc>
          <w:tcPr>
            <w:tcW w:w="2516" w:type="dxa"/>
            <w:shd w:val="clear" w:color="auto" w:fill="DAE9F7"/>
          </w:tcPr>
          <w:p w14:paraId="15F5FAB4" w14:textId="77777777" w:rsidR="00EA3DAD" w:rsidRPr="0065629D" w:rsidRDefault="00EA3DAD" w:rsidP="00AC5BAF">
            <w:pPr>
              <w:pStyle w:val="TAH"/>
              <w:rPr>
                <w:sz w:val="16"/>
                <w:szCs w:val="16"/>
              </w:rPr>
            </w:pPr>
          </w:p>
        </w:tc>
        <w:tc>
          <w:tcPr>
            <w:tcW w:w="1500" w:type="dxa"/>
            <w:shd w:val="clear" w:color="auto" w:fill="DAE9F7"/>
          </w:tcPr>
          <w:p w14:paraId="189F78BA" w14:textId="77777777" w:rsidR="00EA3DAD" w:rsidRPr="0065629D" w:rsidRDefault="00EA3DAD" w:rsidP="00AC5BAF">
            <w:pPr>
              <w:pStyle w:val="TAH"/>
              <w:rPr>
                <w:sz w:val="16"/>
                <w:szCs w:val="16"/>
              </w:rPr>
            </w:pPr>
          </w:p>
        </w:tc>
        <w:tc>
          <w:tcPr>
            <w:tcW w:w="1476" w:type="dxa"/>
            <w:shd w:val="clear" w:color="auto" w:fill="DAE9F7"/>
          </w:tcPr>
          <w:p w14:paraId="38E726ED" w14:textId="77777777" w:rsidR="00EA3DAD" w:rsidRPr="0065629D" w:rsidRDefault="00EA3DAD" w:rsidP="00AC5BAF">
            <w:pPr>
              <w:pStyle w:val="TAH"/>
              <w:rPr>
                <w:sz w:val="16"/>
                <w:szCs w:val="16"/>
              </w:rPr>
            </w:pPr>
          </w:p>
        </w:tc>
        <w:tc>
          <w:tcPr>
            <w:tcW w:w="2410" w:type="dxa"/>
            <w:shd w:val="clear" w:color="auto" w:fill="DAE9F7"/>
          </w:tcPr>
          <w:p w14:paraId="16CD2426" w14:textId="77777777" w:rsidR="00EA3DAD" w:rsidRPr="0065629D" w:rsidRDefault="00EA3DAD" w:rsidP="00AC5BAF">
            <w:pPr>
              <w:pStyle w:val="TAH"/>
              <w:rPr>
                <w:sz w:val="16"/>
                <w:szCs w:val="16"/>
              </w:rPr>
            </w:pPr>
          </w:p>
        </w:tc>
      </w:tr>
      <w:tr w:rsidR="00EA3DAD" w:rsidRPr="0065629D" w14:paraId="30C42487"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EA3DAD" w:rsidRPr="0065629D" w:rsidRDefault="00EA3DAD" w:rsidP="00AC5BAF">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EA3DAD" w:rsidRPr="0065629D" w:rsidRDefault="00EA3DAD" w:rsidP="00AC5BAF">
            <w:pPr>
              <w:pStyle w:val="TAL"/>
              <w:keepNext w:val="0"/>
              <w:rPr>
                <w:sz w:val="16"/>
                <w:szCs w:val="16"/>
              </w:rPr>
            </w:pPr>
            <w:r w:rsidRPr="0065629D">
              <w:rPr>
                <w:sz w:val="16"/>
                <w:szCs w:val="16"/>
              </w:rPr>
              <w:t>CT</w:t>
            </w:r>
            <w:r w:rsidR="00435392">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EA3DAD" w:rsidRPr="0065629D" w:rsidRDefault="00EA3DAD" w:rsidP="00AC5BAF">
            <w:pPr>
              <w:pStyle w:val="TAL"/>
              <w:keepNext w:val="0"/>
              <w:rPr>
                <w:sz w:val="16"/>
                <w:szCs w:val="16"/>
              </w:rPr>
            </w:pPr>
            <w:r w:rsidRPr="0065629D">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2CD1429F" w14:textId="77777777" w:rsidR="00EA3DAD" w:rsidRPr="0065629D" w:rsidRDefault="00EA3DAD" w:rsidP="00AC5BAF">
            <w:pPr>
              <w:pStyle w:val="TAL"/>
              <w:keepNext w:val="0"/>
              <w:rPr>
                <w:sz w:val="16"/>
                <w:szCs w:val="16"/>
              </w:rPr>
            </w:pPr>
            <w:hyperlink r:id="rId36" w:history="1">
              <w:r w:rsidRPr="0065629D">
                <w:rPr>
                  <w:sz w:val="16"/>
                  <w:szCs w:val="16"/>
                </w:rPr>
                <w:t>CP-230329</w:t>
              </w:r>
            </w:hyperlink>
          </w:p>
          <w:p w14:paraId="72F59816" w14:textId="77777777" w:rsidR="00EA3DAD" w:rsidRPr="0065629D" w:rsidRDefault="00EA3DAD" w:rsidP="00AC5BAF">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EA3DAD" w:rsidRPr="0065629D" w:rsidRDefault="00EA3DAD" w:rsidP="00AC5BAF">
            <w:pPr>
              <w:pStyle w:val="TAL"/>
              <w:keepNext w:val="0"/>
              <w:rPr>
                <w:sz w:val="16"/>
                <w:szCs w:val="16"/>
              </w:rPr>
            </w:pPr>
            <w:r w:rsidRPr="0065629D">
              <w:rPr>
                <w:sz w:val="16"/>
                <w:szCs w:val="16"/>
              </w:rPr>
              <w:t>TS 29.122 [37]</w:t>
            </w:r>
          </w:p>
          <w:p w14:paraId="5868377F" w14:textId="77777777" w:rsidR="00EA3DAD" w:rsidRPr="0065629D" w:rsidRDefault="00EA3DAD" w:rsidP="00AC5BAF">
            <w:pPr>
              <w:pStyle w:val="TAL"/>
              <w:keepNext w:val="0"/>
              <w:rPr>
                <w:sz w:val="16"/>
                <w:szCs w:val="16"/>
              </w:rPr>
            </w:pPr>
            <w:r w:rsidRPr="0065629D">
              <w:rPr>
                <w:sz w:val="16"/>
                <w:szCs w:val="16"/>
              </w:rPr>
              <w:t>TS 29.513 [38]</w:t>
            </w:r>
          </w:p>
          <w:p w14:paraId="3125D782" w14:textId="77777777" w:rsidR="00EA3DAD" w:rsidRPr="0065629D" w:rsidRDefault="00EA3DAD" w:rsidP="00AC5BAF">
            <w:pPr>
              <w:pStyle w:val="TAL"/>
              <w:keepNext w:val="0"/>
              <w:rPr>
                <w:sz w:val="16"/>
                <w:szCs w:val="16"/>
              </w:rPr>
            </w:pPr>
            <w:r w:rsidRPr="0065629D">
              <w:rPr>
                <w:sz w:val="16"/>
                <w:szCs w:val="16"/>
              </w:rPr>
              <w:t>TS 29.514 [39]</w:t>
            </w:r>
          </w:p>
          <w:p w14:paraId="13C95DF0" w14:textId="77777777" w:rsidR="00EA3DAD" w:rsidRPr="0065629D" w:rsidRDefault="00EA3DAD" w:rsidP="00AC5BAF">
            <w:pPr>
              <w:pStyle w:val="TAL"/>
              <w:keepNext w:val="0"/>
              <w:rPr>
                <w:sz w:val="16"/>
                <w:szCs w:val="16"/>
              </w:rPr>
            </w:pPr>
            <w:r w:rsidRPr="0065629D">
              <w:rPr>
                <w:sz w:val="16"/>
                <w:szCs w:val="16"/>
              </w:rPr>
              <w:t>TS 29.517 [40]</w:t>
            </w:r>
          </w:p>
          <w:p w14:paraId="2F256D25" w14:textId="77777777" w:rsidR="00EA3DAD" w:rsidRPr="0065629D" w:rsidRDefault="00EA3DAD" w:rsidP="00AC5BAF">
            <w:pPr>
              <w:pStyle w:val="TAL"/>
              <w:keepNext w:val="0"/>
              <w:rPr>
                <w:sz w:val="16"/>
                <w:szCs w:val="16"/>
              </w:rPr>
            </w:pPr>
            <w:r w:rsidRPr="0065629D">
              <w:rPr>
                <w:sz w:val="16"/>
                <w:szCs w:val="16"/>
              </w:rPr>
              <w:t>TS 29.591 [41]</w:t>
            </w:r>
          </w:p>
          <w:p w14:paraId="49D8FDAE" w14:textId="77777777" w:rsidR="00EA3DAD" w:rsidRPr="0065629D" w:rsidRDefault="00EA3DAD" w:rsidP="00AC5BAF">
            <w:pPr>
              <w:pStyle w:val="TAL"/>
              <w:keepNext w:val="0"/>
              <w:rPr>
                <w:sz w:val="16"/>
                <w:szCs w:val="16"/>
              </w:rPr>
            </w:pPr>
            <w:r w:rsidRPr="0065629D">
              <w:rPr>
                <w:sz w:val="16"/>
                <w:szCs w:val="16"/>
              </w:rPr>
              <w:t>TS 29.519 [42]</w:t>
            </w:r>
          </w:p>
          <w:p w14:paraId="2488E2DD" w14:textId="77777777" w:rsidR="00EA3DAD" w:rsidRPr="0065629D" w:rsidRDefault="00EA3DAD" w:rsidP="00AC5BAF">
            <w:pPr>
              <w:pStyle w:val="TAL"/>
              <w:keepNext w:val="0"/>
              <w:rPr>
                <w:sz w:val="16"/>
                <w:szCs w:val="16"/>
              </w:rPr>
            </w:pPr>
            <w:r w:rsidRPr="0065629D">
              <w:rPr>
                <w:sz w:val="16"/>
                <w:szCs w:val="16"/>
              </w:rPr>
              <w:t>TS 29.520 [43]</w:t>
            </w:r>
          </w:p>
          <w:p w14:paraId="32740C48" w14:textId="77777777" w:rsidR="00EA3DAD" w:rsidRPr="0065629D" w:rsidRDefault="00EA3DAD" w:rsidP="00AC5BAF">
            <w:pPr>
              <w:pStyle w:val="TAL"/>
              <w:keepNext w:val="0"/>
              <w:rPr>
                <w:sz w:val="16"/>
                <w:szCs w:val="16"/>
              </w:rPr>
            </w:pPr>
            <w:r w:rsidRPr="0065629D">
              <w:rPr>
                <w:sz w:val="16"/>
                <w:szCs w:val="16"/>
              </w:rPr>
              <w:t>TS 29.521 [44]</w:t>
            </w:r>
          </w:p>
          <w:p w14:paraId="2907F163" w14:textId="77777777" w:rsidR="00EA3DAD" w:rsidRPr="0065629D" w:rsidRDefault="00EA3DAD" w:rsidP="00AC5BAF">
            <w:pPr>
              <w:pStyle w:val="TAL"/>
              <w:keepNext w:val="0"/>
              <w:rPr>
                <w:sz w:val="16"/>
                <w:szCs w:val="16"/>
                <w:highlight w:val="red"/>
              </w:rPr>
            </w:pPr>
            <w:r w:rsidRPr="0065629D">
              <w:rPr>
                <w:sz w:val="16"/>
                <w:szCs w:val="16"/>
              </w:rPr>
              <w:t>TS 29.522 [45]</w:t>
            </w:r>
          </w:p>
        </w:tc>
      </w:tr>
      <w:tr w:rsidR="00EA3DAD" w:rsidRPr="0065629D" w14:paraId="78A85C3F"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EA3DAD" w:rsidRPr="0065629D" w:rsidRDefault="00EA3DAD" w:rsidP="00AC5BAF">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EA3DAD" w:rsidRPr="0065629D" w:rsidRDefault="00EA3DAD" w:rsidP="00AC5BAF">
            <w:pPr>
              <w:pStyle w:val="TAL"/>
              <w:keepNext w:val="0"/>
              <w:rPr>
                <w:sz w:val="16"/>
                <w:szCs w:val="16"/>
              </w:rPr>
            </w:pPr>
            <w:r w:rsidRPr="0065629D">
              <w:rPr>
                <w:sz w:val="16"/>
                <w:szCs w:val="16"/>
              </w:rPr>
              <w:t>CT</w:t>
            </w:r>
            <w:r w:rsidR="00435392">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EA3DAD" w:rsidRPr="0065629D" w:rsidRDefault="00EA3DAD" w:rsidP="00AC5BAF">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E8D43EC" w14:textId="77777777" w:rsidR="00EA3DAD" w:rsidRPr="0065629D" w:rsidRDefault="00EA3DAD" w:rsidP="00AC5BAF">
            <w:pPr>
              <w:pStyle w:val="TAL"/>
              <w:keepNext w:val="0"/>
              <w:rPr>
                <w:sz w:val="16"/>
                <w:szCs w:val="16"/>
              </w:rPr>
            </w:pPr>
            <w:hyperlink r:id="rId37" w:history="1">
              <w:r w:rsidRPr="0065629D">
                <w:rPr>
                  <w:sz w:val="16"/>
                  <w:szCs w:val="16"/>
                </w:rPr>
                <w:t>CP-240079</w:t>
              </w:r>
            </w:hyperlink>
          </w:p>
          <w:p w14:paraId="5C737685"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EA3DAD" w:rsidRPr="0065629D" w:rsidRDefault="00EA3DAD" w:rsidP="00AC5BAF">
            <w:pPr>
              <w:pStyle w:val="TAL"/>
              <w:keepNext w:val="0"/>
              <w:rPr>
                <w:sz w:val="16"/>
                <w:szCs w:val="16"/>
              </w:rPr>
            </w:pPr>
            <w:r w:rsidRPr="0065629D">
              <w:rPr>
                <w:sz w:val="16"/>
                <w:szCs w:val="16"/>
              </w:rPr>
              <w:t>TS 29.508 [48]</w:t>
            </w:r>
          </w:p>
          <w:p w14:paraId="35343E64" w14:textId="77777777" w:rsidR="00EA3DAD" w:rsidRPr="0065629D" w:rsidRDefault="00EA3DAD" w:rsidP="00AC5BAF">
            <w:pPr>
              <w:pStyle w:val="TAL"/>
              <w:keepNext w:val="0"/>
              <w:rPr>
                <w:sz w:val="16"/>
                <w:szCs w:val="16"/>
              </w:rPr>
            </w:pPr>
            <w:r w:rsidRPr="0065629D">
              <w:rPr>
                <w:sz w:val="16"/>
                <w:szCs w:val="16"/>
              </w:rPr>
              <w:t>TS 29.122 [37]</w:t>
            </w:r>
          </w:p>
          <w:p w14:paraId="304A4B62" w14:textId="77777777" w:rsidR="00EA3DAD" w:rsidRPr="0065629D" w:rsidRDefault="00EA3DAD" w:rsidP="00AC5BAF">
            <w:pPr>
              <w:pStyle w:val="TAL"/>
              <w:keepNext w:val="0"/>
              <w:rPr>
                <w:sz w:val="16"/>
                <w:szCs w:val="16"/>
              </w:rPr>
            </w:pPr>
            <w:r w:rsidRPr="0065629D">
              <w:rPr>
                <w:sz w:val="16"/>
                <w:szCs w:val="16"/>
              </w:rPr>
              <w:t>TS 29.513 [38]</w:t>
            </w:r>
          </w:p>
          <w:p w14:paraId="2D3ACC43" w14:textId="77777777" w:rsidR="00EA3DAD" w:rsidRPr="0065629D" w:rsidRDefault="00EA3DAD" w:rsidP="00AC5BAF">
            <w:pPr>
              <w:pStyle w:val="TAL"/>
              <w:keepNext w:val="0"/>
              <w:rPr>
                <w:sz w:val="16"/>
                <w:szCs w:val="16"/>
              </w:rPr>
            </w:pPr>
            <w:r w:rsidRPr="0065629D">
              <w:rPr>
                <w:sz w:val="16"/>
                <w:szCs w:val="16"/>
              </w:rPr>
              <w:t>TS 29.517 [40]</w:t>
            </w:r>
          </w:p>
          <w:p w14:paraId="43BB0221" w14:textId="77777777" w:rsidR="00EA3DAD" w:rsidRPr="0065629D" w:rsidRDefault="00EA3DAD" w:rsidP="00AC5BAF">
            <w:pPr>
              <w:pStyle w:val="TAL"/>
              <w:keepNext w:val="0"/>
              <w:rPr>
                <w:sz w:val="16"/>
                <w:szCs w:val="16"/>
              </w:rPr>
            </w:pPr>
            <w:r w:rsidRPr="0065629D">
              <w:rPr>
                <w:sz w:val="16"/>
                <w:szCs w:val="16"/>
              </w:rPr>
              <w:t>TS 29.519 [42]</w:t>
            </w:r>
          </w:p>
          <w:p w14:paraId="784D7304" w14:textId="77777777" w:rsidR="00EA3DAD" w:rsidRPr="0065629D" w:rsidRDefault="00EA3DAD" w:rsidP="00AC5BAF">
            <w:pPr>
              <w:pStyle w:val="TAL"/>
              <w:keepNext w:val="0"/>
              <w:rPr>
                <w:sz w:val="16"/>
                <w:szCs w:val="16"/>
              </w:rPr>
            </w:pPr>
            <w:r w:rsidRPr="0065629D">
              <w:rPr>
                <w:sz w:val="16"/>
                <w:szCs w:val="16"/>
              </w:rPr>
              <w:t>TS 29.520 [43]</w:t>
            </w:r>
          </w:p>
          <w:p w14:paraId="4E426826" w14:textId="77777777" w:rsidR="00EA3DAD" w:rsidRPr="0065629D" w:rsidRDefault="00EA3DAD" w:rsidP="00AC5BAF">
            <w:pPr>
              <w:pStyle w:val="TAL"/>
              <w:keepNext w:val="0"/>
              <w:rPr>
                <w:sz w:val="16"/>
                <w:szCs w:val="16"/>
              </w:rPr>
            </w:pPr>
            <w:r w:rsidRPr="0065629D">
              <w:rPr>
                <w:sz w:val="16"/>
                <w:szCs w:val="16"/>
              </w:rPr>
              <w:t>TS 29.522 [45]</w:t>
            </w:r>
          </w:p>
          <w:p w14:paraId="64A251D8" w14:textId="77777777" w:rsidR="00EA3DAD" w:rsidRPr="0065629D" w:rsidRDefault="00EA3DAD" w:rsidP="00AC5BAF">
            <w:pPr>
              <w:pStyle w:val="TAL"/>
              <w:keepNext w:val="0"/>
              <w:rPr>
                <w:sz w:val="16"/>
                <w:szCs w:val="16"/>
              </w:rPr>
            </w:pPr>
            <w:r w:rsidRPr="0065629D">
              <w:rPr>
                <w:sz w:val="16"/>
                <w:szCs w:val="16"/>
              </w:rPr>
              <w:t>TS 29.523 [46]</w:t>
            </w:r>
          </w:p>
          <w:p w14:paraId="422AB5B8" w14:textId="77777777" w:rsidR="00EA3DAD" w:rsidRPr="0065629D" w:rsidRDefault="00EA3DAD" w:rsidP="00AC5BAF">
            <w:pPr>
              <w:pStyle w:val="TAL"/>
              <w:keepNext w:val="0"/>
              <w:rPr>
                <w:sz w:val="16"/>
                <w:szCs w:val="16"/>
              </w:rPr>
            </w:pPr>
            <w:r w:rsidRPr="0065629D">
              <w:rPr>
                <w:sz w:val="16"/>
                <w:szCs w:val="16"/>
              </w:rPr>
              <w:t>TS 29.525 [47]</w:t>
            </w:r>
          </w:p>
          <w:p w14:paraId="7B8A1D0C" w14:textId="77777777" w:rsidR="00EA3DAD" w:rsidRPr="0065629D" w:rsidRDefault="00EA3DAD" w:rsidP="00AC5BAF">
            <w:pPr>
              <w:pStyle w:val="TAL"/>
              <w:keepNext w:val="0"/>
              <w:rPr>
                <w:sz w:val="16"/>
                <w:szCs w:val="16"/>
              </w:rPr>
            </w:pPr>
            <w:r w:rsidRPr="0065629D">
              <w:rPr>
                <w:sz w:val="16"/>
                <w:szCs w:val="16"/>
              </w:rPr>
              <w:t>TS 29.551 [49]</w:t>
            </w:r>
          </w:p>
          <w:p w14:paraId="7C8940F4" w14:textId="77777777" w:rsidR="00EA3DAD" w:rsidRPr="0065629D" w:rsidRDefault="00EA3DAD" w:rsidP="00AC5BAF">
            <w:pPr>
              <w:pStyle w:val="TAL"/>
              <w:keepNext w:val="0"/>
              <w:rPr>
                <w:sz w:val="16"/>
                <w:szCs w:val="16"/>
              </w:rPr>
            </w:pPr>
            <w:r w:rsidRPr="0065629D">
              <w:rPr>
                <w:sz w:val="16"/>
                <w:szCs w:val="16"/>
              </w:rPr>
              <w:t>TS 29.552 [50]</w:t>
            </w:r>
          </w:p>
          <w:p w14:paraId="388DCA8D" w14:textId="77777777" w:rsidR="00EA3DAD" w:rsidRPr="0065629D" w:rsidRDefault="00EA3DAD" w:rsidP="00AC5BAF">
            <w:pPr>
              <w:pStyle w:val="TAL"/>
              <w:keepNext w:val="0"/>
              <w:rPr>
                <w:sz w:val="16"/>
                <w:szCs w:val="16"/>
              </w:rPr>
            </w:pPr>
            <w:r w:rsidRPr="0065629D">
              <w:rPr>
                <w:sz w:val="16"/>
                <w:szCs w:val="16"/>
              </w:rPr>
              <w:t>TS 29.574 [51]</w:t>
            </w:r>
          </w:p>
          <w:p w14:paraId="32A04B14" w14:textId="77777777" w:rsidR="00EA3DAD" w:rsidRPr="0065629D" w:rsidRDefault="00EA3DAD" w:rsidP="00AC5BAF">
            <w:pPr>
              <w:pStyle w:val="TAL"/>
              <w:keepNext w:val="0"/>
              <w:rPr>
                <w:sz w:val="16"/>
                <w:szCs w:val="16"/>
              </w:rPr>
            </w:pPr>
            <w:r w:rsidRPr="0065629D">
              <w:rPr>
                <w:sz w:val="16"/>
                <w:szCs w:val="16"/>
              </w:rPr>
              <w:t>TS 29.575 [52]</w:t>
            </w:r>
          </w:p>
          <w:p w14:paraId="4A6D1F86" w14:textId="77777777" w:rsidR="00EA3DAD" w:rsidRPr="0065629D" w:rsidRDefault="00EA3DAD" w:rsidP="00AC5BAF">
            <w:pPr>
              <w:pStyle w:val="TAL"/>
              <w:keepNext w:val="0"/>
              <w:rPr>
                <w:sz w:val="16"/>
                <w:szCs w:val="16"/>
              </w:rPr>
            </w:pPr>
            <w:r w:rsidRPr="0065629D">
              <w:rPr>
                <w:sz w:val="16"/>
                <w:szCs w:val="16"/>
              </w:rPr>
              <w:t>TS 29.576 [53]</w:t>
            </w:r>
          </w:p>
          <w:p w14:paraId="575F28AD" w14:textId="77777777" w:rsidR="00EA3DAD" w:rsidRPr="0065629D" w:rsidRDefault="00EA3DAD" w:rsidP="00AC5BAF">
            <w:pPr>
              <w:pStyle w:val="TAL"/>
              <w:keepNext w:val="0"/>
              <w:rPr>
                <w:sz w:val="16"/>
                <w:szCs w:val="16"/>
              </w:rPr>
            </w:pPr>
            <w:r w:rsidRPr="0065629D">
              <w:rPr>
                <w:sz w:val="16"/>
                <w:szCs w:val="16"/>
              </w:rPr>
              <w:t>TS 29.591 [41]</w:t>
            </w:r>
          </w:p>
        </w:tc>
      </w:tr>
      <w:tr w:rsidR="00EA3DAD" w:rsidRPr="0065629D" w14:paraId="1C6F9F7B" w14:textId="77777777" w:rsidTr="00AC5BAF">
        <w:trPr>
          <w:cantSplit/>
          <w:jc w:val="center"/>
        </w:trPr>
        <w:tc>
          <w:tcPr>
            <w:tcW w:w="1098" w:type="dxa"/>
            <w:shd w:val="clear" w:color="auto" w:fill="DAE9F7"/>
          </w:tcPr>
          <w:p w14:paraId="6DE7D033" w14:textId="77777777" w:rsidR="00EA3DAD" w:rsidRPr="0065629D" w:rsidRDefault="00EA3DAD" w:rsidP="00AC5BAF">
            <w:pPr>
              <w:pStyle w:val="TAH"/>
              <w:rPr>
                <w:sz w:val="16"/>
                <w:szCs w:val="16"/>
              </w:rPr>
            </w:pPr>
            <w:r w:rsidRPr="0065629D">
              <w:rPr>
                <w:sz w:val="16"/>
                <w:szCs w:val="16"/>
              </w:rPr>
              <w:t>CT WG4</w:t>
            </w:r>
          </w:p>
        </w:tc>
        <w:tc>
          <w:tcPr>
            <w:tcW w:w="850" w:type="dxa"/>
            <w:shd w:val="clear" w:color="auto" w:fill="DAE9F7"/>
          </w:tcPr>
          <w:p w14:paraId="712B2358" w14:textId="77777777" w:rsidR="00EA3DAD" w:rsidRPr="0065629D" w:rsidRDefault="00EA3DAD" w:rsidP="00AC5BAF">
            <w:pPr>
              <w:pStyle w:val="TAH"/>
              <w:rPr>
                <w:sz w:val="16"/>
                <w:szCs w:val="16"/>
              </w:rPr>
            </w:pPr>
          </w:p>
        </w:tc>
        <w:tc>
          <w:tcPr>
            <w:tcW w:w="2516" w:type="dxa"/>
            <w:shd w:val="clear" w:color="auto" w:fill="DAE9F7"/>
          </w:tcPr>
          <w:p w14:paraId="1EF7D9B0" w14:textId="77777777" w:rsidR="00EA3DAD" w:rsidRPr="0065629D" w:rsidRDefault="00EA3DAD" w:rsidP="00AC5BAF">
            <w:pPr>
              <w:pStyle w:val="TAH"/>
              <w:rPr>
                <w:sz w:val="16"/>
                <w:szCs w:val="16"/>
              </w:rPr>
            </w:pPr>
          </w:p>
        </w:tc>
        <w:tc>
          <w:tcPr>
            <w:tcW w:w="1500" w:type="dxa"/>
            <w:shd w:val="clear" w:color="auto" w:fill="DAE9F7"/>
          </w:tcPr>
          <w:p w14:paraId="2566EC03" w14:textId="77777777" w:rsidR="00EA3DAD" w:rsidRPr="0065629D" w:rsidRDefault="00EA3DAD" w:rsidP="00AC5BAF">
            <w:pPr>
              <w:pStyle w:val="TAH"/>
              <w:rPr>
                <w:sz w:val="16"/>
                <w:szCs w:val="16"/>
              </w:rPr>
            </w:pPr>
          </w:p>
        </w:tc>
        <w:tc>
          <w:tcPr>
            <w:tcW w:w="1476" w:type="dxa"/>
            <w:shd w:val="clear" w:color="auto" w:fill="DAE9F7"/>
          </w:tcPr>
          <w:p w14:paraId="7878F5F8" w14:textId="77777777" w:rsidR="00EA3DAD" w:rsidRPr="0065629D" w:rsidRDefault="00EA3DAD" w:rsidP="00AC5BAF">
            <w:pPr>
              <w:pStyle w:val="TAH"/>
              <w:rPr>
                <w:sz w:val="16"/>
                <w:szCs w:val="16"/>
              </w:rPr>
            </w:pPr>
          </w:p>
        </w:tc>
        <w:tc>
          <w:tcPr>
            <w:tcW w:w="2410" w:type="dxa"/>
            <w:shd w:val="clear" w:color="auto" w:fill="DAE9F7"/>
          </w:tcPr>
          <w:p w14:paraId="538124DA" w14:textId="77777777" w:rsidR="00EA3DAD" w:rsidRPr="0065629D" w:rsidRDefault="00EA3DAD" w:rsidP="00AC5BAF">
            <w:pPr>
              <w:pStyle w:val="TAH"/>
              <w:rPr>
                <w:sz w:val="16"/>
                <w:szCs w:val="16"/>
              </w:rPr>
            </w:pPr>
          </w:p>
        </w:tc>
      </w:tr>
      <w:tr w:rsidR="00EA3DAD" w:rsidRPr="0065629D" w14:paraId="28F77C80"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EA3DAD" w:rsidRPr="0065629D" w:rsidRDefault="00EA3DAD" w:rsidP="00AC5BAF">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EA3DAD" w:rsidRPr="0065629D" w:rsidRDefault="00EA3DAD" w:rsidP="00AC5BAF">
            <w:pPr>
              <w:pStyle w:val="TAL"/>
              <w:keepNext w:val="0"/>
              <w:rPr>
                <w:sz w:val="16"/>
                <w:szCs w:val="16"/>
              </w:rPr>
            </w:pPr>
            <w:r w:rsidRPr="0065629D">
              <w:rPr>
                <w:sz w:val="16"/>
                <w:szCs w:val="16"/>
              </w:rPr>
              <w:t>CT</w:t>
            </w:r>
            <w:r w:rsidR="00435392">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EA3DAD" w:rsidRPr="0065629D" w:rsidRDefault="00EA3DAD" w:rsidP="00AC5BAF">
            <w:pPr>
              <w:pStyle w:val="TAL"/>
              <w:keepNext w:val="0"/>
              <w:rPr>
                <w:sz w:val="16"/>
                <w:szCs w:val="16"/>
              </w:rPr>
            </w:pPr>
            <w:r w:rsidRPr="0065629D">
              <w:rPr>
                <w:sz w:val="16"/>
                <w:szCs w:val="16"/>
              </w:rPr>
              <w:t>Rel-18 CT</w:t>
            </w:r>
            <w:r w:rsidR="00435392">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46426460" w14:textId="77777777" w:rsidR="00EA3DAD" w:rsidRPr="0065629D" w:rsidRDefault="00EA3DAD" w:rsidP="00AC5BAF">
            <w:pPr>
              <w:pStyle w:val="TAL"/>
              <w:keepNext w:val="0"/>
              <w:rPr>
                <w:sz w:val="16"/>
                <w:szCs w:val="16"/>
              </w:rPr>
            </w:pPr>
            <w:hyperlink r:id="rId38" w:history="1">
              <w:r w:rsidRPr="0065629D">
                <w:rPr>
                  <w:sz w:val="16"/>
                  <w:szCs w:val="16"/>
                </w:rPr>
                <w:t>CP-230329</w:t>
              </w:r>
            </w:hyperlink>
          </w:p>
          <w:p w14:paraId="7C118AB7"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EA3DAD" w:rsidRPr="0065629D" w:rsidRDefault="00EA3DAD" w:rsidP="00AC5BAF">
            <w:pPr>
              <w:pStyle w:val="TAL"/>
              <w:keepNext w:val="0"/>
              <w:rPr>
                <w:sz w:val="16"/>
                <w:szCs w:val="16"/>
              </w:rPr>
            </w:pPr>
            <w:r w:rsidRPr="0065629D">
              <w:rPr>
                <w:sz w:val="16"/>
                <w:szCs w:val="16"/>
              </w:rPr>
              <w:t>TS 29.503 [54]</w:t>
            </w:r>
          </w:p>
          <w:p w14:paraId="4CFE3074" w14:textId="77777777" w:rsidR="00EA3DAD" w:rsidRPr="0065629D" w:rsidRDefault="00EA3DAD" w:rsidP="00AC5BAF">
            <w:pPr>
              <w:pStyle w:val="TAL"/>
              <w:keepNext w:val="0"/>
              <w:rPr>
                <w:sz w:val="16"/>
                <w:szCs w:val="16"/>
              </w:rPr>
            </w:pPr>
            <w:r w:rsidRPr="0065629D">
              <w:rPr>
                <w:sz w:val="16"/>
                <w:szCs w:val="16"/>
              </w:rPr>
              <w:t>TS 29.504 [55]</w:t>
            </w:r>
          </w:p>
          <w:p w14:paraId="4E95B6B2" w14:textId="77777777" w:rsidR="00EA3DAD" w:rsidRPr="0065629D" w:rsidRDefault="00EA3DAD" w:rsidP="00AC5BAF">
            <w:pPr>
              <w:pStyle w:val="TAL"/>
              <w:keepNext w:val="0"/>
              <w:rPr>
                <w:sz w:val="16"/>
                <w:szCs w:val="16"/>
              </w:rPr>
            </w:pPr>
            <w:r w:rsidRPr="0065629D">
              <w:rPr>
                <w:sz w:val="16"/>
                <w:szCs w:val="16"/>
              </w:rPr>
              <w:t>TS 29.505 [56]</w:t>
            </w:r>
          </w:p>
          <w:p w14:paraId="608E9B5C" w14:textId="77777777" w:rsidR="00EA3DAD" w:rsidRPr="0065629D" w:rsidRDefault="00EA3DAD" w:rsidP="00AC5BAF">
            <w:pPr>
              <w:pStyle w:val="TAL"/>
              <w:keepNext w:val="0"/>
              <w:rPr>
                <w:sz w:val="16"/>
                <w:szCs w:val="16"/>
              </w:rPr>
            </w:pPr>
            <w:r w:rsidRPr="0065629D">
              <w:rPr>
                <w:sz w:val="16"/>
                <w:szCs w:val="16"/>
              </w:rPr>
              <w:t>TS 29.510 [57]</w:t>
            </w:r>
          </w:p>
          <w:p w14:paraId="59EB0A50" w14:textId="77777777" w:rsidR="00EA3DAD" w:rsidRPr="0065629D" w:rsidRDefault="00EA3DAD" w:rsidP="00AC5BAF">
            <w:pPr>
              <w:pStyle w:val="TAL"/>
              <w:keepNext w:val="0"/>
              <w:rPr>
                <w:sz w:val="16"/>
                <w:szCs w:val="16"/>
              </w:rPr>
            </w:pPr>
            <w:r w:rsidRPr="0065629D">
              <w:rPr>
                <w:sz w:val="16"/>
                <w:szCs w:val="16"/>
              </w:rPr>
              <w:t>TS 29.564 [58]</w:t>
            </w:r>
          </w:p>
        </w:tc>
      </w:tr>
      <w:tr w:rsidR="00EA3DAD" w:rsidRPr="0065629D" w14:paraId="795C638D"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EA3DAD" w:rsidRPr="0065629D" w:rsidRDefault="00EA3DAD" w:rsidP="00AC5BAF">
            <w:pPr>
              <w:pStyle w:val="TAL"/>
              <w:keepNext w:val="0"/>
              <w:rPr>
                <w:sz w:val="16"/>
                <w:szCs w:val="16"/>
              </w:rPr>
            </w:pPr>
            <w:r w:rsidRPr="0065629D">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EA3DAD" w:rsidRPr="0065629D" w:rsidRDefault="00EA3DAD" w:rsidP="00AC5BAF">
            <w:pPr>
              <w:pStyle w:val="TAL"/>
              <w:keepNext w:val="0"/>
              <w:rPr>
                <w:sz w:val="16"/>
                <w:szCs w:val="16"/>
              </w:rPr>
            </w:pPr>
            <w:r w:rsidRPr="0065629D">
              <w:rPr>
                <w:sz w:val="16"/>
                <w:szCs w:val="16"/>
              </w:rPr>
              <w:t>CT</w:t>
            </w:r>
            <w:r w:rsidR="00435392">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EA3DAD" w:rsidRPr="0065629D" w:rsidRDefault="00EA3DAD" w:rsidP="00AC5BAF">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E6F125E" w14:textId="77777777" w:rsidR="00EA3DAD" w:rsidRPr="0065629D" w:rsidRDefault="00EA3DAD" w:rsidP="00AC5BAF">
            <w:pPr>
              <w:pStyle w:val="TAL"/>
              <w:keepNext w:val="0"/>
              <w:rPr>
                <w:sz w:val="16"/>
                <w:szCs w:val="16"/>
              </w:rPr>
            </w:pPr>
            <w:hyperlink r:id="rId39" w:history="1">
              <w:r w:rsidRPr="0065629D">
                <w:rPr>
                  <w:sz w:val="16"/>
                  <w:szCs w:val="16"/>
                </w:rPr>
                <w:t>CP-240079</w:t>
              </w:r>
            </w:hyperlink>
          </w:p>
          <w:p w14:paraId="36208E38"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EA3DAD" w:rsidRPr="0065629D" w:rsidRDefault="00EA3DAD" w:rsidP="00AC5BAF">
            <w:pPr>
              <w:pStyle w:val="TAL"/>
              <w:keepNext w:val="0"/>
              <w:rPr>
                <w:sz w:val="16"/>
                <w:szCs w:val="16"/>
              </w:rPr>
            </w:pPr>
            <w:r w:rsidRPr="0065629D">
              <w:rPr>
                <w:sz w:val="16"/>
                <w:szCs w:val="16"/>
              </w:rPr>
              <w:t>TS 29.503 [54]</w:t>
            </w:r>
          </w:p>
          <w:p w14:paraId="126DABDF" w14:textId="77777777" w:rsidR="00EA3DAD" w:rsidRPr="0065629D" w:rsidRDefault="00EA3DAD" w:rsidP="00AC5BAF">
            <w:pPr>
              <w:pStyle w:val="TAL"/>
              <w:keepNext w:val="0"/>
              <w:rPr>
                <w:sz w:val="16"/>
                <w:szCs w:val="16"/>
              </w:rPr>
            </w:pPr>
            <w:r w:rsidRPr="0065629D">
              <w:rPr>
                <w:sz w:val="16"/>
                <w:szCs w:val="16"/>
              </w:rPr>
              <w:t>TS 29.510 [57]</w:t>
            </w:r>
          </w:p>
          <w:p w14:paraId="1467462F" w14:textId="77777777" w:rsidR="00EA3DAD" w:rsidRPr="0065629D" w:rsidRDefault="00EA3DAD" w:rsidP="00AC5BAF">
            <w:pPr>
              <w:pStyle w:val="TAL"/>
              <w:keepNext w:val="0"/>
              <w:rPr>
                <w:sz w:val="16"/>
                <w:szCs w:val="16"/>
              </w:rPr>
            </w:pPr>
            <w:r w:rsidRPr="0065629D">
              <w:rPr>
                <w:sz w:val="16"/>
                <w:szCs w:val="16"/>
              </w:rPr>
              <w:t>TS 29.518 [59]</w:t>
            </w:r>
          </w:p>
          <w:p w14:paraId="58FC2714" w14:textId="77777777" w:rsidR="00EA3DAD" w:rsidRPr="0065629D" w:rsidRDefault="00EA3DAD" w:rsidP="00AC5BAF">
            <w:pPr>
              <w:pStyle w:val="TAL"/>
              <w:keepNext w:val="0"/>
              <w:rPr>
                <w:sz w:val="16"/>
                <w:szCs w:val="16"/>
              </w:rPr>
            </w:pPr>
            <w:r w:rsidRPr="0065629D">
              <w:rPr>
                <w:sz w:val="16"/>
                <w:szCs w:val="16"/>
              </w:rPr>
              <w:t>TS 29.536 [60]</w:t>
            </w:r>
          </w:p>
          <w:p w14:paraId="5C741855" w14:textId="77777777" w:rsidR="00EA3DAD" w:rsidRPr="0065629D" w:rsidRDefault="00EA3DAD" w:rsidP="00AC5BAF">
            <w:pPr>
              <w:pStyle w:val="TAL"/>
              <w:keepNext w:val="0"/>
              <w:rPr>
                <w:sz w:val="16"/>
                <w:szCs w:val="16"/>
              </w:rPr>
            </w:pPr>
            <w:r w:rsidRPr="0065629D">
              <w:rPr>
                <w:sz w:val="16"/>
                <w:szCs w:val="16"/>
              </w:rPr>
              <w:t>TS 29.564 [58]</w:t>
            </w:r>
          </w:p>
          <w:p w14:paraId="6CD66E8F" w14:textId="77777777" w:rsidR="00EA3DAD" w:rsidRPr="0065629D" w:rsidRDefault="00EA3DAD" w:rsidP="00AC5BAF">
            <w:pPr>
              <w:pStyle w:val="TAL"/>
              <w:keepNext w:val="0"/>
              <w:rPr>
                <w:sz w:val="16"/>
                <w:szCs w:val="16"/>
              </w:rPr>
            </w:pPr>
            <w:r w:rsidRPr="0065629D">
              <w:rPr>
                <w:sz w:val="16"/>
                <w:szCs w:val="16"/>
              </w:rPr>
              <w:t>TS 29.571 [61]</w:t>
            </w:r>
          </w:p>
        </w:tc>
      </w:tr>
      <w:tr w:rsidR="00EA3DAD" w:rsidRPr="0065629D" w14:paraId="0EEA0949"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EA3DAD" w:rsidRPr="0065629D" w:rsidRDefault="00EA3DAD" w:rsidP="00AC5BAF">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EA3DAD" w:rsidRPr="0065629D" w:rsidRDefault="00EA3DAD" w:rsidP="00AC5BAF">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EA3DAD" w:rsidRPr="0065629D" w:rsidRDefault="00EA3DAD" w:rsidP="00AC5BAF">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EA3DAD" w:rsidRPr="0065629D" w:rsidRDefault="00EA3DAD" w:rsidP="00AC5BAF">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77777777" w:rsidR="00EA3DAD" w:rsidRPr="0065629D" w:rsidRDefault="00EA3DAD" w:rsidP="00AC5BAF">
            <w:pPr>
              <w:pStyle w:val="TAL"/>
              <w:keepNext w:val="0"/>
              <w:rPr>
                <w:sz w:val="16"/>
                <w:szCs w:val="16"/>
              </w:rPr>
            </w:pPr>
            <w:hyperlink r:id="rId40" w:history="1">
              <w:r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EA3DAD" w:rsidRPr="0065629D" w:rsidRDefault="00EA3DAD" w:rsidP="00AC5BAF">
            <w:pPr>
              <w:pStyle w:val="TAL"/>
              <w:keepNext w:val="0"/>
              <w:rPr>
                <w:sz w:val="16"/>
                <w:szCs w:val="16"/>
              </w:rPr>
            </w:pPr>
            <w:r w:rsidRPr="0065629D">
              <w:rPr>
                <w:sz w:val="16"/>
                <w:szCs w:val="16"/>
              </w:rPr>
              <w:t>TR 29.889 [20]</w:t>
            </w:r>
          </w:p>
        </w:tc>
      </w:tr>
      <w:tr w:rsidR="00EA3DAD" w:rsidRPr="0065629D" w14:paraId="3860765E" w14:textId="77777777" w:rsidTr="00AC5BAF">
        <w:trPr>
          <w:cantSplit/>
          <w:jc w:val="center"/>
        </w:trPr>
        <w:tc>
          <w:tcPr>
            <w:tcW w:w="1098" w:type="dxa"/>
            <w:shd w:val="clear" w:color="auto" w:fill="DAE9F7"/>
          </w:tcPr>
          <w:p w14:paraId="4372E7A6" w14:textId="77777777" w:rsidR="00EA3DAD" w:rsidRPr="0065629D" w:rsidRDefault="00EA3DAD" w:rsidP="00AC5BAF">
            <w:pPr>
              <w:pStyle w:val="TAH"/>
              <w:rPr>
                <w:sz w:val="16"/>
                <w:szCs w:val="16"/>
              </w:rPr>
            </w:pPr>
            <w:r w:rsidRPr="0065629D">
              <w:rPr>
                <w:sz w:val="16"/>
                <w:szCs w:val="16"/>
              </w:rPr>
              <w:t>RAN WG1</w:t>
            </w:r>
          </w:p>
        </w:tc>
        <w:tc>
          <w:tcPr>
            <w:tcW w:w="850" w:type="dxa"/>
            <w:shd w:val="clear" w:color="auto" w:fill="DAE9F7"/>
          </w:tcPr>
          <w:p w14:paraId="2A2D92A3" w14:textId="77777777" w:rsidR="00EA3DAD" w:rsidRPr="0065629D" w:rsidRDefault="00EA3DAD" w:rsidP="00AC5BAF">
            <w:pPr>
              <w:pStyle w:val="TAH"/>
              <w:rPr>
                <w:sz w:val="16"/>
                <w:szCs w:val="16"/>
              </w:rPr>
            </w:pPr>
          </w:p>
        </w:tc>
        <w:tc>
          <w:tcPr>
            <w:tcW w:w="2516" w:type="dxa"/>
            <w:shd w:val="clear" w:color="auto" w:fill="DAE9F7"/>
          </w:tcPr>
          <w:p w14:paraId="315F4E0F" w14:textId="77777777" w:rsidR="00EA3DAD" w:rsidRPr="0065629D" w:rsidRDefault="00EA3DAD" w:rsidP="00AC5BAF">
            <w:pPr>
              <w:pStyle w:val="TAH"/>
              <w:rPr>
                <w:sz w:val="16"/>
                <w:szCs w:val="16"/>
              </w:rPr>
            </w:pPr>
          </w:p>
        </w:tc>
        <w:tc>
          <w:tcPr>
            <w:tcW w:w="1500" w:type="dxa"/>
            <w:shd w:val="clear" w:color="auto" w:fill="DAE9F7"/>
          </w:tcPr>
          <w:p w14:paraId="30425CEF" w14:textId="77777777" w:rsidR="00EA3DAD" w:rsidRPr="0065629D" w:rsidRDefault="00EA3DAD" w:rsidP="00AC5BAF">
            <w:pPr>
              <w:pStyle w:val="TAH"/>
              <w:rPr>
                <w:sz w:val="16"/>
                <w:szCs w:val="16"/>
              </w:rPr>
            </w:pPr>
          </w:p>
        </w:tc>
        <w:tc>
          <w:tcPr>
            <w:tcW w:w="1476" w:type="dxa"/>
            <w:shd w:val="clear" w:color="auto" w:fill="DAE9F7"/>
          </w:tcPr>
          <w:p w14:paraId="7CF3FB3C" w14:textId="77777777" w:rsidR="00EA3DAD" w:rsidRPr="0065629D" w:rsidRDefault="00EA3DAD" w:rsidP="00AC5BAF">
            <w:pPr>
              <w:pStyle w:val="TAH"/>
              <w:rPr>
                <w:sz w:val="16"/>
                <w:szCs w:val="16"/>
              </w:rPr>
            </w:pPr>
          </w:p>
        </w:tc>
        <w:tc>
          <w:tcPr>
            <w:tcW w:w="2410" w:type="dxa"/>
            <w:shd w:val="clear" w:color="auto" w:fill="DAE9F7"/>
          </w:tcPr>
          <w:p w14:paraId="36FA38C4" w14:textId="77777777" w:rsidR="00EA3DAD" w:rsidRPr="0065629D" w:rsidRDefault="00EA3DAD" w:rsidP="00AC5BAF">
            <w:pPr>
              <w:pStyle w:val="TAH"/>
              <w:rPr>
                <w:sz w:val="16"/>
                <w:szCs w:val="16"/>
              </w:rPr>
            </w:pPr>
          </w:p>
        </w:tc>
      </w:tr>
      <w:tr w:rsidR="00EA3DAD" w:rsidRPr="0065629D" w14:paraId="4C7FBF57" w14:textId="77777777" w:rsidTr="00AC5BAF">
        <w:trPr>
          <w:cantSplit/>
          <w:jc w:val="center"/>
        </w:trPr>
        <w:tc>
          <w:tcPr>
            <w:tcW w:w="1098" w:type="dxa"/>
          </w:tcPr>
          <w:p w14:paraId="67A9D2B5" w14:textId="77777777" w:rsidR="00EA3DAD" w:rsidRPr="0065629D" w:rsidRDefault="00EA3DAD" w:rsidP="00AC5BAF">
            <w:pPr>
              <w:pStyle w:val="TAL"/>
              <w:keepNext w:val="0"/>
              <w:rPr>
                <w:sz w:val="16"/>
                <w:szCs w:val="16"/>
              </w:rPr>
            </w:pPr>
            <w:r w:rsidRPr="0065629D">
              <w:rPr>
                <w:sz w:val="16"/>
                <w:szCs w:val="16"/>
              </w:rPr>
              <w:t>1021093</w:t>
            </w:r>
          </w:p>
        </w:tc>
        <w:tc>
          <w:tcPr>
            <w:tcW w:w="850" w:type="dxa"/>
          </w:tcPr>
          <w:p w14:paraId="79054C6E"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5B5220A1" w14:textId="77777777" w:rsidR="00EA3DAD" w:rsidRPr="0065629D" w:rsidRDefault="00EA3DAD" w:rsidP="00AC5BAF">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8BAA650" w14:textId="77777777" w:rsidR="00EA3DAD" w:rsidRPr="0065629D" w:rsidRDefault="00EA3DAD" w:rsidP="00AC5BAF">
            <w:pPr>
              <w:pStyle w:val="TAL"/>
              <w:keepNext w:val="0"/>
              <w:rPr>
                <w:sz w:val="16"/>
                <w:szCs w:val="16"/>
              </w:rPr>
            </w:pPr>
            <w:r w:rsidRPr="0065629D">
              <w:rPr>
                <w:sz w:val="16"/>
                <w:szCs w:val="16"/>
              </w:rPr>
              <w:t>NR_AIML_airAir</w:t>
            </w:r>
          </w:p>
        </w:tc>
        <w:tc>
          <w:tcPr>
            <w:tcW w:w="1476" w:type="dxa"/>
          </w:tcPr>
          <w:p w14:paraId="2B8B457F" w14:textId="77777777" w:rsidR="00EA3DAD" w:rsidRPr="0065629D" w:rsidRDefault="00EA3DAD" w:rsidP="00AC5BAF">
            <w:pPr>
              <w:pStyle w:val="TAL"/>
              <w:keepNext w:val="0"/>
              <w:rPr>
                <w:sz w:val="16"/>
                <w:szCs w:val="16"/>
              </w:rPr>
            </w:pPr>
            <w:hyperlink r:id="rId41" w:history="1">
              <w:r w:rsidRPr="0065629D">
                <w:rPr>
                  <w:sz w:val="16"/>
                  <w:szCs w:val="16"/>
                </w:rPr>
                <w:t>RP-240774</w:t>
              </w:r>
            </w:hyperlink>
          </w:p>
          <w:p w14:paraId="18F5EB7C" w14:textId="77777777" w:rsidR="00EA3DAD" w:rsidRPr="0065629D" w:rsidRDefault="00EA3DAD" w:rsidP="00AC5BAF">
            <w:pPr>
              <w:pStyle w:val="TAL"/>
              <w:keepNext w:val="0"/>
              <w:rPr>
                <w:sz w:val="16"/>
                <w:szCs w:val="16"/>
              </w:rPr>
            </w:pPr>
          </w:p>
        </w:tc>
        <w:tc>
          <w:tcPr>
            <w:tcW w:w="2410" w:type="dxa"/>
          </w:tcPr>
          <w:p w14:paraId="2D57BF6D" w14:textId="77777777" w:rsidR="00EA3DAD" w:rsidRPr="0065629D" w:rsidRDefault="00EA3DAD" w:rsidP="00AC5BAF">
            <w:pPr>
              <w:pStyle w:val="TAL"/>
              <w:keepNext w:val="0"/>
              <w:rPr>
                <w:sz w:val="16"/>
                <w:szCs w:val="16"/>
              </w:rPr>
            </w:pPr>
            <w:r w:rsidRPr="0065629D">
              <w:rPr>
                <w:sz w:val="16"/>
                <w:szCs w:val="16"/>
              </w:rPr>
              <w:t>TS 38.843 [3]</w:t>
            </w:r>
          </w:p>
          <w:p w14:paraId="1A578819" w14:textId="77777777" w:rsidR="00EA3DAD" w:rsidRPr="0065629D" w:rsidRDefault="00EA3DAD" w:rsidP="00AC5BAF">
            <w:pPr>
              <w:pStyle w:val="TAL"/>
              <w:keepNext w:val="0"/>
              <w:rPr>
                <w:sz w:val="16"/>
                <w:szCs w:val="16"/>
              </w:rPr>
            </w:pPr>
            <w:r w:rsidRPr="0065629D">
              <w:rPr>
                <w:sz w:val="16"/>
                <w:szCs w:val="16"/>
              </w:rPr>
              <w:t>TS 38.300 [11]</w:t>
            </w:r>
          </w:p>
          <w:p w14:paraId="2B0CF635" w14:textId="77777777" w:rsidR="00EA3DAD" w:rsidRPr="0065629D" w:rsidRDefault="00EA3DAD" w:rsidP="00AC5BAF">
            <w:pPr>
              <w:pStyle w:val="TAL"/>
              <w:keepNext w:val="0"/>
              <w:rPr>
                <w:sz w:val="16"/>
                <w:szCs w:val="16"/>
              </w:rPr>
            </w:pPr>
            <w:r w:rsidRPr="0065629D">
              <w:rPr>
                <w:sz w:val="16"/>
                <w:szCs w:val="16"/>
              </w:rPr>
              <w:t>TS 38.214 [62]</w:t>
            </w:r>
          </w:p>
          <w:p w14:paraId="2B4E21E7" w14:textId="77777777" w:rsidR="00EA3DAD" w:rsidRPr="0065629D" w:rsidRDefault="00EA3DAD" w:rsidP="00AC5BAF">
            <w:pPr>
              <w:pStyle w:val="TAL"/>
              <w:keepNext w:val="0"/>
              <w:rPr>
                <w:sz w:val="16"/>
                <w:szCs w:val="16"/>
              </w:rPr>
            </w:pPr>
            <w:r w:rsidRPr="0065629D">
              <w:rPr>
                <w:sz w:val="16"/>
                <w:szCs w:val="16"/>
              </w:rPr>
              <w:t>TS 38.215 [63]</w:t>
            </w:r>
          </w:p>
          <w:p w14:paraId="6F775BCE" w14:textId="77777777" w:rsidR="00EA3DAD" w:rsidRPr="0065629D" w:rsidRDefault="00EA3DAD" w:rsidP="00AC5BAF">
            <w:pPr>
              <w:pStyle w:val="TAL"/>
              <w:keepNext w:val="0"/>
              <w:rPr>
                <w:sz w:val="16"/>
                <w:szCs w:val="16"/>
              </w:rPr>
            </w:pPr>
            <w:r w:rsidRPr="0065629D">
              <w:rPr>
                <w:sz w:val="16"/>
                <w:szCs w:val="16"/>
              </w:rPr>
              <w:t>TS 38.331 [64]</w:t>
            </w:r>
          </w:p>
          <w:p w14:paraId="5109D337" w14:textId="77777777" w:rsidR="00EA3DAD" w:rsidRPr="0065629D" w:rsidRDefault="00EA3DAD" w:rsidP="00AC5BAF">
            <w:pPr>
              <w:pStyle w:val="TAL"/>
              <w:keepNext w:val="0"/>
              <w:rPr>
                <w:sz w:val="16"/>
                <w:szCs w:val="16"/>
              </w:rPr>
            </w:pPr>
            <w:r w:rsidRPr="0065629D">
              <w:rPr>
                <w:sz w:val="16"/>
                <w:szCs w:val="16"/>
              </w:rPr>
              <w:t>TS 38.305 [65]</w:t>
            </w:r>
          </w:p>
          <w:p w14:paraId="00F8B5AF" w14:textId="77777777" w:rsidR="00EA3DAD" w:rsidRPr="0065629D" w:rsidRDefault="00EA3DAD" w:rsidP="00AC5BAF">
            <w:pPr>
              <w:pStyle w:val="TAL"/>
              <w:keepNext w:val="0"/>
              <w:rPr>
                <w:sz w:val="16"/>
                <w:szCs w:val="16"/>
              </w:rPr>
            </w:pPr>
            <w:r w:rsidRPr="0065629D">
              <w:rPr>
                <w:sz w:val="16"/>
                <w:szCs w:val="16"/>
              </w:rPr>
              <w:t>TS 37.355 [66]</w:t>
            </w:r>
          </w:p>
          <w:p w14:paraId="605E9FBD" w14:textId="77777777" w:rsidR="00EA3DAD" w:rsidRPr="0065629D" w:rsidRDefault="00EA3DAD" w:rsidP="00AC5BAF">
            <w:pPr>
              <w:pStyle w:val="TAL"/>
              <w:keepNext w:val="0"/>
              <w:rPr>
                <w:sz w:val="16"/>
                <w:szCs w:val="16"/>
              </w:rPr>
            </w:pPr>
            <w:r w:rsidRPr="0065629D">
              <w:rPr>
                <w:sz w:val="16"/>
                <w:szCs w:val="16"/>
              </w:rPr>
              <w:t>TS 38.455 [67]</w:t>
            </w:r>
          </w:p>
          <w:p w14:paraId="2922F319" w14:textId="77777777" w:rsidR="00EA3DAD" w:rsidRPr="0065629D" w:rsidRDefault="00EA3DAD" w:rsidP="00AC5BAF">
            <w:pPr>
              <w:pStyle w:val="TAL"/>
              <w:keepNext w:val="0"/>
              <w:rPr>
                <w:sz w:val="16"/>
                <w:szCs w:val="16"/>
              </w:rPr>
            </w:pPr>
            <w:r w:rsidRPr="0065629D">
              <w:rPr>
                <w:sz w:val="16"/>
                <w:szCs w:val="16"/>
              </w:rPr>
              <w:t>TS 38.133 [68]</w:t>
            </w:r>
          </w:p>
          <w:p w14:paraId="3CD4D86E" w14:textId="77777777" w:rsidR="00EA3DAD" w:rsidRPr="0065629D" w:rsidRDefault="00EA3DAD" w:rsidP="00AC5BAF">
            <w:pPr>
              <w:pStyle w:val="TAL"/>
              <w:keepNext w:val="0"/>
              <w:rPr>
                <w:sz w:val="16"/>
                <w:szCs w:val="16"/>
              </w:rPr>
            </w:pPr>
            <w:r w:rsidRPr="0065629D">
              <w:rPr>
                <w:sz w:val="16"/>
                <w:szCs w:val="16"/>
                <w:highlight w:val="yellow"/>
              </w:rPr>
              <w:t>TS 38.133 [68]</w:t>
            </w:r>
          </w:p>
        </w:tc>
      </w:tr>
      <w:tr w:rsidR="00EA3DAD" w:rsidRPr="0065629D" w14:paraId="1229C7D9" w14:textId="77777777" w:rsidTr="00AC5BAF">
        <w:trPr>
          <w:cantSplit/>
          <w:jc w:val="center"/>
        </w:trPr>
        <w:tc>
          <w:tcPr>
            <w:tcW w:w="1098" w:type="dxa"/>
            <w:shd w:val="clear" w:color="auto" w:fill="DAE9F7"/>
          </w:tcPr>
          <w:p w14:paraId="5BDC3C1A" w14:textId="77777777" w:rsidR="00EA3DAD" w:rsidRPr="0065629D" w:rsidRDefault="00EA3DAD" w:rsidP="00AC5BAF">
            <w:pPr>
              <w:pStyle w:val="TAH"/>
              <w:rPr>
                <w:sz w:val="16"/>
                <w:szCs w:val="16"/>
              </w:rPr>
            </w:pPr>
            <w:r w:rsidRPr="0065629D">
              <w:rPr>
                <w:sz w:val="16"/>
                <w:szCs w:val="16"/>
              </w:rPr>
              <w:t>RAN WG2</w:t>
            </w:r>
          </w:p>
        </w:tc>
        <w:tc>
          <w:tcPr>
            <w:tcW w:w="850" w:type="dxa"/>
            <w:shd w:val="clear" w:color="auto" w:fill="DAE9F7"/>
          </w:tcPr>
          <w:p w14:paraId="2AFAA6EF" w14:textId="77777777" w:rsidR="00EA3DAD" w:rsidRPr="0065629D" w:rsidRDefault="00EA3DAD" w:rsidP="00AC5BAF">
            <w:pPr>
              <w:pStyle w:val="TAH"/>
              <w:rPr>
                <w:sz w:val="16"/>
                <w:szCs w:val="16"/>
              </w:rPr>
            </w:pPr>
          </w:p>
        </w:tc>
        <w:tc>
          <w:tcPr>
            <w:tcW w:w="2516" w:type="dxa"/>
            <w:shd w:val="clear" w:color="auto" w:fill="DAE9F7"/>
          </w:tcPr>
          <w:p w14:paraId="6CE2F178" w14:textId="77777777" w:rsidR="00EA3DAD" w:rsidRPr="0065629D" w:rsidRDefault="00EA3DAD" w:rsidP="00AC5BAF">
            <w:pPr>
              <w:pStyle w:val="TAH"/>
              <w:rPr>
                <w:sz w:val="16"/>
                <w:szCs w:val="16"/>
              </w:rPr>
            </w:pPr>
          </w:p>
        </w:tc>
        <w:tc>
          <w:tcPr>
            <w:tcW w:w="1500" w:type="dxa"/>
            <w:shd w:val="clear" w:color="auto" w:fill="DAE9F7"/>
          </w:tcPr>
          <w:p w14:paraId="59566FD8" w14:textId="77777777" w:rsidR="00EA3DAD" w:rsidRPr="0065629D" w:rsidRDefault="00EA3DAD" w:rsidP="00AC5BAF">
            <w:pPr>
              <w:pStyle w:val="TAH"/>
              <w:rPr>
                <w:sz w:val="16"/>
                <w:szCs w:val="16"/>
              </w:rPr>
            </w:pPr>
          </w:p>
        </w:tc>
        <w:tc>
          <w:tcPr>
            <w:tcW w:w="1476" w:type="dxa"/>
            <w:shd w:val="clear" w:color="auto" w:fill="DAE9F7"/>
          </w:tcPr>
          <w:p w14:paraId="640D96FF" w14:textId="77777777" w:rsidR="00EA3DAD" w:rsidRPr="0065629D" w:rsidRDefault="00EA3DAD" w:rsidP="00AC5BAF">
            <w:pPr>
              <w:pStyle w:val="TAH"/>
              <w:rPr>
                <w:sz w:val="16"/>
                <w:szCs w:val="16"/>
              </w:rPr>
            </w:pPr>
          </w:p>
        </w:tc>
        <w:tc>
          <w:tcPr>
            <w:tcW w:w="2410" w:type="dxa"/>
            <w:shd w:val="clear" w:color="auto" w:fill="DAE9F7"/>
          </w:tcPr>
          <w:p w14:paraId="78669331" w14:textId="77777777" w:rsidR="00EA3DAD" w:rsidRPr="0065629D" w:rsidRDefault="00EA3DAD" w:rsidP="00AC5BAF">
            <w:pPr>
              <w:pStyle w:val="TAH"/>
              <w:rPr>
                <w:sz w:val="16"/>
                <w:szCs w:val="16"/>
              </w:rPr>
            </w:pPr>
          </w:p>
        </w:tc>
      </w:tr>
      <w:tr w:rsidR="00EA3DAD" w:rsidRPr="0065629D" w14:paraId="1FAF551F" w14:textId="77777777" w:rsidTr="00AC5BAF">
        <w:trPr>
          <w:cantSplit/>
          <w:jc w:val="center"/>
        </w:trPr>
        <w:tc>
          <w:tcPr>
            <w:tcW w:w="1098" w:type="dxa"/>
          </w:tcPr>
          <w:p w14:paraId="67E48BD9" w14:textId="77777777" w:rsidR="00EA3DAD" w:rsidRPr="0065629D" w:rsidRDefault="00EA3DAD" w:rsidP="00AC5BAF">
            <w:pPr>
              <w:pStyle w:val="TAL"/>
              <w:keepNext w:val="0"/>
              <w:rPr>
                <w:sz w:val="16"/>
                <w:szCs w:val="16"/>
              </w:rPr>
            </w:pPr>
            <w:r w:rsidRPr="0065629D">
              <w:rPr>
                <w:sz w:val="16"/>
                <w:szCs w:val="16"/>
              </w:rPr>
              <w:t>1020084</w:t>
            </w:r>
          </w:p>
        </w:tc>
        <w:tc>
          <w:tcPr>
            <w:tcW w:w="850" w:type="dxa"/>
          </w:tcPr>
          <w:p w14:paraId="45D5F0A1"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3B7D2070" w14:textId="77777777" w:rsidR="00EA3DAD" w:rsidRPr="0065629D" w:rsidRDefault="00EA3DAD" w:rsidP="00AC5BAF">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4A523B42" w14:textId="77777777" w:rsidR="00EA3DAD" w:rsidRPr="0065629D" w:rsidRDefault="00EA3DAD" w:rsidP="00AC5BAF">
            <w:pPr>
              <w:pStyle w:val="TAL"/>
              <w:keepNext w:val="0"/>
              <w:rPr>
                <w:sz w:val="16"/>
                <w:szCs w:val="16"/>
              </w:rPr>
            </w:pPr>
            <w:r w:rsidRPr="0065629D">
              <w:rPr>
                <w:sz w:val="16"/>
                <w:szCs w:val="16"/>
              </w:rPr>
              <w:t>FS_NR_AIML_Mob</w:t>
            </w:r>
          </w:p>
        </w:tc>
        <w:tc>
          <w:tcPr>
            <w:tcW w:w="1476" w:type="dxa"/>
          </w:tcPr>
          <w:p w14:paraId="4FB83342" w14:textId="77777777" w:rsidR="00EA3DAD" w:rsidRPr="0065629D" w:rsidRDefault="00EA3DAD" w:rsidP="00AC5BAF">
            <w:pPr>
              <w:pStyle w:val="TAL"/>
              <w:keepNext w:val="0"/>
              <w:rPr>
                <w:sz w:val="16"/>
                <w:szCs w:val="16"/>
              </w:rPr>
            </w:pPr>
            <w:hyperlink r:id="rId42" w:history="1">
              <w:r w:rsidRPr="0065629D">
                <w:rPr>
                  <w:sz w:val="16"/>
                  <w:szCs w:val="16"/>
                </w:rPr>
                <w:t>RP-240082</w:t>
              </w:r>
            </w:hyperlink>
          </w:p>
          <w:p w14:paraId="68935479" w14:textId="77777777" w:rsidR="00EA3DAD" w:rsidRPr="0065629D" w:rsidRDefault="00EA3DAD" w:rsidP="00AC5BAF">
            <w:pPr>
              <w:pStyle w:val="TAL"/>
              <w:keepNext w:val="0"/>
              <w:rPr>
                <w:sz w:val="16"/>
                <w:szCs w:val="16"/>
              </w:rPr>
            </w:pPr>
          </w:p>
        </w:tc>
        <w:tc>
          <w:tcPr>
            <w:tcW w:w="2410" w:type="dxa"/>
          </w:tcPr>
          <w:p w14:paraId="771C9C91" w14:textId="77777777" w:rsidR="00EA3DAD" w:rsidRPr="0065629D" w:rsidRDefault="00EA3DAD" w:rsidP="00AC5BAF">
            <w:pPr>
              <w:pStyle w:val="TAL"/>
              <w:keepNext w:val="0"/>
              <w:rPr>
                <w:sz w:val="16"/>
                <w:szCs w:val="16"/>
              </w:rPr>
            </w:pPr>
            <w:r w:rsidRPr="0065629D">
              <w:rPr>
                <w:sz w:val="16"/>
                <w:szCs w:val="16"/>
              </w:rPr>
              <w:t>TR 38.744 [70]</w:t>
            </w:r>
          </w:p>
        </w:tc>
      </w:tr>
      <w:tr w:rsidR="00EA3DAD" w:rsidRPr="0065629D" w14:paraId="06397666" w14:textId="77777777" w:rsidTr="00AC5BAF">
        <w:trPr>
          <w:cantSplit/>
          <w:jc w:val="center"/>
        </w:trPr>
        <w:tc>
          <w:tcPr>
            <w:tcW w:w="1098" w:type="dxa"/>
            <w:shd w:val="clear" w:color="auto" w:fill="DAE9F7"/>
          </w:tcPr>
          <w:p w14:paraId="24615636" w14:textId="77777777" w:rsidR="00EA3DAD" w:rsidRPr="0065629D" w:rsidRDefault="00EA3DAD" w:rsidP="00AC5BAF">
            <w:pPr>
              <w:pStyle w:val="TAH"/>
              <w:rPr>
                <w:sz w:val="16"/>
                <w:szCs w:val="16"/>
              </w:rPr>
            </w:pPr>
            <w:r w:rsidRPr="0065629D">
              <w:rPr>
                <w:sz w:val="16"/>
                <w:szCs w:val="16"/>
              </w:rPr>
              <w:t>RAN WG3</w:t>
            </w:r>
          </w:p>
        </w:tc>
        <w:tc>
          <w:tcPr>
            <w:tcW w:w="850" w:type="dxa"/>
            <w:shd w:val="clear" w:color="auto" w:fill="DAE9F7"/>
          </w:tcPr>
          <w:p w14:paraId="45352830" w14:textId="77777777" w:rsidR="00EA3DAD" w:rsidRPr="0065629D" w:rsidRDefault="00EA3DAD" w:rsidP="00AC5BAF">
            <w:pPr>
              <w:pStyle w:val="TAH"/>
              <w:rPr>
                <w:sz w:val="16"/>
                <w:szCs w:val="16"/>
              </w:rPr>
            </w:pPr>
          </w:p>
        </w:tc>
        <w:tc>
          <w:tcPr>
            <w:tcW w:w="2516" w:type="dxa"/>
            <w:shd w:val="clear" w:color="auto" w:fill="DAE9F7"/>
          </w:tcPr>
          <w:p w14:paraId="235399B9" w14:textId="77777777" w:rsidR="00EA3DAD" w:rsidRPr="0065629D" w:rsidRDefault="00EA3DAD" w:rsidP="00AC5BAF">
            <w:pPr>
              <w:pStyle w:val="TAH"/>
              <w:rPr>
                <w:sz w:val="16"/>
                <w:szCs w:val="16"/>
              </w:rPr>
            </w:pPr>
          </w:p>
        </w:tc>
        <w:tc>
          <w:tcPr>
            <w:tcW w:w="1500" w:type="dxa"/>
            <w:shd w:val="clear" w:color="auto" w:fill="DAE9F7"/>
          </w:tcPr>
          <w:p w14:paraId="593D1157" w14:textId="77777777" w:rsidR="00EA3DAD" w:rsidRPr="0065629D" w:rsidRDefault="00EA3DAD" w:rsidP="00AC5BAF">
            <w:pPr>
              <w:pStyle w:val="TAH"/>
              <w:rPr>
                <w:sz w:val="16"/>
                <w:szCs w:val="16"/>
              </w:rPr>
            </w:pPr>
          </w:p>
        </w:tc>
        <w:tc>
          <w:tcPr>
            <w:tcW w:w="1476" w:type="dxa"/>
            <w:shd w:val="clear" w:color="auto" w:fill="DAE9F7"/>
          </w:tcPr>
          <w:p w14:paraId="16CF2D38" w14:textId="77777777" w:rsidR="00EA3DAD" w:rsidRPr="0065629D" w:rsidRDefault="00EA3DAD" w:rsidP="00AC5BAF">
            <w:pPr>
              <w:pStyle w:val="TAH"/>
              <w:rPr>
                <w:sz w:val="16"/>
                <w:szCs w:val="16"/>
              </w:rPr>
            </w:pPr>
          </w:p>
        </w:tc>
        <w:tc>
          <w:tcPr>
            <w:tcW w:w="2410" w:type="dxa"/>
            <w:shd w:val="clear" w:color="auto" w:fill="DAE9F7"/>
          </w:tcPr>
          <w:p w14:paraId="2506856D" w14:textId="77777777" w:rsidR="00EA3DAD" w:rsidRPr="0065629D" w:rsidRDefault="00EA3DAD" w:rsidP="00AC5BAF">
            <w:pPr>
              <w:pStyle w:val="TAH"/>
              <w:rPr>
                <w:sz w:val="16"/>
                <w:szCs w:val="16"/>
              </w:rPr>
            </w:pPr>
          </w:p>
        </w:tc>
      </w:tr>
      <w:tr w:rsidR="00EA3DAD" w:rsidRPr="0065629D" w14:paraId="689766E9" w14:textId="77777777" w:rsidTr="00AC5BAF">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77777777" w:rsidR="00EA3DAD" w:rsidRPr="0065629D" w:rsidRDefault="00EA3DAD" w:rsidP="00AC5BAF">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EA3DAD" w:rsidRPr="0065629D" w:rsidRDefault="00EA3DAD" w:rsidP="00AC5BAF">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EA3DAD" w:rsidRPr="0065629D" w:rsidRDefault="00EA3DAD" w:rsidP="00AC5BAF">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EA3DAD" w:rsidRPr="0065629D" w:rsidRDefault="00EA3DAD" w:rsidP="00AC5BAF">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3188D6F9" w14:textId="77777777" w:rsidR="00EA3DAD" w:rsidRPr="0065629D" w:rsidRDefault="00EA3DAD" w:rsidP="00AC5BAF">
            <w:pPr>
              <w:pStyle w:val="TAL"/>
              <w:keepNext w:val="0"/>
              <w:rPr>
                <w:sz w:val="16"/>
                <w:szCs w:val="16"/>
              </w:rPr>
            </w:pPr>
            <w:hyperlink r:id="rId43" w:history="1">
              <w:r w:rsidRPr="0065629D">
                <w:rPr>
                  <w:sz w:val="16"/>
                  <w:szCs w:val="16"/>
                </w:rPr>
                <w:t>RP-233441</w:t>
              </w:r>
            </w:hyperlink>
          </w:p>
          <w:p w14:paraId="69ABD244" w14:textId="77777777" w:rsidR="00EA3DAD" w:rsidRPr="0065629D" w:rsidRDefault="00EA3DAD" w:rsidP="00AC5BAF">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EA3DAD" w:rsidRPr="0065629D" w:rsidRDefault="00EA3DAD" w:rsidP="00AC5BAF">
            <w:pPr>
              <w:pStyle w:val="TAL"/>
              <w:keepNext w:val="0"/>
              <w:rPr>
                <w:sz w:val="16"/>
                <w:szCs w:val="16"/>
              </w:rPr>
            </w:pPr>
            <w:r w:rsidRPr="0065629D">
              <w:rPr>
                <w:sz w:val="16"/>
                <w:szCs w:val="16"/>
              </w:rPr>
              <w:t>TS 38.300 [11]</w:t>
            </w:r>
          </w:p>
          <w:p w14:paraId="602470B0" w14:textId="77777777" w:rsidR="00EA3DAD" w:rsidRPr="0065629D" w:rsidRDefault="00EA3DAD" w:rsidP="00AC5BAF">
            <w:pPr>
              <w:pStyle w:val="TAL"/>
              <w:keepNext w:val="0"/>
              <w:rPr>
                <w:sz w:val="16"/>
                <w:szCs w:val="16"/>
              </w:rPr>
            </w:pPr>
            <w:r w:rsidRPr="0065629D">
              <w:rPr>
                <w:sz w:val="16"/>
                <w:szCs w:val="16"/>
              </w:rPr>
              <w:t>TS 38.401 [13]</w:t>
            </w:r>
          </w:p>
          <w:p w14:paraId="7104098B" w14:textId="77777777" w:rsidR="00EA3DAD" w:rsidRPr="0065629D" w:rsidRDefault="00EA3DAD" w:rsidP="00AC5BAF">
            <w:pPr>
              <w:pStyle w:val="TAL"/>
              <w:keepNext w:val="0"/>
              <w:rPr>
                <w:sz w:val="16"/>
                <w:szCs w:val="16"/>
              </w:rPr>
            </w:pPr>
            <w:r w:rsidRPr="0065629D">
              <w:rPr>
                <w:sz w:val="16"/>
                <w:szCs w:val="16"/>
              </w:rPr>
              <w:t>TS 38.420 [14]</w:t>
            </w:r>
          </w:p>
          <w:p w14:paraId="42EF1221" w14:textId="77777777" w:rsidR="00EA3DAD" w:rsidRPr="0065629D" w:rsidRDefault="00EA3DAD" w:rsidP="00AC5BAF">
            <w:pPr>
              <w:pStyle w:val="TAL"/>
              <w:keepNext w:val="0"/>
              <w:rPr>
                <w:sz w:val="16"/>
                <w:szCs w:val="16"/>
              </w:rPr>
            </w:pPr>
            <w:r w:rsidRPr="0065629D">
              <w:rPr>
                <w:sz w:val="16"/>
                <w:szCs w:val="16"/>
              </w:rPr>
              <w:t>TS 38.423 [15]</w:t>
            </w:r>
          </w:p>
        </w:tc>
      </w:tr>
      <w:tr w:rsidR="00EA3DAD" w:rsidRPr="0065629D" w14:paraId="1B16289B" w14:textId="77777777" w:rsidTr="00AC5BAF">
        <w:trPr>
          <w:cantSplit/>
          <w:jc w:val="center"/>
        </w:trPr>
        <w:tc>
          <w:tcPr>
            <w:tcW w:w="1098" w:type="dxa"/>
            <w:shd w:val="clear" w:color="auto" w:fill="auto"/>
          </w:tcPr>
          <w:p w14:paraId="1353DA34" w14:textId="77777777" w:rsidR="00EA3DAD" w:rsidRPr="0065629D" w:rsidRDefault="00EA3DAD" w:rsidP="00AC5BAF">
            <w:pPr>
              <w:pStyle w:val="TAL"/>
              <w:keepNext w:val="0"/>
              <w:rPr>
                <w:sz w:val="16"/>
                <w:szCs w:val="16"/>
              </w:rPr>
            </w:pPr>
            <w:r w:rsidRPr="0065629D">
              <w:rPr>
                <w:sz w:val="16"/>
                <w:szCs w:val="16"/>
              </w:rPr>
              <w:t>1020083</w:t>
            </w:r>
          </w:p>
        </w:tc>
        <w:tc>
          <w:tcPr>
            <w:tcW w:w="850" w:type="dxa"/>
            <w:shd w:val="clear" w:color="auto" w:fill="auto"/>
          </w:tcPr>
          <w:p w14:paraId="12E6C367" w14:textId="77777777" w:rsidR="00EA3DAD" w:rsidRPr="0065629D" w:rsidRDefault="00EA3DAD" w:rsidP="00AC5BAF">
            <w:pPr>
              <w:pStyle w:val="TAL"/>
              <w:keepNext w:val="0"/>
              <w:rPr>
                <w:sz w:val="16"/>
                <w:szCs w:val="16"/>
              </w:rPr>
            </w:pPr>
            <w:r w:rsidRPr="0065629D">
              <w:rPr>
                <w:sz w:val="16"/>
                <w:szCs w:val="16"/>
              </w:rPr>
              <w:t>Rel-19</w:t>
            </w:r>
          </w:p>
        </w:tc>
        <w:tc>
          <w:tcPr>
            <w:tcW w:w="2516" w:type="dxa"/>
            <w:shd w:val="clear" w:color="auto" w:fill="auto"/>
          </w:tcPr>
          <w:p w14:paraId="39E2F6F9" w14:textId="77777777" w:rsidR="00EA3DAD" w:rsidRPr="0065629D" w:rsidRDefault="00EA3DAD" w:rsidP="00AC5BAF">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53297CE8" w14:textId="77777777" w:rsidR="00EA3DAD" w:rsidRPr="0065629D" w:rsidRDefault="00EA3DAD" w:rsidP="00AC5BAF">
            <w:pPr>
              <w:pStyle w:val="TAL"/>
              <w:keepNext w:val="0"/>
              <w:rPr>
                <w:sz w:val="16"/>
                <w:szCs w:val="16"/>
              </w:rPr>
            </w:pPr>
            <w:r w:rsidRPr="0065629D">
              <w:rPr>
                <w:sz w:val="16"/>
                <w:szCs w:val="16"/>
              </w:rPr>
              <w:t>FS_NR_AIML_NGRAN_enh</w:t>
            </w:r>
          </w:p>
        </w:tc>
        <w:tc>
          <w:tcPr>
            <w:tcW w:w="1476" w:type="dxa"/>
            <w:shd w:val="clear" w:color="auto" w:fill="auto"/>
          </w:tcPr>
          <w:p w14:paraId="79A9B0F0" w14:textId="77777777" w:rsidR="00EA3DAD" w:rsidRPr="0065629D" w:rsidRDefault="00EA3DAD" w:rsidP="00AC5BAF">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7DF5CD29" w14:textId="77777777" w:rsidR="00EA3DAD" w:rsidRPr="0065629D" w:rsidRDefault="00EA3DAD" w:rsidP="00AC5BAF">
            <w:pPr>
              <w:pStyle w:val="TAL"/>
              <w:keepNext w:val="0"/>
              <w:rPr>
                <w:sz w:val="16"/>
                <w:szCs w:val="16"/>
              </w:rPr>
            </w:pPr>
            <w:r w:rsidRPr="0065629D">
              <w:rPr>
                <w:sz w:val="16"/>
                <w:szCs w:val="16"/>
              </w:rPr>
              <w:fldChar w:fldCharType="end"/>
            </w:r>
          </w:p>
        </w:tc>
        <w:tc>
          <w:tcPr>
            <w:tcW w:w="2410" w:type="dxa"/>
            <w:shd w:val="clear" w:color="auto" w:fill="auto"/>
          </w:tcPr>
          <w:p w14:paraId="59CCA656" w14:textId="77777777" w:rsidR="00EA3DAD" w:rsidRPr="0065629D" w:rsidRDefault="00EA3DAD" w:rsidP="00AC5BAF">
            <w:pPr>
              <w:pStyle w:val="TAL"/>
              <w:keepNext w:val="0"/>
              <w:rPr>
                <w:sz w:val="16"/>
                <w:szCs w:val="16"/>
              </w:rPr>
            </w:pPr>
            <w:r w:rsidRPr="0065629D">
              <w:rPr>
                <w:sz w:val="16"/>
                <w:szCs w:val="16"/>
              </w:rPr>
              <w:t>TR 38.743 [69]</w:t>
            </w:r>
          </w:p>
        </w:tc>
      </w:tr>
      <w:tr w:rsidR="00EA3DAD" w:rsidRPr="0065629D" w14:paraId="4DCAB4E8" w14:textId="77777777" w:rsidTr="00AC5BAF">
        <w:trPr>
          <w:cantSplit/>
          <w:jc w:val="center"/>
        </w:trPr>
        <w:tc>
          <w:tcPr>
            <w:tcW w:w="1098" w:type="dxa"/>
            <w:shd w:val="clear" w:color="auto" w:fill="DAE9F7"/>
          </w:tcPr>
          <w:p w14:paraId="3C208359" w14:textId="77777777" w:rsidR="00EA3DAD" w:rsidRPr="0065629D" w:rsidRDefault="00EA3DAD" w:rsidP="00AC5BAF">
            <w:pPr>
              <w:pStyle w:val="TAH"/>
              <w:rPr>
                <w:sz w:val="16"/>
                <w:szCs w:val="16"/>
              </w:rPr>
            </w:pPr>
            <w:r w:rsidRPr="0065629D">
              <w:rPr>
                <w:sz w:val="16"/>
                <w:szCs w:val="16"/>
              </w:rPr>
              <w:t>RAN WG4</w:t>
            </w:r>
          </w:p>
        </w:tc>
        <w:tc>
          <w:tcPr>
            <w:tcW w:w="850" w:type="dxa"/>
            <w:shd w:val="clear" w:color="auto" w:fill="DAE9F7"/>
          </w:tcPr>
          <w:p w14:paraId="465BBA49" w14:textId="77777777" w:rsidR="00EA3DAD" w:rsidRPr="0065629D" w:rsidRDefault="00EA3DAD" w:rsidP="00AC5BAF">
            <w:pPr>
              <w:pStyle w:val="TAH"/>
              <w:rPr>
                <w:sz w:val="16"/>
                <w:szCs w:val="16"/>
              </w:rPr>
            </w:pPr>
          </w:p>
        </w:tc>
        <w:tc>
          <w:tcPr>
            <w:tcW w:w="2516" w:type="dxa"/>
            <w:shd w:val="clear" w:color="auto" w:fill="DAE9F7"/>
          </w:tcPr>
          <w:p w14:paraId="48064AE6" w14:textId="77777777" w:rsidR="00EA3DAD" w:rsidRPr="0065629D" w:rsidRDefault="00EA3DAD" w:rsidP="00AC5BAF">
            <w:pPr>
              <w:pStyle w:val="TAH"/>
              <w:rPr>
                <w:sz w:val="16"/>
                <w:szCs w:val="16"/>
              </w:rPr>
            </w:pPr>
          </w:p>
        </w:tc>
        <w:tc>
          <w:tcPr>
            <w:tcW w:w="1500" w:type="dxa"/>
            <w:shd w:val="clear" w:color="auto" w:fill="DAE9F7"/>
          </w:tcPr>
          <w:p w14:paraId="3474453A" w14:textId="77777777" w:rsidR="00EA3DAD" w:rsidRPr="0065629D" w:rsidRDefault="00EA3DAD" w:rsidP="00AC5BAF">
            <w:pPr>
              <w:pStyle w:val="TAH"/>
              <w:rPr>
                <w:sz w:val="16"/>
                <w:szCs w:val="16"/>
              </w:rPr>
            </w:pPr>
          </w:p>
        </w:tc>
        <w:tc>
          <w:tcPr>
            <w:tcW w:w="1476" w:type="dxa"/>
            <w:shd w:val="clear" w:color="auto" w:fill="DAE9F7"/>
          </w:tcPr>
          <w:p w14:paraId="6B909C95" w14:textId="77777777" w:rsidR="00EA3DAD" w:rsidRPr="0065629D" w:rsidRDefault="00EA3DAD" w:rsidP="00AC5BAF">
            <w:pPr>
              <w:pStyle w:val="TAH"/>
              <w:rPr>
                <w:sz w:val="16"/>
                <w:szCs w:val="16"/>
              </w:rPr>
            </w:pPr>
          </w:p>
        </w:tc>
        <w:tc>
          <w:tcPr>
            <w:tcW w:w="2410" w:type="dxa"/>
            <w:shd w:val="clear" w:color="auto" w:fill="DAE9F7"/>
          </w:tcPr>
          <w:p w14:paraId="25D3EA28" w14:textId="77777777" w:rsidR="00EA3DAD" w:rsidRPr="0065629D" w:rsidRDefault="00EA3DAD" w:rsidP="00AC5BAF">
            <w:pPr>
              <w:pStyle w:val="TAH"/>
              <w:rPr>
                <w:sz w:val="16"/>
                <w:szCs w:val="16"/>
              </w:rPr>
            </w:pPr>
          </w:p>
        </w:tc>
      </w:tr>
      <w:tr w:rsidR="00EA3DAD" w:rsidRPr="0065629D" w14:paraId="21E071E8" w14:textId="77777777" w:rsidTr="00AC5BAF">
        <w:trPr>
          <w:cantSplit/>
          <w:jc w:val="center"/>
        </w:trPr>
        <w:tc>
          <w:tcPr>
            <w:tcW w:w="1098" w:type="dxa"/>
          </w:tcPr>
          <w:p w14:paraId="748B00D8" w14:textId="77777777" w:rsidR="00EA3DAD" w:rsidRPr="0065629D" w:rsidRDefault="00EA3DAD" w:rsidP="00AC5BAF">
            <w:pPr>
              <w:pStyle w:val="TAL"/>
              <w:keepNext w:val="0"/>
              <w:rPr>
                <w:sz w:val="16"/>
                <w:szCs w:val="16"/>
              </w:rPr>
            </w:pPr>
            <w:r w:rsidRPr="0065629D">
              <w:rPr>
                <w:sz w:val="16"/>
                <w:szCs w:val="16"/>
              </w:rPr>
              <w:t>1022093</w:t>
            </w:r>
          </w:p>
        </w:tc>
        <w:tc>
          <w:tcPr>
            <w:tcW w:w="850" w:type="dxa"/>
          </w:tcPr>
          <w:p w14:paraId="13AC5323" w14:textId="77777777" w:rsidR="00EA3DAD" w:rsidRPr="0065629D" w:rsidRDefault="00EA3DAD" w:rsidP="00AC5BAF">
            <w:pPr>
              <w:pStyle w:val="TAL"/>
              <w:keepNext w:val="0"/>
              <w:rPr>
                <w:sz w:val="16"/>
                <w:szCs w:val="16"/>
              </w:rPr>
            </w:pPr>
            <w:r w:rsidRPr="0065629D">
              <w:rPr>
                <w:sz w:val="16"/>
                <w:szCs w:val="16"/>
              </w:rPr>
              <w:t>Rel-19</w:t>
            </w:r>
          </w:p>
        </w:tc>
        <w:tc>
          <w:tcPr>
            <w:tcW w:w="2516" w:type="dxa"/>
          </w:tcPr>
          <w:p w14:paraId="54FE1225" w14:textId="77777777" w:rsidR="00EA3DAD" w:rsidRPr="0065629D" w:rsidRDefault="00EA3DAD" w:rsidP="00AC5BAF">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320B0AA1" w14:textId="77777777" w:rsidR="00EA3DAD" w:rsidRPr="0065629D" w:rsidRDefault="00EA3DAD" w:rsidP="00AC5BAF">
            <w:pPr>
              <w:pStyle w:val="TAL"/>
              <w:keepNext w:val="0"/>
              <w:rPr>
                <w:sz w:val="16"/>
                <w:szCs w:val="16"/>
              </w:rPr>
            </w:pPr>
            <w:r w:rsidRPr="0065629D">
              <w:rPr>
                <w:sz w:val="16"/>
                <w:szCs w:val="16"/>
              </w:rPr>
              <w:t>NR_AIML_air-Perf</w:t>
            </w:r>
          </w:p>
        </w:tc>
        <w:tc>
          <w:tcPr>
            <w:tcW w:w="1476" w:type="dxa"/>
          </w:tcPr>
          <w:p w14:paraId="6CA39F9F" w14:textId="77777777" w:rsidR="00EA3DAD" w:rsidRPr="0065629D" w:rsidRDefault="00EA3DAD" w:rsidP="00AC5BAF">
            <w:pPr>
              <w:pStyle w:val="TAL"/>
              <w:keepNext w:val="0"/>
              <w:rPr>
                <w:sz w:val="16"/>
                <w:szCs w:val="16"/>
              </w:rPr>
            </w:pPr>
            <w:hyperlink r:id="rId44" w:history="1">
              <w:r w:rsidRPr="0065629D">
                <w:rPr>
                  <w:sz w:val="16"/>
                  <w:szCs w:val="16"/>
                </w:rPr>
                <w:t>RP-240774</w:t>
              </w:r>
            </w:hyperlink>
          </w:p>
          <w:p w14:paraId="5C2F8E7F" w14:textId="77777777" w:rsidR="00EA3DAD" w:rsidRPr="0065629D" w:rsidRDefault="00EA3DAD" w:rsidP="00AC5BAF">
            <w:pPr>
              <w:pStyle w:val="TAL"/>
              <w:keepNext w:val="0"/>
              <w:rPr>
                <w:sz w:val="16"/>
                <w:szCs w:val="16"/>
              </w:rPr>
            </w:pPr>
          </w:p>
        </w:tc>
        <w:tc>
          <w:tcPr>
            <w:tcW w:w="2410" w:type="dxa"/>
          </w:tcPr>
          <w:p w14:paraId="277A822B" w14:textId="77777777" w:rsidR="00EA3DAD" w:rsidRPr="0065629D" w:rsidRDefault="00EA3DAD" w:rsidP="00AC5BAF">
            <w:pPr>
              <w:pStyle w:val="TAL"/>
              <w:keepNext w:val="0"/>
              <w:rPr>
                <w:sz w:val="16"/>
                <w:szCs w:val="16"/>
              </w:rPr>
            </w:pPr>
            <w:r w:rsidRPr="0065629D">
              <w:rPr>
                <w:sz w:val="16"/>
                <w:szCs w:val="16"/>
              </w:rPr>
              <w:t>TS 38.133 [68]</w:t>
            </w:r>
          </w:p>
        </w:tc>
      </w:tr>
    </w:tbl>
    <w:p w14:paraId="3A7E934B" w14:textId="77777777" w:rsidR="00EA3DAD" w:rsidRPr="0065629D" w:rsidRDefault="00EA3DAD" w:rsidP="00EA3DAD"/>
    <w:p w14:paraId="24E57F10" w14:textId="77777777" w:rsidR="00EA3DAD" w:rsidRPr="0065629D" w:rsidRDefault="00EA3DAD" w:rsidP="00EA3DAD">
      <w:pPr>
        <w:pStyle w:val="EditorsNote"/>
      </w:pPr>
      <w:r w:rsidRPr="0065629D">
        <w:t>Editor's note:</w:t>
      </w:r>
      <w:r w:rsidRPr="0065629D">
        <w:tab/>
        <w:t>Further review of this table is needed to ensure completeness and identify relationships between different activities.</w:t>
      </w:r>
    </w:p>
    <w:p w14:paraId="134841FC" w14:textId="77777777" w:rsidR="00EA3DAD" w:rsidRPr="0065629D" w:rsidRDefault="00EA3DAD" w:rsidP="00EA3DAD">
      <w:pPr>
        <w:pStyle w:val="Heading2"/>
      </w:pPr>
      <w:bookmarkStart w:id="106" w:name="_Toc177219264"/>
      <w:bookmarkStart w:id="107" w:name="_Toc177219365"/>
      <w:bookmarkStart w:id="108" w:name="_Toc177219921"/>
      <w:bookmarkStart w:id="109" w:name="_Toc177470553"/>
      <w:bookmarkStart w:id="110" w:name="_Toc177470643"/>
      <w:bookmarkStart w:id="111" w:name="_Toc177572036"/>
      <w:bookmarkStart w:id="112" w:name="_Toc177641855"/>
      <w:r w:rsidRPr="0065629D">
        <w:t>5.2</w:t>
      </w:r>
      <w:r w:rsidRPr="0065629D">
        <w:tab/>
        <w:t>AI/ML related activities in TSG SA</w:t>
      </w:r>
      <w:bookmarkEnd w:id="102"/>
      <w:bookmarkEnd w:id="103"/>
      <w:bookmarkEnd w:id="104"/>
      <w:r w:rsidRPr="0065629D">
        <w:t xml:space="preserve"> &amp; CT Working Groups</w:t>
      </w:r>
      <w:bookmarkEnd w:id="106"/>
      <w:bookmarkEnd w:id="107"/>
      <w:bookmarkEnd w:id="108"/>
      <w:bookmarkEnd w:id="109"/>
      <w:bookmarkEnd w:id="110"/>
      <w:bookmarkEnd w:id="111"/>
      <w:bookmarkEnd w:id="112"/>
    </w:p>
    <w:p w14:paraId="56182ABA" w14:textId="77777777" w:rsidR="00EA3DAD" w:rsidRPr="0065629D" w:rsidRDefault="00EA3DAD" w:rsidP="00EA3DAD">
      <w:pPr>
        <w:pStyle w:val="Heading3"/>
      </w:pPr>
      <w:bookmarkStart w:id="113" w:name="_Toc500949099"/>
      <w:bookmarkStart w:id="114" w:name="_Toc92875662"/>
      <w:bookmarkStart w:id="115" w:name="_Toc93070686"/>
      <w:bookmarkStart w:id="116" w:name="_Toc177219298"/>
      <w:bookmarkStart w:id="117" w:name="_Toc177219399"/>
      <w:bookmarkStart w:id="118" w:name="_Toc177219955"/>
      <w:bookmarkStart w:id="119" w:name="_Toc177470554"/>
      <w:bookmarkStart w:id="120" w:name="_Toc177470644"/>
      <w:bookmarkStart w:id="121" w:name="_Toc177572037"/>
      <w:bookmarkStart w:id="122" w:name="_Toc177641856"/>
      <w:r w:rsidRPr="0065629D">
        <w:t>5.2.1</w:t>
      </w:r>
      <w:r w:rsidRPr="0065629D">
        <w:tab/>
        <w:t>AI/ML related terminology</w:t>
      </w:r>
      <w:bookmarkEnd w:id="116"/>
      <w:bookmarkEnd w:id="117"/>
      <w:bookmarkEnd w:id="118"/>
      <w:bookmarkEnd w:id="119"/>
      <w:bookmarkEnd w:id="120"/>
      <w:bookmarkEnd w:id="121"/>
      <w:bookmarkEnd w:id="122"/>
    </w:p>
    <w:p w14:paraId="782BF4AA" w14:textId="77777777" w:rsidR="00EA3DAD" w:rsidRPr="0065629D" w:rsidRDefault="00EA3DAD" w:rsidP="00EA3DAD">
      <w:pPr>
        <w:pStyle w:val="Heading4"/>
      </w:pPr>
      <w:bookmarkStart w:id="123" w:name="_Toc177470555"/>
      <w:bookmarkStart w:id="124" w:name="_Toc177470645"/>
      <w:bookmarkStart w:id="125" w:name="_Toc177572038"/>
      <w:bookmarkStart w:id="126" w:name="_Toc177641857"/>
      <w:r w:rsidRPr="0065629D">
        <w:t>5.2.1.1</w:t>
      </w:r>
      <w:r w:rsidRPr="0065629D">
        <w:tab/>
        <w:t>TSG SA WG2</w:t>
      </w:r>
      <w:bookmarkEnd w:id="123"/>
      <w:bookmarkEnd w:id="124"/>
      <w:bookmarkEnd w:id="125"/>
      <w:bookmarkEnd w:id="126"/>
      <w:r w:rsidRPr="0065629D">
        <w:t xml:space="preserve"> </w:t>
      </w:r>
    </w:p>
    <w:p w14:paraId="49560875" w14:textId="77777777" w:rsidR="00EA3DAD" w:rsidRPr="0065629D" w:rsidRDefault="00EA3DAD" w:rsidP="00EA3DAD">
      <w:r w:rsidRPr="0065629D">
        <w:t>The following definitions are provided in clause 3 of TS 23.288 [8]:</w:t>
      </w:r>
    </w:p>
    <w:p w14:paraId="048F3D29" w14:textId="77777777" w:rsidR="00EA3DAD" w:rsidRPr="0065629D" w:rsidRDefault="00EA3DAD" w:rsidP="00EA3DAD">
      <w:pPr>
        <w:pStyle w:val="B1"/>
      </w:pPr>
      <w:r w:rsidRPr="0065629D">
        <w:t>-</w:t>
      </w:r>
      <w:r w:rsidRPr="0065629D">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65629D" w:rsidRDefault="00EA3DAD" w:rsidP="00EA3DAD">
      <w:pPr>
        <w:pStyle w:val="B1"/>
      </w:pPr>
      <w:r w:rsidRPr="0065629D">
        <w:t>-</w:t>
      </w:r>
      <w:r w:rsidRPr="0065629D">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65629D" w:rsidRDefault="00EA3DAD" w:rsidP="00EA3DAD">
      <w:pPr>
        <w:pStyle w:val="B1"/>
      </w:pPr>
      <w:r w:rsidRPr="0065629D">
        <w:t>-</w:t>
      </w:r>
      <w:r w:rsidRPr="0065629D">
        <w:tab/>
        <w:t>Analytics Feedback Information: Indicates that the consumer NF has taken action(s) influenced by the previously provided analytics, which may or may not affect the ground truth data.</w:t>
      </w:r>
    </w:p>
    <w:p w14:paraId="011F4BA3" w14:textId="77777777" w:rsidR="00EA3DAD" w:rsidRPr="0065629D" w:rsidRDefault="00EA3DAD" w:rsidP="00EA3DAD">
      <w:r w:rsidRPr="0065629D">
        <w:t>The following definitions are provided in clause 5 of TS 23.288 [8]:</w:t>
      </w:r>
    </w:p>
    <w:p w14:paraId="28A5579A" w14:textId="77777777" w:rsidR="00EA3DAD" w:rsidRPr="0065629D" w:rsidRDefault="00EA3DAD" w:rsidP="00EA3DAD">
      <w:pPr>
        <w:pStyle w:val="B1"/>
      </w:pPr>
      <w:r w:rsidRPr="0065629D">
        <w:t>-</w:t>
      </w:r>
      <w:r w:rsidRPr="0065629D">
        <w:tab/>
        <w:t>Analytics logical function (AnLF): A logical function in NWDAF, which performs inference, derives analytics information (i.e. derives statistics and/or predictions based on Analytics Consumer request) and exposes analytics service i.e. Nnwdaf_AnalyticsSubscription or Nnwdaf_AnalyticsInfo.</w:t>
      </w:r>
    </w:p>
    <w:p w14:paraId="6A1E68F0" w14:textId="77777777" w:rsidR="00EA3DAD" w:rsidRPr="0065629D" w:rsidRDefault="00EA3DAD" w:rsidP="00EA3DAD">
      <w:pPr>
        <w:pStyle w:val="B1"/>
      </w:pPr>
      <w:r w:rsidRPr="0065629D">
        <w:lastRenderedPageBreak/>
        <w:t>-</w:t>
      </w:r>
      <w:r w:rsidRPr="0065629D">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65629D" w:rsidRDefault="00EA3DAD" w:rsidP="00EA3DAD">
      <w:r w:rsidRPr="0065629D">
        <w:t>The following definitions are provided in clause 3 of TR 23.700-84 [4]:</w:t>
      </w:r>
    </w:p>
    <w:p w14:paraId="1C94C859" w14:textId="77777777" w:rsidR="00EA3DAD" w:rsidRPr="0065629D" w:rsidRDefault="00EA3DAD" w:rsidP="00EA3DAD">
      <w:pPr>
        <w:pStyle w:val="B1"/>
      </w:pPr>
      <w:r w:rsidRPr="0065629D">
        <w:t>-</w:t>
      </w:r>
      <w:r w:rsidRPr="0065629D">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65629D" w:rsidRDefault="00EA3DAD" w:rsidP="00EA3DAD">
      <w:pPr>
        <w:pStyle w:val="B1"/>
      </w:pPr>
      <w:r w:rsidRPr="0065629D">
        <w:t>-</w:t>
      </w:r>
      <w:r w:rsidRPr="0065629D">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65629D" w:rsidRDefault="00EA3DAD" w:rsidP="00EA3DAD">
      <w:pPr>
        <w:pStyle w:val="B1"/>
      </w:pPr>
      <w:r w:rsidRPr="0065629D">
        <w:t>-</w:t>
      </w:r>
      <w:r w:rsidRPr="0065629D">
        <w:tab/>
        <w:t>Label: A label is the training objective in supervised machine learning.</w:t>
      </w:r>
    </w:p>
    <w:p w14:paraId="13046B18" w14:textId="77777777" w:rsidR="00EA3DAD" w:rsidRPr="0065629D" w:rsidRDefault="00EA3DAD" w:rsidP="00EA3DAD">
      <w:pPr>
        <w:pStyle w:val="B1"/>
      </w:pPr>
      <w:r w:rsidRPr="0065629D">
        <w:t>-</w:t>
      </w:r>
      <w:r w:rsidRPr="0065629D">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65629D" w:rsidRDefault="00EA3DAD" w:rsidP="00EA3DAD">
      <w:pPr>
        <w:pStyle w:val="B1"/>
      </w:pPr>
      <w:r w:rsidRPr="0065629D">
        <w:t>-</w:t>
      </w:r>
      <w:r w:rsidRPr="0065629D">
        <w:tab/>
        <w:t>VFL Client: An NWDAF or AF that holds the local dataset and performs local training and inference as asked by VFL Server. There can be multiple VFL Clients in VFL training and inference.</w:t>
      </w:r>
    </w:p>
    <w:p w14:paraId="6445B1BC" w14:textId="77777777" w:rsidR="00EA3DAD" w:rsidRPr="0065629D" w:rsidRDefault="00EA3DAD" w:rsidP="00EA3DAD">
      <w:r w:rsidRPr="0065629D">
        <w:t>The following definitions are provided in clause 6.15 of TR 23.700-84 [4]:</w:t>
      </w:r>
    </w:p>
    <w:p w14:paraId="60C07287" w14:textId="77777777" w:rsidR="00EA3DAD" w:rsidRPr="0065629D" w:rsidRDefault="00EA3DAD" w:rsidP="00EA3DAD">
      <w:pPr>
        <w:pStyle w:val="B1"/>
      </w:pPr>
      <w:r w:rsidRPr="0065629D">
        <w:t>-</w:t>
      </w:r>
      <w:r w:rsidRPr="0065629D">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65629D" w:rsidRDefault="00EA3DAD" w:rsidP="00EA3DAD">
      <w:pPr>
        <w:pStyle w:val="B1"/>
      </w:pPr>
      <w:r w:rsidRPr="0065629D">
        <w:t>-</w:t>
      </w:r>
      <w:r w:rsidRPr="0065629D">
        <w:tab/>
        <w:t>VFL passive participant: A VFL function that owns part of an ML model for an analytic ID but does not know the labels of the ML model but is able to collect local data for one or more features.</w:t>
      </w:r>
    </w:p>
    <w:p w14:paraId="7D92FA8A" w14:textId="77777777" w:rsidR="00EA3DAD" w:rsidRPr="0065629D" w:rsidRDefault="00EA3DAD" w:rsidP="00EA3DAD">
      <w:pPr>
        <w:pStyle w:val="Heading4"/>
      </w:pPr>
      <w:bookmarkStart w:id="127" w:name="_Toc177470556"/>
      <w:bookmarkStart w:id="128" w:name="_Toc177470646"/>
      <w:bookmarkStart w:id="129" w:name="_Toc177572039"/>
      <w:bookmarkStart w:id="130" w:name="_Toc177641858"/>
      <w:r w:rsidRPr="0065629D">
        <w:t>5.2.1.2</w:t>
      </w:r>
      <w:r w:rsidRPr="0065629D">
        <w:tab/>
        <w:t>TSG SA WG5</w:t>
      </w:r>
      <w:bookmarkEnd w:id="127"/>
      <w:bookmarkEnd w:id="128"/>
      <w:bookmarkEnd w:id="129"/>
      <w:bookmarkEnd w:id="130"/>
    </w:p>
    <w:p w14:paraId="0AA2783F" w14:textId="77777777" w:rsidR="00EA3DAD" w:rsidRPr="0065629D" w:rsidRDefault="00EA3DAD" w:rsidP="00EA3DAD">
      <w:r w:rsidRPr="0065629D">
        <w:t>The following definitions are provided in clause 3 of TS 28.105 [9]:</w:t>
      </w:r>
    </w:p>
    <w:p w14:paraId="15EBC2F6" w14:textId="77777777" w:rsidR="00EA3DAD" w:rsidRPr="0065629D" w:rsidRDefault="00EA3DAD" w:rsidP="00EA3DAD">
      <w:pPr>
        <w:pStyle w:val="B1"/>
      </w:pPr>
      <w:r w:rsidRPr="0065629D">
        <w:t>-</w:t>
      </w:r>
      <w:r w:rsidRPr="0065629D">
        <w:tab/>
        <w:t>ML model: a manageable representation of an ML model algorithm.</w:t>
      </w:r>
    </w:p>
    <w:p w14:paraId="10A30214" w14:textId="77777777" w:rsidR="00EA3DAD" w:rsidRPr="0065629D" w:rsidRDefault="00EA3DAD" w:rsidP="00EA3DAD">
      <w:pPr>
        <w:pStyle w:val="NO"/>
      </w:pPr>
      <w:r w:rsidRPr="0065629D">
        <w:t>NOTE 1:</w:t>
      </w:r>
      <w:r w:rsidRPr="0065629D">
        <w:tab/>
        <w:t>An ML model algorithm is a mathematical algorithm through which running a set of input data can generate a set of inference output.</w:t>
      </w:r>
    </w:p>
    <w:p w14:paraId="58938145" w14:textId="77777777" w:rsidR="00EA3DAD" w:rsidRPr="0065629D" w:rsidRDefault="00EA3DAD" w:rsidP="00EA3DAD">
      <w:pPr>
        <w:pStyle w:val="NO"/>
      </w:pPr>
      <w:r w:rsidRPr="0065629D">
        <w:t>NOTE 2:</w:t>
      </w:r>
      <w:r w:rsidRPr="0065629D">
        <w:tab/>
        <w:t>An ML model algorithm is proprietary and not in scope for standardization and therefore not treated in this specification.</w:t>
      </w:r>
    </w:p>
    <w:p w14:paraId="2DD32343" w14:textId="77777777" w:rsidR="00EA3DAD" w:rsidRPr="0065629D" w:rsidRDefault="00EA3DAD" w:rsidP="00EA3DAD">
      <w:pPr>
        <w:pStyle w:val="NO"/>
      </w:pPr>
      <w:r w:rsidRPr="0065629D">
        <w:t>NOTE 3:</w:t>
      </w:r>
      <w:r w:rsidRPr="0065629D">
        <w:tab/>
        <w:t>An ML model may include metadata. Metadata may include e.g. information related to the trained model, and applicable runtime context.</w:t>
      </w:r>
    </w:p>
    <w:p w14:paraId="17FC8A19" w14:textId="77777777" w:rsidR="00EA3DAD" w:rsidRPr="0065629D" w:rsidRDefault="00EA3DAD" w:rsidP="00EA3DAD">
      <w:pPr>
        <w:pStyle w:val="B1"/>
      </w:pPr>
      <w:r w:rsidRPr="0065629D">
        <w:t>-</w:t>
      </w:r>
      <w:r w:rsidRPr="0065629D">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65629D" w:rsidRDefault="00EA3DAD" w:rsidP="00EA3DAD">
      <w:pPr>
        <w:pStyle w:val="B1"/>
      </w:pPr>
      <w:r w:rsidRPr="0065629D">
        <w:t>-</w:t>
      </w:r>
      <w:r w:rsidRPr="0065629D">
        <w:tab/>
        <w:t>ML model initial training: a process of training an initial version of an ML model.</w:t>
      </w:r>
    </w:p>
    <w:p w14:paraId="20570AEC" w14:textId="77777777" w:rsidR="00EA3DAD" w:rsidRPr="0065629D" w:rsidRDefault="00EA3DAD" w:rsidP="00EA3DAD">
      <w:pPr>
        <w:pStyle w:val="B1"/>
      </w:pPr>
      <w:r w:rsidRPr="0065629D">
        <w:t>-</w:t>
      </w:r>
      <w:r w:rsidRPr="0065629D">
        <w:tab/>
        <w:t>ML model re-training: a process of training a previous version of an ML model and generate a new version.</w:t>
      </w:r>
    </w:p>
    <w:p w14:paraId="464AC545" w14:textId="77777777" w:rsidR="00EA3DAD" w:rsidRPr="0065629D" w:rsidRDefault="00EA3DAD" w:rsidP="00EA3DAD">
      <w:pPr>
        <w:pStyle w:val="NO"/>
      </w:pPr>
      <w:r w:rsidRPr="0065629D">
        <w:t>NOTE 4:</w:t>
      </w:r>
      <w:r w:rsidRPr="0065629D">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3D7EB11F" w14:textId="77777777" w:rsidR="00EA3DAD" w:rsidRPr="0065629D" w:rsidRDefault="00EA3DAD" w:rsidP="00EA3DAD">
      <w:pPr>
        <w:pStyle w:val="B1"/>
      </w:pPr>
      <w:r w:rsidRPr="0065629D">
        <w:t>-</w:t>
      </w:r>
      <w:r w:rsidRPr="0065629D">
        <w:tab/>
        <w:t>ML model joint training: a process of training a group of ML models.</w:t>
      </w:r>
    </w:p>
    <w:p w14:paraId="405DCFEC" w14:textId="77777777" w:rsidR="00EA3DAD" w:rsidRPr="0065629D" w:rsidRDefault="00EA3DAD" w:rsidP="00EA3DAD">
      <w:pPr>
        <w:pStyle w:val="B1"/>
      </w:pPr>
      <w:r w:rsidRPr="0065629D">
        <w:t>-</w:t>
      </w:r>
      <w:r w:rsidRPr="0065629D">
        <w:tab/>
        <w:t>ML training function: a logical function with ML model training capabilities.</w:t>
      </w:r>
    </w:p>
    <w:p w14:paraId="69FE6C85" w14:textId="77777777" w:rsidR="00EA3DAD" w:rsidRPr="0065629D" w:rsidRDefault="00EA3DAD" w:rsidP="00EA3DAD">
      <w:pPr>
        <w:pStyle w:val="B1"/>
      </w:pPr>
      <w:r w:rsidRPr="0065629D">
        <w:t>-</w:t>
      </w:r>
      <w:r w:rsidRPr="0065629D">
        <w:tab/>
        <w:t>AI/ML inference function: a logical function that employs an ML model to conduct inference.</w:t>
      </w:r>
    </w:p>
    <w:p w14:paraId="609617B6" w14:textId="77777777" w:rsidR="00EA3DAD" w:rsidRPr="0065629D" w:rsidRDefault="00EA3DAD" w:rsidP="00EA3DAD">
      <w:pPr>
        <w:pStyle w:val="B1"/>
      </w:pPr>
      <w:r w:rsidRPr="0065629D">
        <w:lastRenderedPageBreak/>
        <w:t>-</w:t>
      </w:r>
      <w:r w:rsidRPr="0065629D">
        <w:tab/>
        <w:t>ML model testing: a process of testing an ML model using testing data.</w:t>
      </w:r>
    </w:p>
    <w:p w14:paraId="79188272" w14:textId="77777777" w:rsidR="00EA3DAD" w:rsidRPr="0065629D" w:rsidRDefault="00EA3DAD" w:rsidP="00EA3DAD">
      <w:pPr>
        <w:pStyle w:val="B1"/>
      </w:pPr>
      <w:r w:rsidRPr="0065629D">
        <w:t>-</w:t>
      </w:r>
      <w:r w:rsidRPr="0065629D">
        <w:tab/>
        <w:t>ML testing function: a logical function with ML model testing capabilities.</w:t>
      </w:r>
    </w:p>
    <w:p w14:paraId="3C514DBE" w14:textId="77777777" w:rsidR="00EA3DAD" w:rsidRPr="0065629D" w:rsidRDefault="00EA3DAD" w:rsidP="00EA3DAD">
      <w:pPr>
        <w:pStyle w:val="B1"/>
      </w:pPr>
      <w:r w:rsidRPr="0065629D">
        <w:t>-</w:t>
      </w:r>
      <w:r w:rsidRPr="0065629D">
        <w:tab/>
        <w:t>AI/ML inference: a process of running a set of input data through a trained ML model to produce set of output data, such as predictions.</w:t>
      </w:r>
    </w:p>
    <w:p w14:paraId="16205575" w14:textId="77777777" w:rsidR="00EA3DAD" w:rsidRPr="0065629D" w:rsidRDefault="00EA3DAD" w:rsidP="00EA3DAD">
      <w:pPr>
        <w:pStyle w:val="NO"/>
      </w:pPr>
      <w:r w:rsidRPr="0065629D">
        <w:t>NOTE 5:</w:t>
      </w:r>
      <w:r w:rsidRPr="0065629D">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65629D" w:rsidRDefault="00EA3DAD" w:rsidP="00EA3DAD">
      <w:pPr>
        <w:pStyle w:val="B1"/>
      </w:pPr>
      <w:r w:rsidRPr="0065629D">
        <w:t>-</w:t>
      </w:r>
      <w:r w:rsidRPr="0065629D">
        <w:tab/>
        <w:t>AI/ML inference function: a logical function that employs trained ML model(s) to conduct inference.</w:t>
      </w:r>
    </w:p>
    <w:p w14:paraId="1B4A3867" w14:textId="77777777" w:rsidR="00EA3DAD" w:rsidRPr="0065629D" w:rsidRDefault="00EA3DAD" w:rsidP="00EA3DAD">
      <w:pPr>
        <w:pStyle w:val="B1"/>
      </w:pPr>
      <w:r w:rsidRPr="0065629D">
        <w:t>-</w:t>
      </w:r>
      <w:r w:rsidRPr="0065629D">
        <w:tab/>
        <w:t>AI/ML inference emulation: running the inference process to evaluate the performance of an ML model in an emulation environment before deploying it into the target environment.</w:t>
      </w:r>
    </w:p>
    <w:p w14:paraId="096278F3" w14:textId="77777777" w:rsidR="00EA3DAD" w:rsidRPr="0065629D" w:rsidRDefault="00EA3DAD" w:rsidP="00EA3DAD">
      <w:pPr>
        <w:pStyle w:val="B1"/>
      </w:pPr>
      <w:r w:rsidRPr="0065629D">
        <w:t>-</w:t>
      </w:r>
      <w:r w:rsidRPr="0065629D">
        <w:tab/>
        <w:t>ML model deployment: a process of making a trained ML model available for use in the target environment.</w:t>
      </w:r>
    </w:p>
    <w:p w14:paraId="21C6B83A" w14:textId="77777777" w:rsidR="00EA3DAD" w:rsidRPr="0065629D" w:rsidRDefault="00EA3DAD" w:rsidP="00EA3DAD">
      <w:pPr>
        <w:pStyle w:val="Heading4"/>
      </w:pPr>
      <w:bookmarkStart w:id="131" w:name="_Toc177470557"/>
      <w:bookmarkStart w:id="132" w:name="_Toc177470647"/>
      <w:bookmarkStart w:id="133" w:name="_Toc177572040"/>
      <w:bookmarkStart w:id="134" w:name="_Toc177641859"/>
      <w:r w:rsidRPr="0065629D">
        <w:t>5.2.1.3</w:t>
      </w:r>
      <w:r w:rsidRPr="0065629D">
        <w:tab/>
        <w:t>TSG SA WG6</w:t>
      </w:r>
      <w:bookmarkEnd w:id="131"/>
      <w:bookmarkEnd w:id="132"/>
      <w:bookmarkEnd w:id="133"/>
      <w:bookmarkEnd w:id="134"/>
    </w:p>
    <w:p w14:paraId="5F965A84" w14:textId="77777777" w:rsidR="00EA3DAD" w:rsidRPr="0065629D" w:rsidRDefault="00EA3DAD" w:rsidP="00EA3DAD">
      <w:r w:rsidRPr="0065629D">
        <w:t>The following definitions are provided in clause 3 of TR 23.700-82 [7]:</w:t>
      </w:r>
    </w:p>
    <w:p w14:paraId="261B64CE" w14:textId="77777777" w:rsidR="00EA3DAD" w:rsidRPr="0065629D" w:rsidRDefault="00EA3DAD" w:rsidP="00EA3DAD">
      <w:pPr>
        <w:pStyle w:val="B1"/>
      </w:pPr>
      <w:r w:rsidRPr="0065629D">
        <w:t>-</w:t>
      </w:r>
      <w:r w:rsidRPr="0065629D">
        <w:tab/>
        <w:t>ML model: According to TS 28.105 [9], mathematical algorithm that can be "trained" by data and human expert input as examples to replicate a decision an expert would make when provided that same information.</w:t>
      </w:r>
    </w:p>
    <w:p w14:paraId="03F6E711" w14:textId="77777777" w:rsidR="00EA3DAD" w:rsidRPr="0065629D" w:rsidRDefault="00EA3DAD" w:rsidP="00EA3DAD">
      <w:pPr>
        <w:pStyle w:val="B1"/>
      </w:pPr>
      <w:r w:rsidRPr="0065629D">
        <w:t>-</w:t>
      </w:r>
      <w:r w:rsidRPr="0065629D">
        <w:tab/>
        <w:t>ML model lifecycle: The lifecycle of an ML model includes data collection, data processing, model training, model verification, model, instantiation and deployment, model monitoring and termination of ML model components.</w:t>
      </w:r>
    </w:p>
    <w:p w14:paraId="320B1B71" w14:textId="77777777" w:rsidR="00EA3DAD" w:rsidRPr="0065629D" w:rsidRDefault="00EA3DAD" w:rsidP="00EA3DAD">
      <w:pPr>
        <w:pStyle w:val="B1"/>
      </w:pPr>
      <w:r w:rsidRPr="0065629D">
        <w:t>-</w:t>
      </w:r>
      <w:r w:rsidRPr="0065629D">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6F289497" w14:textId="77777777" w:rsidR="00EA3DAD" w:rsidRPr="0065629D" w:rsidRDefault="00EA3DAD" w:rsidP="00EA3DAD">
      <w:pPr>
        <w:pStyle w:val="B1"/>
      </w:pPr>
      <w:r w:rsidRPr="0065629D">
        <w:t>-</w:t>
      </w:r>
      <w:r w:rsidRPr="0065629D">
        <w:tab/>
        <w:t>ML model inference: According to TS 28.105 [9], ML model training includes capabilities of an ML model inference function that employs an ML model and/or AI decision entity to conduct inference.</w:t>
      </w:r>
    </w:p>
    <w:p w14:paraId="02D95D32" w14:textId="77777777" w:rsidR="00EA3DAD" w:rsidRPr="0065629D" w:rsidRDefault="00EA3DAD" w:rsidP="00EA3DAD">
      <w:pPr>
        <w:pStyle w:val="B1"/>
      </w:pPr>
      <w:r w:rsidRPr="0065629D">
        <w:t>-</w:t>
      </w:r>
      <w:r w:rsidRPr="0065629D">
        <w:tab/>
        <w:t>AI/ML enablement: an application enablement framework consisting of one or more AI/ML enabler capabilities based on implementation. Such function can be deployed as (or within) an enablement layer server (e.g. SEAL or ADAES) or client.</w:t>
      </w:r>
    </w:p>
    <w:p w14:paraId="67D8EFD9" w14:textId="77777777" w:rsidR="00EA3DAD" w:rsidRPr="0065629D" w:rsidRDefault="00EA3DAD" w:rsidP="00EA3DAD">
      <w:pPr>
        <w:pStyle w:val="B1"/>
      </w:pPr>
      <w:r w:rsidRPr="0065629D">
        <w:t>-</w:t>
      </w:r>
      <w:r w:rsidRPr="0065629D">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087649E1" w14:textId="77777777" w:rsidR="00EA3DAD" w:rsidRPr="0065629D" w:rsidRDefault="00EA3DAD" w:rsidP="00EA3DAD">
      <w:pPr>
        <w:pStyle w:val="B1"/>
      </w:pPr>
      <w:r w:rsidRPr="0065629D">
        <w:t>-</w:t>
      </w:r>
      <w:r w:rsidRPr="0065629D">
        <w:tab/>
        <w:t>AI/ML server: an application layer entity which is an AI/ML endpoint and performs server-side operations (e.g. related to the ML model lifecycle). Such AI/ML server can be a VAL server or AIML enabler server.</w:t>
      </w:r>
    </w:p>
    <w:p w14:paraId="3CFCF263" w14:textId="77777777" w:rsidR="00EA3DAD" w:rsidRPr="0065629D" w:rsidRDefault="00EA3DAD" w:rsidP="00EA3DAD">
      <w:pPr>
        <w:pStyle w:val="B1"/>
      </w:pPr>
      <w:r w:rsidRPr="0065629D">
        <w:t>-</w:t>
      </w:r>
      <w:r w:rsidRPr="0065629D">
        <w:tab/>
        <w:t>FL member: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14:paraId="4EEB9BE7" w14:textId="77777777" w:rsidR="00EA3DAD" w:rsidRPr="0065629D" w:rsidRDefault="00EA3DAD" w:rsidP="00EA3DAD">
      <w:pPr>
        <w:pStyle w:val="B1"/>
      </w:pPr>
      <w:r w:rsidRPr="0065629D">
        <w:t>-</w:t>
      </w:r>
      <w:r w:rsidRPr="0065629D">
        <w:tab/>
        <w:t>FL client: An FL member which locally trains the ML model as requested by the FL server.</w:t>
      </w:r>
    </w:p>
    <w:p w14:paraId="3FC8C1E3" w14:textId="77777777" w:rsidR="00EA3DAD" w:rsidRPr="0065629D" w:rsidRDefault="00EA3DAD" w:rsidP="00EA3DAD">
      <w:pPr>
        <w:pStyle w:val="B1"/>
      </w:pPr>
      <w:r w:rsidRPr="0065629D">
        <w:t>-</w:t>
      </w:r>
      <w:r w:rsidRPr="0065629D">
        <w:tab/>
        <w:t>FL server: An FL member which generates global ML model by aggregating local model information from FL clients.</w:t>
      </w:r>
    </w:p>
    <w:p w14:paraId="13C2FA8F" w14:textId="77777777" w:rsidR="00EA3DAD" w:rsidRPr="0065629D" w:rsidRDefault="00EA3DAD" w:rsidP="00EA3DAD">
      <w:pPr>
        <w:pStyle w:val="Heading3"/>
      </w:pPr>
      <w:bookmarkStart w:id="135" w:name="_Toc177572041"/>
      <w:bookmarkStart w:id="136" w:name="_Toc177219299"/>
      <w:bookmarkStart w:id="137" w:name="_Toc177219400"/>
      <w:bookmarkStart w:id="138" w:name="_Toc177219956"/>
      <w:bookmarkStart w:id="139" w:name="_Toc177470558"/>
      <w:bookmarkStart w:id="140" w:name="_Toc177470648"/>
      <w:bookmarkStart w:id="141" w:name="_Toc177641860"/>
      <w:r w:rsidRPr="0065629D">
        <w:lastRenderedPageBreak/>
        <w:t>5.2.2</w:t>
      </w:r>
      <w:r w:rsidRPr="0065629D">
        <w:tab/>
        <w:t>AI/ML related activities</w:t>
      </w:r>
      <w:bookmarkEnd w:id="135"/>
      <w:bookmarkEnd w:id="136"/>
      <w:bookmarkEnd w:id="137"/>
      <w:bookmarkEnd w:id="138"/>
      <w:bookmarkEnd w:id="139"/>
      <w:bookmarkEnd w:id="140"/>
      <w:bookmarkEnd w:id="141"/>
    </w:p>
    <w:p w14:paraId="3A12F24D" w14:textId="77777777" w:rsidR="00EA3DAD" w:rsidRPr="0065629D" w:rsidRDefault="00EA3DAD" w:rsidP="00EA3DAD">
      <w:pPr>
        <w:pStyle w:val="Heading4"/>
      </w:pPr>
      <w:bookmarkStart w:id="142" w:name="_Toc500949101"/>
      <w:bookmarkStart w:id="143" w:name="_Toc177219265"/>
      <w:bookmarkStart w:id="144" w:name="_Toc177219366"/>
      <w:bookmarkStart w:id="145" w:name="_Toc177219922"/>
      <w:bookmarkStart w:id="146" w:name="_Toc177470560"/>
      <w:bookmarkStart w:id="147" w:name="_Toc177470650"/>
      <w:bookmarkStart w:id="148" w:name="_Toc177572042"/>
      <w:bookmarkStart w:id="149" w:name="_Toc177641861"/>
      <w:bookmarkEnd w:id="113"/>
      <w:bookmarkEnd w:id="114"/>
      <w:bookmarkEnd w:id="115"/>
      <w:r w:rsidRPr="0065629D">
        <w:t>5.2.2.1</w:t>
      </w:r>
      <w:r w:rsidRPr="0065629D">
        <w:tab/>
        <w:t>Rel-18 SA WG1 WID - AI/ML model transfer in 5GS (AIML_MT)</w:t>
      </w:r>
      <w:bookmarkEnd w:id="143"/>
      <w:bookmarkEnd w:id="144"/>
      <w:bookmarkEnd w:id="145"/>
      <w:bookmarkEnd w:id="146"/>
      <w:bookmarkEnd w:id="147"/>
      <w:bookmarkEnd w:id="148"/>
      <w:bookmarkEnd w:id="149"/>
    </w:p>
    <w:p w14:paraId="03E65037" w14:textId="77777777" w:rsidR="00EA3DAD" w:rsidRPr="0065629D" w:rsidRDefault="00EA3DAD" w:rsidP="00EA3DAD">
      <w:pPr>
        <w:pStyle w:val="Heading5"/>
      </w:pPr>
      <w:bookmarkStart w:id="150" w:name="_Toc177219266"/>
      <w:bookmarkStart w:id="151" w:name="_Toc177219367"/>
      <w:bookmarkStart w:id="152" w:name="_Toc177219923"/>
      <w:bookmarkStart w:id="153" w:name="_Toc177470561"/>
      <w:bookmarkStart w:id="154" w:name="_Toc177470651"/>
      <w:bookmarkStart w:id="155" w:name="_Toc177572043"/>
      <w:bookmarkStart w:id="156" w:name="_Toc177641862"/>
      <w:r w:rsidRPr="0065629D">
        <w:t>5.2.2.1.1</w:t>
      </w:r>
      <w:r w:rsidRPr="0065629D">
        <w:tab/>
        <w:t>Description</w:t>
      </w:r>
      <w:bookmarkEnd w:id="150"/>
      <w:bookmarkEnd w:id="151"/>
      <w:bookmarkEnd w:id="152"/>
      <w:bookmarkEnd w:id="153"/>
      <w:bookmarkEnd w:id="154"/>
      <w:bookmarkEnd w:id="155"/>
      <w:bookmarkEnd w:id="156"/>
    </w:p>
    <w:p w14:paraId="359FF219" w14:textId="77777777" w:rsidR="00EA3DAD" w:rsidRPr="0065629D" w:rsidRDefault="00EA3DAD" w:rsidP="00EA3DAD">
      <w:pPr>
        <w:pStyle w:val="EditorsNote"/>
        <w:rPr>
          <w:rFonts w:eastAsia="DengXian"/>
        </w:rPr>
      </w:pPr>
      <w:r w:rsidRPr="0065629D">
        <w:t>Editor's note:</w:t>
      </w:r>
      <w:r w:rsidRPr="0065629D">
        <w:tab/>
        <w:t>Description clause will be further clarified whether to be based on WI summaries or WID objectives.</w:t>
      </w:r>
    </w:p>
    <w:p w14:paraId="541771B0" w14:textId="77777777" w:rsidR="00EA3DAD" w:rsidRPr="0065629D" w:rsidRDefault="00EA3DAD" w:rsidP="00EA3DAD">
      <w:bookmarkStart w:id="157" w:name="_Toc177572044"/>
      <w:r w:rsidRPr="0065629D">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65629D" w:rsidRDefault="00EA3DAD" w:rsidP="00EA3DAD">
      <w:pPr>
        <w:pStyle w:val="B1"/>
      </w:pPr>
      <w:r w:rsidRPr="0065629D">
        <w:t>-</w:t>
      </w:r>
      <w:r w:rsidRPr="0065629D">
        <w:tab/>
        <w:t>AI/ML operation splitting between AI/ML endpoints.</w:t>
      </w:r>
    </w:p>
    <w:p w14:paraId="6EC37151" w14:textId="77777777" w:rsidR="00EA3DAD" w:rsidRPr="0065629D" w:rsidRDefault="00EA3DAD" w:rsidP="00EA3DAD">
      <w:pPr>
        <w:pStyle w:val="B1"/>
      </w:pPr>
      <w:r w:rsidRPr="0065629D">
        <w:t>-</w:t>
      </w:r>
      <w:r w:rsidRPr="0065629D">
        <w:tab/>
        <w:t>AI/ML model/data distribution and sharing over 5G system.</w:t>
      </w:r>
    </w:p>
    <w:p w14:paraId="5ADF1B92" w14:textId="77777777" w:rsidR="00EA3DAD" w:rsidRPr="0065629D" w:rsidRDefault="00EA3DAD" w:rsidP="00EA3DAD">
      <w:pPr>
        <w:pStyle w:val="B1"/>
      </w:pPr>
      <w:r w:rsidRPr="0065629D">
        <w:t>-</w:t>
      </w:r>
      <w:r w:rsidRPr="0065629D">
        <w:tab/>
        <w:t>Distributed/Federated Learning over 5G system.</w:t>
      </w:r>
    </w:p>
    <w:p w14:paraId="3C31A6A7" w14:textId="77777777" w:rsidR="00EA3DAD" w:rsidRPr="0065629D" w:rsidRDefault="00EA3DAD" w:rsidP="00EA3DAD">
      <w:pPr>
        <w:pStyle w:val="Heading5"/>
      </w:pPr>
      <w:bookmarkStart w:id="158" w:name="_Toc177641863"/>
      <w:r w:rsidRPr="0065629D">
        <w:t>5.2.2.1.2</w:t>
      </w:r>
      <w:r w:rsidRPr="0065629D">
        <w:tab/>
        <w:t>Activities summary</w:t>
      </w:r>
      <w:bookmarkEnd w:id="157"/>
      <w:bookmarkEnd w:id="158"/>
    </w:p>
    <w:p w14:paraId="57D31CBF"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902C18C" w14:textId="77777777" w:rsidR="00EA3DAD" w:rsidRPr="0065629D" w:rsidRDefault="00EA3DAD" w:rsidP="00EA3DAD"/>
    <w:p w14:paraId="59C802DB" w14:textId="77777777" w:rsidR="00EA3DAD" w:rsidRPr="0065629D" w:rsidRDefault="00EA3DAD" w:rsidP="00EA3DAD">
      <w:pPr>
        <w:pStyle w:val="Heading4"/>
      </w:pPr>
      <w:bookmarkStart w:id="159" w:name="_Toc177219267"/>
      <w:bookmarkStart w:id="160" w:name="_Toc177219368"/>
      <w:bookmarkStart w:id="161" w:name="_Toc177219924"/>
      <w:bookmarkStart w:id="162" w:name="_Toc177470562"/>
      <w:bookmarkStart w:id="163" w:name="_Toc177470652"/>
      <w:bookmarkStart w:id="164" w:name="_Toc177572045"/>
      <w:bookmarkStart w:id="165" w:name="_Toc177641864"/>
      <w:r w:rsidRPr="0065629D">
        <w:t>5.2.2.2</w:t>
      </w:r>
      <w:r w:rsidRPr="0065629D">
        <w:tab/>
        <w:t>Rel-19 SA WG1 SID - AI/ML Model Transfer Phase 2 (FS_AIML_MT_Ph2)</w:t>
      </w:r>
      <w:bookmarkEnd w:id="159"/>
      <w:bookmarkEnd w:id="160"/>
      <w:bookmarkEnd w:id="161"/>
      <w:bookmarkEnd w:id="162"/>
      <w:bookmarkEnd w:id="163"/>
      <w:bookmarkEnd w:id="164"/>
      <w:bookmarkEnd w:id="165"/>
    </w:p>
    <w:p w14:paraId="69227415" w14:textId="77777777" w:rsidR="00EA3DAD" w:rsidRPr="0065629D" w:rsidRDefault="00EA3DAD" w:rsidP="00EA3DAD">
      <w:pPr>
        <w:pStyle w:val="Heading5"/>
      </w:pPr>
      <w:bookmarkStart w:id="166" w:name="_Toc177219268"/>
      <w:bookmarkStart w:id="167" w:name="_Toc177219369"/>
      <w:bookmarkStart w:id="168" w:name="_Toc177219925"/>
      <w:bookmarkStart w:id="169" w:name="_Toc177470563"/>
      <w:bookmarkStart w:id="170" w:name="_Toc177470653"/>
      <w:bookmarkStart w:id="171" w:name="_Toc177572046"/>
      <w:bookmarkStart w:id="172" w:name="_Toc177641865"/>
      <w:r w:rsidRPr="0065629D">
        <w:t>5.2.2.2.1</w:t>
      </w:r>
      <w:r w:rsidRPr="0065629D">
        <w:tab/>
        <w:t>Description</w:t>
      </w:r>
      <w:bookmarkEnd w:id="166"/>
      <w:bookmarkEnd w:id="167"/>
      <w:bookmarkEnd w:id="168"/>
      <w:bookmarkEnd w:id="169"/>
      <w:bookmarkEnd w:id="170"/>
      <w:bookmarkEnd w:id="171"/>
      <w:bookmarkEnd w:id="172"/>
    </w:p>
    <w:p w14:paraId="69CC3260" w14:textId="77777777" w:rsidR="00EA3DAD" w:rsidRPr="0065629D" w:rsidRDefault="00EA3DAD" w:rsidP="00EA3DAD">
      <w:r w:rsidRPr="0065629D">
        <w:t>The objective of this study is to explore new use cases and potential service and performance requirements to support efficient AI/ML operations using direct device connections. This includes:</w:t>
      </w:r>
    </w:p>
    <w:p w14:paraId="59B58A87" w14:textId="77777777" w:rsidR="00EA3DAD" w:rsidRPr="0065629D" w:rsidRDefault="00EA3DAD" w:rsidP="00EA3DAD">
      <w:pPr>
        <w:pStyle w:val="B1"/>
      </w:pPr>
      <w:r w:rsidRPr="0065629D">
        <w:t xml:space="preserve"> -</w:t>
      </w:r>
      <w:r w:rsidRPr="0065629D">
        <w:tab/>
        <w:t>Distributed AI training and inference based on direct device connections, such as traffic KPIs, various QoS, and functional requirements for sidelink transmission.</w:t>
      </w:r>
    </w:p>
    <w:p w14:paraId="24904E56" w14:textId="77777777" w:rsidR="00EA3DAD" w:rsidRPr="0065629D" w:rsidRDefault="00EA3DAD" w:rsidP="00EA3DAD">
      <w:pPr>
        <w:pStyle w:val="B1"/>
      </w:pPr>
      <w:r w:rsidRPr="0065629D">
        <w:t>-</w:t>
      </w:r>
      <w:r w:rsidRPr="0065629D">
        <w:tab/>
        <w:t>Considerations for charging and security aspects.</w:t>
      </w:r>
    </w:p>
    <w:p w14:paraId="4F1A054B" w14:textId="77777777" w:rsidR="00EA3DAD" w:rsidRPr="0065629D" w:rsidRDefault="00EA3DAD" w:rsidP="00EA3DAD">
      <w:pPr>
        <w:pStyle w:val="Heading5"/>
      </w:pPr>
      <w:bookmarkStart w:id="173" w:name="_Toc177572047"/>
      <w:bookmarkStart w:id="174" w:name="_Toc177641866"/>
      <w:r w:rsidRPr="0065629D">
        <w:t>5.2.2.2.2</w:t>
      </w:r>
      <w:r w:rsidRPr="0065629D">
        <w:tab/>
        <w:t>Activities summary</w:t>
      </w:r>
      <w:bookmarkEnd w:id="173"/>
      <w:bookmarkEnd w:id="174"/>
    </w:p>
    <w:p w14:paraId="3449F61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72ED7C" w14:textId="77777777" w:rsidR="00EA3DAD" w:rsidRPr="0065629D" w:rsidRDefault="00EA3DAD" w:rsidP="00EA3DAD"/>
    <w:p w14:paraId="180D5DB4" w14:textId="77777777" w:rsidR="00EA3DAD" w:rsidRPr="0065629D" w:rsidRDefault="00EA3DAD" w:rsidP="00EA3DAD">
      <w:pPr>
        <w:pStyle w:val="Heading4"/>
      </w:pPr>
      <w:bookmarkStart w:id="175" w:name="_Toc177219269"/>
      <w:bookmarkStart w:id="176" w:name="_Toc177219370"/>
      <w:bookmarkStart w:id="177" w:name="_Toc177219926"/>
      <w:bookmarkStart w:id="178" w:name="_Toc177470564"/>
      <w:bookmarkStart w:id="179" w:name="_Toc177470654"/>
      <w:bookmarkStart w:id="180" w:name="_Toc177572048"/>
      <w:bookmarkStart w:id="181" w:name="_Toc177641867"/>
      <w:r w:rsidRPr="0065629D">
        <w:t>5.2.2.3</w:t>
      </w:r>
      <w:r w:rsidRPr="0065629D">
        <w:tab/>
        <w:t>Rel-19 SA WG1 WID - AI/ML Model Transfer Phase 2 (AIML_MT_Ph2)</w:t>
      </w:r>
      <w:bookmarkEnd w:id="175"/>
      <w:bookmarkEnd w:id="176"/>
      <w:bookmarkEnd w:id="177"/>
      <w:bookmarkEnd w:id="178"/>
      <w:bookmarkEnd w:id="179"/>
      <w:bookmarkEnd w:id="180"/>
      <w:bookmarkEnd w:id="181"/>
    </w:p>
    <w:p w14:paraId="53D089F2" w14:textId="77777777" w:rsidR="00EA3DAD" w:rsidRPr="0065629D" w:rsidRDefault="00EA3DAD" w:rsidP="00EA3DAD">
      <w:pPr>
        <w:pStyle w:val="Heading5"/>
      </w:pPr>
      <w:bookmarkStart w:id="182" w:name="_Toc177219270"/>
      <w:bookmarkStart w:id="183" w:name="_Toc177219371"/>
      <w:bookmarkStart w:id="184" w:name="_Toc177219927"/>
      <w:bookmarkStart w:id="185" w:name="_Toc177470565"/>
      <w:bookmarkStart w:id="186" w:name="_Toc177470655"/>
      <w:bookmarkStart w:id="187" w:name="_Toc177572049"/>
      <w:bookmarkStart w:id="188" w:name="_Toc177641868"/>
      <w:r w:rsidRPr="0065629D">
        <w:t>5.2.2.3.1</w:t>
      </w:r>
      <w:r w:rsidRPr="0065629D">
        <w:tab/>
        <w:t>Description</w:t>
      </w:r>
      <w:bookmarkEnd w:id="182"/>
      <w:bookmarkEnd w:id="183"/>
      <w:bookmarkEnd w:id="184"/>
      <w:bookmarkEnd w:id="185"/>
      <w:bookmarkEnd w:id="186"/>
      <w:bookmarkEnd w:id="187"/>
      <w:bookmarkEnd w:id="188"/>
    </w:p>
    <w:p w14:paraId="0248F4AA" w14:textId="45880C71" w:rsidR="00EA3DAD" w:rsidRPr="0065629D" w:rsidRDefault="00EA3DAD" w:rsidP="00435392">
      <w:r w:rsidRPr="00435392">
        <w:t>The objective of this work item is to specify KPI and functional requirements for 5GS to support the AIML data transfer by leveraging direct device connection under 5G network control. These objectives were derived based on outcome of Rel-19 study in SA</w:t>
      </w:r>
      <w:r w:rsidR="00435392">
        <w:t> WG</w:t>
      </w:r>
      <w:r w:rsidRPr="00435392">
        <w:t xml:space="preserve">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w:t>
      </w:r>
      <w:r w:rsidRPr="00435392">
        <w:lastRenderedPageBreak/>
        <w:t xml:space="preserve">upload, updates, etc.), and identified traffic characteristics of AI/ML model distribution, transfer and training for various applications, e.g. video/speech recognition, robot control, automotive, other verticals. </w:t>
      </w:r>
    </w:p>
    <w:p w14:paraId="43DED8E0" w14:textId="77777777" w:rsidR="00EA3DAD" w:rsidRPr="0065629D" w:rsidRDefault="00EA3DAD" w:rsidP="00EA3DAD">
      <w:pPr>
        <w:pStyle w:val="Heading5"/>
      </w:pPr>
      <w:bookmarkStart w:id="189" w:name="_Toc177572050"/>
      <w:bookmarkStart w:id="190" w:name="_Toc177641869"/>
      <w:r w:rsidRPr="0065629D">
        <w:t>5.2.2.3.2</w:t>
      </w:r>
      <w:r w:rsidRPr="0065629D">
        <w:tab/>
        <w:t>Activities summary</w:t>
      </w:r>
      <w:bookmarkEnd w:id="189"/>
      <w:bookmarkEnd w:id="190"/>
    </w:p>
    <w:p w14:paraId="5732EF47" w14:textId="77777777" w:rsidR="00EA3DAD" w:rsidRPr="0065629D" w:rsidRDefault="00EA3DAD" w:rsidP="00435392">
      <w:pPr>
        <w:pStyle w:val="EditorsNote"/>
      </w:pPr>
      <w:r w:rsidRPr="00435392">
        <w:rPr>
          <w:rFonts w:eastAsia="DengXian"/>
        </w:rPr>
        <w:t>Editor's note:</w:t>
      </w:r>
      <w:r w:rsidRPr="00435392">
        <w:rPr>
          <w:rFonts w:eastAsia="DengXian"/>
        </w:rPr>
        <w:tab/>
        <w:t xml:space="preserve">This clause describes high-level AI/ML activities e.g. </w:t>
      </w:r>
      <w:r w:rsidRPr="00435392">
        <w:t xml:space="preserve">LCM for AI/ML, data collection/storage/exposure, model training/delivery/ (de)-activation/inference emulation, inference/storage/exposure, </w:t>
      </w:r>
      <w:r w:rsidRPr="00435392">
        <w:rPr>
          <w:rFonts w:eastAsia="Malgun Gothic"/>
        </w:rPr>
        <w:t>performance evaluation and accuracy monitoring</w:t>
      </w:r>
      <w:r w:rsidRPr="00435392">
        <w:rPr>
          <w:rFonts w:eastAsia="DengXian"/>
        </w:rPr>
        <w:t>. Sub-clause(s) may be added to capture details.</w:t>
      </w:r>
    </w:p>
    <w:p w14:paraId="581268D5" w14:textId="77777777" w:rsidR="00EA3DAD" w:rsidRPr="0065629D" w:rsidRDefault="00EA3DAD" w:rsidP="00EA3DAD">
      <w:pPr>
        <w:pStyle w:val="Heading4"/>
      </w:pPr>
      <w:bookmarkStart w:id="191" w:name="_Toc177219271"/>
      <w:bookmarkStart w:id="192" w:name="_Toc177219372"/>
      <w:bookmarkStart w:id="193" w:name="_Toc177219928"/>
      <w:bookmarkStart w:id="194" w:name="_Toc177470566"/>
      <w:bookmarkStart w:id="195" w:name="_Toc177470656"/>
      <w:bookmarkStart w:id="196" w:name="_Toc177572051"/>
      <w:bookmarkStart w:id="197" w:name="_Toc177641870"/>
      <w:r w:rsidRPr="0065629D">
        <w:t>5.2.2.4</w:t>
      </w:r>
      <w:r w:rsidRPr="0065629D">
        <w:tab/>
        <w:t>Rel-18 SA WG2 WID - Enablers for Network Automation for 5G - phase 3 (eNA_Ph3)</w:t>
      </w:r>
      <w:bookmarkEnd w:id="191"/>
      <w:bookmarkEnd w:id="192"/>
      <w:bookmarkEnd w:id="193"/>
      <w:bookmarkEnd w:id="194"/>
      <w:bookmarkEnd w:id="195"/>
      <w:bookmarkEnd w:id="196"/>
      <w:bookmarkEnd w:id="197"/>
    </w:p>
    <w:p w14:paraId="554C9EC0" w14:textId="77777777" w:rsidR="00EA3DAD" w:rsidRPr="0065629D" w:rsidRDefault="00EA3DAD" w:rsidP="00EA3DAD">
      <w:pPr>
        <w:pStyle w:val="Heading5"/>
      </w:pPr>
      <w:bookmarkStart w:id="198" w:name="_Toc177219272"/>
      <w:bookmarkStart w:id="199" w:name="_Toc177219373"/>
      <w:bookmarkStart w:id="200" w:name="_Toc177219929"/>
      <w:bookmarkStart w:id="201" w:name="_Toc177470567"/>
      <w:bookmarkStart w:id="202" w:name="_Toc177470657"/>
      <w:bookmarkStart w:id="203" w:name="_Toc177572052"/>
      <w:bookmarkStart w:id="204" w:name="_Toc177641871"/>
      <w:r w:rsidRPr="0065629D">
        <w:t>5.2.2.4.1</w:t>
      </w:r>
      <w:r w:rsidRPr="0065629D">
        <w:tab/>
        <w:t>Description</w:t>
      </w:r>
      <w:bookmarkEnd w:id="198"/>
      <w:bookmarkEnd w:id="199"/>
      <w:bookmarkEnd w:id="200"/>
      <w:bookmarkEnd w:id="201"/>
      <w:bookmarkEnd w:id="202"/>
      <w:bookmarkEnd w:id="203"/>
      <w:bookmarkEnd w:id="204"/>
    </w:p>
    <w:p w14:paraId="777310C0" w14:textId="77777777" w:rsidR="00EA3DAD" w:rsidRPr="0065629D" w:rsidRDefault="00EA3DAD" w:rsidP="00EA3DAD">
      <w:r w:rsidRPr="0065629D">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65629D" w:rsidRDefault="00EA3DAD" w:rsidP="00EA3DAD">
      <w:pPr>
        <w:pStyle w:val="B1"/>
      </w:pPr>
      <w:r w:rsidRPr="0065629D">
        <w:t>-</w:t>
      </w:r>
      <w:r w:rsidRPr="0065629D">
        <w:tab/>
        <w:t>Improve correctness of NWDAF analytics.</w:t>
      </w:r>
    </w:p>
    <w:p w14:paraId="57E90D37" w14:textId="77777777" w:rsidR="00EA3DAD" w:rsidRPr="0065629D" w:rsidRDefault="00EA3DAD" w:rsidP="00EA3DAD">
      <w:pPr>
        <w:pStyle w:val="B1"/>
      </w:pPr>
      <w:r w:rsidRPr="0065629D">
        <w:t>-</w:t>
      </w:r>
      <w:r w:rsidRPr="0065629D">
        <w:tab/>
        <w:t>NWDAF-assisted application detection.</w:t>
      </w:r>
    </w:p>
    <w:p w14:paraId="22ACDDA2" w14:textId="77777777" w:rsidR="00EA3DAD" w:rsidRPr="0065629D" w:rsidRDefault="00EA3DAD" w:rsidP="00EA3DAD">
      <w:pPr>
        <w:pStyle w:val="B1"/>
      </w:pPr>
      <w:r w:rsidRPr="0065629D">
        <w:t>-</w:t>
      </w:r>
      <w:r w:rsidRPr="0065629D">
        <w:tab/>
        <w:t>Data and analytics exchange in roaming case.</w:t>
      </w:r>
    </w:p>
    <w:p w14:paraId="5CBF63D8" w14:textId="77777777" w:rsidR="00EA3DAD" w:rsidRPr="0065629D" w:rsidRDefault="00EA3DAD" w:rsidP="00EA3DAD">
      <w:pPr>
        <w:pStyle w:val="B1"/>
      </w:pPr>
      <w:r w:rsidRPr="0065629D">
        <w:t>-</w:t>
      </w:r>
      <w:r w:rsidRPr="0065629D">
        <w:tab/>
        <w:t>Enhancements on Data collection and Storage.</w:t>
      </w:r>
    </w:p>
    <w:p w14:paraId="35664710" w14:textId="77777777" w:rsidR="00EA3DAD" w:rsidRPr="0065629D" w:rsidRDefault="00EA3DAD" w:rsidP="00EA3DAD">
      <w:pPr>
        <w:pStyle w:val="B1"/>
      </w:pPr>
      <w:r w:rsidRPr="0065629D">
        <w:t>-</w:t>
      </w:r>
      <w:r w:rsidRPr="0065629D">
        <w:tab/>
        <w:t>Enhancements on trained ML Model sharing.</w:t>
      </w:r>
    </w:p>
    <w:p w14:paraId="2FC0F260" w14:textId="77777777" w:rsidR="00EA3DAD" w:rsidRPr="0065629D" w:rsidRDefault="00EA3DAD" w:rsidP="00EA3DAD">
      <w:pPr>
        <w:pStyle w:val="B1"/>
      </w:pPr>
      <w:r w:rsidRPr="0065629D">
        <w:t>-</w:t>
      </w:r>
      <w:r w:rsidRPr="0065629D">
        <w:tab/>
        <w:t>NWDAF-assisted URSP.</w:t>
      </w:r>
    </w:p>
    <w:p w14:paraId="181F243F" w14:textId="77777777" w:rsidR="00EA3DAD" w:rsidRPr="0065629D" w:rsidRDefault="00EA3DAD" w:rsidP="00EA3DAD">
      <w:pPr>
        <w:pStyle w:val="B1"/>
      </w:pPr>
      <w:r w:rsidRPr="0065629D">
        <w:t>-</w:t>
      </w:r>
      <w:r w:rsidRPr="0065629D">
        <w:tab/>
        <w:t>Enhancements on QoS Sustainability analytics.</w:t>
      </w:r>
    </w:p>
    <w:p w14:paraId="7DBE306B" w14:textId="77777777" w:rsidR="00EA3DAD" w:rsidRPr="0065629D" w:rsidRDefault="00EA3DAD" w:rsidP="00EA3DAD">
      <w:pPr>
        <w:pStyle w:val="B1"/>
      </w:pPr>
      <w:r w:rsidRPr="0065629D">
        <w:t>-</w:t>
      </w:r>
      <w:r w:rsidRPr="0065629D">
        <w:tab/>
        <w:t>Supporting Federated Learning in 5GC.</w:t>
      </w:r>
    </w:p>
    <w:p w14:paraId="0454672B" w14:textId="77777777" w:rsidR="00EA3DAD" w:rsidRPr="0065629D" w:rsidRDefault="00EA3DAD" w:rsidP="00EA3DAD">
      <w:pPr>
        <w:pStyle w:val="B1"/>
      </w:pPr>
      <w:r w:rsidRPr="0065629D">
        <w:t>-</w:t>
      </w:r>
      <w:r w:rsidRPr="0065629D">
        <w:tab/>
        <w:t>Enhancement of NWDAF with finer granularity of location information.</w:t>
      </w:r>
    </w:p>
    <w:p w14:paraId="35069E7C" w14:textId="77777777" w:rsidR="00EA3DAD" w:rsidRPr="0065629D" w:rsidRDefault="00EA3DAD" w:rsidP="00EA3DAD">
      <w:pPr>
        <w:pStyle w:val="B1"/>
      </w:pPr>
      <w:r w:rsidRPr="0065629D">
        <w:t>-</w:t>
      </w:r>
      <w:r w:rsidRPr="0065629D">
        <w:tab/>
        <w:t>Interactions with MDAS/MDAF.</w:t>
      </w:r>
    </w:p>
    <w:p w14:paraId="59FAC7EC" w14:textId="77777777" w:rsidR="00EA3DAD" w:rsidRPr="0065629D" w:rsidRDefault="00EA3DAD" w:rsidP="00EA3DAD">
      <w:pPr>
        <w:pStyle w:val="Heading5"/>
      </w:pPr>
      <w:bookmarkStart w:id="205" w:name="_Toc177572053"/>
      <w:bookmarkStart w:id="206" w:name="_Toc177641872"/>
      <w:r w:rsidRPr="0065629D">
        <w:t>5.2.2.4.2</w:t>
      </w:r>
      <w:r w:rsidRPr="0065629D">
        <w:tab/>
        <w:t>Activities summary</w:t>
      </w:r>
      <w:bookmarkEnd w:id="205"/>
      <w:bookmarkEnd w:id="206"/>
    </w:p>
    <w:p w14:paraId="04D49084"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69B8BB04" w14:textId="77777777" w:rsidR="00EA3DAD" w:rsidRPr="0065629D" w:rsidRDefault="00EA3DAD" w:rsidP="00EA3DAD"/>
    <w:p w14:paraId="6EEB88F4" w14:textId="77777777" w:rsidR="00EA3DAD" w:rsidRPr="0065629D" w:rsidRDefault="00EA3DAD" w:rsidP="00EA3DAD">
      <w:pPr>
        <w:pStyle w:val="Heading4"/>
      </w:pPr>
      <w:bookmarkStart w:id="207" w:name="_Toc177219273"/>
      <w:bookmarkStart w:id="208" w:name="_Toc177219374"/>
      <w:bookmarkStart w:id="209" w:name="_Toc177219930"/>
      <w:bookmarkStart w:id="210" w:name="_Toc177470568"/>
      <w:bookmarkStart w:id="211" w:name="_Toc177470658"/>
      <w:bookmarkStart w:id="212" w:name="_Toc177572054"/>
      <w:bookmarkStart w:id="213" w:name="_Toc177641873"/>
      <w:r w:rsidRPr="0065629D">
        <w:t>5.2.2.5</w:t>
      </w:r>
      <w:r w:rsidRPr="0065629D">
        <w:tab/>
        <w:t>Rel-18 SA WG2 WID - System Support for AI/ML-based Services (AIMLsys)</w:t>
      </w:r>
      <w:bookmarkEnd w:id="207"/>
      <w:bookmarkEnd w:id="208"/>
      <w:bookmarkEnd w:id="209"/>
      <w:bookmarkEnd w:id="210"/>
      <w:bookmarkEnd w:id="211"/>
      <w:bookmarkEnd w:id="212"/>
      <w:bookmarkEnd w:id="213"/>
    </w:p>
    <w:p w14:paraId="5CF1E62F" w14:textId="77777777" w:rsidR="00EA3DAD" w:rsidRPr="0065629D" w:rsidRDefault="00EA3DAD" w:rsidP="00EA3DAD">
      <w:pPr>
        <w:pStyle w:val="Heading5"/>
      </w:pPr>
      <w:bookmarkStart w:id="214" w:name="_Toc177219274"/>
      <w:bookmarkStart w:id="215" w:name="_Toc177219375"/>
      <w:bookmarkStart w:id="216" w:name="_Toc177219931"/>
      <w:bookmarkStart w:id="217" w:name="_Toc177470569"/>
      <w:bookmarkStart w:id="218" w:name="_Toc177470659"/>
      <w:bookmarkStart w:id="219" w:name="_Toc177572055"/>
      <w:bookmarkStart w:id="220" w:name="_Toc177641874"/>
      <w:r w:rsidRPr="0065629D">
        <w:t>5.2.2.5.1</w:t>
      </w:r>
      <w:r w:rsidRPr="0065629D">
        <w:tab/>
        <w:t>Description</w:t>
      </w:r>
      <w:bookmarkEnd w:id="214"/>
      <w:bookmarkEnd w:id="215"/>
      <w:bookmarkEnd w:id="216"/>
      <w:bookmarkEnd w:id="217"/>
      <w:bookmarkEnd w:id="218"/>
      <w:bookmarkEnd w:id="219"/>
      <w:bookmarkEnd w:id="220"/>
    </w:p>
    <w:p w14:paraId="4718887E" w14:textId="77777777" w:rsidR="00EA3DAD" w:rsidRPr="0065629D" w:rsidRDefault="00EA3DAD" w:rsidP="00EA3DAD">
      <w:r w:rsidRPr="0065629D">
        <w:t>This work item implements the conclusions of the Rel-18 study on the 5GS architectural and functional extensions to enable 5GS to assist the Application AI/ML operations. The normative text will be defined based on the agreed conclusions on 6 key issues, including unfinished discussions on proposals on how to define the aspects that are left to be finalized during normative work, and ensuring consistency with other 5GS features. The agreed conclusions focus on the following aspects:</w:t>
      </w:r>
    </w:p>
    <w:p w14:paraId="13392770" w14:textId="77777777" w:rsidR="00EA3DAD" w:rsidRPr="0065629D" w:rsidRDefault="00EA3DAD" w:rsidP="00EA3DAD">
      <w:pPr>
        <w:pStyle w:val="B1"/>
      </w:pPr>
      <w:r w:rsidRPr="0065629D">
        <w:t xml:space="preserve"> -</w:t>
      </w:r>
      <w:r w:rsidRPr="0065629D">
        <w:tab/>
        <w:t>Monitoring of network resource utilization to support the Application AI/ML operations.</w:t>
      </w:r>
    </w:p>
    <w:p w14:paraId="12AAA91D" w14:textId="77777777" w:rsidR="00EA3DAD" w:rsidRPr="0065629D" w:rsidRDefault="00EA3DAD" w:rsidP="00EA3DAD">
      <w:pPr>
        <w:pStyle w:val="B1"/>
      </w:pPr>
      <w:r w:rsidRPr="0065629D">
        <w:t>-</w:t>
      </w:r>
      <w:r w:rsidRPr="0065629D">
        <w:tab/>
        <w:t>Exposure of 5GC information to authorized 3rd party for Application AI/ML operations.</w:t>
      </w:r>
    </w:p>
    <w:p w14:paraId="38268491" w14:textId="77777777" w:rsidR="00EA3DAD" w:rsidRPr="0065629D" w:rsidRDefault="00EA3DAD" w:rsidP="00EA3DAD">
      <w:pPr>
        <w:pStyle w:val="B1"/>
      </w:pPr>
      <w:r w:rsidRPr="0065629D">
        <w:lastRenderedPageBreak/>
        <w:t>-</w:t>
      </w:r>
      <w:r w:rsidRPr="0065629D">
        <w:tab/>
        <w:t>Enhancement of external parameter provisioning in 5GC to assist the Application AI/ML operations.</w:t>
      </w:r>
    </w:p>
    <w:p w14:paraId="38B89002" w14:textId="77777777" w:rsidR="00EA3DAD" w:rsidRPr="0065629D" w:rsidRDefault="00EA3DAD" w:rsidP="00EA3DAD">
      <w:pPr>
        <w:pStyle w:val="B1"/>
      </w:pPr>
      <w:r w:rsidRPr="0065629D">
        <w:t>-</w:t>
      </w:r>
      <w:r w:rsidRPr="0065629D">
        <w:tab/>
        <w:t>Enhancement in 5GC to enable Application AI/ML traffic transport.</w:t>
      </w:r>
    </w:p>
    <w:p w14:paraId="1B7974B2" w14:textId="77777777" w:rsidR="00EA3DAD" w:rsidRPr="0065629D" w:rsidRDefault="00EA3DAD" w:rsidP="00EA3DAD">
      <w:pPr>
        <w:pStyle w:val="B1"/>
      </w:pPr>
      <w:r w:rsidRPr="0065629D">
        <w:t>-</w:t>
      </w:r>
      <w:r w:rsidRPr="0065629D">
        <w:tab/>
        <w:t>Enhancement of QoS and Policy control to support Application AI/ML data transport over 5GS.</w:t>
      </w:r>
    </w:p>
    <w:p w14:paraId="1D7E8D95" w14:textId="77777777" w:rsidR="00EA3DAD" w:rsidRPr="0065629D" w:rsidRDefault="00EA3DAD" w:rsidP="00EA3DAD">
      <w:pPr>
        <w:pStyle w:val="B1"/>
      </w:pPr>
      <w:r w:rsidRPr="0065629D">
        <w:t>-</w:t>
      </w:r>
      <w:r w:rsidRPr="0065629D">
        <w:tab/>
        <w:t>5GS assistance to federated learning operation.</w:t>
      </w:r>
    </w:p>
    <w:p w14:paraId="1B0A5A75" w14:textId="77777777" w:rsidR="00EA3DAD" w:rsidRPr="0065629D" w:rsidRDefault="00EA3DAD" w:rsidP="00EA3DAD">
      <w:pPr>
        <w:pStyle w:val="Heading5"/>
      </w:pPr>
      <w:bookmarkStart w:id="221" w:name="_Toc177572056"/>
      <w:bookmarkStart w:id="222" w:name="_Toc177641875"/>
      <w:r w:rsidRPr="0065629D">
        <w:t>5.2.2.5.2</w:t>
      </w:r>
      <w:r w:rsidRPr="0065629D">
        <w:tab/>
        <w:t>Activities summary</w:t>
      </w:r>
      <w:bookmarkEnd w:id="221"/>
      <w:bookmarkEnd w:id="222"/>
    </w:p>
    <w:p w14:paraId="773CFF5C"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A1D69D9" w14:textId="77777777" w:rsidR="00EA3DAD" w:rsidRPr="0065629D" w:rsidRDefault="00EA3DAD" w:rsidP="00EA3DAD">
      <w:bookmarkStart w:id="223" w:name="_Toc177219275"/>
      <w:bookmarkStart w:id="224" w:name="_Toc177219376"/>
      <w:bookmarkStart w:id="225" w:name="_Toc177219932"/>
      <w:bookmarkStart w:id="226" w:name="_Toc177470570"/>
      <w:bookmarkStart w:id="227" w:name="_Toc177470660"/>
      <w:bookmarkStart w:id="228" w:name="_Toc177572057"/>
    </w:p>
    <w:p w14:paraId="5572ACBB" w14:textId="77777777" w:rsidR="00EA3DAD" w:rsidRPr="0065629D" w:rsidRDefault="00EA3DAD" w:rsidP="00EA3DAD">
      <w:pPr>
        <w:pStyle w:val="Heading4"/>
      </w:pPr>
      <w:bookmarkStart w:id="229" w:name="_Toc177641876"/>
      <w:r w:rsidRPr="0065629D">
        <w:t>5.2.2.6</w:t>
      </w:r>
      <w:r w:rsidRPr="0065629D">
        <w:tab/>
        <w:t>Rel-19 SA WG2 SID - Core Network Enhanced Support for Artificial Intelligence (AI)/Machine Learning (ML) (FS_AIML_CN)</w:t>
      </w:r>
      <w:bookmarkEnd w:id="223"/>
      <w:bookmarkEnd w:id="224"/>
      <w:bookmarkEnd w:id="225"/>
      <w:bookmarkEnd w:id="226"/>
      <w:bookmarkEnd w:id="227"/>
      <w:bookmarkEnd w:id="228"/>
      <w:bookmarkEnd w:id="229"/>
    </w:p>
    <w:p w14:paraId="2B59685D" w14:textId="77777777" w:rsidR="00EA3DAD" w:rsidRPr="0065629D" w:rsidRDefault="00EA3DAD" w:rsidP="00EA3DAD">
      <w:pPr>
        <w:pStyle w:val="Heading5"/>
      </w:pPr>
      <w:bookmarkStart w:id="230" w:name="_Toc177219276"/>
      <w:bookmarkStart w:id="231" w:name="_Toc177219377"/>
      <w:bookmarkStart w:id="232" w:name="_Toc177219933"/>
      <w:bookmarkStart w:id="233" w:name="_Toc177470571"/>
      <w:bookmarkStart w:id="234" w:name="_Toc177470661"/>
      <w:bookmarkStart w:id="235" w:name="_Toc177572058"/>
      <w:bookmarkStart w:id="236" w:name="_Toc177641877"/>
      <w:r w:rsidRPr="0065629D">
        <w:t>5.2.2.6.1</w:t>
      </w:r>
      <w:r w:rsidRPr="0065629D">
        <w:tab/>
        <w:t>Description</w:t>
      </w:r>
      <w:bookmarkEnd w:id="230"/>
      <w:bookmarkEnd w:id="231"/>
      <w:bookmarkEnd w:id="232"/>
      <w:bookmarkEnd w:id="233"/>
      <w:bookmarkEnd w:id="234"/>
      <w:bookmarkEnd w:id="235"/>
      <w:bookmarkEnd w:id="236"/>
    </w:p>
    <w:p w14:paraId="200576E1" w14:textId="77777777" w:rsidR="00EA3DAD" w:rsidRPr="0065629D" w:rsidRDefault="00EA3DAD" w:rsidP="00EA3DAD">
      <w:r w:rsidRPr="0065629D">
        <w:t>The aim of this study is to investigate and identify potential architectural and system-level enhancements to support AI/ML enhancements. Specifically, the objectives include:</w:t>
      </w:r>
    </w:p>
    <w:p w14:paraId="0CAE46F8" w14:textId="77777777" w:rsidR="00EA3DAD" w:rsidRPr="0065629D" w:rsidRDefault="00EA3DAD" w:rsidP="00EA3DAD">
      <w:pPr>
        <w:pStyle w:val="B1"/>
      </w:pPr>
      <w:r w:rsidRPr="0065629D">
        <w:t>-</w:t>
      </w:r>
      <w:r w:rsidRPr="0065629D">
        <w:tab/>
        <w:t xml:space="preserve">AI/ML Cross-Domain Coordination Aspects: Investigate enhancements to support AI-enabled RAN based on the conclusions of the RAN study in </w:t>
      </w:r>
      <w:r w:rsidRPr="0065629D">
        <w:rPr>
          <w:highlight w:val="yellow"/>
        </w:rPr>
        <w:t>[a]</w:t>
      </w:r>
      <w:r w:rsidRPr="0065629D">
        <w:t>. This task will discuss whether and how to support cross-domain (i.e. UE, RAN, 5GC, OAM, and AF) collaborative AI/ML mechanisms for the aspects described below:</w:t>
      </w:r>
    </w:p>
    <w:p w14:paraId="14E55889" w14:textId="77777777" w:rsidR="00EA3DAD" w:rsidRPr="0065629D" w:rsidRDefault="00EA3DAD" w:rsidP="00EA3DAD">
      <w:pPr>
        <w:pStyle w:val="B2"/>
      </w:pPr>
      <w:r w:rsidRPr="0065629D">
        <w:t>-</w:t>
      </w:r>
      <w:r w:rsidRPr="0065629D">
        <w:tab/>
        <w:t>Enhancements to LCS for AI/ML-Based Positioning: Examine whether and how to consider enhancements to LCS to support AI/ML-based positioning.</w:t>
      </w:r>
    </w:p>
    <w:p w14:paraId="3D823B57" w14:textId="77777777" w:rsidR="00EA3DAD" w:rsidRPr="0065629D" w:rsidRDefault="00EA3DAD" w:rsidP="00EA3DAD">
      <w:pPr>
        <w:pStyle w:val="B1"/>
      </w:pPr>
      <w:r w:rsidRPr="0065629D">
        <w:t>-</w:t>
      </w:r>
      <w:r w:rsidRPr="0065629D">
        <w:tab/>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p>
    <w:p w14:paraId="482B3B97" w14:textId="77777777" w:rsidR="00EA3DAD" w:rsidRPr="0065629D" w:rsidRDefault="00EA3DAD" w:rsidP="00EA3DAD">
      <w:pPr>
        <w:pStyle w:val="B1"/>
      </w:pPr>
      <w:r w:rsidRPr="0065629D">
        <w:t>-</w:t>
      </w:r>
      <w:r w:rsidRPr="0065629D">
        <w:tab/>
        <w:t>Enhancements to Support NWDAF-Assisted Policy Control and Address Network Abnormal Behaviour:</w:t>
      </w:r>
    </w:p>
    <w:p w14:paraId="3D99F888" w14:textId="77777777" w:rsidR="00EA3DAD" w:rsidRPr="0065629D" w:rsidRDefault="00EA3DAD" w:rsidP="00EA3DAD">
      <w:pPr>
        <w:pStyle w:val="B2"/>
      </w:pPr>
      <w:r w:rsidRPr="0065629D">
        <w:t>-</w:t>
      </w:r>
      <w:r w:rsidRPr="0065629D">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77777777" w:rsidR="00EA3DAD" w:rsidRPr="0065629D" w:rsidRDefault="00EA3DAD" w:rsidP="00EA3DAD">
      <w:pPr>
        <w:pStyle w:val="B2"/>
      </w:pPr>
      <w:r w:rsidRPr="0065629D">
        <w:t>-</w:t>
      </w:r>
      <w:r w:rsidRPr="0065629D">
        <w:tab/>
        <w:t>Study the prediction, detection, prevention, and mitigation of network abnormal behaviours, such as signalling storms, with the assistance of NWDAF.</w:t>
      </w:r>
    </w:p>
    <w:p w14:paraId="757959FB" w14:textId="77777777" w:rsidR="00EA3DAD" w:rsidRPr="0065629D" w:rsidRDefault="00EA3DAD" w:rsidP="00EA3DAD">
      <w:pPr>
        <w:pStyle w:val="Heading5"/>
      </w:pPr>
      <w:bookmarkStart w:id="237" w:name="_Toc177572059"/>
      <w:bookmarkStart w:id="238" w:name="_Toc177641878"/>
      <w:r w:rsidRPr="0065629D">
        <w:t>5.2.2.6.2</w:t>
      </w:r>
      <w:r w:rsidRPr="0065629D">
        <w:tab/>
        <w:t>Activities summary</w:t>
      </w:r>
      <w:bookmarkEnd w:id="237"/>
      <w:bookmarkEnd w:id="238"/>
    </w:p>
    <w:p w14:paraId="4B7DE43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7A94A3B" w14:textId="77777777" w:rsidR="00EA3DAD" w:rsidRPr="0065629D" w:rsidRDefault="00EA3DAD" w:rsidP="00EA3DAD"/>
    <w:p w14:paraId="74918602" w14:textId="77777777" w:rsidR="00EA3DAD" w:rsidRPr="0065629D" w:rsidRDefault="00EA3DAD" w:rsidP="00EA3DAD">
      <w:pPr>
        <w:pStyle w:val="Heading4"/>
      </w:pPr>
      <w:bookmarkStart w:id="239" w:name="_Toc177219277"/>
      <w:bookmarkStart w:id="240" w:name="_Toc177219378"/>
      <w:bookmarkStart w:id="241" w:name="_Toc177219934"/>
      <w:bookmarkStart w:id="242" w:name="_Toc177470572"/>
      <w:bookmarkStart w:id="243" w:name="_Toc177470662"/>
      <w:bookmarkStart w:id="244" w:name="_Toc177572060"/>
      <w:bookmarkStart w:id="245" w:name="_Toc177641879"/>
      <w:r w:rsidRPr="0065629D">
        <w:lastRenderedPageBreak/>
        <w:t>5.2.2.7</w:t>
      </w:r>
      <w:r w:rsidRPr="0065629D">
        <w:tab/>
        <w:t>Rel-19 SA WG2 WID - Core Network Enhanced Support for Artificial Intelligence (AI)/Machine Learning (ML) (AIML_CN)</w:t>
      </w:r>
      <w:bookmarkEnd w:id="239"/>
      <w:bookmarkEnd w:id="240"/>
      <w:bookmarkEnd w:id="241"/>
      <w:bookmarkEnd w:id="242"/>
      <w:bookmarkEnd w:id="243"/>
      <w:bookmarkEnd w:id="244"/>
      <w:bookmarkEnd w:id="245"/>
    </w:p>
    <w:p w14:paraId="0DCEECFF" w14:textId="77777777" w:rsidR="00EA3DAD" w:rsidRPr="0065629D" w:rsidRDefault="00EA3DAD" w:rsidP="00EA3DAD">
      <w:pPr>
        <w:pStyle w:val="Heading5"/>
      </w:pPr>
      <w:bookmarkStart w:id="246" w:name="_Toc177219278"/>
      <w:bookmarkStart w:id="247" w:name="_Toc177219379"/>
      <w:bookmarkStart w:id="248" w:name="_Toc177219935"/>
      <w:bookmarkStart w:id="249" w:name="_Toc177470573"/>
      <w:bookmarkStart w:id="250" w:name="_Toc177470663"/>
      <w:bookmarkStart w:id="251" w:name="_Toc177572061"/>
      <w:bookmarkStart w:id="252" w:name="_Toc177641880"/>
      <w:r w:rsidRPr="0065629D">
        <w:t>5.2.2.7.1</w:t>
      </w:r>
      <w:r w:rsidRPr="0065629D">
        <w:tab/>
        <w:t>Description</w:t>
      </w:r>
      <w:bookmarkEnd w:id="246"/>
      <w:bookmarkEnd w:id="247"/>
      <w:bookmarkEnd w:id="248"/>
      <w:bookmarkEnd w:id="249"/>
      <w:bookmarkEnd w:id="250"/>
      <w:bookmarkEnd w:id="251"/>
      <w:bookmarkEnd w:id="252"/>
    </w:p>
    <w:p w14:paraId="5666A643" w14:textId="77777777" w:rsidR="00EA3DAD" w:rsidRPr="0065629D" w:rsidRDefault="00EA3DAD" w:rsidP="00EA3DAD">
      <w:r w:rsidRPr="0065629D">
        <w:t>The objective of this work item is to specify the following enhancements to 5GS as per the conclusions reached within the Rel-19 study for the following aspects:</w:t>
      </w:r>
    </w:p>
    <w:p w14:paraId="3B0537F3" w14:textId="77777777" w:rsidR="00EA3DAD" w:rsidRPr="0065629D" w:rsidRDefault="00EA3DAD" w:rsidP="00EA3DAD">
      <w:pPr>
        <w:pStyle w:val="B1"/>
      </w:pPr>
      <w:r w:rsidRPr="0065629D">
        <w:t>-</w:t>
      </w:r>
      <w:r w:rsidRPr="0065629D">
        <w:tab/>
        <w:t>Enhancements to LCS to Support Direct AI/ML-Based Positioning:</w:t>
      </w:r>
    </w:p>
    <w:p w14:paraId="5240366D" w14:textId="77777777" w:rsidR="00EA3DAD" w:rsidRPr="0065629D" w:rsidRDefault="00EA3DAD" w:rsidP="00EA3DAD">
      <w:pPr>
        <w:pStyle w:val="B2"/>
      </w:pPr>
      <w:r w:rsidRPr="0065629D">
        <w:t>-</w:t>
      </w:r>
      <w:r w:rsidRPr="0065629D">
        <w:tab/>
        <w:t>LMF Enhancements: The LMF will be enhanced to perform location calculations based on an ML model. The triggers for data collection and model training within the LMF will be implementation-specific.</w:t>
      </w:r>
    </w:p>
    <w:p w14:paraId="0474C293" w14:textId="77777777" w:rsidR="00EA3DAD" w:rsidRPr="0065629D" w:rsidRDefault="00EA3DAD" w:rsidP="00EA3DAD">
      <w:pPr>
        <w:pStyle w:val="B2"/>
      </w:pPr>
      <w:r w:rsidRPr="0065629D">
        <w:t>-</w:t>
      </w:r>
      <w:r w:rsidRPr="0065629D">
        <w:tab/>
        <w:t>MTLF and LMF Enhancements: Both the MTLF and the LMF will be enhanced to facilitate ML model training for AI/ML-based positioning.</w:t>
      </w:r>
    </w:p>
    <w:p w14:paraId="0E59461D" w14:textId="77777777" w:rsidR="00EA3DAD" w:rsidRPr="0065629D" w:rsidRDefault="00EA3DAD" w:rsidP="00EA3DAD">
      <w:pPr>
        <w:pStyle w:val="B2"/>
      </w:pPr>
      <w:r w:rsidRPr="0065629D">
        <w:t>-</w:t>
      </w:r>
      <w:r w:rsidRPr="0065629D">
        <w:tab/>
        <w:t>Procedure Development: Related procedures for data collection will be developed in coordination with RAN WGs.</w:t>
      </w:r>
    </w:p>
    <w:p w14:paraId="11E38FAB" w14:textId="77777777" w:rsidR="00EA3DAD" w:rsidRPr="0065629D" w:rsidRDefault="00EA3DAD" w:rsidP="00EA3DAD">
      <w:pPr>
        <w:pStyle w:val="B1"/>
      </w:pPr>
      <w:r w:rsidRPr="0065629D">
        <w:t>-</w:t>
      </w:r>
      <w:r w:rsidRPr="0065629D">
        <w:tab/>
        <w:t>5GC Support for Vertical Federated Learning:</w:t>
      </w:r>
    </w:p>
    <w:p w14:paraId="620B5162" w14:textId="77777777" w:rsidR="00EA3DAD" w:rsidRPr="0065629D" w:rsidRDefault="00EA3DAD" w:rsidP="00EA3DAD">
      <w:pPr>
        <w:pStyle w:val="B2"/>
      </w:pPr>
      <w:r w:rsidRPr="0065629D">
        <w:t>-</w:t>
      </w:r>
      <w:r w:rsidRPr="0065629D">
        <w:tab/>
        <w:t>5GC Enhancements: The 5GC will be enhanced to support vertical federated learning (VFL), a technique that does not involve exchanging or sharing local datasets or ML models, in the following scenarios:</w:t>
      </w:r>
    </w:p>
    <w:p w14:paraId="673E1AA1" w14:textId="77777777" w:rsidR="00EA3DAD" w:rsidRPr="0065629D" w:rsidRDefault="00EA3DAD" w:rsidP="00EA3DAD">
      <w:pPr>
        <w:pStyle w:val="B3"/>
      </w:pPr>
      <w:r w:rsidRPr="0065629D">
        <w:t>-</w:t>
      </w:r>
      <w:r w:rsidRPr="0065629D">
        <w:tab/>
        <w:t>VFL among NWDAFs within a single PLMN.</w:t>
      </w:r>
    </w:p>
    <w:p w14:paraId="54908042" w14:textId="77777777" w:rsidR="00EA3DAD" w:rsidRPr="0065629D" w:rsidRDefault="00EA3DAD" w:rsidP="00EA3DAD">
      <w:pPr>
        <w:pStyle w:val="B3"/>
      </w:pPr>
      <w:r w:rsidRPr="0065629D">
        <w:t>-</w:t>
      </w:r>
      <w:r w:rsidRPr="0065629D">
        <w:tab/>
        <w:t>VFL between NWDAF(s) within a single PLMN and AF(s). NWDAF-Assisted Policy Control and QoS Enhancement.</w:t>
      </w:r>
    </w:p>
    <w:p w14:paraId="469541C9" w14:textId="77777777" w:rsidR="00EA3DAD" w:rsidRPr="0065629D" w:rsidRDefault="00EA3DAD" w:rsidP="00EA3DAD">
      <w:pPr>
        <w:pStyle w:val="B1"/>
      </w:pPr>
      <w:r w:rsidRPr="0065629D">
        <w:t>-</w:t>
      </w:r>
      <w:r w:rsidRPr="0065629D">
        <w:tab/>
        <w:t>NWDAF-Assisted Policy Control and QoS Enhancement:</w:t>
      </w:r>
    </w:p>
    <w:p w14:paraId="6709A5BE" w14:textId="77777777" w:rsidR="00EA3DAD" w:rsidRPr="0065629D" w:rsidRDefault="00EA3DAD" w:rsidP="00EA3DAD">
      <w:pPr>
        <w:pStyle w:val="B2"/>
      </w:pPr>
      <w:r w:rsidRPr="0065629D">
        <w:t>-</w:t>
      </w:r>
      <w:r w:rsidRPr="0065629D">
        <w:tab/>
        <w:t>Assistance Information: Based on PCF requests, the NWDAF may provide assistance information to the PCF to aid in the determination and modification of QoS parameters.</w:t>
      </w:r>
    </w:p>
    <w:p w14:paraId="78284F2C" w14:textId="77777777" w:rsidR="00EA3DAD" w:rsidRPr="0065629D" w:rsidRDefault="00EA3DAD" w:rsidP="00EA3DAD">
      <w:pPr>
        <w:pStyle w:val="B1"/>
      </w:pPr>
      <w:r w:rsidRPr="0065629D">
        <w:t>-</w:t>
      </w:r>
      <w:r w:rsidRPr="0065629D">
        <w:tab/>
        <w:t>NWDAF Enhancements to Support Network Abnormal Behaviours Mitigation and Prevention:</w:t>
      </w:r>
    </w:p>
    <w:p w14:paraId="3D72536E" w14:textId="77777777" w:rsidR="00EA3DAD" w:rsidRPr="0065629D" w:rsidRDefault="00EA3DAD" w:rsidP="00EA3DAD">
      <w:pPr>
        <w:pStyle w:val="B2"/>
      </w:pPr>
      <w:r w:rsidRPr="0065629D">
        <w:t>-</w:t>
      </w:r>
      <w:r w:rsidRPr="0065629D">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65629D" w:rsidRDefault="00EA3DAD" w:rsidP="00EA3DAD">
      <w:pPr>
        <w:pStyle w:val="Heading5"/>
      </w:pPr>
      <w:bookmarkStart w:id="253" w:name="_Toc177572062"/>
      <w:bookmarkStart w:id="254" w:name="_Toc177641881"/>
      <w:r w:rsidRPr="0065629D">
        <w:t>5.2.2.7.2</w:t>
      </w:r>
      <w:r w:rsidRPr="0065629D">
        <w:tab/>
        <w:t>Activities summary</w:t>
      </w:r>
      <w:bookmarkEnd w:id="253"/>
      <w:bookmarkEnd w:id="254"/>
    </w:p>
    <w:p w14:paraId="61286567"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65C713BB" w14:textId="77777777" w:rsidR="00EA3DAD" w:rsidRPr="0065629D" w:rsidRDefault="00EA3DAD" w:rsidP="00EA3DAD"/>
    <w:p w14:paraId="214CDBAE" w14:textId="77777777" w:rsidR="00EA3DAD" w:rsidRPr="0065629D" w:rsidRDefault="00EA3DAD" w:rsidP="00EA3DAD">
      <w:pPr>
        <w:pStyle w:val="Heading4"/>
      </w:pPr>
      <w:bookmarkStart w:id="255" w:name="_Toc177219279"/>
      <w:bookmarkStart w:id="256" w:name="_Toc177219380"/>
      <w:bookmarkStart w:id="257" w:name="_Toc177219936"/>
      <w:bookmarkStart w:id="258" w:name="_Toc177470574"/>
      <w:bookmarkStart w:id="259" w:name="_Toc177470664"/>
      <w:bookmarkStart w:id="260" w:name="_Toc177572063"/>
      <w:bookmarkStart w:id="261" w:name="_Toc177641882"/>
      <w:r w:rsidRPr="0065629D">
        <w:t>5.2.2.8</w:t>
      </w:r>
      <w:r w:rsidRPr="0065629D">
        <w:tab/>
        <w:t>Rel-18 SA WG3 WID - Security aspects of enablers for Network Automation for 5G - phase 3 (eNA_SEC_PH3)</w:t>
      </w:r>
      <w:bookmarkEnd w:id="255"/>
      <w:bookmarkEnd w:id="256"/>
      <w:bookmarkEnd w:id="257"/>
      <w:bookmarkEnd w:id="258"/>
      <w:bookmarkEnd w:id="259"/>
      <w:bookmarkEnd w:id="260"/>
      <w:bookmarkEnd w:id="261"/>
    </w:p>
    <w:p w14:paraId="1C946786" w14:textId="77777777" w:rsidR="00EA3DAD" w:rsidRPr="0065629D" w:rsidRDefault="00EA3DAD" w:rsidP="00EA3DAD">
      <w:pPr>
        <w:pStyle w:val="Heading5"/>
      </w:pPr>
      <w:bookmarkStart w:id="262" w:name="_Toc177219280"/>
      <w:bookmarkStart w:id="263" w:name="_Toc177219381"/>
      <w:bookmarkStart w:id="264" w:name="_Toc177219937"/>
      <w:bookmarkStart w:id="265" w:name="_Toc177470575"/>
      <w:bookmarkStart w:id="266" w:name="_Toc177470665"/>
      <w:bookmarkStart w:id="267" w:name="_Toc177572064"/>
      <w:bookmarkStart w:id="268" w:name="_Toc177641883"/>
      <w:r w:rsidRPr="0065629D">
        <w:t>5.2.2.8.1</w:t>
      </w:r>
      <w:r w:rsidRPr="0065629D">
        <w:tab/>
        <w:t>Description</w:t>
      </w:r>
      <w:bookmarkEnd w:id="262"/>
      <w:bookmarkEnd w:id="263"/>
      <w:bookmarkEnd w:id="264"/>
      <w:bookmarkEnd w:id="265"/>
      <w:bookmarkEnd w:id="266"/>
      <w:bookmarkEnd w:id="267"/>
      <w:bookmarkEnd w:id="268"/>
    </w:p>
    <w:p w14:paraId="045433D5" w14:textId="77777777" w:rsidR="00EA3DAD" w:rsidRPr="0065629D" w:rsidRDefault="00EA3DAD" w:rsidP="00EA3DAD">
      <w:r w:rsidRPr="0065629D">
        <w:t>The main objective of this work is to produce normative specification based on the conclusions from Rel-18 study. More specifically, the following objectives are expected to be specified:</w:t>
      </w:r>
    </w:p>
    <w:p w14:paraId="2D55360A" w14:textId="77777777" w:rsidR="00EA3DAD" w:rsidRPr="0065629D" w:rsidRDefault="00EA3DAD" w:rsidP="00EA3DAD">
      <w:pPr>
        <w:pStyle w:val="B1"/>
      </w:pPr>
      <w:r w:rsidRPr="0065629D">
        <w:t>-</w:t>
      </w:r>
      <w:r w:rsidRPr="0065629D">
        <w:tab/>
        <w:t>Protection of data and analytics exchange in roaming case.</w:t>
      </w:r>
    </w:p>
    <w:p w14:paraId="3906F84C" w14:textId="77777777" w:rsidR="00EA3DAD" w:rsidRPr="0065629D" w:rsidRDefault="00EA3DAD" w:rsidP="00EA3DAD">
      <w:pPr>
        <w:pStyle w:val="B1"/>
      </w:pPr>
      <w:r w:rsidRPr="0065629D">
        <w:t>-</w:t>
      </w:r>
      <w:r w:rsidRPr="0065629D">
        <w:tab/>
        <w:t>Security for AI/ML model storage and sharing.</w:t>
      </w:r>
    </w:p>
    <w:p w14:paraId="5B704D34" w14:textId="77777777" w:rsidR="00EA3DAD" w:rsidRPr="0065629D" w:rsidRDefault="00EA3DAD" w:rsidP="00EA3DAD">
      <w:pPr>
        <w:pStyle w:val="B1"/>
      </w:pPr>
      <w:r w:rsidRPr="0065629D">
        <w:t>-</w:t>
      </w:r>
      <w:r w:rsidRPr="0065629D">
        <w:tab/>
        <w:t>Authorization of selection of participant NWDAF instances in the Federated Learning group.</w:t>
      </w:r>
    </w:p>
    <w:p w14:paraId="7E4EBCAC" w14:textId="77777777" w:rsidR="00EA3DAD" w:rsidRPr="0065629D" w:rsidRDefault="00EA3DAD" w:rsidP="00EA3DAD">
      <w:pPr>
        <w:pStyle w:val="Heading5"/>
      </w:pPr>
      <w:bookmarkStart w:id="269" w:name="_Toc177572065"/>
      <w:bookmarkStart w:id="270" w:name="_Toc177641884"/>
      <w:r w:rsidRPr="0065629D">
        <w:lastRenderedPageBreak/>
        <w:t>5.2.2.8.2</w:t>
      </w:r>
      <w:r w:rsidRPr="0065629D">
        <w:tab/>
        <w:t>Activities summary</w:t>
      </w:r>
      <w:bookmarkEnd w:id="269"/>
      <w:bookmarkEnd w:id="270"/>
    </w:p>
    <w:p w14:paraId="2DA90B32"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65629D" w:rsidRDefault="00EA3DAD" w:rsidP="00EA3DAD">
      <w:bookmarkStart w:id="271" w:name="_Toc177219281"/>
      <w:bookmarkStart w:id="272" w:name="_Toc177219382"/>
      <w:bookmarkStart w:id="273" w:name="_Toc177219938"/>
      <w:bookmarkStart w:id="274" w:name="_Toc177470576"/>
      <w:bookmarkStart w:id="275" w:name="_Toc177470666"/>
      <w:bookmarkStart w:id="276" w:name="_Toc177572066"/>
    </w:p>
    <w:p w14:paraId="5031ABDD" w14:textId="77777777" w:rsidR="00EA3DAD" w:rsidRPr="0065629D" w:rsidRDefault="00EA3DAD" w:rsidP="00EA3DAD">
      <w:pPr>
        <w:pStyle w:val="Heading4"/>
      </w:pPr>
      <w:bookmarkStart w:id="277" w:name="_Toc177641885"/>
      <w:r w:rsidRPr="0065629D">
        <w:t>5.2.2.9</w:t>
      </w:r>
      <w:r w:rsidRPr="0065629D">
        <w:tab/>
        <w:t>Rel-19 SA WG3 SID - Security aspects of Core Network Enhanced Support for AIML (FS_AIML_CN_SEC)</w:t>
      </w:r>
      <w:bookmarkEnd w:id="271"/>
      <w:bookmarkEnd w:id="272"/>
      <w:bookmarkEnd w:id="273"/>
      <w:bookmarkEnd w:id="274"/>
      <w:bookmarkEnd w:id="275"/>
      <w:bookmarkEnd w:id="276"/>
      <w:bookmarkEnd w:id="277"/>
    </w:p>
    <w:p w14:paraId="1C9B2EA7" w14:textId="77777777" w:rsidR="00EA3DAD" w:rsidRPr="0065629D" w:rsidRDefault="00EA3DAD" w:rsidP="00EA3DAD">
      <w:pPr>
        <w:pStyle w:val="Heading5"/>
      </w:pPr>
      <w:bookmarkStart w:id="278" w:name="_Toc177219282"/>
      <w:bookmarkStart w:id="279" w:name="_Toc177219383"/>
      <w:bookmarkStart w:id="280" w:name="_Toc177219939"/>
      <w:bookmarkStart w:id="281" w:name="_Toc177470577"/>
      <w:bookmarkStart w:id="282" w:name="_Toc177470667"/>
      <w:bookmarkStart w:id="283" w:name="_Toc177572067"/>
      <w:bookmarkStart w:id="284" w:name="_Toc177641886"/>
      <w:r w:rsidRPr="0065629D">
        <w:t>5.2.2.9.1</w:t>
      </w:r>
      <w:r w:rsidRPr="0065629D">
        <w:tab/>
        <w:t>Description</w:t>
      </w:r>
      <w:bookmarkEnd w:id="278"/>
      <w:bookmarkEnd w:id="279"/>
      <w:bookmarkEnd w:id="280"/>
      <w:bookmarkEnd w:id="281"/>
      <w:bookmarkEnd w:id="282"/>
      <w:bookmarkEnd w:id="283"/>
      <w:bookmarkEnd w:id="284"/>
    </w:p>
    <w:p w14:paraId="08598FB1" w14:textId="77777777" w:rsidR="00EA3DAD" w:rsidRPr="0065629D" w:rsidRDefault="00EA3DAD" w:rsidP="00EA3DAD">
      <w:r w:rsidRPr="0065629D">
        <w:t>The objectives of this study are the following:</w:t>
      </w:r>
    </w:p>
    <w:p w14:paraId="6EEA36AA" w14:textId="77777777" w:rsidR="00EA3DAD" w:rsidRPr="0065629D" w:rsidRDefault="00EA3DAD" w:rsidP="00EA3DAD">
      <w:pPr>
        <w:pStyle w:val="B1"/>
      </w:pPr>
      <w:r w:rsidRPr="0065629D">
        <w:t>-</w:t>
      </w:r>
      <w:r w:rsidRPr="0065629D">
        <w:tab/>
        <w:t xml:space="preserve">Security Aspects on Enhancements to LCS: Study security aspects on enhancements to LCS to support AI/ML-based positioning, considering the conclusions in </w:t>
      </w:r>
      <w:r w:rsidRPr="0065629D">
        <w:rPr>
          <w:highlight w:val="yellow"/>
        </w:rPr>
        <w:t>[a]</w:t>
      </w:r>
      <w:r w:rsidRPr="0065629D">
        <w:t xml:space="preserve"> and </w:t>
      </w:r>
      <w:r w:rsidRPr="0065629D">
        <w:rPr>
          <w:highlight w:val="yellow"/>
        </w:rPr>
        <w:t>[b]</w:t>
      </w:r>
      <w:r w:rsidRPr="0065629D">
        <w:t>.</w:t>
      </w:r>
    </w:p>
    <w:p w14:paraId="2A400EE5" w14:textId="77777777" w:rsidR="00EA3DAD" w:rsidRPr="0065629D" w:rsidRDefault="00EA3DAD" w:rsidP="00EA3DAD">
      <w:pPr>
        <w:pStyle w:val="B1"/>
      </w:pPr>
      <w:r w:rsidRPr="0065629D">
        <w:t>-</w:t>
      </w:r>
      <w:r w:rsidRPr="0065629D">
        <w:tab/>
        <w:t>Security Aspects of Cross-Domain Vertical Federated Learning (VFL):</w:t>
      </w:r>
    </w:p>
    <w:p w14:paraId="768839D6" w14:textId="77777777" w:rsidR="00EA3DAD" w:rsidRPr="0065629D" w:rsidRDefault="00EA3DAD" w:rsidP="00EA3DAD">
      <w:pPr>
        <w:pStyle w:val="B2"/>
      </w:pPr>
      <w:r w:rsidRPr="0065629D">
        <w:t>-</w:t>
      </w:r>
      <w:r w:rsidRPr="0065629D">
        <w:tab/>
        <w:t>Authorization of VFL Group Members: Examine the authorization of members of the VFL group.</w:t>
      </w:r>
    </w:p>
    <w:p w14:paraId="631FADFE" w14:textId="77777777" w:rsidR="00EA3DAD" w:rsidRPr="0065629D" w:rsidRDefault="00EA3DAD" w:rsidP="00EA3DAD">
      <w:pPr>
        <w:pStyle w:val="B2"/>
      </w:pPr>
      <w:r w:rsidRPr="0065629D">
        <w:t>-</w:t>
      </w:r>
      <w:r w:rsidRPr="0065629D">
        <w:tab/>
        <w:t>Security Aspects of Enhancements on SA WG2 Architecture: Investigate security aspects of enhancements on SA WG2 architecture to support VFL.</w:t>
      </w:r>
    </w:p>
    <w:p w14:paraId="5162CECD" w14:textId="77777777" w:rsidR="00EA3DAD" w:rsidRPr="0065629D" w:rsidRDefault="00EA3DAD" w:rsidP="00EA3DAD">
      <w:pPr>
        <w:pStyle w:val="Heading5"/>
      </w:pPr>
      <w:bookmarkStart w:id="285" w:name="_Toc177572068"/>
      <w:bookmarkStart w:id="286" w:name="_Toc177641887"/>
      <w:r w:rsidRPr="0065629D">
        <w:t>5.2.2.9.2</w:t>
      </w:r>
      <w:r w:rsidRPr="0065629D">
        <w:tab/>
        <w:t>Activities summary</w:t>
      </w:r>
      <w:bookmarkEnd w:id="285"/>
      <w:bookmarkEnd w:id="286"/>
    </w:p>
    <w:p w14:paraId="56A46D0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CF7AE95" w14:textId="77777777" w:rsidR="00EA3DAD" w:rsidRPr="0065629D" w:rsidRDefault="00EA3DAD" w:rsidP="00EA3DAD"/>
    <w:p w14:paraId="44F192CC" w14:textId="77777777" w:rsidR="00EA3DAD" w:rsidRPr="0065629D" w:rsidRDefault="00EA3DAD" w:rsidP="00EA3DAD">
      <w:pPr>
        <w:pStyle w:val="Heading4"/>
      </w:pPr>
      <w:bookmarkStart w:id="287" w:name="_Toc177219283"/>
      <w:bookmarkStart w:id="288" w:name="_Toc177219384"/>
      <w:bookmarkStart w:id="289" w:name="_Toc177219940"/>
      <w:bookmarkStart w:id="290" w:name="_Toc177470578"/>
      <w:bookmarkStart w:id="291" w:name="_Toc177470668"/>
      <w:bookmarkStart w:id="292" w:name="_Toc177572069"/>
      <w:bookmarkStart w:id="293" w:name="_Toc177641888"/>
      <w:r w:rsidRPr="0065629D">
        <w:t>5.2.2.10</w:t>
      </w:r>
      <w:r w:rsidRPr="0065629D">
        <w:tab/>
        <w:t>Rel-19 SA WG4 SID - Artificial Intelligence (AI) and Machine Learning (ML) for Media (FS_AI4Media)</w:t>
      </w:r>
      <w:bookmarkEnd w:id="287"/>
      <w:bookmarkEnd w:id="288"/>
      <w:bookmarkEnd w:id="289"/>
      <w:bookmarkEnd w:id="290"/>
      <w:bookmarkEnd w:id="291"/>
      <w:bookmarkEnd w:id="292"/>
      <w:bookmarkEnd w:id="293"/>
    </w:p>
    <w:p w14:paraId="029981F1" w14:textId="77777777" w:rsidR="00EA3DAD" w:rsidRPr="0065629D" w:rsidRDefault="00EA3DAD" w:rsidP="00EA3DAD">
      <w:pPr>
        <w:pStyle w:val="Heading5"/>
      </w:pPr>
      <w:bookmarkStart w:id="294" w:name="_Toc177219284"/>
      <w:bookmarkStart w:id="295" w:name="_Toc177219385"/>
      <w:bookmarkStart w:id="296" w:name="_Toc177219941"/>
      <w:bookmarkStart w:id="297" w:name="_Toc177470579"/>
      <w:bookmarkStart w:id="298" w:name="_Toc177470669"/>
      <w:bookmarkStart w:id="299" w:name="_Toc177572070"/>
      <w:bookmarkStart w:id="300" w:name="_Toc177641889"/>
      <w:r w:rsidRPr="0065629D">
        <w:t>5.2.2.10.1</w:t>
      </w:r>
      <w:r w:rsidRPr="0065629D">
        <w:tab/>
        <w:t>Description</w:t>
      </w:r>
      <w:bookmarkEnd w:id="294"/>
      <w:bookmarkEnd w:id="295"/>
      <w:bookmarkEnd w:id="296"/>
      <w:bookmarkEnd w:id="297"/>
      <w:bookmarkEnd w:id="298"/>
      <w:bookmarkEnd w:id="299"/>
      <w:bookmarkEnd w:id="300"/>
    </w:p>
    <w:p w14:paraId="561AA842" w14:textId="77777777" w:rsidR="00EA3DAD" w:rsidRPr="0065629D" w:rsidRDefault="00EA3DAD" w:rsidP="00EA3DAD">
      <w:r w:rsidRPr="0065629D">
        <w:t>The primary objective of this study item is to identify relevant interoperability requirements and implementation constraints of AI/ML in 5G media services. The specific objectives include:</w:t>
      </w:r>
    </w:p>
    <w:p w14:paraId="57B5BE2D" w14:textId="77777777" w:rsidR="00EA3DAD" w:rsidRPr="0065629D" w:rsidRDefault="00EA3DAD" w:rsidP="00EA3DAD">
      <w:pPr>
        <w:pStyle w:val="B1"/>
      </w:pPr>
      <w:r w:rsidRPr="0065629D">
        <w:t>-</w:t>
      </w:r>
      <w:r w:rsidRPr="0065629D">
        <w:tab/>
        <w:t xml:space="preserve">Use Cases for Media-Based AI/ML Scenarios: List and describe the use cases for media-based AI/ML scenarios, based on those defined in </w:t>
      </w:r>
      <w:r w:rsidRPr="0065629D">
        <w:rPr>
          <w:highlight w:val="yellow"/>
        </w:rPr>
        <w:t>[c]</w:t>
      </w:r>
      <w:r w:rsidRPr="0065629D">
        <w:t>.</w:t>
      </w:r>
    </w:p>
    <w:p w14:paraId="724D98CA" w14:textId="77777777" w:rsidR="00EA3DAD" w:rsidRPr="0065629D" w:rsidRDefault="00EA3DAD" w:rsidP="00EA3DAD">
      <w:pPr>
        <w:pStyle w:val="B1"/>
      </w:pPr>
      <w:r w:rsidRPr="0065629D">
        <w:t>-</w:t>
      </w:r>
      <w:r w:rsidRPr="0065629D">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p>
    <w:p w14:paraId="25EB726C" w14:textId="77777777" w:rsidR="00EA3DAD" w:rsidRPr="0065629D" w:rsidRDefault="00EA3DAD" w:rsidP="00EA3DAD">
      <w:pPr>
        <w:pStyle w:val="B1"/>
      </w:pPr>
      <w:r w:rsidRPr="0065629D">
        <w:t>-</w:t>
      </w:r>
      <w:r w:rsidRPr="0065629D">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4916895" w14:textId="77777777" w:rsidR="00EA3DAD" w:rsidRPr="0065629D" w:rsidRDefault="00EA3DAD" w:rsidP="00EA3DAD">
      <w:pPr>
        <w:pStyle w:val="B1"/>
      </w:pPr>
      <w:r w:rsidRPr="0065629D">
        <w:t>-</w:t>
      </w:r>
      <w:r w:rsidRPr="0065629D">
        <w:tab/>
        <w:t xml:space="preserve">Key Performance Indicators (KPIs): Identify and study key performance indicators for such scenarios, based on the initial considerations in </w:t>
      </w:r>
      <w:r w:rsidRPr="0065629D">
        <w:rPr>
          <w:highlight w:val="yellow"/>
        </w:rPr>
        <w:t>[d]</w:t>
      </w:r>
      <w:r w:rsidRPr="0065629D">
        <w:t>. Emphasize the use cases, model operation configurations, and data components identified in earlier objectives, focusing on objective performance metrics considering the identified KPIs.</w:t>
      </w:r>
    </w:p>
    <w:p w14:paraId="696603AD" w14:textId="77777777" w:rsidR="00EA3DAD" w:rsidRPr="0065629D" w:rsidRDefault="00EA3DAD" w:rsidP="00EA3DAD">
      <w:pPr>
        <w:pStyle w:val="B1"/>
      </w:pPr>
      <w:r w:rsidRPr="0065629D">
        <w:lastRenderedPageBreak/>
        <w:t>-</w:t>
      </w:r>
      <w:r w:rsidRPr="0065629D">
        <w:tab/>
        <w:t>Normative Work and Collaboration: Identify potential areas for normative work as the next phase. Communicate and align with SA WG2 and other potential 3GPP working groups on relevant aspects related to the study.</w:t>
      </w:r>
    </w:p>
    <w:p w14:paraId="09A8051A" w14:textId="77777777" w:rsidR="00EA3DAD" w:rsidRPr="0065629D" w:rsidRDefault="00EA3DAD" w:rsidP="00EA3DAD">
      <w:pPr>
        <w:pStyle w:val="Heading5"/>
      </w:pPr>
      <w:bookmarkStart w:id="301" w:name="_Toc177572071"/>
      <w:bookmarkStart w:id="302" w:name="_Toc177641890"/>
      <w:r w:rsidRPr="0065629D">
        <w:t>5.2.2.10.2</w:t>
      </w:r>
      <w:r w:rsidRPr="0065629D">
        <w:tab/>
        <w:t>Activities summary</w:t>
      </w:r>
      <w:bookmarkEnd w:id="301"/>
      <w:bookmarkEnd w:id="302"/>
    </w:p>
    <w:p w14:paraId="0DD87696"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44A1E8D" w14:textId="77777777" w:rsidR="00EA3DAD" w:rsidRPr="0065629D" w:rsidRDefault="00EA3DAD" w:rsidP="00EA3DAD"/>
    <w:p w14:paraId="6A82DAB1" w14:textId="77777777" w:rsidR="00EA3DAD" w:rsidRPr="0065629D" w:rsidRDefault="00EA3DAD" w:rsidP="00EA3DAD">
      <w:pPr>
        <w:pStyle w:val="Heading4"/>
      </w:pPr>
      <w:bookmarkStart w:id="303" w:name="_Toc177219285"/>
      <w:bookmarkStart w:id="304" w:name="_Toc177219386"/>
      <w:bookmarkStart w:id="305" w:name="_Toc177219942"/>
      <w:bookmarkStart w:id="306" w:name="_Toc177470580"/>
      <w:bookmarkStart w:id="307" w:name="_Toc177470670"/>
      <w:bookmarkStart w:id="308" w:name="_Toc177572072"/>
      <w:bookmarkStart w:id="309" w:name="_Toc177641891"/>
      <w:r w:rsidRPr="0065629D">
        <w:t>5.2.2.11</w:t>
      </w:r>
      <w:r w:rsidRPr="0065629D">
        <w:tab/>
        <w:t>Rel-18 SA WG5 WID - AI/ML management (AIML_MGT)</w:t>
      </w:r>
      <w:bookmarkEnd w:id="303"/>
      <w:bookmarkEnd w:id="304"/>
      <w:bookmarkEnd w:id="305"/>
      <w:bookmarkEnd w:id="306"/>
      <w:bookmarkEnd w:id="307"/>
      <w:bookmarkEnd w:id="308"/>
      <w:bookmarkEnd w:id="309"/>
    </w:p>
    <w:p w14:paraId="390C9F7A" w14:textId="77777777" w:rsidR="00EA3DAD" w:rsidRPr="0065629D" w:rsidRDefault="00EA3DAD" w:rsidP="00EA3DAD">
      <w:pPr>
        <w:pStyle w:val="Heading5"/>
      </w:pPr>
      <w:bookmarkStart w:id="310" w:name="_Toc177219286"/>
      <w:bookmarkStart w:id="311" w:name="_Toc177219387"/>
      <w:bookmarkStart w:id="312" w:name="_Toc177219943"/>
      <w:bookmarkStart w:id="313" w:name="_Toc177470581"/>
      <w:bookmarkStart w:id="314" w:name="_Toc177470671"/>
      <w:bookmarkStart w:id="315" w:name="_Toc177572073"/>
      <w:bookmarkStart w:id="316" w:name="_Toc177641892"/>
      <w:r w:rsidRPr="0065629D">
        <w:t>5.2.2.11.1</w:t>
      </w:r>
      <w:r w:rsidRPr="0065629D">
        <w:tab/>
        <w:t>Description</w:t>
      </w:r>
      <w:bookmarkEnd w:id="310"/>
      <w:bookmarkEnd w:id="311"/>
      <w:bookmarkEnd w:id="312"/>
      <w:bookmarkEnd w:id="313"/>
      <w:bookmarkEnd w:id="314"/>
      <w:bookmarkEnd w:id="315"/>
      <w:bookmarkEnd w:id="316"/>
    </w:p>
    <w:p w14:paraId="344EE9BB" w14:textId="77777777" w:rsidR="00EA3DAD" w:rsidRPr="0065629D" w:rsidRDefault="00EA3DAD" w:rsidP="00EA3DAD">
      <w:r w:rsidRPr="0065629D">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65629D" w:rsidRDefault="00EA3DAD" w:rsidP="00EA3DAD">
      <w:pPr>
        <w:pStyle w:val="B1"/>
      </w:pPr>
      <w:r w:rsidRPr="0065629D">
        <w:t>-</w:t>
      </w:r>
      <w:r w:rsidRPr="0065629D">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65629D" w:rsidRDefault="00EA3DAD" w:rsidP="00EA3DAD">
      <w:pPr>
        <w:pStyle w:val="B1"/>
      </w:pPr>
      <w:r w:rsidRPr="0065629D">
        <w:t>-</w:t>
      </w:r>
      <w:r w:rsidRPr="0065629D">
        <w:tab/>
        <w:t>Management capabilities for ML deployment phase, including management of ML entity loading.</w:t>
      </w:r>
    </w:p>
    <w:p w14:paraId="14B9D9C6" w14:textId="77777777" w:rsidR="00EA3DAD" w:rsidRPr="0065629D" w:rsidRDefault="00EA3DAD" w:rsidP="00EA3DAD">
      <w:pPr>
        <w:pStyle w:val="B1"/>
      </w:pPr>
      <w:r w:rsidRPr="0065629D">
        <w:t>-</w:t>
      </w:r>
      <w:r w:rsidRPr="0065629D">
        <w:tab/>
        <w:t>Management capabilities for AI/ML inference phase.</w:t>
      </w:r>
    </w:p>
    <w:p w14:paraId="38E435AE" w14:textId="77777777" w:rsidR="00EA3DAD" w:rsidRPr="0065629D" w:rsidRDefault="00EA3DAD" w:rsidP="00EA3DAD">
      <w:r w:rsidRPr="0065629D">
        <w:t>To describe the deployment scenarios of the AI/ML management capabilities, with consideration of alignment with other relevant 3GPP WGs (e.g. RAN WG3, SA WG2) and ETSI ISG ZSM.</w:t>
      </w:r>
    </w:p>
    <w:p w14:paraId="25EC2942" w14:textId="77777777" w:rsidR="00EA3DAD" w:rsidRPr="0065629D" w:rsidRDefault="00EA3DAD" w:rsidP="00EA3DAD">
      <w:pPr>
        <w:pStyle w:val="Heading5"/>
      </w:pPr>
      <w:bookmarkStart w:id="317" w:name="_Toc177572074"/>
      <w:bookmarkStart w:id="318" w:name="_Toc177641893"/>
      <w:r w:rsidRPr="0065629D">
        <w:t>5.2.2.11.2</w:t>
      </w:r>
      <w:r w:rsidRPr="0065629D">
        <w:tab/>
        <w:t>Activities summary</w:t>
      </w:r>
      <w:bookmarkEnd w:id="317"/>
      <w:bookmarkEnd w:id="318"/>
    </w:p>
    <w:p w14:paraId="6FF782AB"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55CD515" w14:textId="77777777" w:rsidR="00EA3DAD" w:rsidRPr="0065629D" w:rsidRDefault="00EA3DAD" w:rsidP="00EA3DAD"/>
    <w:p w14:paraId="55673CF3" w14:textId="77777777" w:rsidR="00EA3DAD" w:rsidRPr="0065629D" w:rsidRDefault="00EA3DAD" w:rsidP="00EA3DAD">
      <w:pPr>
        <w:pStyle w:val="Heading4"/>
      </w:pPr>
      <w:bookmarkStart w:id="319" w:name="_Toc177219287"/>
      <w:bookmarkStart w:id="320" w:name="_Toc177219388"/>
      <w:bookmarkStart w:id="321" w:name="_Toc177219944"/>
      <w:bookmarkStart w:id="322" w:name="_Toc177470582"/>
      <w:bookmarkStart w:id="323" w:name="_Toc177470672"/>
      <w:bookmarkStart w:id="324" w:name="_Toc177572075"/>
      <w:bookmarkStart w:id="325" w:name="_Toc177641894"/>
      <w:r w:rsidRPr="0065629D">
        <w:t>5.2.2.12</w:t>
      </w:r>
      <w:r w:rsidRPr="0065629D">
        <w:tab/>
        <w:t>Rel-19 SA WG5 SID - AI/ML management - phase 2 (FS_AIML_MGT_Ph2)</w:t>
      </w:r>
      <w:bookmarkEnd w:id="319"/>
      <w:bookmarkEnd w:id="320"/>
      <w:bookmarkEnd w:id="321"/>
      <w:bookmarkEnd w:id="322"/>
      <w:bookmarkEnd w:id="323"/>
      <w:bookmarkEnd w:id="324"/>
      <w:bookmarkEnd w:id="325"/>
    </w:p>
    <w:p w14:paraId="749A2A90" w14:textId="77777777" w:rsidR="00EA3DAD" w:rsidRPr="0065629D" w:rsidRDefault="00EA3DAD" w:rsidP="00EA3DAD">
      <w:pPr>
        <w:pStyle w:val="Heading5"/>
      </w:pPr>
      <w:bookmarkStart w:id="326" w:name="_Toc177219288"/>
      <w:bookmarkStart w:id="327" w:name="_Toc177219389"/>
      <w:bookmarkStart w:id="328" w:name="_Toc177219945"/>
      <w:bookmarkStart w:id="329" w:name="_Toc177470583"/>
      <w:bookmarkStart w:id="330" w:name="_Toc177470673"/>
      <w:bookmarkStart w:id="331" w:name="_Toc177572076"/>
      <w:bookmarkStart w:id="332" w:name="_Toc177641895"/>
      <w:r w:rsidRPr="0065629D">
        <w:t>5.2.2.12.1</w:t>
      </w:r>
      <w:r w:rsidRPr="0065629D">
        <w:tab/>
        <w:t>Description</w:t>
      </w:r>
      <w:bookmarkEnd w:id="326"/>
      <w:bookmarkEnd w:id="327"/>
      <w:bookmarkEnd w:id="328"/>
      <w:bookmarkEnd w:id="329"/>
      <w:bookmarkEnd w:id="330"/>
      <w:bookmarkEnd w:id="331"/>
      <w:bookmarkEnd w:id="332"/>
    </w:p>
    <w:p w14:paraId="595FD2EB" w14:textId="77777777" w:rsidR="00EA3DAD" w:rsidRPr="0065629D" w:rsidRDefault="00EA3DAD" w:rsidP="00EA3DAD">
      <w:r w:rsidRPr="0065629D">
        <w:t>The objectives of this study item include:</w:t>
      </w:r>
    </w:p>
    <w:p w14:paraId="4C2B5DE8" w14:textId="77777777" w:rsidR="00EA3DAD" w:rsidRPr="0065629D" w:rsidRDefault="00EA3DAD" w:rsidP="00EA3DAD">
      <w:pPr>
        <w:pStyle w:val="B1"/>
      </w:pPr>
      <w:r w:rsidRPr="0065629D">
        <w:t>-</w:t>
      </w:r>
      <w:r w:rsidRPr="0065629D">
        <w:tab/>
        <w:t>Continuation of AI/ML Studies: Continue the study on AI/ML emulation, AI/ML inference coordination, and ML knowledge transfer that are leftover from Rel-18.</w:t>
      </w:r>
    </w:p>
    <w:p w14:paraId="36BE73A2" w14:textId="77777777" w:rsidR="00EA3DAD" w:rsidRPr="0065629D" w:rsidRDefault="00EA3DAD" w:rsidP="00EA3DAD">
      <w:pPr>
        <w:pStyle w:val="B1"/>
      </w:pPr>
      <w:r w:rsidRPr="0065629D">
        <w:t>-</w:t>
      </w:r>
      <w:r w:rsidRPr="0065629D">
        <w:tab/>
        <w:t>Management Aspects of AI/ML Functionalities Defined by Other 3GPP WGs:</w:t>
      </w:r>
    </w:p>
    <w:p w14:paraId="4366EC56" w14:textId="77777777" w:rsidR="00EA3DAD" w:rsidRPr="0065629D" w:rsidRDefault="00EA3DAD" w:rsidP="00EA3DAD">
      <w:pPr>
        <w:pStyle w:val="B2"/>
      </w:pPr>
      <w:r w:rsidRPr="0065629D">
        <w:t>-</w:t>
      </w:r>
      <w:r w:rsidRPr="0065629D">
        <w:tab/>
        <w:t>AI/ML Model Transfer in 5GS: Study the management aspects (LCM, CM, and PM) of AI/ML model transfer in 5GS, as defined in SA WG1.</w:t>
      </w:r>
    </w:p>
    <w:p w14:paraId="5E857AF4" w14:textId="77777777" w:rsidR="00EA3DAD" w:rsidRPr="0065629D" w:rsidRDefault="00EA3DAD" w:rsidP="00EA3DAD">
      <w:pPr>
        <w:pStyle w:val="B2"/>
      </w:pPr>
      <w:r w:rsidRPr="0065629D">
        <w:t>-</w:t>
      </w:r>
      <w:r w:rsidRPr="0065629D">
        <w:tab/>
        <w:t>5GS Support for AI/ML-Based Services: Investigate the management aspects of 5GS support for AI/ML-based services, as defined in SA WG2.</w:t>
      </w:r>
    </w:p>
    <w:p w14:paraId="41CAC911" w14:textId="77777777" w:rsidR="00EA3DAD" w:rsidRPr="0065629D" w:rsidRDefault="00EA3DAD" w:rsidP="00EA3DAD">
      <w:pPr>
        <w:pStyle w:val="B2"/>
      </w:pPr>
      <w:r w:rsidRPr="0065629D">
        <w:t>-</w:t>
      </w:r>
      <w:r w:rsidRPr="0065629D">
        <w:tab/>
        <w:t>Support for AI/ML Services at Application Enablement Layer: Examine the management aspects of support for AI/ML services at the application enablement layer, as defined in SA WG6.</w:t>
      </w:r>
    </w:p>
    <w:p w14:paraId="1B9076A2" w14:textId="77777777" w:rsidR="00EA3DAD" w:rsidRPr="0065629D" w:rsidRDefault="00EA3DAD" w:rsidP="00EA3DAD">
      <w:pPr>
        <w:pStyle w:val="B1"/>
      </w:pPr>
      <w:r w:rsidRPr="0065629D">
        <w:t>-</w:t>
      </w:r>
      <w:r w:rsidRPr="0065629D">
        <w:tab/>
        <w:t>Management Aspects of AI/ML Functionalities Defined by SA WG5:</w:t>
      </w:r>
    </w:p>
    <w:p w14:paraId="1023D615" w14:textId="77777777" w:rsidR="00EA3DAD" w:rsidRPr="0065629D" w:rsidRDefault="00EA3DAD" w:rsidP="00EA3DAD">
      <w:pPr>
        <w:pStyle w:val="B2"/>
      </w:pPr>
      <w:r w:rsidRPr="0065629D">
        <w:lastRenderedPageBreak/>
        <w:t>-</w:t>
      </w:r>
      <w:r w:rsidRPr="0065629D">
        <w:tab/>
        <w:t>Management Data Analytics (MDA) Phase 3: Study the management aspects (LCM, CM, and PM) of AI/ML functionalities defined by SA WG5, including MDA phase 3.</w:t>
      </w:r>
    </w:p>
    <w:p w14:paraId="49D8A411" w14:textId="77777777" w:rsidR="00EA3DAD" w:rsidRPr="0065629D" w:rsidRDefault="00EA3DAD" w:rsidP="00EA3DAD">
      <w:pPr>
        <w:pStyle w:val="B1"/>
      </w:pPr>
      <w:r w:rsidRPr="0065629D">
        <w:t>-</w:t>
      </w:r>
      <w:r w:rsidRPr="0065629D">
        <w:tab/>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p>
    <w:p w14:paraId="171B021C" w14:textId="77777777" w:rsidR="00EA3DAD" w:rsidRPr="0065629D" w:rsidRDefault="00EA3DAD" w:rsidP="00EA3DAD">
      <w:pPr>
        <w:pStyle w:val="B1"/>
      </w:pPr>
      <w:r w:rsidRPr="0065629D">
        <w:t>-</w:t>
      </w:r>
      <w:r w:rsidRPr="0065629D">
        <w:tab/>
        <w:t>Sustainability Aspects of AI/ML:</w:t>
      </w:r>
    </w:p>
    <w:p w14:paraId="022CAF29" w14:textId="77777777" w:rsidR="00EA3DAD" w:rsidRPr="0065629D" w:rsidRDefault="00EA3DAD" w:rsidP="00EA3DAD">
      <w:pPr>
        <w:pStyle w:val="B2"/>
      </w:pPr>
      <w:r w:rsidRPr="0065629D">
        <w:t>-</w:t>
      </w:r>
      <w:r w:rsidRPr="0065629D">
        <w:tab/>
        <w:t>Energy Consumption/Efficiency Impacts: Evaluate the energy consumption and efficiency impacts associated with AI/ML solutions for all operational phases (training, emulation, deployment, inference).</w:t>
      </w:r>
    </w:p>
    <w:p w14:paraId="07487A36" w14:textId="77777777" w:rsidR="00EA3DAD" w:rsidRPr="0065629D" w:rsidRDefault="00EA3DAD" w:rsidP="00EA3DAD">
      <w:pPr>
        <w:pStyle w:val="B1"/>
      </w:pPr>
      <w:r w:rsidRPr="0065629D">
        <w:t>-</w:t>
      </w:r>
      <w:r w:rsidRPr="0065629D">
        <w:tab/>
        <w:t>Trustworthiness Aspects Related to AI/ML Functionalities in 5GS:</w:t>
      </w:r>
    </w:p>
    <w:p w14:paraId="02851395" w14:textId="77777777" w:rsidR="00EA3DAD" w:rsidRPr="0065629D" w:rsidRDefault="00EA3DAD" w:rsidP="00EA3DAD">
      <w:pPr>
        <w:pStyle w:val="B2"/>
      </w:pPr>
      <w:r w:rsidRPr="0065629D">
        <w:t>-</w:t>
      </w:r>
      <w:r w:rsidRPr="0065629D">
        <w:tab/>
        <w:t>Concept of Trustworthiness: Further study the concept of trustworthiness for AI/ML in the context of OAM.</w:t>
      </w:r>
    </w:p>
    <w:p w14:paraId="464CFACF" w14:textId="77777777" w:rsidR="00EA3DAD" w:rsidRPr="0065629D" w:rsidRDefault="00EA3DAD" w:rsidP="00EA3DAD">
      <w:pPr>
        <w:pStyle w:val="B2"/>
      </w:pPr>
      <w:r w:rsidRPr="0065629D">
        <w:t>-</w:t>
      </w:r>
      <w:r w:rsidRPr="0065629D">
        <w:tab/>
        <w:t>Data for Trustworthiness Indicators: Identify and analyze data (e.g. measurements, events) to support the calculation of trustworthiness indicators.</w:t>
      </w:r>
    </w:p>
    <w:p w14:paraId="123EB0EC" w14:textId="77777777" w:rsidR="00EA3DAD" w:rsidRPr="0065629D" w:rsidRDefault="00EA3DAD" w:rsidP="00EA3DAD">
      <w:pPr>
        <w:pStyle w:val="Heading5"/>
      </w:pPr>
      <w:bookmarkStart w:id="333" w:name="_Toc177572077"/>
      <w:bookmarkStart w:id="334" w:name="_Toc177641896"/>
      <w:r w:rsidRPr="0065629D">
        <w:t>5.2.2.12.2</w:t>
      </w:r>
      <w:r w:rsidRPr="0065629D">
        <w:tab/>
        <w:t>Activities summary</w:t>
      </w:r>
      <w:bookmarkEnd w:id="333"/>
      <w:bookmarkEnd w:id="334"/>
    </w:p>
    <w:p w14:paraId="0A16098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A7857F0" w14:textId="77777777" w:rsidR="00EA3DAD" w:rsidRPr="0065629D" w:rsidRDefault="00EA3DAD" w:rsidP="00EA3DAD">
      <w:bookmarkStart w:id="335" w:name="_Toc177219289"/>
      <w:bookmarkStart w:id="336" w:name="_Toc177219390"/>
      <w:bookmarkStart w:id="337" w:name="_Toc177219946"/>
      <w:bookmarkStart w:id="338" w:name="_Toc177470584"/>
      <w:bookmarkStart w:id="339" w:name="_Toc177470674"/>
      <w:bookmarkStart w:id="340" w:name="_Toc177572078"/>
    </w:p>
    <w:p w14:paraId="45D24823" w14:textId="77777777" w:rsidR="00EA3DAD" w:rsidRPr="0065629D" w:rsidRDefault="00EA3DAD" w:rsidP="00EA3DAD">
      <w:pPr>
        <w:pStyle w:val="Heading4"/>
      </w:pPr>
      <w:bookmarkStart w:id="341" w:name="_Toc177641897"/>
      <w:r w:rsidRPr="0065629D">
        <w:t>5.2.2.13</w:t>
      </w:r>
      <w:r w:rsidRPr="0065629D">
        <w:tab/>
        <w:t>Rel-19 SA WG6 SID - Application layer support for AI/ML services (FS_AIMLAPP)</w:t>
      </w:r>
      <w:bookmarkEnd w:id="335"/>
      <w:bookmarkEnd w:id="336"/>
      <w:bookmarkEnd w:id="337"/>
      <w:bookmarkEnd w:id="338"/>
      <w:bookmarkEnd w:id="339"/>
      <w:bookmarkEnd w:id="340"/>
      <w:bookmarkEnd w:id="341"/>
    </w:p>
    <w:p w14:paraId="2F26382A" w14:textId="77777777" w:rsidR="00EA3DAD" w:rsidRPr="0065629D" w:rsidRDefault="00EA3DAD" w:rsidP="00EA3DAD">
      <w:pPr>
        <w:pStyle w:val="Heading5"/>
      </w:pPr>
      <w:bookmarkStart w:id="342" w:name="_Toc177219290"/>
      <w:bookmarkStart w:id="343" w:name="_Toc177219391"/>
      <w:bookmarkStart w:id="344" w:name="_Toc177219947"/>
      <w:bookmarkStart w:id="345" w:name="_Toc177470585"/>
      <w:bookmarkStart w:id="346" w:name="_Toc177470675"/>
      <w:bookmarkStart w:id="347" w:name="_Toc177572079"/>
      <w:bookmarkStart w:id="348" w:name="_Toc177641898"/>
      <w:r w:rsidRPr="0065629D">
        <w:t>5.2.2.13.1</w:t>
      </w:r>
      <w:r w:rsidRPr="0065629D">
        <w:tab/>
        <w:t>Description</w:t>
      </w:r>
      <w:bookmarkEnd w:id="342"/>
      <w:bookmarkEnd w:id="343"/>
      <w:bookmarkEnd w:id="344"/>
      <w:bookmarkEnd w:id="345"/>
      <w:bookmarkEnd w:id="346"/>
      <w:bookmarkEnd w:id="347"/>
      <w:bookmarkEnd w:id="348"/>
    </w:p>
    <w:p w14:paraId="684567BD" w14:textId="77777777" w:rsidR="00EA3DAD" w:rsidRPr="0065629D" w:rsidRDefault="00EA3DAD" w:rsidP="00EA3DAD">
      <w:r w:rsidRPr="0065629D">
        <w:t>The objective of this study is to enable support for AI/ML services at the application enablement layer. This includes the following:</w:t>
      </w:r>
    </w:p>
    <w:p w14:paraId="49A9BE9D" w14:textId="77777777" w:rsidR="00EA3DAD" w:rsidRPr="0065629D" w:rsidRDefault="00EA3DAD" w:rsidP="00EA3DAD">
      <w:pPr>
        <w:pStyle w:val="B1"/>
      </w:pPr>
      <w:r w:rsidRPr="0065629D">
        <w:t>-</w:t>
      </w:r>
      <w:r w:rsidRPr="0065629D">
        <w:tab/>
        <w:t xml:space="preserve">Analysis of Rel-18 and Rel-19 Requirements: Analyse the requirements in </w:t>
      </w:r>
      <w:r w:rsidRPr="0065629D">
        <w:rPr>
          <w:highlight w:val="yellow"/>
        </w:rPr>
        <w:t>[d]</w:t>
      </w:r>
      <w:r w:rsidRPr="0065629D">
        <w:t xml:space="preserve"> related to AI/ML model distribution, transfer, and training. Identify key issues and develop corresponding architectural requirements at the application enablement layer, along with potential enhancements to the application layer architecture.</w:t>
      </w:r>
    </w:p>
    <w:p w14:paraId="100257AB" w14:textId="77777777" w:rsidR="00EA3DAD" w:rsidRPr="0065629D" w:rsidRDefault="00EA3DAD" w:rsidP="00EA3DAD">
      <w:pPr>
        <w:pStyle w:val="B1"/>
      </w:pPr>
      <w:r w:rsidRPr="0065629D">
        <w:t>-</w:t>
      </w:r>
      <w:r w:rsidRPr="0065629D">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44E9EB4D" w14:textId="77777777" w:rsidR="00EA3DAD" w:rsidRPr="0065629D" w:rsidRDefault="00EA3DAD" w:rsidP="00EA3DAD">
      <w:pPr>
        <w:pStyle w:val="B1"/>
      </w:pPr>
      <w:r w:rsidRPr="0065629D">
        <w:t>-</w:t>
      </w:r>
      <w:r w:rsidRPr="0065629D">
        <w:tab/>
        <w:t>Potential Solutions and APIs: Identify potential solutions, including information flows and developer-friendly application enablement APIs, to satisfy the architectural requirements and enhancements identified in the previous points.</w:t>
      </w:r>
    </w:p>
    <w:p w14:paraId="5CF4BAF1" w14:textId="77777777" w:rsidR="00EA3DAD" w:rsidRPr="0065629D" w:rsidRDefault="00EA3DAD" w:rsidP="00EA3DAD">
      <w:pPr>
        <w:pStyle w:val="B1"/>
      </w:pPr>
      <w:r w:rsidRPr="0065629D">
        <w:t>-</w:t>
      </w:r>
      <w:r w:rsidRPr="0065629D">
        <w:tab/>
        <w:t>Impact on Deployments and Business Models: Investigate the possible impacts of application layer support for AI/ML services on different deployments and business models.</w:t>
      </w:r>
    </w:p>
    <w:p w14:paraId="33B4A4D1" w14:textId="77777777" w:rsidR="00EA3DAD" w:rsidRPr="0065629D" w:rsidRDefault="00EA3DAD" w:rsidP="00EA3DAD">
      <w:pPr>
        <w:pStyle w:val="Heading5"/>
      </w:pPr>
      <w:bookmarkStart w:id="349" w:name="_Toc177572080"/>
      <w:bookmarkStart w:id="350" w:name="_Toc177641899"/>
      <w:r w:rsidRPr="0065629D">
        <w:t>5.2.2.13.2</w:t>
      </w:r>
      <w:r w:rsidRPr="0065629D">
        <w:tab/>
        <w:t>Activities summary</w:t>
      </w:r>
      <w:bookmarkEnd w:id="349"/>
      <w:bookmarkEnd w:id="350"/>
    </w:p>
    <w:p w14:paraId="3423A3AB"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64AA45F" w14:textId="77777777" w:rsidR="00EA3DAD" w:rsidRPr="0065629D" w:rsidRDefault="00EA3DAD" w:rsidP="00EA3DAD">
      <w:bookmarkStart w:id="351" w:name="_Toc177219291"/>
      <w:bookmarkStart w:id="352" w:name="_Toc177219392"/>
      <w:bookmarkStart w:id="353" w:name="_Toc177219948"/>
      <w:bookmarkStart w:id="354" w:name="_Toc177470586"/>
      <w:bookmarkStart w:id="355" w:name="_Toc177470676"/>
      <w:bookmarkStart w:id="356" w:name="_Toc177572081"/>
    </w:p>
    <w:p w14:paraId="0890B4C5" w14:textId="77777777" w:rsidR="00EA3DAD" w:rsidRPr="0065629D" w:rsidRDefault="00EA3DAD" w:rsidP="00EA3DAD">
      <w:pPr>
        <w:pStyle w:val="Heading4"/>
      </w:pPr>
      <w:bookmarkStart w:id="357" w:name="_Toc177641900"/>
      <w:r w:rsidRPr="0065629D">
        <w:lastRenderedPageBreak/>
        <w:t>5.2.2.14</w:t>
      </w:r>
      <w:r w:rsidRPr="0065629D">
        <w:tab/>
        <w:t>Rel-19 SA WG6 WID - Application enablement for AI/ML services (AIML_App)</w:t>
      </w:r>
      <w:bookmarkEnd w:id="351"/>
      <w:bookmarkEnd w:id="352"/>
      <w:bookmarkEnd w:id="353"/>
      <w:bookmarkEnd w:id="354"/>
      <w:bookmarkEnd w:id="355"/>
      <w:bookmarkEnd w:id="356"/>
      <w:bookmarkEnd w:id="357"/>
    </w:p>
    <w:p w14:paraId="32739E64" w14:textId="77777777" w:rsidR="00EA3DAD" w:rsidRPr="0065629D" w:rsidRDefault="00EA3DAD" w:rsidP="00EA3DAD">
      <w:pPr>
        <w:pStyle w:val="Heading5"/>
      </w:pPr>
      <w:bookmarkStart w:id="358" w:name="_Toc177219292"/>
      <w:bookmarkStart w:id="359" w:name="_Toc177219393"/>
      <w:bookmarkStart w:id="360" w:name="_Toc177219949"/>
      <w:bookmarkStart w:id="361" w:name="_Toc177470587"/>
      <w:bookmarkStart w:id="362" w:name="_Toc177470677"/>
      <w:bookmarkStart w:id="363" w:name="_Toc177572082"/>
      <w:bookmarkStart w:id="364" w:name="_Toc177641901"/>
      <w:r w:rsidRPr="0065629D">
        <w:t>5.2.2.14.1</w:t>
      </w:r>
      <w:r w:rsidRPr="0065629D">
        <w:tab/>
        <w:t>Description</w:t>
      </w:r>
      <w:bookmarkEnd w:id="358"/>
      <w:bookmarkEnd w:id="359"/>
      <w:bookmarkEnd w:id="360"/>
      <w:bookmarkEnd w:id="361"/>
      <w:bookmarkEnd w:id="362"/>
      <w:bookmarkEnd w:id="363"/>
      <w:bookmarkEnd w:id="364"/>
    </w:p>
    <w:p w14:paraId="18903E58" w14:textId="77777777" w:rsidR="00EA3DAD" w:rsidRPr="0065629D" w:rsidRDefault="00EA3DAD" w:rsidP="00EA3DAD">
      <w:r w:rsidRPr="0065629D">
        <w:t>The objectives of this work include the following:</w:t>
      </w:r>
    </w:p>
    <w:p w14:paraId="70B46B8A" w14:textId="77777777" w:rsidR="00EA3DAD" w:rsidRPr="0065629D" w:rsidRDefault="00EA3DAD" w:rsidP="00EA3DAD">
      <w:r w:rsidRPr="0065629D">
        <w:t xml:space="preserve">Develop Stage 2 normative technical specification for AIML enablement service as a new SEAL service, based on the key issues, architecture, solutions, and conclusions captured in </w:t>
      </w:r>
      <w:r w:rsidRPr="0065629D">
        <w:rPr>
          <w:highlight w:val="yellow"/>
        </w:rPr>
        <w:t>[e]</w:t>
      </w:r>
      <w:r w:rsidRPr="0065629D">
        <w:t>. The Stage 2 normative technical specification will include the following aspects:</w:t>
      </w:r>
    </w:p>
    <w:p w14:paraId="548E8877" w14:textId="77777777" w:rsidR="00EA3DAD" w:rsidRPr="0065629D" w:rsidRDefault="00EA3DAD" w:rsidP="00EA3DAD">
      <w:pPr>
        <w:pStyle w:val="B1"/>
      </w:pPr>
      <w:r w:rsidRPr="0065629D">
        <w:t>-</w:t>
      </w:r>
      <w:r w:rsidRPr="0065629D">
        <w:tab/>
        <w:t>Architecture requirements, deployment models and application architecture for AIML service enablement over 3GPP networks.</w:t>
      </w:r>
    </w:p>
    <w:p w14:paraId="7B161677" w14:textId="77777777" w:rsidR="00EA3DAD" w:rsidRPr="0065629D" w:rsidRDefault="00EA3DAD" w:rsidP="00EA3DAD">
      <w:pPr>
        <w:pStyle w:val="B1"/>
      </w:pPr>
      <w:r w:rsidRPr="0065629D">
        <w:t>-</w:t>
      </w:r>
      <w:r w:rsidRPr="0065629D">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65629D" w:rsidRDefault="00EA3DAD" w:rsidP="00EA3DAD">
      <w:pPr>
        <w:pStyle w:val="B2"/>
      </w:pPr>
      <w:r w:rsidRPr="0065629D">
        <w:t>-</w:t>
      </w:r>
      <w:r w:rsidRPr="0065629D">
        <w:tab/>
        <w:t>Support AIML client management (e.g. registration, discovery) and selection.</w:t>
      </w:r>
    </w:p>
    <w:p w14:paraId="676FA507" w14:textId="77777777" w:rsidR="00EA3DAD" w:rsidRPr="0065629D" w:rsidRDefault="00EA3DAD" w:rsidP="00EA3DAD">
      <w:pPr>
        <w:pStyle w:val="B2"/>
      </w:pPr>
      <w:r w:rsidRPr="0065629D">
        <w:t>-</w:t>
      </w:r>
      <w:r w:rsidRPr="0065629D">
        <w:tab/>
        <w:t>Support AIML service lifecycle management aspects (e.g. training, inference, data management).</w:t>
      </w:r>
    </w:p>
    <w:p w14:paraId="411AFD12" w14:textId="77777777" w:rsidR="00EA3DAD" w:rsidRPr="0065629D" w:rsidRDefault="00EA3DAD" w:rsidP="00EA3DAD">
      <w:pPr>
        <w:pStyle w:val="B2"/>
      </w:pPr>
      <w:r w:rsidRPr="0065629D">
        <w:t>-</w:t>
      </w:r>
      <w:r w:rsidRPr="0065629D">
        <w:tab/>
        <w:t>Support AIML operation split and ML model distribution operations.</w:t>
      </w:r>
    </w:p>
    <w:p w14:paraId="436B7B39" w14:textId="77777777" w:rsidR="00EA3DAD" w:rsidRPr="0065629D" w:rsidRDefault="00EA3DAD" w:rsidP="00EA3DAD">
      <w:pPr>
        <w:pStyle w:val="B2"/>
      </w:pPr>
      <w:r w:rsidRPr="0065629D">
        <w:t>-</w:t>
      </w:r>
      <w:r w:rsidRPr="0065629D">
        <w:tab/>
        <w:t>Support AIML operations in edge / distributed deployments.</w:t>
      </w:r>
    </w:p>
    <w:p w14:paraId="0D6311D3" w14:textId="77777777" w:rsidR="00EA3DAD" w:rsidRPr="0065629D" w:rsidRDefault="00EA3DAD" w:rsidP="00EA3DAD">
      <w:pPr>
        <w:pStyle w:val="B1"/>
      </w:pPr>
      <w:r w:rsidRPr="0065629D">
        <w:t>-</w:t>
      </w:r>
      <w:r w:rsidRPr="0065629D">
        <w:tab/>
        <w:t>Procedures information flows and APIs supporting concluded solutions for application layer support capabilities related to new ADAE analytics services. Such new analytics services include:</w:t>
      </w:r>
    </w:p>
    <w:p w14:paraId="2CAF9682" w14:textId="77777777" w:rsidR="00EA3DAD" w:rsidRPr="0065629D" w:rsidRDefault="00EA3DAD" w:rsidP="00EA3DAD">
      <w:pPr>
        <w:pStyle w:val="B2"/>
      </w:pPr>
      <w:r w:rsidRPr="0065629D">
        <w:t>-</w:t>
      </w:r>
      <w:r w:rsidRPr="0065629D">
        <w:tab/>
        <w:t>DN Energy Analytics.</w:t>
      </w:r>
    </w:p>
    <w:p w14:paraId="672DBE4F" w14:textId="77777777" w:rsidR="00EA3DAD" w:rsidRPr="0065629D" w:rsidRDefault="00EA3DAD" w:rsidP="00EA3DAD">
      <w:pPr>
        <w:pStyle w:val="B2"/>
      </w:pPr>
      <w:r w:rsidRPr="0065629D">
        <w:t>-</w:t>
      </w:r>
      <w:r w:rsidRPr="0065629D">
        <w:tab/>
        <w:t>Analytics for supporting FL.</w:t>
      </w:r>
    </w:p>
    <w:p w14:paraId="60EAC8AB" w14:textId="77777777" w:rsidR="00EA3DAD" w:rsidRPr="0065629D" w:rsidRDefault="00EA3DAD" w:rsidP="00EA3DAD">
      <w:r w:rsidRPr="0065629D">
        <w:t>Identify potential enhancements to other enablement frameworks (e.g. SEAL, EGDEAPP and CAPIF) based on the specified solutions for the above objectives.</w:t>
      </w:r>
    </w:p>
    <w:p w14:paraId="2A213E82" w14:textId="77777777" w:rsidR="00EA3DAD" w:rsidRPr="0065629D" w:rsidRDefault="00EA3DAD" w:rsidP="00EA3DAD">
      <w:pPr>
        <w:pStyle w:val="Heading5"/>
      </w:pPr>
      <w:bookmarkStart w:id="365" w:name="_Toc177572083"/>
      <w:bookmarkStart w:id="366" w:name="_Toc177641902"/>
      <w:r w:rsidRPr="0065629D">
        <w:t>5.2.2.14.2</w:t>
      </w:r>
      <w:r w:rsidRPr="0065629D">
        <w:tab/>
        <w:t>Activities summary</w:t>
      </w:r>
      <w:bookmarkEnd w:id="365"/>
      <w:bookmarkEnd w:id="366"/>
    </w:p>
    <w:p w14:paraId="5867DAC4"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23406D5E" w14:textId="77777777" w:rsidR="00EA3DAD" w:rsidRPr="0065629D" w:rsidRDefault="00EA3DAD" w:rsidP="00EA3DAD">
      <w:pPr>
        <w:rPr>
          <w:rFonts w:eastAsia="DengXian"/>
        </w:rPr>
      </w:pPr>
    </w:p>
    <w:p w14:paraId="79B072A8" w14:textId="77777777" w:rsidR="00EA3DAD" w:rsidRPr="0065629D" w:rsidRDefault="00EA3DAD" w:rsidP="00EA3DAD">
      <w:pPr>
        <w:pStyle w:val="Heading4"/>
      </w:pPr>
      <w:bookmarkStart w:id="367" w:name="_Toc177572084"/>
      <w:bookmarkStart w:id="368" w:name="_Toc177641903"/>
      <w:r w:rsidRPr="0065629D">
        <w:t>5.2.2.15</w:t>
      </w:r>
      <w:r w:rsidRPr="0065629D">
        <w:tab/>
      </w:r>
      <w:r w:rsidRPr="0065629D">
        <w:rPr>
          <w:rFonts w:eastAsia="DengXian"/>
        </w:rPr>
        <w:t>Rel-19 CT</w:t>
      </w:r>
      <w:r w:rsidRPr="0065629D">
        <w:t xml:space="preserve"> WG</w:t>
      </w:r>
      <w:r w:rsidRPr="0065629D">
        <w:rPr>
          <w:rFonts w:eastAsia="DengXian"/>
        </w:rPr>
        <w:t>4 WID</w:t>
      </w:r>
      <w:r w:rsidRPr="0065629D" w:rsidDel="00240154">
        <w:t xml:space="preserve"> </w:t>
      </w:r>
      <w:r w:rsidRPr="0065629D">
        <w:t xml:space="preserve">- </w:t>
      </w:r>
      <w:r w:rsidRPr="0065629D">
        <w:rPr>
          <w:rFonts w:eastAsia="DengXian"/>
        </w:rPr>
        <w:t>Protocol for AI Data Collection from UPF</w:t>
      </w:r>
      <w:r w:rsidRPr="0065629D">
        <w:t xml:space="preserve"> (</w:t>
      </w:r>
      <w:r w:rsidRPr="0065629D">
        <w:rPr>
          <w:rFonts w:eastAsia="DengXian"/>
        </w:rPr>
        <w:t>FS_PAIDC-UPF)</w:t>
      </w:r>
      <w:bookmarkEnd w:id="367"/>
      <w:bookmarkEnd w:id="368"/>
    </w:p>
    <w:p w14:paraId="012B8A20" w14:textId="77777777" w:rsidR="00EA3DAD" w:rsidRPr="0065629D" w:rsidRDefault="00EA3DAD" w:rsidP="00EA3DAD">
      <w:pPr>
        <w:pStyle w:val="Heading5"/>
      </w:pPr>
      <w:bookmarkStart w:id="369" w:name="_Toc177219293"/>
      <w:bookmarkStart w:id="370" w:name="_Toc177219394"/>
      <w:bookmarkStart w:id="371" w:name="_Toc177219950"/>
      <w:bookmarkStart w:id="372" w:name="_Toc177470588"/>
      <w:bookmarkStart w:id="373" w:name="_Toc177470678"/>
      <w:bookmarkStart w:id="374" w:name="_Toc177572085"/>
      <w:bookmarkStart w:id="375" w:name="_Toc177641904"/>
      <w:r w:rsidRPr="0065629D">
        <w:t>5.2.2.15.1</w:t>
      </w:r>
      <w:r w:rsidRPr="0065629D">
        <w:tab/>
        <w:t>Description</w:t>
      </w:r>
      <w:bookmarkEnd w:id="369"/>
      <w:bookmarkEnd w:id="370"/>
      <w:bookmarkEnd w:id="371"/>
      <w:bookmarkEnd w:id="372"/>
      <w:bookmarkEnd w:id="373"/>
      <w:bookmarkEnd w:id="374"/>
      <w:bookmarkEnd w:id="375"/>
    </w:p>
    <w:p w14:paraId="7E5EA119" w14:textId="77777777" w:rsidR="00EA3DAD" w:rsidRPr="0065629D" w:rsidRDefault="00EA3DAD" w:rsidP="00EA3DAD">
      <w:r w:rsidRPr="0065629D">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65629D" w:rsidRDefault="00EA3DAD" w:rsidP="00EA3DAD">
      <w:pPr>
        <w:pStyle w:val="Heading5"/>
      </w:pPr>
      <w:bookmarkStart w:id="376" w:name="_Toc177572086"/>
      <w:bookmarkStart w:id="377" w:name="_Toc177641905"/>
      <w:r w:rsidRPr="0065629D">
        <w:t>5.2.2.15.2</w:t>
      </w:r>
      <w:r w:rsidRPr="0065629D">
        <w:tab/>
        <w:t>Activities summary</w:t>
      </w:r>
      <w:bookmarkEnd w:id="376"/>
      <w:bookmarkEnd w:id="377"/>
    </w:p>
    <w:p w14:paraId="1F7747D4" w14:textId="77777777" w:rsidR="00EA3DAD" w:rsidRPr="0065629D" w:rsidRDefault="00EA3DAD" w:rsidP="00EA3DAD">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E0B5D31" w14:textId="77777777" w:rsidR="00EA3DAD" w:rsidRPr="0065629D" w:rsidRDefault="00EA3DAD" w:rsidP="00EA3DAD"/>
    <w:p w14:paraId="5502FE16" w14:textId="77777777" w:rsidR="00EA3DAD" w:rsidRPr="0065629D" w:rsidRDefault="00EA3DAD" w:rsidP="00EA3DAD">
      <w:pPr>
        <w:pStyle w:val="Heading2"/>
      </w:pPr>
      <w:bookmarkStart w:id="378" w:name="_Toc177219302"/>
      <w:bookmarkStart w:id="379" w:name="_Toc177219403"/>
      <w:bookmarkStart w:id="380" w:name="_Toc177219959"/>
      <w:bookmarkStart w:id="381" w:name="_Toc177470590"/>
      <w:bookmarkStart w:id="382" w:name="_Toc177470680"/>
      <w:bookmarkStart w:id="383" w:name="_Toc177572087"/>
      <w:bookmarkStart w:id="384" w:name="_Toc250980595"/>
      <w:bookmarkStart w:id="385" w:name="_Toc326037266"/>
      <w:bookmarkStart w:id="386" w:name="_Toc510604411"/>
      <w:bookmarkStart w:id="387" w:name="_Toc92875665"/>
      <w:bookmarkStart w:id="388" w:name="_Toc93070689"/>
      <w:bookmarkStart w:id="389" w:name="_Toc310438366"/>
      <w:bookmarkStart w:id="390" w:name="_Toc324232216"/>
      <w:bookmarkStart w:id="391" w:name="_Toc326248735"/>
      <w:bookmarkStart w:id="392" w:name="_Toc510604412"/>
      <w:bookmarkStart w:id="393" w:name="_Toc177641906"/>
      <w:bookmarkEnd w:id="142"/>
      <w:r w:rsidRPr="0065629D">
        <w:lastRenderedPageBreak/>
        <w:t>5.3</w:t>
      </w:r>
      <w:r w:rsidRPr="0065629D">
        <w:tab/>
        <w:t>AI/ML related activities in TSG RAN Working Groups</w:t>
      </w:r>
      <w:bookmarkEnd w:id="378"/>
      <w:bookmarkEnd w:id="379"/>
      <w:bookmarkEnd w:id="380"/>
      <w:bookmarkEnd w:id="381"/>
      <w:bookmarkEnd w:id="382"/>
      <w:bookmarkEnd w:id="383"/>
      <w:bookmarkEnd w:id="393"/>
    </w:p>
    <w:p w14:paraId="6EDA714C" w14:textId="484044EB" w:rsidR="00EA3DAD" w:rsidRPr="0065629D" w:rsidRDefault="00EA3DAD" w:rsidP="00EA3DAD">
      <w:pPr>
        <w:pStyle w:val="Heading3"/>
      </w:pPr>
      <w:bookmarkStart w:id="394" w:name="_Toc177219314"/>
      <w:bookmarkStart w:id="395" w:name="_Toc177219415"/>
      <w:bookmarkStart w:id="396" w:name="_Toc177219971"/>
      <w:bookmarkStart w:id="397" w:name="_Toc177470591"/>
      <w:bookmarkStart w:id="398" w:name="_Toc177470681"/>
      <w:bookmarkStart w:id="399" w:name="_Toc177572088"/>
      <w:bookmarkStart w:id="400" w:name="_Toc177641907"/>
      <w:r w:rsidRPr="0065629D">
        <w:t>5.3.1</w:t>
      </w:r>
      <w:r w:rsidRPr="0065629D">
        <w:tab/>
        <w:t>AI/ML related terminology</w:t>
      </w:r>
      <w:bookmarkEnd w:id="394"/>
      <w:bookmarkEnd w:id="395"/>
      <w:bookmarkEnd w:id="396"/>
      <w:bookmarkEnd w:id="397"/>
      <w:bookmarkEnd w:id="398"/>
      <w:bookmarkEnd w:id="399"/>
      <w:bookmarkEnd w:id="400"/>
    </w:p>
    <w:p w14:paraId="4D39729C" w14:textId="77777777" w:rsidR="00EA3DAD" w:rsidRPr="0065629D" w:rsidRDefault="00EA3DAD" w:rsidP="00EA3DAD">
      <w:pPr>
        <w:pStyle w:val="Heading4"/>
      </w:pPr>
      <w:bookmarkStart w:id="401" w:name="_Toc177470592"/>
      <w:bookmarkStart w:id="402" w:name="_Toc177470682"/>
      <w:bookmarkStart w:id="403" w:name="_Toc177572089"/>
      <w:bookmarkStart w:id="404" w:name="_Toc177641908"/>
      <w:r w:rsidRPr="0065629D">
        <w:t>5.3.1.1</w:t>
      </w:r>
      <w:r w:rsidRPr="0065629D">
        <w:tab/>
        <w:t>TSG RAN WG1</w:t>
      </w:r>
      <w:bookmarkEnd w:id="401"/>
      <w:bookmarkEnd w:id="402"/>
      <w:bookmarkEnd w:id="403"/>
      <w:bookmarkEnd w:id="404"/>
    </w:p>
    <w:p w14:paraId="2FEEAA35" w14:textId="77777777" w:rsidR="00EA3DAD" w:rsidRPr="0065629D" w:rsidRDefault="00EA3DAD" w:rsidP="00EA3DAD">
      <w:r w:rsidRPr="0065629D">
        <w:t>The following definitions are provided in clause 3 of TR 38.843 [3]:</w:t>
      </w:r>
    </w:p>
    <w:p w14:paraId="72047D6E" w14:textId="77777777" w:rsidR="00EA3DAD" w:rsidRPr="0065629D" w:rsidRDefault="00EA3DAD" w:rsidP="00EA3DAD">
      <w:pPr>
        <w:pStyle w:val="B1"/>
      </w:pPr>
      <w:r w:rsidRPr="0065629D">
        <w:t>-</w:t>
      </w:r>
      <w:r w:rsidRPr="0065629D">
        <w:tab/>
        <w:t>AI/ML-enabled Feature: refers to a Feature where AI/ML may be used.</w:t>
      </w:r>
    </w:p>
    <w:p w14:paraId="314CDE6C" w14:textId="77777777" w:rsidR="00EA3DAD" w:rsidRPr="0065629D" w:rsidRDefault="00EA3DAD" w:rsidP="00EA3DAD">
      <w:pPr>
        <w:pStyle w:val="B1"/>
      </w:pPr>
      <w:r w:rsidRPr="0065629D">
        <w:t>-</w:t>
      </w:r>
      <w:r w:rsidRPr="0065629D">
        <w:tab/>
        <w:t>AI/ML Model: A data driven algorithm that applies AI/ML techniques to generate a set of outputs based on a set of inputs.</w:t>
      </w:r>
    </w:p>
    <w:p w14:paraId="6CFD99A4" w14:textId="77777777" w:rsidR="00EA3DAD" w:rsidRPr="0065629D" w:rsidRDefault="00EA3DAD" w:rsidP="00EA3DAD">
      <w:pPr>
        <w:pStyle w:val="B1"/>
      </w:pPr>
      <w:r w:rsidRPr="0065629D">
        <w:t>-</w:t>
      </w:r>
      <w:r w:rsidRPr="0065629D">
        <w:tab/>
        <w:t>AI/ML model delivery: A generic term referring to delivery of an AI/ML model from one entity to another entity in any manner. Note: An entity could mean a network node/function (e.g. gNB, LMF, etc.), UE, proprietary server, etc.</w:t>
      </w:r>
    </w:p>
    <w:p w14:paraId="57FC228F" w14:textId="77777777" w:rsidR="00EA3DAD" w:rsidRPr="0065629D" w:rsidRDefault="00EA3DAD" w:rsidP="00EA3DAD">
      <w:pPr>
        <w:pStyle w:val="B1"/>
      </w:pPr>
      <w:r w:rsidRPr="0065629D">
        <w:t>-</w:t>
      </w:r>
      <w:r w:rsidRPr="0065629D">
        <w:tab/>
        <w:t>AI/ML model ID: A logical AI/ML model is identified by a Model ID. The Model ID, if needed, can be used in a Functionality (defined in functionality-based LCM) for LCM operations.</w:t>
      </w:r>
    </w:p>
    <w:p w14:paraId="7EC6BD0F" w14:textId="77777777" w:rsidR="00EA3DAD" w:rsidRPr="0065629D" w:rsidRDefault="00EA3DAD" w:rsidP="00EA3DAD">
      <w:pPr>
        <w:pStyle w:val="B1"/>
      </w:pPr>
      <w:r w:rsidRPr="0065629D">
        <w:t>-</w:t>
      </w:r>
      <w:r w:rsidRPr="0065629D">
        <w:tab/>
        <w:t>AI/ML model Inference: A process of using a trained AI/ML model to produce a set of outputs based on a set of inputs.</w:t>
      </w:r>
    </w:p>
    <w:p w14:paraId="294FE4FB" w14:textId="77777777" w:rsidR="00EA3DAD" w:rsidRPr="0065629D" w:rsidRDefault="00EA3DAD" w:rsidP="00EA3DAD">
      <w:pPr>
        <w:pStyle w:val="B1"/>
      </w:pPr>
      <w:r w:rsidRPr="0065629D">
        <w:t>-</w:t>
      </w:r>
      <w:r w:rsidRPr="0065629D">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65629D" w:rsidRDefault="00EA3DAD" w:rsidP="00EA3DAD">
      <w:pPr>
        <w:pStyle w:val="B1"/>
      </w:pPr>
      <w:r w:rsidRPr="0065629D">
        <w:t>-</w:t>
      </w:r>
      <w:r w:rsidRPr="0065629D">
        <w:tab/>
        <w:t>AI/ML model training: A process to train an AI/ML Model [by learning the input/output relationship] in a data driven manner and obtain the trained AI/ML Model for inference.</w:t>
      </w:r>
    </w:p>
    <w:p w14:paraId="0079FE19" w14:textId="77777777" w:rsidR="00EA3DAD" w:rsidRPr="0065629D" w:rsidRDefault="00EA3DAD" w:rsidP="00EA3DAD">
      <w:pPr>
        <w:pStyle w:val="B1"/>
      </w:pPr>
      <w:r w:rsidRPr="0065629D">
        <w:t>-</w:t>
      </w:r>
      <w:r w:rsidRPr="0065629D">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65629D" w:rsidRDefault="00EA3DAD" w:rsidP="00EA3DAD">
      <w:pPr>
        <w:pStyle w:val="B1"/>
      </w:pPr>
      <w:r w:rsidRPr="0065629D">
        <w:t>-</w:t>
      </w:r>
      <w:r w:rsidRPr="0065629D">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65629D" w:rsidRDefault="00EA3DAD" w:rsidP="00EA3DAD">
      <w:pPr>
        <w:pStyle w:val="B1"/>
      </w:pPr>
      <w:r w:rsidRPr="0065629D">
        <w:t>-</w:t>
      </w:r>
      <w:r w:rsidRPr="0065629D">
        <w:tab/>
        <w:t>Data collection: A process of collecting data by the network nodes, management entity, or UE for the purpose of AI/ML model training, data analytics and inference.</w:t>
      </w:r>
    </w:p>
    <w:p w14:paraId="61EEBB2D" w14:textId="77777777" w:rsidR="00EA3DAD" w:rsidRPr="0065629D" w:rsidRDefault="00EA3DAD" w:rsidP="00EA3DAD">
      <w:pPr>
        <w:pStyle w:val="B1"/>
      </w:pPr>
      <w:r w:rsidRPr="0065629D">
        <w:t>-</w:t>
      </w:r>
      <w:r w:rsidRPr="0065629D">
        <w:tab/>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1E8F9B6B" w14:textId="77777777" w:rsidR="00EA3DAD" w:rsidRPr="0065629D" w:rsidRDefault="00EA3DAD" w:rsidP="00EA3DAD">
      <w:pPr>
        <w:pStyle w:val="B1"/>
      </w:pPr>
      <w:r w:rsidRPr="0065629D">
        <w:t>-</w:t>
      </w:r>
      <w:r w:rsidRPr="0065629D">
        <w:tab/>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p w14:paraId="064A2B32" w14:textId="77777777" w:rsidR="00EA3DAD" w:rsidRPr="0065629D" w:rsidRDefault="00EA3DAD" w:rsidP="00EA3DAD">
      <w:pPr>
        <w:pStyle w:val="B1"/>
      </w:pPr>
      <w:r w:rsidRPr="0065629D">
        <w:t>-</w:t>
      </w:r>
      <w:r w:rsidRPr="0065629D">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65629D" w:rsidRDefault="00EA3DAD" w:rsidP="00EA3DAD">
      <w:pPr>
        <w:pStyle w:val="B1"/>
      </w:pPr>
      <w:r w:rsidRPr="0065629D">
        <w:t>-</w:t>
      </w:r>
      <w:r w:rsidRPr="0065629D">
        <w:tab/>
        <w:t>Model activation: enable an AI/ML model for a specific AI/ML-enabled feature.</w:t>
      </w:r>
    </w:p>
    <w:p w14:paraId="37A4F649" w14:textId="77777777" w:rsidR="00EA3DAD" w:rsidRPr="0065629D" w:rsidRDefault="00EA3DAD" w:rsidP="00EA3DAD">
      <w:pPr>
        <w:pStyle w:val="B1"/>
      </w:pPr>
      <w:r w:rsidRPr="0065629D">
        <w:t>-</w:t>
      </w:r>
      <w:r w:rsidRPr="0065629D">
        <w:tab/>
        <w:t>Model deactivation: disable an AI/ML model for a specific AI/ML-enabled feature.</w:t>
      </w:r>
    </w:p>
    <w:p w14:paraId="4E892283" w14:textId="77777777" w:rsidR="00EA3DAD" w:rsidRPr="0065629D" w:rsidRDefault="00EA3DAD" w:rsidP="00EA3DAD">
      <w:pPr>
        <w:pStyle w:val="B1"/>
      </w:pPr>
      <w:r w:rsidRPr="0065629D">
        <w:t>-</w:t>
      </w:r>
      <w:r w:rsidRPr="0065629D">
        <w:tab/>
        <w:t>Model download: Model transfer from the network to UE.</w:t>
      </w:r>
    </w:p>
    <w:p w14:paraId="7DFDED2D" w14:textId="77777777" w:rsidR="00EA3DAD" w:rsidRPr="0065629D" w:rsidRDefault="00EA3DAD" w:rsidP="00EA3DAD">
      <w:pPr>
        <w:pStyle w:val="B1"/>
      </w:pPr>
      <w:r w:rsidRPr="0065629D">
        <w:t>-</w:t>
      </w:r>
      <w:r w:rsidRPr="0065629D">
        <w:tab/>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p>
    <w:p w14:paraId="1180E5A4" w14:textId="77777777" w:rsidR="00EA3DAD" w:rsidRPr="0065629D" w:rsidRDefault="00EA3DAD" w:rsidP="00EA3DAD">
      <w:pPr>
        <w:pStyle w:val="B1"/>
      </w:pPr>
      <w:r w:rsidRPr="0065629D">
        <w:lastRenderedPageBreak/>
        <w:t>-</w:t>
      </w:r>
      <w:r w:rsidRPr="0065629D">
        <w:tab/>
        <w:t>Model monitoring: A procedure that monitors the inference performance of the AI/ML model.</w:t>
      </w:r>
    </w:p>
    <w:p w14:paraId="18F675A9" w14:textId="77777777" w:rsidR="00EA3DAD" w:rsidRPr="0065629D" w:rsidRDefault="00EA3DAD" w:rsidP="00EA3DAD">
      <w:pPr>
        <w:pStyle w:val="B1"/>
      </w:pPr>
      <w:r w:rsidRPr="0065629D">
        <w:t>-</w:t>
      </w:r>
      <w:r w:rsidRPr="0065629D">
        <w:tab/>
        <w:t>Model parameter update: Process of updating the model parameters of a model.</w:t>
      </w:r>
    </w:p>
    <w:p w14:paraId="420C86E5" w14:textId="77777777" w:rsidR="00EA3DAD" w:rsidRPr="0065629D" w:rsidRDefault="00EA3DAD" w:rsidP="00EA3DAD">
      <w:pPr>
        <w:pStyle w:val="B1"/>
      </w:pPr>
      <w:r w:rsidRPr="0065629D">
        <w:t>-</w:t>
      </w:r>
      <w:r w:rsidRPr="0065629D">
        <w:tab/>
        <w:t>Model selection: The process of selecting an AI/ML model for activation among multiple models for the same AI/ML enabled feature. Note: Model selection may or may not be carried out simultaneously with model activation.</w:t>
      </w:r>
    </w:p>
    <w:p w14:paraId="759FE95D" w14:textId="77777777" w:rsidR="00EA3DAD" w:rsidRPr="0065629D" w:rsidRDefault="00EA3DAD" w:rsidP="00EA3DAD">
      <w:pPr>
        <w:pStyle w:val="B1"/>
      </w:pPr>
      <w:r w:rsidRPr="0065629D">
        <w:t>-</w:t>
      </w:r>
      <w:r w:rsidRPr="0065629D">
        <w:tab/>
        <w:t>Model switching: Deactivating a currently active AI/ML model and activating a different AI/ML model for a specific AI/ML-enabled feature.</w:t>
      </w:r>
    </w:p>
    <w:p w14:paraId="12C87D63" w14:textId="77777777" w:rsidR="00EA3DAD" w:rsidRPr="0065629D" w:rsidRDefault="00EA3DAD" w:rsidP="00EA3DAD">
      <w:pPr>
        <w:pStyle w:val="B1"/>
      </w:pPr>
      <w:r w:rsidRPr="0065629D">
        <w:t>-</w:t>
      </w:r>
      <w:r w:rsidRPr="0065629D">
        <w:tab/>
        <w:t>Model update: Process of updating the model parameters and/or model structure of a model.</w:t>
      </w:r>
    </w:p>
    <w:p w14:paraId="307F0852" w14:textId="77777777" w:rsidR="00EA3DAD" w:rsidRPr="0065629D" w:rsidRDefault="00EA3DAD" w:rsidP="00EA3DAD">
      <w:pPr>
        <w:pStyle w:val="B1"/>
      </w:pPr>
      <w:r w:rsidRPr="0065629D">
        <w:t>-</w:t>
      </w:r>
      <w:r w:rsidRPr="0065629D">
        <w:tab/>
        <w:t>Model upload: Model transfer from UE to the network.</w:t>
      </w:r>
    </w:p>
    <w:p w14:paraId="146F04F6" w14:textId="77777777" w:rsidR="00EA3DAD" w:rsidRPr="0065629D" w:rsidRDefault="00EA3DAD" w:rsidP="00EA3DAD">
      <w:pPr>
        <w:pStyle w:val="B1"/>
      </w:pPr>
      <w:r w:rsidRPr="0065629D">
        <w:t>-</w:t>
      </w:r>
      <w:r w:rsidRPr="0065629D">
        <w:tab/>
        <w:t>Network-side (AI/ML) model: An AI/ML Model whose inference is performed entirely at the network.</w:t>
      </w:r>
    </w:p>
    <w:p w14:paraId="021E1CAD" w14:textId="77777777" w:rsidR="00EA3DAD" w:rsidRPr="0065629D" w:rsidRDefault="00EA3DAD" w:rsidP="00EA3DAD">
      <w:pPr>
        <w:pStyle w:val="B1"/>
      </w:pPr>
      <w:r w:rsidRPr="0065629D">
        <w:t>-</w:t>
      </w:r>
      <w:r w:rsidRPr="0065629D">
        <w:tab/>
        <w:t>Offline field data: The data collected from field and used for offline training of the AI/ML model.</w:t>
      </w:r>
    </w:p>
    <w:p w14:paraId="583EBB04" w14:textId="77777777" w:rsidR="00EA3DAD" w:rsidRPr="0065629D" w:rsidRDefault="00EA3DAD" w:rsidP="00EA3DAD">
      <w:pPr>
        <w:pStyle w:val="B1"/>
      </w:pPr>
      <w:r w:rsidRPr="0065629D">
        <w:t>-</w:t>
      </w:r>
      <w:r w:rsidRPr="0065629D">
        <w:tab/>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79995BB3" w14:textId="77777777" w:rsidR="00EA3DAD" w:rsidRPr="0065629D" w:rsidRDefault="00EA3DAD" w:rsidP="00EA3DAD">
      <w:pPr>
        <w:pStyle w:val="B1"/>
      </w:pPr>
      <w:r w:rsidRPr="0065629D">
        <w:t>-</w:t>
      </w:r>
      <w:r w:rsidRPr="0065629D">
        <w:tab/>
        <w:t>Online field data: The data collected from field and used for online training of the AI/ML model.</w:t>
      </w:r>
    </w:p>
    <w:p w14:paraId="0B5FCB4E" w14:textId="77777777" w:rsidR="00EA3DAD" w:rsidRPr="0065629D" w:rsidRDefault="00EA3DAD" w:rsidP="00EA3DAD">
      <w:pPr>
        <w:pStyle w:val="B1"/>
      </w:pPr>
      <w:r w:rsidRPr="0065629D">
        <w:t>-</w:t>
      </w:r>
      <w:r w:rsidRPr="0065629D">
        <w:tab/>
        <w:t>Online training: An AI/ML training process where the model being used for inference) is (typically continuously) trained in (near) real-time with the arrival of new training samples.</w:t>
      </w:r>
    </w:p>
    <w:p w14:paraId="75072AC0" w14:textId="77777777" w:rsidR="00EA3DAD" w:rsidRPr="0065629D" w:rsidRDefault="00EA3DAD" w:rsidP="00EA3DAD">
      <w:pPr>
        <w:pStyle w:val="B1"/>
      </w:pPr>
      <w:r w:rsidRPr="0065629D">
        <w:t>-</w:t>
      </w:r>
      <w:r w:rsidRPr="0065629D">
        <w:tab/>
        <w:t>Reinforcement Learning (RL): A process of training an AI/ML model from input (a.k.a. state) and a feedback signal (a.k.a. reward) resulting from the model's output (a.k.a. action) in an environment the model is interacting with.</w:t>
      </w:r>
    </w:p>
    <w:p w14:paraId="2F000987" w14:textId="77777777" w:rsidR="00EA3DAD" w:rsidRPr="0065629D" w:rsidRDefault="00EA3DAD" w:rsidP="00EA3DAD">
      <w:pPr>
        <w:pStyle w:val="B1"/>
      </w:pPr>
      <w:r w:rsidRPr="0065629D">
        <w:t>-</w:t>
      </w:r>
      <w:r w:rsidRPr="0065629D">
        <w:tab/>
        <w:t>Semi-supervised learning: A process of training a model with a mix of labelled data and unlabelled data.</w:t>
      </w:r>
    </w:p>
    <w:p w14:paraId="2F7A4A99" w14:textId="77777777" w:rsidR="00EA3DAD" w:rsidRPr="0065629D" w:rsidRDefault="00EA3DAD" w:rsidP="00EA3DAD">
      <w:pPr>
        <w:pStyle w:val="B1"/>
      </w:pPr>
      <w:r w:rsidRPr="0065629D">
        <w:t>-</w:t>
      </w:r>
      <w:r w:rsidRPr="0065629D">
        <w:tab/>
        <w:t>Supervised learning: A process of training a model from input and its corresponding labels.</w:t>
      </w:r>
    </w:p>
    <w:p w14:paraId="018C9F29" w14:textId="77777777" w:rsidR="00EA3DAD" w:rsidRPr="0065629D" w:rsidRDefault="00EA3DAD" w:rsidP="00EA3DAD">
      <w:pPr>
        <w:pStyle w:val="B1"/>
      </w:pPr>
      <w:r w:rsidRPr="0065629D">
        <w:t>-</w:t>
      </w:r>
      <w:r w:rsidRPr="0065629D">
        <w:tab/>
        <w:t>Test encoder/decoder for TE: AI/ML model for UE encoder/gNB decoder implemented by TE.</w:t>
      </w:r>
    </w:p>
    <w:p w14:paraId="0AC297A1" w14:textId="77777777" w:rsidR="00EA3DAD" w:rsidRPr="0065629D" w:rsidRDefault="00EA3DAD" w:rsidP="00EA3DAD">
      <w:pPr>
        <w:pStyle w:val="B1"/>
      </w:pPr>
      <w:r w:rsidRPr="0065629D">
        <w:t>-</w:t>
      </w:r>
      <w:r w:rsidRPr="0065629D">
        <w:tab/>
        <w:t>Two-sided (AI/ML) model: 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663FA3A6" w14:textId="77777777" w:rsidR="00EA3DAD" w:rsidRPr="0065629D" w:rsidRDefault="00EA3DAD" w:rsidP="00EA3DAD">
      <w:pPr>
        <w:pStyle w:val="B1"/>
      </w:pPr>
      <w:r w:rsidRPr="0065629D">
        <w:t>-</w:t>
      </w:r>
      <w:r w:rsidRPr="0065629D">
        <w:tab/>
        <w:t>UE-side (AI/ML) model: An AI/ML Model whose inference is performed entirely at the UE.</w:t>
      </w:r>
    </w:p>
    <w:p w14:paraId="32760A6F" w14:textId="77777777" w:rsidR="00EA3DAD" w:rsidRPr="0065629D" w:rsidRDefault="00EA3DAD" w:rsidP="00EA3DAD">
      <w:pPr>
        <w:pStyle w:val="B1"/>
      </w:pPr>
      <w:r w:rsidRPr="0065629D">
        <w:t>-</w:t>
      </w:r>
      <w:r w:rsidRPr="0065629D">
        <w:tab/>
        <w:t>Unsupervised learning: A process of training a model without labelled data.</w:t>
      </w:r>
    </w:p>
    <w:p w14:paraId="757B0E80" w14:textId="77777777" w:rsidR="00EA3DAD" w:rsidRPr="0065629D" w:rsidRDefault="00EA3DAD" w:rsidP="00EA3DAD">
      <w:pPr>
        <w:pStyle w:val="B1"/>
      </w:pPr>
      <w:r w:rsidRPr="0065629D">
        <w:t>-</w:t>
      </w:r>
      <w:r w:rsidRPr="0065629D">
        <w:tab/>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p>
    <w:p w14:paraId="0CE83DF6" w14:textId="77777777" w:rsidR="00EA3DAD" w:rsidRPr="0065629D" w:rsidRDefault="00EA3DAD" w:rsidP="00EA3DAD">
      <w:pPr>
        <w:pStyle w:val="B1"/>
      </w:pPr>
      <w:r w:rsidRPr="0065629D">
        <w:t>-</w:t>
      </w:r>
      <w:r w:rsidRPr="0065629D">
        <w:tab/>
        <w:t>Open-format models: ML models of specified format that are mutually recognizable across vendors and allow interoperability, from 3GPP perspective. They are mutually recognizable between vendors and do not hide model design information from other vendors when shared.</w:t>
      </w:r>
    </w:p>
    <w:p w14:paraId="449DCAC7" w14:textId="77777777" w:rsidR="00EA3DAD" w:rsidRPr="0065629D" w:rsidRDefault="00EA3DAD" w:rsidP="00EA3DAD">
      <w:pPr>
        <w:pStyle w:val="Heading4"/>
      </w:pPr>
      <w:bookmarkStart w:id="405" w:name="_Toc177470593"/>
      <w:bookmarkStart w:id="406" w:name="_Toc177470683"/>
      <w:bookmarkStart w:id="407" w:name="_Toc177572090"/>
      <w:bookmarkStart w:id="408" w:name="_Toc177641909"/>
      <w:r w:rsidRPr="0065629D">
        <w:t>5.3.1.2</w:t>
      </w:r>
      <w:r w:rsidRPr="0065629D">
        <w:tab/>
        <w:t>TSG RAN WG3</w:t>
      </w:r>
      <w:bookmarkEnd w:id="405"/>
      <w:bookmarkEnd w:id="406"/>
      <w:bookmarkEnd w:id="407"/>
      <w:bookmarkEnd w:id="408"/>
    </w:p>
    <w:p w14:paraId="747907E9" w14:textId="77777777" w:rsidR="00EA3DAD" w:rsidRPr="0065629D" w:rsidRDefault="00EA3DAD" w:rsidP="00EA3DAD">
      <w:r w:rsidRPr="0065629D">
        <w:t>The following definitions are provided in clause 16.20 of TS 38.300 [11]:</w:t>
      </w:r>
    </w:p>
    <w:p w14:paraId="62316AC1" w14:textId="77777777" w:rsidR="00EA3DAD" w:rsidRPr="0065629D" w:rsidRDefault="00EA3DAD" w:rsidP="00EA3DAD">
      <w:pPr>
        <w:pStyle w:val="B1"/>
      </w:pPr>
      <w:r w:rsidRPr="0065629D">
        <w:t>-</w:t>
      </w:r>
      <w:r w:rsidRPr="0065629D">
        <w:tab/>
        <w:t>AI/ML Model Training follows the definition of the "ML model training" as specified in clause 3.1 of TS 28.105 [9].</w:t>
      </w:r>
    </w:p>
    <w:p w14:paraId="1CD96AB9" w14:textId="77777777" w:rsidR="00EA3DAD" w:rsidRPr="0065629D" w:rsidRDefault="00EA3DAD" w:rsidP="00EA3DAD">
      <w:pPr>
        <w:pStyle w:val="B1"/>
      </w:pPr>
      <w:r w:rsidRPr="0065629D">
        <w:t>-</w:t>
      </w:r>
      <w:r w:rsidRPr="0065629D">
        <w:tab/>
        <w:t>AI/ML Model Inference follows the definition of the "AI/ML inference" as defined in clause 3.1 of TS 28.105 [9].</w:t>
      </w:r>
    </w:p>
    <w:p w14:paraId="5BDFF14E" w14:textId="77777777" w:rsidR="00EA3DAD" w:rsidRPr="0065629D" w:rsidRDefault="00EA3DAD" w:rsidP="00EA3DAD">
      <w:pPr>
        <w:pStyle w:val="Heading3"/>
      </w:pPr>
      <w:bookmarkStart w:id="409" w:name="_Toc177572091"/>
      <w:bookmarkStart w:id="410" w:name="_Toc177219315"/>
      <w:bookmarkStart w:id="411" w:name="_Toc177219416"/>
      <w:bookmarkStart w:id="412" w:name="_Toc177219972"/>
      <w:bookmarkStart w:id="413" w:name="_Toc177470594"/>
      <w:bookmarkStart w:id="414" w:name="_Toc177470684"/>
      <w:bookmarkStart w:id="415" w:name="_Toc177641910"/>
      <w:r w:rsidRPr="0065629D">
        <w:lastRenderedPageBreak/>
        <w:t>5.3.2</w:t>
      </w:r>
      <w:r w:rsidRPr="0065629D">
        <w:tab/>
        <w:t>AI/ML related activities</w:t>
      </w:r>
      <w:bookmarkEnd w:id="409"/>
      <w:bookmarkEnd w:id="410"/>
      <w:bookmarkEnd w:id="411"/>
      <w:bookmarkEnd w:id="412"/>
      <w:bookmarkEnd w:id="413"/>
      <w:bookmarkEnd w:id="414"/>
      <w:bookmarkEnd w:id="415"/>
    </w:p>
    <w:p w14:paraId="39391CB8" w14:textId="77777777" w:rsidR="00EA3DAD" w:rsidRPr="0065629D" w:rsidRDefault="00EA3DAD" w:rsidP="00EA3DAD">
      <w:pPr>
        <w:pStyle w:val="Heading4"/>
      </w:pPr>
      <w:bookmarkStart w:id="416" w:name="_Toc177219303"/>
      <w:bookmarkStart w:id="417" w:name="_Toc177219404"/>
      <w:bookmarkStart w:id="418" w:name="_Toc177219960"/>
      <w:bookmarkStart w:id="419" w:name="_Toc177470596"/>
      <w:bookmarkStart w:id="420" w:name="_Toc177470686"/>
      <w:bookmarkStart w:id="421" w:name="_Toc177572092"/>
      <w:bookmarkStart w:id="422" w:name="_Toc177641911"/>
      <w:r w:rsidRPr="0065629D">
        <w:t>5.3.2.1</w:t>
      </w:r>
      <w:r w:rsidRPr="0065629D">
        <w:tab/>
        <w:t>Rel-19 RAN WG1/RAN WG4 WID - Artificial Intelligence (AI)/Machine Learning (ML) for NR Air Interface (NR_AIML_air)</w:t>
      </w:r>
      <w:bookmarkEnd w:id="416"/>
      <w:bookmarkEnd w:id="417"/>
      <w:bookmarkEnd w:id="418"/>
      <w:bookmarkEnd w:id="419"/>
      <w:bookmarkEnd w:id="420"/>
      <w:bookmarkEnd w:id="421"/>
      <w:bookmarkEnd w:id="422"/>
    </w:p>
    <w:p w14:paraId="5F0FA173" w14:textId="77777777" w:rsidR="00EA3DAD" w:rsidRPr="0065629D" w:rsidRDefault="00EA3DAD" w:rsidP="00EA3DAD">
      <w:pPr>
        <w:pStyle w:val="Heading5"/>
      </w:pPr>
      <w:bookmarkStart w:id="423" w:name="_Toc177219304"/>
      <w:bookmarkStart w:id="424" w:name="_Toc177219405"/>
      <w:bookmarkStart w:id="425" w:name="_Toc177219961"/>
      <w:bookmarkStart w:id="426" w:name="_Toc177470597"/>
      <w:bookmarkStart w:id="427" w:name="_Toc177470687"/>
      <w:bookmarkStart w:id="428" w:name="_Toc177572093"/>
      <w:bookmarkStart w:id="429" w:name="_Toc177641912"/>
      <w:r w:rsidRPr="0065629D">
        <w:t>5.3.2.1.1</w:t>
      </w:r>
      <w:r w:rsidRPr="0065629D">
        <w:tab/>
        <w:t>Description</w:t>
      </w:r>
      <w:bookmarkEnd w:id="423"/>
      <w:bookmarkEnd w:id="424"/>
      <w:bookmarkEnd w:id="425"/>
      <w:bookmarkEnd w:id="426"/>
      <w:bookmarkEnd w:id="427"/>
      <w:bookmarkEnd w:id="428"/>
      <w:bookmarkEnd w:id="429"/>
    </w:p>
    <w:p w14:paraId="75B1941D" w14:textId="77777777" w:rsidR="00EA3DAD" w:rsidRPr="0065629D" w:rsidRDefault="00EA3DAD" w:rsidP="00EA3DAD">
      <w:pPr>
        <w:pStyle w:val="EditorsNote"/>
      </w:pPr>
      <w:r w:rsidRPr="0065629D">
        <w:t>Editor's note:</w:t>
      </w:r>
      <w:r w:rsidRPr="0065629D">
        <w:tab/>
        <w:t>Description clause</w:t>
      </w:r>
      <w:r>
        <w:t xml:space="preserve"> </w:t>
      </w:r>
      <w:r w:rsidRPr="0065629D">
        <w:t>will be further clarified whether to be based on WI summaries or WID objectives.</w:t>
      </w:r>
    </w:p>
    <w:p w14:paraId="388C067C" w14:textId="77777777" w:rsidR="00EA3DAD" w:rsidRPr="0065629D" w:rsidRDefault="00EA3DAD" w:rsidP="00EA3DAD">
      <w:r w:rsidRPr="0065629D">
        <w:t>The objective of this work is to provide specification support for the following aspects:</w:t>
      </w:r>
    </w:p>
    <w:p w14:paraId="6EE196E4" w14:textId="77777777" w:rsidR="00EA3DAD" w:rsidRPr="0065629D" w:rsidRDefault="00EA3DAD" w:rsidP="00EA3DAD">
      <w:pPr>
        <w:pStyle w:val="B1"/>
      </w:pPr>
      <w:r w:rsidRPr="0065629D">
        <w:t>-</w:t>
      </w:r>
      <w:r w:rsidRPr="0065629D">
        <w:tab/>
        <w:t>AI/ML general framework for one-sided AI/ML models within the realm of what has been studied in the FS_NR_AIML_Air project [RAN2]:</w:t>
      </w:r>
    </w:p>
    <w:p w14:paraId="5F668C7B" w14:textId="77777777" w:rsidR="00EA3DAD" w:rsidRPr="0065629D" w:rsidRDefault="00EA3DAD" w:rsidP="00EA3DAD">
      <w:pPr>
        <w:pStyle w:val="B2"/>
      </w:pPr>
      <w:r w:rsidRPr="0065629D">
        <w:t>-</w:t>
      </w:r>
      <w:r w:rsidRPr="0065629D">
        <w:tab/>
        <w:t>Signalling and protocol aspects of Life Cycle Management (LCM) enabling functionality and model (if justified) selection, activation, deactivation, switching, fallback:</w:t>
      </w:r>
    </w:p>
    <w:p w14:paraId="7C283AFF" w14:textId="77777777" w:rsidR="00EA3DAD" w:rsidRPr="0065629D" w:rsidRDefault="00EA3DAD" w:rsidP="00EA3DAD">
      <w:pPr>
        <w:pStyle w:val="B3"/>
      </w:pPr>
      <w:r w:rsidRPr="0065629D">
        <w:t>-</w:t>
      </w:r>
      <w:r w:rsidRPr="0065629D">
        <w:tab/>
        <w:t>Identification related signalling is part of the above objective.</w:t>
      </w:r>
    </w:p>
    <w:p w14:paraId="2E6C538E" w14:textId="77777777" w:rsidR="00EA3DAD" w:rsidRPr="0065629D" w:rsidRDefault="00EA3DAD" w:rsidP="00EA3DAD">
      <w:pPr>
        <w:pStyle w:val="B2"/>
      </w:pPr>
      <w:r w:rsidRPr="0065629D">
        <w:t>-</w:t>
      </w:r>
      <w:r w:rsidRPr="0065629D">
        <w:tab/>
        <w:t>Necessary signalling/mechanism(s) for LCM to facilitate model training, inference, performance monitoring, data collection (except for the purpose of CN/OAM/OTT collection of UE-sided model training data) for both UE-sided and NW-sided models</w:t>
      </w:r>
      <w:r>
        <w:t>.</w:t>
      </w:r>
    </w:p>
    <w:p w14:paraId="0CCE3F70" w14:textId="77777777" w:rsidR="00EA3DAD" w:rsidRPr="0065629D" w:rsidRDefault="00EA3DAD" w:rsidP="00EA3DAD">
      <w:pPr>
        <w:pStyle w:val="B2"/>
      </w:pPr>
      <w:r w:rsidRPr="0065629D">
        <w:t>-</w:t>
      </w:r>
      <w:r w:rsidRPr="0065629D">
        <w:tab/>
        <w:t>Signalling mechanism of applicable functionalities/models</w:t>
      </w:r>
      <w:r>
        <w:t>.</w:t>
      </w:r>
    </w:p>
    <w:p w14:paraId="5F645EC9" w14:textId="77777777" w:rsidR="00EA3DAD" w:rsidRPr="0065629D" w:rsidRDefault="00EA3DAD" w:rsidP="00EA3DAD">
      <w:pPr>
        <w:pStyle w:val="B1"/>
      </w:pPr>
      <w:r w:rsidRPr="0065629D">
        <w:t>-</w:t>
      </w:r>
      <w:r w:rsidRPr="0065629D">
        <w:tab/>
        <w:t>Beam management - DL Tx beam prediction for both UE-sided model and NW-sided model, encompassing [RAN1/RAN2]:</w:t>
      </w:r>
    </w:p>
    <w:p w14:paraId="28954094" w14:textId="77777777" w:rsidR="00EA3DAD" w:rsidRPr="0065629D" w:rsidRDefault="00EA3DAD" w:rsidP="00EA3DAD">
      <w:pPr>
        <w:pStyle w:val="B2"/>
      </w:pPr>
      <w:r w:rsidRPr="0065629D">
        <w:t>-</w:t>
      </w:r>
      <w:r w:rsidRPr="0065629D">
        <w:tab/>
        <w:t>Spatial-domain DL Tx beam prediction for Set A of beams based on measurement results of Set B of beams ("BM-Case1")</w:t>
      </w:r>
      <w:r>
        <w:t>.</w:t>
      </w:r>
    </w:p>
    <w:p w14:paraId="00DB3567" w14:textId="77777777" w:rsidR="00EA3DAD" w:rsidRPr="0065629D" w:rsidRDefault="00EA3DAD" w:rsidP="00EA3DAD">
      <w:pPr>
        <w:pStyle w:val="B2"/>
      </w:pPr>
      <w:r w:rsidRPr="0065629D">
        <w:t>-</w:t>
      </w:r>
      <w:r w:rsidRPr="0065629D">
        <w:tab/>
        <w:t>Temporal DL Tx beam prediction for Set A of beams based on the historic measurement results of Set B of beams ("BM-Case2")</w:t>
      </w:r>
      <w:r>
        <w:t>.</w:t>
      </w:r>
    </w:p>
    <w:p w14:paraId="749C5667" w14:textId="77777777" w:rsidR="00EA3DAD" w:rsidRPr="0065629D" w:rsidRDefault="00EA3DAD" w:rsidP="00EA3DAD">
      <w:pPr>
        <w:pStyle w:val="B2"/>
      </w:pPr>
      <w:r w:rsidRPr="0065629D">
        <w:t>-</w:t>
      </w:r>
      <w:r w:rsidRPr="0065629D">
        <w:tab/>
        <w:t>Specify necessary signalling/mechanism(s) to facilitate LCM operations specific to the Beam Management use cases, if any</w:t>
      </w:r>
      <w:r>
        <w:t>.</w:t>
      </w:r>
    </w:p>
    <w:p w14:paraId="2CABB125" w14:textId="77777777" w:rsidR="00EA3DAD" w:rsidRPr="0065629D" w:rsidRDefault="00EA3DAD" w:rsidP="00EA3DAD">
      <w:pPr>
        <w:pStyle w:val="B2"/>
      </w:pPr>
      <w:r w:rsidRPr="0065629D">
        <w:t>-</w:t>
      </w:r>
      <w:r w:rsidRPr="0065629D">
        <w:tab/>
        <w:t>Enabling method(s) to ensure consistency between training and inference regarding NW-side additional conditions (if identified) for inference at UE</w:t>
      </w:r>
      <w:r>
        <w:t>.</w:t>
      </w:r>
    </w:p>
    <w:p w14:paraId="51B7A3E5" w14:textId="77777777" w:rsidR="00EA3DAD" w:rsidRPr="0065629D" w:rsidRDefault="00EA3DAD" w:rsidP="00EA3DAD">
      <w:pPr>
        <w:pStyle w:val="B1"/>
      </w:pPr>
      <w:r w:rsidRPr="0065629D">
        <w:t>-</w:t>
      </w:r>
      <w:r w:rsidRPr="0065629D">
        <w:tab/>
        <w:t>Positioning accuracy enhancements, encompassing [RAN1/RAN2/RAN3]:</w:t>
      </w:r>
    </w:p>
    <w:p w14:paraId="0D175EA9" w14:textId="77777777" w:rsidR="00EA3DAD" w:rsidRPr="0065629D" w:rsidRDefault="00EA3DAD" w:rsidP="00EA3DAD">
      <w:pPr>
        <w:pStyle w:val="B2"/>
      </w:pPr>
      <w:r w:rsidRPr="0065629D">
        <w:t>-</w:t>
      </w:r>
      <w:r w:rsidRPr="0065629D">
        <w:tab/>
        <w:t>Direct AI/ML positioning:</w:t>
      </w:r>
    </w:p>
    <w:p w14:paraId="54974466" w14:textId="77777777" w:rsidR="00EA3DAD" w:rsidRDefault="00EA3DAD" w:rsidP="00EA3DAD">
      <w:pPr>
        <w:pStyle w:val="B3"/>
      </w:pPr>
      <w:r>
        <w:t>-</w:t>
      </w:r>
      <w:r>
        <w:tab/>
        <w:t>(1st priority) Case 1: UE-based positioning with UE-side model, direct AI/ML positioning.</w:t>
      </w:r>
    </w:p>
    <w:p w14:paraId="4A27D013" w14:textId="77777777" w:rsidR="00EA3DAD" w:rsidRDefault="00EA3DAD" w:rsidP="00EA3DAD">
      <w:pPr>
        <w:pStyle w:val="B3"/>
      </w:pPr>
      <w:r>
        <w:t>-</w:t>
      </w:r>
      <w:r>
        <w:tab/>
        <w:t>(2nd priority) Case 2b: UE-assisted/LMF-based positioning with LMF-side model, direct AI/ML positioning.</w:t>
      </w:r>
    </w:p>
    <w:p w14:paraId="74664CA1" w14:textId="77777777" w:rsidR="00EA3DAD" w:rsidRDefault="00EA3DAD" w:rsidP="00EA3DAD">
      <w:pPr>
        <w:pStyle w:val="B3"/>
      </w:pPr>
      <w:r>
        <w:t>-</w:t>
      </w:r>
      <w:r>
        <w:tab/>
        <w:t>(1st priority) Case 3b: NG-RAN node assisted positioning with LMF-side model, direct AI/ML positioning.</w:t>
      </w:r>
    </w:p>
    <w:p w14:paraId="1396B3A1" w14:textId="77777777" w:rsidR="00EA3DAD" w:rsidRDefault="00EA3DAD" w:rsidP="00EA3DAD">
      <w:pPr>
        <w:pStyle w:val="B2"/>
      </w:pPr>
      <w:r>
        <w:t>-</w:t>
      </w:r>
      <w:r>
        <w:tab/>
        <w:t>AI/ML assisted positioning:</w:t>
      </w:r>
    </w:p>
    <w:p w14:paraId="1775D3C6" w14:textId="77777777" w:rsidR="00EA3DAD" w:rsidRDefault="00EA3DAD" w:rsidP="00EA3DAD">
      <w:pPr>
        <w:pStyle w:val="B3"/>
      </w:pPr>
      <w:r>
        <w:t>-</w:t>
      </w:r>
      <w:r>
        <w:tab/>
        <w:t>(2nd priority) Case 2a: UE-assisted/LMF-based positioning with UE-side model, AI/ML assisted positioning.</w:t>
      </w:r>
    </w:p>
    <w:p w14:paraId="1E4A13D2" w14:textId="77777777" w:rsidR="00EA3DAD" w:rsidRDefault="00EA3DAD" w:rsidP="00EA3DAD">
      <w:pPr>
        <w:pStyle w:val="B3"/>
      </w:pPr>
      <w:r>
        <w:t>-</w:t>
      </w:r>
      <w:r>
        <w:tab/>
        <w:t>(1st priority) Case 3a: NG-RAN node assisted positioning with gNB-side model, AI/ML assisted positioning.</w:t>
      </w:r>
    </w:p>
    <w:p w14:paraId="1AE71E4E" w14:textId="77777777" w:rsidR="00EA3DAD" w:rsidRDefault="00EA3DAD" w:rsidP="00EA3DAD">
      <w:pPr>
        <w:pStyle w:val="B2"/>
      </w:pPr>
      <w:r>
        <w:t>-</w:t>
      </w:r>
      <w:r>
        <w:tab/>
        <w:t>Specify necessary measurements, signalling/mechanism(s) to facilitate LCM operations specific to the Positioning accuracy enhancements use cases, if any</w:t>
      </w:r>
    </w:p>
    <w:p w14:paraId="2F8266F6" w14:textId="77777777" w:rsidR="00EA3DAD" w:rsidRDefault="00EA3DAD" w:rsidP="00EA3DAD">
      <w:pPr>
        <w:pStyle w:val="B2"/>
      </w:pPr>
      <w:r>
        <w:t>-</w:t>
      </w:r>
      <w:r>
        <w:tab/>
        <w:t>Investigate and specify the necessary signalling of necessary measurement enhancements (if any)</w:t>
      </w:r>
    </w:p>
    <w:p w14:paraId="38B4AFED" w14:textId="77777777" w:rsidR="00EA3DAD" w:rsidRDefault="00EA3DAD" w:rsidP="00EA3DAD">
      <w:pPr>
        <w:pStyle w:val="B2"/>
      </w:pPr>
      <w:r>
        <w:lastRenderedPageBreak/>
        <w:t>-</w:t>
      </w:r>
      <w:r>
        <w:tab/>
        <w:t>Enabling method(s) to ensure consistency between training and inference regarding NW-side additional conditions (if identified) for inference at UE for relevant positioning sub use cases</w:t>
      </w:r>
    </w:p>
    <w:p w14:paraId="06CDF8A8" w14:textId="77777777" w:rsidR="00EA3DAD" w:rsidRDefault="00EA3DAD" w:rsidP="00EA3DAD">
      <w:pPr>
        <w:pStyle w:val="B1"/>
      </w:pPr>
      <w:r>
        <w:t>-</w:t>
      </w:r>
      <w:r>
        <w:tab/>
        <w:t>Core requirements for the above two use cases for AI/ML LCM procedures and UE features [RAN4]:</w:t>
      </w:r>
    </w:p>
    <w:p w14:paraId="26C90B8A" w14:textId="1C164908" w:rsidR="00EA3DAD" w:rsidRDefault="00EA3DAD" w:rsidP="00EA3DAD">
      <w:pPr>
        <w:pStyle w:val="B2"/>
      </w:pPr>
      <w:r>
        <w:t>-</w:t>
      </w:r>
      <w:r>
        <w:tab/>
        <w:t>Specify necessary RAN</w:t>
      </w:r>
      <w:r w:rsidR="00435392">
        <w:t> WG</w:t>
      </w:r>
      <w:r>
        <w:t>4 core requirements for the above two use cases.</w:t>
      </w:r>
    </w:p>
    <w:p w14:paraId="09CC840E" w14:textId="58CA9946" w:rsidR="00EA3DAD" w:rsidRDefault="00EA3DAD" w:rsidP="00EA3DAD">
      <w:pPr>
        <w:pStyle w:val="B2"/>
      </w:pPr>
      <w:r>
        <w:t>-</w:t>
      </w:r>
      <w:r>
        <w:tab/>
        <w:t>Specify necessary RAN</w:t>
      </w:r>
      <w:r w:rsidR="00435392">
        <w:t> WG</w:t>
      </w:r>
      <w:r>
        <w:t>4 core requirements for LCM procedures including performance monitoring.</w:t>
      </w:r>
    </w:p>
    <w:p w14:paraId="05F2B52D" w14:textId="77777777" w:rsidR="00EA3DAD" w:rsidRPr="0065629D" w:rsidRDefault="00EA3DAD" w:rsidP="00EA3DAD">
      <w:r w:rsidRPr="0065629D">
        <w:t>Study objectives with corresponding checkpoints in RAN#105 (Sept '24):</w:t>
      </w:r>
    </w:p>
    <w:p w14:paraId="4B1D39A4" w14:textId="77777777" w:rsidR="00EA3DAD" w:rsidRDefault="00EA3DAD" w:rsidP="00EA3DAD">
      <w:pPr>
        <w:pStyle w:val="B1"/>
      </w:pPr>
      <w:r>
        <w:t>-</w:t>
      </w:r>
      <w:r>
        <w:tab/>
        <w:t>CSI feedback enhancement [RAN1]:</w:t>
      </w:r>
    </w:p>
    <w:p w14:paraId="3B392E8E" w14:textId="77777777" w:rsidR="00EA3DAD" w:rsidRDefault="00EA3DAD" w:rsidP="00EA3DAD">
      <w:pPr>
        <w:pStyle w:val="B2"/>
      </w:pPr>
      <w:r>
        <w:t>-</w:t>
      </w:r>
      <w:r>
        <w:tab/>
        <w:t>For CSI compression (two-sided model), further study ways to:</w:t>
      </w:r>
    </w:p>
    <w:p w14:paraId="1BBBDF98" w14:textId="77777777" w:rsidR="00EA3DAD" w:rsidRDefault="00EA3DAD" w:rsidP="00EA3DAD">
      <w:pPr>
        <w:pStyle w:val="B3"/>
      </w:pPr>
      <w:r>
        <w:t>-</w:t>
      </w:r>
      <w:r>
        <w:tab/>
        <w:t>Improve trade-off between performance and complexity/overhead:</w:t>
      </w:r>
    </w:p>
    <w:p w14:paraId="117D942D" w14:textId="77777777" w:rsidR="00EA3DAD" w:rsidRDefault="00EA3DAD" w:rsidP="00EA3DAD">
      <w:pPr>
        <w:pStyle w:val="B4"/>
      </w:pPr>
      <w:r>
        <w:t>-</w:t>
      </w:r>
      <w:r>
        <w:tab/>
        <w:t>e.g. considering extending the spatial/frequency compression to spatial/temporal/frequency compression, cell/site specific models, CSI compression plus prediction (compared to Rel-18 non-AI/ML based approach), etc.</w:t>
      </w:r>
    </w:p>
    <w:p w14:paraId="19AA408A" w14:textId="77777777" w:rsidR="00EA3DAD" w:rsidRDefault="00EA3DAD" w:rsidP="00EA3DAD">
      <w:pPr>
        <w:pStyle w:val="B3"/>
      </w:pPr>
      <w:r>
        <w:t>-</w:t>
      </w:r>
      <w:r>
        <w:tab/>
        <w:t>Alleviate/resolve issues related to inter-vendor training collaboration.</w:t>
      </w:r>
    </w:p>
    <w:p w14:paraId="337ABED5" w14:textId="77777777" w:rsidR="00EA3DAD" w:rsidRDefault="00EA3DAD" w:rsidP="00EA3DAD">
      <w:pPr>
        <w:pStyle w:val="B2"/>
      </w:pPr>
      <w:r>
        <w:t>-</w:t>
      </w:r>
      <w:r>
        <w:tab/>
        <w:t xml:space="preserve">For CSI prediction (UE-sided model), further study performance gain over Rel-18 non-AI/ML based approach and associated complexity, while addressing other aspects requiring further study/conclusion as captured in the conclusions clause of </w:t>
      </w:r>
      <w:r w:rsidRPr="0048650B">
        <w:rPr>
          <w:highlight w:val="yellow"/>
        </w:rPr>
        <w:t>[a]</w:t>
      </w:r>
      <w:r>
        <w:t xml:space="preserve"> (e.g. cell/site specific model could be considered to improve performance gain).</w:t>
      </w:r>
    </w:p>
    <w:p w14:paraId="06F7BCE9" w14:textId="77777777" w:rsidR="00EA3DAD" w:rsidRDefault="00EA3DAD" w:rsidP="00EA3DAD">
      <w:pPr>
        <w:pStyle w:val="B1"/>
      </w:pPr>
      <w:r>
        <w:t>-</w:t>
      </w:r>
      <w:r>
        <w:tab/>
        <w:t>Necessity and details of model Identification concept and procedure in the context of LCM [RAN2/RAN1].</w:t>
      </w:r>
    </w:p>
    <w:p w14:paraId="6916EDB7" w14:textId="77777777" w:rsidR="00EA3DAD" w:rsidRDefault="00EA3DAD" w:rsidP="00EA3DAD">
      <w:pPr>
        <w:pStyle w:val="B1"/>
      </w:pPr>
      <w:r>
        <w:t>-</w:t>
      </w:r>
      <w:r>
        <w:tab/>
        <w:t>CN/OAM/OTT collection of UE-sided model training data [RAN2/RAN1]:</w:t>
      </w:r>
    </w:p>
    <w:p w14:paraId="2FAA72BA" w14:textId="77777777" w:rsidR="00EA3DAD" w:rsidRDefault="00EA3DAD" w:rsidP="00EA3DAD">
      <w:pPr>
        <w:pStyle w:val="B2"/>
      </w:pPr>
      <w:r>
        <w:t>-</w:t>
      </w:r>
      <w:r>
        <w:tab/>
        <w:t>For the FS_NR_AIML_Air study use cases, identify the corresponding contents of UE data collection.</w:t>
      </w:r>
    </w:p>
    <w:p w14:paraId="39001CF7" w14:textId="77777777" w:rsidR="00EA3DAD" w:rsidRDefault="00EA3DAD" w:rsidP="00EA3DAD">
      <w:pPr>
        <w:pStyle w:val="B2"/>
      </w:pPr>
      <w:r>
        <w:t>-</w:t>
      </w:r>
      <w:r>
        <w:tab/>
        <w:t xml:space="preserve">Analyse the UE data collection mechanisms identified during the FS_NR_AIML_Air (clause 7.2.1.3.2 of </w:t>
      </w:r>
      <w:r w:rsidRPr="0048650B">
        <w:rPr>
          <w:highlight w:val="yellow"/>
        </w:rPr>
        <w:t>[a]</w:t>
      </w:r>
      <w:r>
        <w:t>) study along with the implications and limitations of each of the methods.</w:t>
      </w:r>
    </w:p>
    <w:p w14:paraId="54640FF0" w14:textId="77777777" w:rsidR="00EA3DAD" w:rsidRDefault="00EA3DAD" w:rsidP="00EA3DAD">
      <w:pPr>
        <w:pStyle w:val="B1"/>
      </w:pPr>
      <w:r>
        <w:t>-</w:t>
      </w:r>
      <w:r>
        <w:tab/>
        <w:t>Model transfer/delivery [RAN2/RAN1]:</w:t>
      </w:r>
    </w:p>
    <w:p w14:paraId="1DC44CB8" w14:textId="77777777" w:rsidR="00EA3DAD" w:rsidRDefault="00EA3DAD" w:rsidP="00EA3DAD">
      <w:pPr>
        <w:pStyle w:val="B2"/>
      </w:pPr>
      <w:r>
        <w:t>-</w:t>
      </w:r>
      <w:r>
        <w:tab/>
        <w:t>Determine whether there is a need to consider standardised solutions for transferring/delivering AI/ML model(s) considering at least the solutions identified during the FS_NR_AIML_Air study.</w:t>
      </w:r>
    </w:p>
    <w:p w14:paraId="0EC00337" w14:textId="77777777" w:rsidR="00EA3DAD" w:rsidRDefault="00EA3DAD" w:rsidP="00EA3DAD">
      <w:pPr>
        <w:pStyle w:val="B1"/>
      </w:pPr>
      <w:r>
        <w:t>-</w:t>
      </w:r>
      <w:r>
        <w:tab/>
        <w:t>Testability and interoperability [RAN4]:</w:t>
      </w:r>
    </w:p>
    <w:p w14:paraId="77481CAF" w14:textId="18BACC36" w:rsidR="00EA3DAD" w:rsidRDefault="00EA3DAD" w:rsidP="00EA3DAD">
      <w:pPr>
        <w:pStyle w:val="B2"/>
      </w:pPr>
      <w:r>
        <w:t>-</w:t>
      </w:r>
      <w:r>
        <w:tab/>
        <w:t>Finalize the testing framework and procedure for one-sided models and further analyse the various testing options for two-sided models, in collaboration with RAN</w:t>
      </w:r>
      <w:r w:rsidR="00435392">
        <w:t> WG</w:t>
      </w:r>
      <w:r>
        <w:t>1, and including at least:</w:t>
      </w:r>
    </w:p>
    <w:p w14:paraId="24815F42" w14:textId="77777777" w:rsidR="00EA3DAD" w:rsidRDefault="00EA3DAD" w:rsidP="00EA3DAD">
      <w:pPr>
        <w:pStyle w:val="B3"/>
      </w:pPr>
      <w:r>
        <w:t>-</w:t>
      </w:r>
      <w:r>
        <w:tab/>
        <w:t>Relation to legacy requirements.</w:t>
      </w:r>
    </w:p>
    <w:p w14:paraId="12304038" w14:textId="77777777" w:rsidR="00EA3DAD" w:rsidRDefault="00EA3DAD" w:rsidP="00EA3DAD">
      <w:pPr>
        <w:pStyle w:val="B3"/>
      </w:pPr>
      <w:r>
        <w:t>-</w:t>
      </w:r>
      <w:r>
        <w:tab/>
        <w:t>Performance monitoring and LCM aspects considering use-case specifics.</w:t>
      </w:r>
    </w:p>
    <w:p w14:paraId="601C64A1" w14:textId="77777777" w:rsidR="00EA3DAD" w:rsidRDefault="00EA3DAD" w:rsidP="00EA3DAD">
      <w:pPr>
        <w:pStyle w:val="B3"/>
      </w:pPr>
      <w:r>
        <w:t>-</w:t>
      </w:r>
      <w:r>
        <w:tab/>
        <w:t>Generalization aspects.</w:t>
      </w:r>
    </w:p>
    <w:p w14:paraId="3C4D6ED9" w14:textId="77777777" w:rsidR="00EA3DAD" w:rsidRDefault="00EA3DAD" w:rsidP="00EA3DAD">
      <w:pPr>
        <w:pStyle w:val="B3"/>
      </w:pPr>
      <w:r>
        <w:t>-</w:t>
      </w:r>
      <w:r>
        <w:tab/>
        <w:t>Static/non-static scenarios/conditions and propagation conditions for testing (e.g. CDL, field data, etc.).</w:t>
      </w:r>
    </w:p>
    <w:p w14:paraId="01A24610" w14:textId="77777777" w:rsidR="00EA3DAD" w:rsidRDefault="00EA3DAD" w:rsidP="00EA3DAD">
      <w:pPr>
        <w:pStyle w:val="B3"/>
      </w:pPr>
      <w:r>
        <w:t>-</w:t>
      </w:r>
      <w:r>
        <w:tab/>
        <w:t>UE processing capability and limitations.</w:t>
      </w:r>
    </w:p>
    <w:p w14:paraId="49669560" w14:textId="77777777" w:rsidR="00EA3DAD" w:rsidRDefault="00EA3DAD" w:rsidP="00EA3DAD">
      <w:pPr>
        <w:pStyle w:val="B3"/>
      </w:pPr>
      <w:r>
        <w:t>-</w:t>
      </w:r>
      <w:r>
        <w:tab/>
        <w:t>Post-deployment validation due to model change/drift.</w:t>
      </w:r>
    </w:p>
    <w:p w14:paraId="7F7D5B3D" w14:textId="77777777" w:rsidR="00EA3DAD" w:rsidRDefault="00EA3DAD" w:rsidP="00EA3DAD">
      <w:pPr>
        <w:pStyle w:val="B2"/>
      </w:pPr>
      <w:r>
        <w:t>-</w:t>
      </w:r>
      <w:r>
        <w:tab/>
        <w:t>RAN WG5 aspects related to testability and interoperability to be addressed on a request basis.</w:t>
      </w:r>
    </w:p>
    <w:p w14:paraId="072236E3" w14:textId="77777777" w:rsidR="00EA3DAD" w:rsidRDefault="00EA3DAD" w:rsidP="00EA3DAD">
      <w:pPr>
        <w:pStyle w:val="B1"/>
      </w:pPr>
      <w:r>
        <w:t>-</w:t>
      </w:r>
      <w:r>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Default="00EA3DAD" w:rsidP="00EA3DAD">
      <w:pPr>
        <w:pStyle w:val="B2"/>
      </w:pPr>
      <w:r>
        <w:t>-</w:t>
      </w:r>
      <w:r>
        <w:tab/>
        <w:t>Specify necessary performance requirements and tests (including metrics) for the above-mentioned use cases.</w:t>
      </w:r>
    </w:p>
    <w:p w14:paraId="11F0BA80" w14:textId="77777777" w:rsidR="00EA3DAD" w:rsidRDefault="00EA3DAD" w:rsidP="00EA3DAD">
      <w:pPr>
        <w:pStyle w:val="B2"/>
      </w:pPr>
      <w:r>
        <w:lastRenderedPageBreak/>
        <w:t>-</w:t>
      </w:r>
      <w:r>
        <w:tab/>
        <w:t>Specify necessary test cases and performance requirements for LCM procedure, including performance monitoring.</w:t>
      </w:r>
    </w:p>
    <w:p w14:paraId="5B2F71BA" w14:textId="77777777" w:rsidR="00EA3DAD" w:rsidRPr="0065629D" w:rsidRDefault="00EA3DAD" w:rsidP="00EA3DAD">
      <w:pPr>
        <w:pStyle w:val="Heading5"/>
      </w:pPr>
      <w:bookmarkStart w:id="430" w:name="_Toc177572094"/>
      <w:bookmarkStart w:id="431" w:name="_Toc177641913"/>
      <w:r w:rsidRPr="0065629D">
        <w:t>5.3.2.1.2</w:t>
      </w:r>
      <w:r w:rsidRPr="0065629D">
        <w:tab/>
        <w:t>Activities summary</w:t>
      </w:r>
      <w:bookmarkEnd w:id="430"/>
      <w:bookmarkEnd w:id="431"/>
    </w:p>
    <w:p w14:paraId="462AD35F" w14:textId="77777777" w:rsidR="00EA3DAD" w:rsidRPr="0048650B" w:rsidRDefault="00EA3DAD" w:rsidP="00EA3DAD">
      <w:pPr>
        <w:pStyle w:val="EditorsNote"/>
        <w:rPr>
          <w:rFonts w:eastAsia="DengXian"/>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3FBC571" w14:textId="77777777" w:rsidR="00EA3DAD" w:rsidRPr="0065629D" w:rsidRDefault="00EA3DAD" w:rsidP="00EA3DAD">
      <w:pPr>
        <w:rPr>
          <w:rFonts w:eastAsia="DengXian"/>
        </w:rPr>
      </w:pPr>
    </w:p>
    <w:p w14:paraId="1CD26967" w14:textId="77777777" w:rsidR="00EA3DAD" w:rsidRPr="0065629D" w:rsidRDefault="00EA3DAD" w:rsidP="00EA3DAD">
      <w:pPr>
        <w:pStyle w:val="Heading4"/>
      </w:pPr>
      <w:bookmarkStart w:id="432" w:name="_Toc177219305"/>
      <w:bookmarkStart w:id="433" w:name="_Toc177219406"/>
      <w:bookmarkStart w:id="434" w:name="_Toc177219962"/>
      <w:bookmarkStart w:id="435" w:name="_Toc177470598"/>
      <w:bookmarkStart w:id="436" w:name="_Toc177470688"/>
      <w:bookmarkStart w:id="437" w:name="_Toc177572095"/>
      <w:bookmarkStart w:id="438" w:name="_Toc177641914"/>
      <w:r w:rsidRPr="0065629D">
        <w:t>5.3.2.2</w:t>
      </w:r>
      <w:r w:rsidRPr="0065629D">
        <w:tab/>
        <w:t>Rel-19 RAN</w:t>
      </w:r>
      <w:r>
        <w:t xml:space="preserve"> WG</w:t>
      </w:r>
      <w:r w:rsidRPr="0065629D">
        <w:t>2 SID - AIML for mobility in NR (FS_NR_AIML_Mob)</w:t>
      </w:r>
      <w:bookmarkEnd w:id="432"/>
      <w:bookmarkEnd w:id="433"/>
      <w:bookmarkEnd w:id="434"/>
      <w:bookmarkEnd w:id="435"/>
      <w:bookmarkEnd w:id="436"/>
      <w:bookmarkEnd w:id="437"/>
      <w:bookmarkEnd w:id="438"/>
    </w:p>
    <w:p w14:paraId="4F2256E1" w14:textId="77777777" w:rsidR="00EA3DAD" w:rsidRPr="0065629D" w:rsidRDefault="00EA3DAD" w:rsidP="00EA3DAD">
      <w:pPr>
        <w:pStyle w:val="Heading5"/>
      </w:pPr>
      <w:bookmarkStart w:id="439" w:name="_Toc177219306"/>
      <w:bookmarkStart w:id="440" w:name="_Toc177219407"/>
      <w:bookmarkStart w:id="441" w:name="_Toc177219963"/>
      <w:bookmarkStart w:id="442" w:name="_Toc177470599"/>
      <w:bookmarkStart w:id="443" w:name="_Toc177470689"/>
      <w:bookmarkStart w:id="444" w:name="_Toc177572096"/>
      <w:bookmarkStart w:id="445" w:name="_Toc177641915"/>
      <w:r w:rsidRPr="0065629D">
        <w:t>5.3.2.2.1</w:t>
      </w:r>
      <w:r w:rsidRPr="0065629D">
        <w:tab/>
        <w:t>Description</w:t>
      </w:r>
      <w:bookmarkEnd w:id="439"/>
      <w:bookmarkEnd w:id="440"/>
      <w:bookmarkEnd w:id="441"/>
      <w:bookmarkEnd w:id="442"/>
      <w:bookmarkEnd w:id="443"/>
      <w:bookmarkEnd w:id="444"/>
      <w:bookmarkEnd w:id="445"/>
    </w:p>
    <w:p w14:paraId="736BD3FF" w14:textId="77777777" w:rsidR="00EA3DAD" w:rsidRDefault="00EA3DAD" w:rsidP="00EA3DAD">
      <w:r>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Default="00EA3DAD" w:rsidP="00EA3DAD">
      <w:pPr>
        <w:pStyle w:val="B1"/>
      </w:pPr>
      <w:r>
        <w:t>-</w:t>
      </w:r>
      <w:r>
        <w:tab/>
        <w:t>AI/ML based RRM measurement and event prediction:</w:t>
      </w:r>
    </w:p>
    <w:p w14:paraId="3B6133B4" w14:textId="77777777" w:rsidR="00EA3DAD" w:rsidRDefault="00EA3DAD" w:rsidP="00EA3DAD">
      <w:pPr>
        <w:pStyle w:val="B2"/>
      </w:pPr>
      <w:r>
        <w:t>-</w:t>
      </w:r>
      <w:r>
        <w:tab/>
        <w:t>Cell-level measurement prediction including intra and inter-frequency (UE sided and NW sided model) [RAN2]:</w:t>
      </w:r>
    </w:p>
    <w:p w14:paraId="1B094554" w14:textId="77777777" w:rsidR="00EA3DAD" w:rsidRDefault="00EA3DAD" w:rsidP="00EA3DAD">
      <w:pPr>
        <w:pStyle w:val="B3"/>
      </w:pPr>
      <w:r>
        <w:t>-</w:t>
      </w:r>
      <w:r>
        <w:tab/>
        <w:t>Inter-cell Beam-level measurement prediction for L3 Mobility (UE sided and NW sided model) [RAN2].</w:t>
      </w:r>
    </w:p>
    <w:p w14:paraId="4DB55F30" w14:textId="77777777" w:rsidR="00EA3DAD" w:rsidRDefault="00EA3DAD" w:rsidP="00EA3DAD">
      <w:pPr>
        <w:pStyle w:val="B2"/>
      </w:pPr>
      <w:r>
        <w:t>-</w:t>
      </w:r>
      <w:r>
        <w:tab/>
        <w:t>HO failure/RLF prediction (UE sided model) [RAN2].</w:t>
      </w:r>
    </w:p>
    <w:p w14:paraId="42118CB4" w14:textId="77777777" w:rsidR="00EA3DAD" w:rsidRDefault="00EA3DAD" w:rsidP="00EA3DAD">
      <w:pPr>
        <w:pStyle w:val="B2"/>
      </w:pPr>
      <w:r>
        <w:t>-</w:t>
      </w:r>
      <w:r>
        <w:tab/>
        <w:t>Measurement events prediction (UE sided model) [RAN2].</w:t>
      </w:r>
    </w:p>
    <w:p w14:paraId="364FAE2E" w14:textId="77777777" w:rsidR="00EA3DAD" w:rsidRDefault="00EA3DAD" w:rsidP="00EA3DAD">
      <w:pPr>
        <w:pStyle w:val="B1"/>
      </w:pPr>
      <w:r>
        <w:t>-</w:t>
      </w:r>
      <w:r>
        <w:tab/>
        <w:t>Study the need/benefits of any other UE assistance information for the network side model [RAN2].</w:t>
      </w:r>
    </w:p>
    <w:p w14:paraId="29D9FDEB" w14:textId="77777777" w:rsidR="00EA3DAD" w:rsidRDefault="00EA3DAD" w:rsidP="00EA3DAD">
      <w:pPr>
        <w:pStyle w:val="B1"/>
      </w:pPr>
      <w:r>
        <w:t>-</w:t>
      </w:r>
      <w:r>
        <w:tab/>
        <w:t>The evaluation of the AI/ML aided mobility benefits should consider HO performance KPIs (e.g. Ping-pong HO, HOF/RLF, Time of stay, Handover interruption, prediction accuracy, and measurement reduction) etc.) and complexity trade-offs [RAN2].</w:t>
      </w:r>
    </w:p>
    <w:p w14:paraId="2AEEE6BB" w14:textId="77777777" w:rsidR="00EA3DAD" w:rsidRDefault="00EA3DAD" w:rsidP="00EA3DAD">
      <w:pPr>
        <w:pStyle w:val="B1"/>
      </w:pPr>
      <w:r>
        <w:t>-</w:t>
      </w:r>
      <w:r>
        <w:tab/>
        <w:t>Potential AI mobility specific enhancement should be based on the Rel19 AI/ML-air interface WID general framework (e.g. LCM, performance monitoring etc) [RAN2].</w:t>
      </w:r>
    </w:p>
    <w:p w14:paraId="2A165CEA" w14:textId="77777777" w:rsidR="00EA3DAD" w:rsidRDefault="00EA3DAD" w:rsidP="00EA3DAD">
      <w:pPr>
        <w:pStyle w:val="B1"/>
      </w:pPr>
      <w:r>
        <w:t>-</w:t>
      </w:r>
      <w:r>
        <w:tab/>
        <w:t>Potential specification impacts of AI/ML aided mobility [RAN2].</w:t>
      </w:r>
    </w:p>
    <w:p w14:paraId="36F753B3" w14:textId="77777777" w:rsidR="00EA3DAD" w:rsidRDefault="00EA3DAD" w:rsidP="00EA3DAD">
      <w:pPr>
        <w:pStyle w:val="B1"/>
      </w:pPr>
      <w:r>
        <w:t>-</w:t>
      </w:r>
      <w:r>
        <w:tab/>
        <w:t>Evaluate testability, interoperability, and impacts on RRM requirements and performance [RAN4].</w:t>
      </w:r>
    </w:p>
    <w:p w14:paraId="4952D9EF" w14:textId="77777777" w:rsidR="00EA3DAD" w:rsidRPr="0065629D" w:rsidRDefault="00EA3DAD" w:rsidP="00EA3DAD">
      <w:pPr>
        <w:pStyle w:val="Heading5"/>
      </w:pPr>
      <w:bookmarkStart w:id="446" w:name="_Toc177572097"/>
      <w:bookmarkStart w:id="447" w:name="_Toc177641916"/>
      <w:r w:rsidRPr="0065629D">
        <w:t>5.3.2.2.2</w:t>
      </w:r>
      <w:r w:rsidRPr="0065629D">
        <w:tab/>
        <w:t>Activities summary</w:t>
      </w:r>
      <w:bookmarkEnd w:id="446"/>
      <w:bookmarkEnd w:id="447"/>
    </w:p>
    <w:p w14:paraId="0A7F92D9" w14:textId="77777777" w:rsidR="00EA3DAD" w:rsidRPr="0048650B" w:rsidRDefault="00EA3DAD" w:rsidP="00EA3DAD">
      <w:pPr>
        <w:pStyle w:val="EditorsNote"/>
        <w:rPr>
          <w:rFonts w:eastAsia="DengXian"/>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48650B" w:rsidRDefault="00EA3DAD" w:rsidP="00EA3DAD">
      <w:pPr>
        <w:rPr>
          <w:rFonts w:eastAsia="DengXian"/>
        </w:rPr>
      </w:pPr>
    </w:p>
    <w:p w14:paraId="0D702F5D" w14:textId="77777777" w:rsidR="00EA3DAD" w:rsidRPr="0065629D" w:rsidRDefault="00EA3DAD" w:rsidP="00EA3DAD">
      <w:pPr>
        <w:pStyle w:val="Heading4"/>
      </w:pPr>
      <w:bookmarkStart w:id="448" w:name="_Toc177219307"/>
      <w:bookmarkStart w:id="449" w:name="_Toc177219408"/>
      <w:bookmarkStart w:id="450" w:name="_Toc177219964"/>
      <w:bookmarkStart w:id="451" w:name="_Toc177470600"/>
      <w:bookmarkStart w:id="452" w:name="_Toc177470690"/>
      <w:bookmarkStart w:id="453" w:name="_Toc177572098"/>
      <w:bookmarkStart w:id="454" w:name="_Toc177641917"/>
      <w:r w:rsidRPr="0065629D">
        <w:lastRenderedPageBreak/>
        <w:t>5.3.2.3</w:t>
      </w:r>
      <w:r w:rsidRPr="0065629D">
        <w:tab/>
        <w:t>Rel-18 RAN</w:t>
      </w:r>
      <w:r>
        <w:t xml:space="preserve"> WG</w:t>
      </w:r>
      <w:r w:rsidRPr="0065629D">
        <w:t>3 WID - Artificial Intelligence (AI)/Machine Learning (ML) for NG-RAN (NR_AIML_NGRAN-Core)</w:t>
      </w:r>
      <w:bookmarkEnd w:id="448"/>
      <w:bookmarkEnd w:id="449"/>
      <w:bookmarkEnd w:id="450"/>
      <w:bookmarkEnd w:id="451"/>
      <w:bookmarkEnd w:id="452"/>
      <w:bookmarkEnd w:id="453"/>
      <w:bookmarkEnd w:id="454"/>
    </w:p>
    <w:p w14:paraId="23D5BDD5" w14:textId="77777777" w:rsidR="00EA3DAD" w:rsidRPr="0065629D" w:rsidRDefault="00EA3DAD" w:rsidP="00EA3DAD">
      <w:pPr>
        <w:pStyle w:val="Heading5"/>
      </w:pPr>
      <w:bookmarkStart w:id="455" w:name="_Toc177219308"/>
      <w:bookmarkStart w:id="456" w:name="_Toc177219409"/>
      <w:bookmarkStart w:id="457" w:name="_Toc177219965"/>
      <w:bookmarkStart w:id="458" w:name="_Toc177470601"/>
      <w:bookmarkStart w:id="459" w:name="_Toc177470691"/>
      <w:bookmarkStart w:id="460" w:name="_Toc177572099"/>
      <w:bookmarkStart w:id="461" w:name="_Toc177641918"/>
      <w:r w:rsidRPr="0065629D">
        <w:t>5.3.2.3.1</w:t>
      </w:r>
      <w:r w:rsidRPr="0065629D">
        <w:tab/>
        <w:t>Description</w:t>
      </w:r>
      <w:bookmarkEnd w:id="455"/>
      <w:bookmarkEnd w:id="456"/>
      <w:bookmarkEnd w:id="457"/>
      <w:bookmarkEnd w:id="458"/>
      <w:bookmarkEnd w:id="459"/>
      <w:bookmarkEnd w:id="460"/>
      <w:bookmarkEnd w:id="461"/>
    </w:p>
    <w:p w14:paraId="59E04CF3" w14:textId="77777777" w:rsidR="00EA3DAD" w:rsidRDefault="00EA3DAD" w:rsidP="00EA3DAD">
      <w:r>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Default="00EA3DAD" w:rsidP="00EA3DAD">
      <w:r>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Default="00EA3DAD" w:rsidP="00EA3DAD">
      <w:r>
        <w:t>Support of AI/ML in NG-RAN requires inputs from neighbour NG-RAN nodes (e.g. predicted information, feedback information, measurements) and/or UEs (e.g. measurement results).</w:t>
      </w:r>
    </w:p>
    <w:p w14:paraId="2D7808AB" w14:textId="77777777" w:rsidR="00EA3DAD" w:rsidRDefault="00EA3DAD" w:rsidP="00EA3DAD">
      <w:r>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Default="00EA3DAD" w:rsidP="00EA3DAD">
      <w:r>
        <w:t>Support of AI/ML in NG-RAN does not apply to ng-eNB.</w:t>
      </w:r>
    </w:p>
    <w:p w14:paraId="73C71463" w14:textId="77777777" w:rsidR="00EA3DAD" w:rsidRDefault="00EA3DAD" w:rsidP="00EA3DAD">
      <w:r>
        <w:t>For the deployment of AI/ML in NG-RAN, the following scenarios may be supported:</w:t>
      </w:r>
    </w:p>
    <w:p w14:paraId="37660749" w14:textId="77777777" w:rsidR="00EA3DAD" w:rsidRDefault="00EA3DAD" w:rsidP="00EA3DAD">
      <w:pPr>
        <w:pStyle w:val="B1"/>
      </w:pPr>
      <w:r>
        <w:t>-</w:t>
      </w:r>
      <w:r>
        <w:tab/>
        <w:t>AI/ML Model Training is located in the OAM and AI/ML Model Inference is located in the NG-RAN node.</w:t>
      </w:r>
    </w:p>
    <w:p w14:paraId="603255F5" w14:textId="77777777" w:rsidR="00EA3DAD" w:rsidRDefault="00EA3DAD" w:rsidP="00EA3DAD">
      <w:pPr>
        <w:pStyle w:val="B1"/>
      </w:pPr>
      <w:r>
        <w:t>-</w:t>
      </w:r>
      <w:r>
        <w:tab/>
        <w:t>AI/ML Model Training and AI/ML Model Inference are both located in the NG-RAN node.</w:t>
      </w:r>
    </w:p>
    <w:p w14:paraId="06187B10" w14:textId="77777777" w:rsidR="00EA3DAD" w:rsidRPr="0065629D" w:rsidRDefault="00EA3DAD" w:rsidP="00EA3DAD">
      <w:pPr>
        <w:pStyle w:val="Heading5"/>
      </w:pPr>
      <w:bookmarkStart w:id="462" w:name="_Toc177572100"/>
      <w:bookmarkStart w:id="463" w:name="_Toc177641919"/>
      <w:r w:rsidRPr="0065629D">
        <w:t>5.3.2.3.2</w:t>
      </w:r>
      <w:r w:rsidRPr="0065629D">
        <w:tab/>
        <w:t>Activities summary</w:t>
      </w:r>
      <w:bookmarkEnd w:id="462"/>
      <w:bookmarkEnd w:id="463"/>
    </w:p>
    <w:p w14:paraId="7435CD3B" w14:textId="77777777" w:rsidR="00EA3DAD" w:rsidRPr="0048650B" w:rsidRDefault="00EA3DAD" w:rsidP="00EA3DAD">
      <w:pPr>
        <w:pStyle w:val="EditorsNote"/>
        <w:rPr>
          <w:rFonts w:eastAsia="DengXian"/>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F0F4805" w14:textId="77777777" w:rsidR="00EA3DAD" w:rsidRPr="0065629D" w:rsidRDefault="00EA3DAD" w:rsidP="00EA3DAD">
      <w:pPr>
        <w:rPr>
          <w:rFonts w:eastAsia="DengXian"/>
        </w:rPr>
      </w:pPr>
    </w:p>
    <w:p w14:paraId="184ABDC3" w14:textId="77777777" w:rsidR="00EA3DAD" w:rsidRPr="0065629D" w:rsidRDefault="00EA3DAD" w:rsidP="00EA3DAD">
      <w:pPr>
        <w:pStyle w:val="Heading4"/>
      </w:pPr>
      <w:bookmarkStart w:id="464" w:name="_Toc177219309"/>
      <w:bookmarkStart w:id="465" w:name="_Toc177219410"/>
      <w:bookmarkStart w:id="466" w:name="_Toc177219966"/>
      <w:bookmarkStart w:id="467" w:name="_Toc177470602"/>
      <w:bookmarkStart w:id="468" w:name="_Toc177470692"/>
      <w:bookmarkStart w:id="469" w:name="_Toc177572101"/>
      <w:bookmarkStart w:id="470" w:name="_Toc177641920"/>
      <w:r w:rsidRPr="0065629D">
        <w:t>5.3.2.4</w:t>
      </w:r>
      <w:r w:rsidRPr="0065629D">
        <w:tab/>
        <w:t>Rel-19 RAN</w:t>
      </w:r>
      <w:r>
        <w:t xml:space="preserve"> WG</w:t>
      </w:r>
      <w:r w:rsidRPr="0065629D">
        <w:t>3 SID - Enhancements for Artificial Intelligence (AI)/Machine Learning (ML) for NG-RAN (FS_NR_AIML_NGRAN_enh)</w:t>
      </w:r>
      <w:bookmarkEnd w:id="464"/>
      <w:bookmarkEnd w:id="465"/>
      <w:bookmarkEnd w:id="466"/>
      <w:bookmarkEnd w:id="467"/>
      <w:bookmarkEnd w:id="468"/>
      <w:bookmarkEnd w:id="469"/>
      <w:bookmarkEnd w:id="470"/>
    </w:p>
    <w:p w14:paraId="065EA26F" w14:textId="77777777" w:rsidR="00EA3DAD" w:rsidRPr="0065629D" w:rsidRDefault="00EA3DAD" w:rsidP="00EA3DAD">
      <w:pPr>
        <w:pStyle w:val="Heading5"/>
      </w:pPr>
      <w:bookmarkStart w:id="471" w:name="_Toc177219310"/>
      <w:bookmarkStart w:id="472" w:name="_Toc177219411"/>
      <w:bookmarkStart w:id="473" w:name="_Toc177219967"/>
      <w:bookmarkStart w:id="474" w:name="_Toc177470603"/>
      <w:bookmarkStart w:id="475" w:name="_Toc177470693"/>
      <w:bookmarkStart w:id="476" w:name="_Toc177572102"/>
      <w:bookmarkStart w:id="477" w:name="_Toc177641921"/>
      <w:r w:rsidRPr="0065629D">
        <w:t>5.3.2.4.1</w:t>
      </w:r>
      <w:r w:rsidRPr="0065629D">
        <w:tab/>
        <w:t>Description</w:t>
      </w:r>
      <w:bookmarkEnd w:id="471"/>
      <w:bookmarkEnd w:id="472"/>
      <w:bookmarkEnd w:id="473"/>
      <w:bookmarkEnd w:id="474"/>
      <w:bookmarkEnd w:id="475"/>
      <w:bookmarkEnd w:id="476"/>
      <w:bookmarkEnd w:id="477"/>
    </w:p>
    <w:p w14:paraId="778A1F76" w14:textId="77777777" w:rsidR="00EA3DAD" w:rsidRDefault="00EA3DAD" w:rsidP="00EA3DAD">
      <w:r>
        <w:t>The objective of this study is to further investigate new AI/ML based use cases and identify enhancements to support AI/ML functionality, and further discussions on the Rel-18 leftovers. The detailed objectives of the study are listed as follows:</w:t>
      </w:r>
    </w:p>
    <w:p w14:paraId="08E5F957" w14:textId="77777777" w:rsidR="00EA3DAD" w:rsidRDefault="00EA3DAD" w:rsidP="00EA3DAD">
      <w:pPr>
        <w:pStyle w:val="B1"/>
      </w:pPr>
      <w:r>
        <w:t>-</w:t>
      </w:r>
      <w:r>
        <w:tab/>
        <w:t>Study two new AI/ML based use cases, i.e. Network Slicing and CCO, with existing NG-RAN interfaces and architecture (including non-split architecture and split architecture).</w:t>
      </w:r>
    </w:p>
    <w:p w14:paraId="799B41AA" w14:textId="77777777" w:rsidR="00EA3DAD" w:rsidRDefault="00EA3DAD" w:rsidP="00EA3DAD">
      <w:pPr>
        <w:pStyle w:val="B1"/>
      </w:pPr>
      <w:r>
        <w:t>-</w:t>
      </w:r>
      <w:r>
        <w:tab/>
        <w:t>Rel-18 leftovers as candidates for normative work, based on the Rel-18 principles, as follows:</w:t>
      </w:r>
    </w:p>
    <w:p w14:paraId="54330666" w14:textId="77777777" w:rsidR="00EA3DAD" w:rsidRDefault="00EA3DAD" w:rsidP="00EA3DAD">
      <w:pPr>
        <w:pStyle w:val="B2"/>
      </w:pPr>
      <w:r>
        <w:t>-</w:t>
      </w:r>
      <w:r>
        <w:tab/>
        <w:t>Mobility optimization for NR-DC.</w:t>
      </w:r>
    </w:p>
    <w:p w14:paraId="448969C5" w14:textId="77777777" w:rsidR="00EA3DAD" w:rsidRDefault="00EA3DAD" w:rsidP="00EA3DAD">
      <w:pPr>
        <w:pStyle w:val="B2"/>
      </w:pPr>
      <w:r>
        <w:t>-</w:t>
      </w:r>
      <w:r>
        <w:tab/>
        <w:t>Split architecture support for Rel-18 use cases based on the conclusions from Rel-18 WI.</w:t>
      </w:r>
    </w:p>
    <w:p w14:paraId="66AB87ED" w14:textId="77777777" w:rsidR="00EA3DAD" w:rsidRDefault="00EA3DAD" w:rsidP="00EA3DAD">
      <w:pPr>
        <w:pStyle w:val="B2"/>
      </w:pPr>
      <w:r>
        <w:t>-</w:t>
      </w:r>
      <w:r>
        <w:tab/>
        <w:t>Energy Saving enhancements, e.g. Energy Cost Prediction.</w:t>
      </w:r>
    </w:p>
    <w:p w14:paraId="5D8A7560" w14:textId="77777777" w:rsidR="00EA3DAD" w:rsidRDefault="00EA3DAD" w:rsidP="00EA3DAD">
      <w:pPr>
        <w:pStyle w:val="B2"/>
      </w:pPr>
      <w:r>
        <w:t>-</w:t>
      </w:r>
      <w:r>
        <w:tab/>
        <w:t>Continuous MDT collection targeting the same UE across RRC states.</w:t>
      </w:r>
    </w:p>
    <w:p w14:paraId="23C5BB65" w14:textId="77777777" w:rsidR="00EA3DAD" w:rsidRDefault="00EA3DAD" w:rsidP="00EA3DAD">
      <w:pPr>
        <w:pStyle w:val="B2"/>
      </w:pPr>
      <w:r>
        <w:t>-</w:t>
      </w:r>
      <w:r>
        <w:tab/>
        <w:t>Multi-hop UE trajectory across gNBs.</w:t>
      </w:r>
    </w:p>
    <w:p w14:paraId="73B2CB29" w14:textId="77777777" w:rsidR="00EA3DAD" w:rsidRPr="0065629D" w:rsidRDefault="00EA3DAD" w:rsidP="00EA3DAD">
      <w:pPr>
        <w:pStyle w:val="Heading5"/>
      </w:pPr>
      <w:bookmarkStart w:id="478" w:name="_Toc177572103"/>
      <w:bookmarkStart w:id="479" w:name="_Toc177641922"/>
      <w:r w:rsidRPr="0065629D">
        <w:lastRenderedPageBreak/>
        <w:t>5.3.2.4.2</w:t>
      </w:r>
      <w:r w:rsidRPr="0065629D">
        <w:tab/>
        <w:t>Activities summary</w:t>
      </w:r>
      <w:bookmarkEnd w:id="478"/>
      <w:bookmarkEnd w:id="479"/>
    </w:p>
    <w:p w14:paraId="2D28C9F3" w14:textId="77777777" w:rsidR="00EA3DAD" w:rsidRPr="0048650B" w:rsidRDefault="00EA3DAD" w:rsidP="00EA3DAD">
      <w:pPr>
        <w:pStyle w:val="EditorsNote"/>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0D8320B" w14:textId="77777777" w:rsidR="00EA3DAD" w:rsidRPr="0048650B" w:rsidRDefault="00EA3DAD" w:rsidP="00EA3DAD"/>
    <w:p w14:paraId="51047D67" w14:textId="77777777" w:rsidR="00EA3DAD" w:rsidRPr="0048650B" w:rsidRDefault="00EA3DAD" w:rsidP="00EA3DAD">
      <w:pPr>
        <w:pStyle w:val="Heading1"/>
      </w:pPr>
      <w:bookmarkStart w:id="480" w:name="_Toc177219318"/>
      <w:bookmarkStart w:id="481" w:name="_Toc177219419"/>
      <w:bookmarkStart w:id="482" w:name="_Toc177219975"/>
      <w:bookmarkStart w:id="483" w:name="_Toc177470605"/>
      <w:bookmarkStart w:id="484" w:name="_Toc177470695"/>
      <w:bookmarkStart w:id="485" w:name="_Toc177572104"/>
      <w:bookmarkStart w:id="486" w:name="_Toc177641923"/>
      <w:r w:rsidRPr="0048650B">
        <w:t>6</w:t>
      </w:r>
      <w:r w:rsidRPr="0048650B">
        <w:tab/>
        <w:t>Analysis on AI/ML across 3GPP</w:t>
      </w:r>
      <w:bookmarkEnd w:id="480"/>
      <w:bookmarkEnd w:id="481"/>
      <w:bookmarkEnd w:id="482"/>
      <w:bookmarkEnd w:id="483"/>
      <w:bookmarkEnd w:id="484"/>
      <w:bookmarkEnd w:id="485"/>
      <w:bookmarkEnd w:id="486"/>
    </w:p>
    <w:p w14:paraId="344BB51B" w14:textId="77777777" w:rsidR="00EA3DAD" w:rsidRPr="0065629D" w:rsidRDefault="00EA3DAD" w:rsidP="00EA3DAD">
      <w:pPr>
        <w:pStyle w:val="Heading2"/>
      </w:pPr>
      <w:bookmarkStart w:id="487" w:name="_Toc177219319"/>
      <w:bookmarkStart w:id="488" w:name="_Toc177219420"/>
      <w:bookmarkStart w:id="489" w:name="_Toc177219976"/>
      <w:bookmarkStart w:id="490" w:name="_Toc177470606"/>
      <w:bookmarkStart w:id="491" w:name="_Toc177470696"/>
      <w:bookmarkStart w:id="492" w:name="_Toc177572105"/>
      <w:bookmarkStart w:id="493" w:name="_Toc177641924"/>
      <w:r w:rsidRPr="0065629D">
        <w:t>6.1</w:t>
      </w:r>
      <w:r>
        <w:tab/>
      </w:r>
      <w:r w:rsidRPr="0065629D">
        <w:t>General</w:t>
      </w:r>
      <w:bookmarkEnd w:id="487"/>
      <w:bookmarkEnd w:id="488"/>
      <w:bookmarkEnd w:id="489"/>
      <w:bookmarkEnd w:id="490"/>
      <w:bookmarkEnd w:id="491"/>
      <w:bookmarkEnd w:id="492"/>
      <w:bookmarkEnd w:id="493"/>
    </w:p>
    <w:p w14:paraId="576F9ABC" w14:textId="77777777" w:rsidR="00EA3DAD" w:rsidRPr="0065629D" w:rsidRDefault="00EA3DAD" w:rsidP="00EA3DAD">
      <w:r w:rsidRPr="0065629D">
        <w:t xml:space="preserve">This clause will identify </w:t>
      </w:r>
      <w:r>
        <w:t>any potential misalignments and inconsistencies for AI/ML across 3GPP, based on clause 5.</w:t>
      </w:r>
    </w:p>
    <w:p w14:paraId="6F8FF489" w14:textId="77777777" w:rsidR="00EA3DAD" w:rsidRPr="0065629D" w:rsidRDefault="00EA3DAD" w:rsidP="00EA3DAD">
      <w:pPr>
        <w:pStyle w:val="NO"/>
      </w:pPr>
      <w:r w:rsidRPr="0065629D">
        <w:t>NOTE:</w:t>
      </w:r>
      <w:r>
        <w:tab/>
      </w:r>
      <w:r w:rsidRPr="0065629D">
        <w:t>Any RAN related aspects are subject to early coordination and feedback from TSG</w:t>
      </w:r>
      <w:r>
        <w:t> </w:t>
      </w:r>
      <w:r w:rsidRPr="0065629D">
        <w:t>RAN.</w:t>
      </w:r>
    </w:p>
    <w:p w14:paraId="00A52E99" w14:textId="77777777" w:rsidR="00EA3DAD" w:rsidRPr="0065629D" w:rsidRDefault="00EA3DAD" w:rsidP="00EA3DAD">
      <w:pPr>
        <w:pStyle w:val="Heading2"/>
      </w:pPr>
      <w:bookmarkStart w:id="494" w:name="_Toc177219320"/>
      <w:bookmarkStart w:id="495" w:name="_Toc177219421"/>
      <w:bookmarkStart w:id="496" w:name="_Toc177219977"/>
      <w:bookmarkStart w:id="497" w:name="_Toc177470607"/>
      <w:bookmarkStart w:id="498" w:name="_Toc177470697"/>
      <w:bookmarkStart w:id="499" w:name="_Toc177572106"/>
      <w:bookmarkStart w:id="500" w:name="_Toc177641925"/>
      <w:r w:rsidRPr="0065629D">
        <w:t>6.2</w:t>
      </w:r>
      <w:r w:rsidRPr="0065629D">
        <w:tab/>
        <w:t>AI/ML related</w:t>
      </w:r>
      <w:r w:rsidRPr="0065629D" w:rsidDel="004C1470">
        <w:t xml:space="preserve"> </w:t>
      </w:r>
      <w:r w:rsidRPr="0065629D">
        <w:t>terminology</w:t>
      </w:r>
      <w:bookmarkEnd w:id="494"/>
      <w:bookmarkEnd w:id="495"/>
      <w:bookmarkEnd w:id="496"/>
      <w:bookmarkEnd w:id="497"/>
      <w:bookmarkEnd w:id="498"/>
      <w:bookmarkEnd w:id="499"/>
      <w:bookmarkEnd w:id="500"/>
    </w:p>
    <w:p w14:paraId="5BF95CC0" w14:textId="77777777" w:rsidR="00EA3DAD" w:rsidRPr="0065629D" w:rsidRDefault="00EA3DAD" w:rsidP="00EA3DAD">
      <w:pPr>
        <w:pStyle w:val="Heading3"/>
      </w:pPr>
      <w:bookmarkStart w:id="501" w:name="_Toc177572107"/>
      <w:bookmarkStart w:id="502" w:name="_Toc177219334"/>
      <w:bookmarkStart w:id="503" w:name="_Toc177219435"/>
      <w:bookmarkStart w:id="504" w:name="_Toc177219991"/>
      <w:bookmarkStart w:id="505" w:name="_Toc177470608"/>
      <w:bookmarkStart w:id="506" w:name="_Toc177470698"/>
      <w:bookmarkStart w:id="507" w:name="_Toc177641926"/>
      <w:r w:rsidRPr="0065629D">
        <w:t>6.2.</w:t>
      </w:r>
      <w:r>
        <w:t>1</w:t>
      </w:r>
      <w:r w:rsidRPr="0065629D">
        <w:tab/>
        <w:t>Analysis on terminology consistency</w:t>
      </w:r>
      <w:bookmarkEnd w:id="501"/>
      <w:bookmarkEnd w:id="502"/>
      <w:bookmarkEnd w:id="503"/>
      <w:bookmarkEnd w:id="504"/>
      <w:bookmarkEnd w:id="505"/>
      <w:bookmarkEnd w:id="506"/>
      <w:bookmarkEnd w:id="507"/>
    </w:p>
    <w:p w14:paraId="0868224C" w14:textId="77777777" w:rsidR="00EA3DAD" w:rsidRPr="0065629D" w:rsidRDefault="00EA3DAD" w:rsidP="00EA3DAD">
      <w:r w:rsidRPr="0065629D">
        <w:t xml:space="preserve">This clause </w:t>
      </w:r>
      <w:r>
        <w:t>identifies any potential misalignments and inconsistencies for AI/ML terminology across 3GPP, based on clause 5.</w:t>
      </w:r>
    </w:p>
    <w:p w14:paraId="1DF875CF" w14:textId="77777777" w:rsidR="00EA3DAD" w:rsidRPr="003A2513" w:rsidRDefault="00EA3DAD" w:rsidP="00EA3DAD">
      <w:pPr>
        <w:pStyle w:val="Heading4"/>
      </w:pPr>
      <w:bookmarkStart w:id="508" w:name="_Toc177219322"/>
      <w:bookmarkStart w:id="509" w:name="_Toc177219423"/>
      <w:bookmarkStart w:id="510" w:name="_Toc177219979"/>
      <w:bookmarkStart w:id="511" w:name="_Toc177470609"/>
      <w:bookmarkStart w:id="512" w:name="_Toc177470699"/>
      <w:bookmarkStart w:id="513" w:name="_Toc177572108"/>
      <w:bookmarkStart w:id="514" w:name="_Toc177641927"/>
      <w:r w:rsidRPr="003A2513">
        <w:t>6.2.1.1</w:t>
      </w:r>
      <w:r w:rsidRPr="003A2513">
        <w:tab/>
        <w:t>Analysis on ML model</w:t>
      </w:r>
      <w:bookmarkEnd w:id="508"/>
      <w:bookmarkEnd w:id="509"/>
      <w:bookmarkEnd w:id="510"/>
      <w:bookmarkEnd w:id="511"/>
      <w:bookmarkEnd w:id="512"/>
      <w:bookmarkEnd w:id="513"/>
      <w:bookmarkEnd w:id="514"/>
    </w:p>
    <w:p w14:paraId="5FCC4284" w14:textId="77777777" w:rsidR="00EA3DAD" w:rsidRPr="0048650B" w:rsidRDefault="00EA3DAD" w:rsidP="00EA3DAD">
      <w:r>
        <w:t>The term 'ML model' has been defined differently by SA WG5, SA WG6 and RAN WG1, as illustrated in Table 6.2.1.1-1.</w:t>
      </w:r>
    </w:p>
    <w:p w14:paraId="3A20A442" w14:textId="77777777" w:rsidR="00EA3DAD" w:rsidRDefault="00EA3DAD" w:rsidP="00EA3DAD">
      <w:pPr>
        <w:pStyle w:val="EditorsNote"/>
      </w:pPr>
      <w:r>
        <w:t>Editor's note:</w:t>
      </w:r>
      <w:r>
        <w:tab/>
        <w:t>Further analysis may be needed, e.g. to determine whether a unified definition can be derived.</w:t>
      </w:r>
    </w:p>
    <w:p w14:paraId="114A5DCF" w14:textId="77777777" w:rsidR="00EA3DAD" w:rsidRPr="0065629D" w:rsidRDefault="00EA3DAD" w:rsidP="00EA3DAD">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48650B" w14:paraId="07813D34" w14:textId="77777777" w:rsidTr="00AC5BAF">
        <w:tc>
          <w:tcPr>
            <w:tcW w:w="2547" w:type="dxa"/>
            <w:shd w:val="clear" w:color="auto" w:fill="auto"/>
          </w:tcPr>
          <w:p w14:paraId="6CFD7BE7" w14:textId="77777777" w:rsidR="00EA3DAD" w:rsidRPr="0048650B" w:rsidRDefault="00EA3DAD" w:rsidP="00AC5BAF">
            <w:pPr>
              <w:pStyle w:val="TAH"/>
            </w:pPr>
            <w:r w:rsidRPr="0048650B">
              <w:t>TSG (TS/TR)</w:t>
            </w:r>
          </w:p>
        </w:tc>
        <w:tc>
          <w:tcPr>
            <w:tcW w:w="7084" w:type="dxa"/>
            <w:shd w:val="clear" w:color="auto" w:fill="auto"/>
          </w:tcPr>
          <w:p w14:paraId="5387457A" w14:textId="77777777" w:rsidR="00EA3DAD" w:rsidRPr="0048650B" w:rsidRDefault="00EA3DAD" w:rsidP="00AC5BAF">
            <w:pPr>
              <w:pStyle w:val="TAH"/>
            </w:pPr>
            <w:r w:rsidRPr="0048650B">
              <w:t>ML model</w:t>
            </w:r>
          </w:p>
        </w:tc>
      </w:tr>
      <w:tr w:rsidR="00EA3DAD" w:rsidRPr="0048650B" w14:paraId="0E2BEBF3" w14:textId="77777777" w:rsidTr="00AC5BAF">
        <w:tc>
          <w:tcPr>
            <w:tcW w:w="2547" w:type="dxa"/>
            <w:shd w:val="clear" w:color="auto" w:fill="auto"/>
          </w:tcPr>
          <w:p w14:paraId="0415AC3E" w14:textId="77777777" w:rsidR="00EA3DAD" w:rsidRPr="0048650B" w:rsidRDefault="00EA3DAD" w:rsidP="00AC5BAF">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4E7D6A6A" w14:textId="77777777" w:rsidR="00EA3DAD" w:rsidRPr="0048650B" w:rsidRDefault="00EA3DAD" w:rsidP="00AC5BAF">
            <w:pPr>
              <w:pStyle w:val="TAL"/>
            </w:pPr>
            <w:r w:rsidRPr="0048650B">
              <w:t>A manageable representation of an ML model algorithm.</w:t>
            </w:r>
          </w:p>
          <w:p w14:paraId="3C683E92" w14:textId="77777777" w:rsidR="00EA3DAD" w:rsidRPr="0048650B" w:rsidRDefault="00EA3DAD" w:rsidP="00AC5BAF">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6354D9F" w14:textId="77777777" w:rsidR="00EA3DAD" w:rsidRPr="0048650B" w:rsidRDefault="00EA3DAD" w:rsidP="00AC5BAF">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45EF736D" w14:textId="77777777" w:rsidR="00EA3DAD" w:rsidRPr="0048650B" w:rsidRDefault="00EA3DAD" w:rsidP="00AC5BAF">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EA3DAD" w:rsidRPr="0048650B" w14:paraId="0624AF67" w14:textId="77777777" w:rsidTr="00AC5BAF">
        <w:tc>
          <w:tcPr>
            <w:tcW w:w="2547" w:type="dxa"/>
            <w:shd w:val="clear" w:color="auto" w:fill="auto"/>
          </w:tcPr>
          <w:p w14:paraId="46078A77" w14:textId="77777777" w:rsidR="00EA3DAD" w:rsidRPr="0048650B" w:rsidRDefault="00EA3DAD" w:rsidP="00AC5BAF">
            <w:pPr>
              <w:pStyle w:val="TAL"/>
            </w:pPr>
            <w:r w:rsidRPr="0048650B">
              <w:t>SA</w:t>
            </w:r>
            <w:r>
              <w:t> WG</w:t>
            </w:r>
            <w:r w:rsidRPr="0048650B">
              <w:t xml:space="preserve">6 </w:t>
            </w:r>
            <w:r>
              <w:t>TR </w:t>
            </w:r>
            <w:r w:rsidRPr="0048650B">
              <w:t>23.700-82</w:t>
            </w:r>
            <w:r>
              <w:t> [</w:t>
            </w:r>
            <w:r w:rsidRPr="0048650B">
              <w:t>7]</w:t>
            </w:r>
          </w:p>
        </w:tc>
        <w:tc>
          <w:tcPr>
            <w:tcW w:w="7084" w:type="dxa"/>
            <w:shd w:val="clear" w:color="auto" w:fill="auto"/>
          </w:tcPr>
          <w:p w14:paraId="2A57D21F" w14:textId="77777777" w:rsidR="00EA3DAD" w:rsidRPr="0048650B" w:rsidRDefault="00EA3DAD" w:rsidP="00AC5BAF">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EA3DAD" w:rsidRPr="0048650B" w14:paraId="3F30038F" w14:textId="77777777" w:rsidTr="00AC5BAF">
        <w:tc>
          <w:tcPr>
            <w:tcW w:w="2547" w:type="dxa"/>
            <w:shd w:val="clear" w:color="auto" w:fill="auto"/>
          </w:tcPr>
          <w:p w14:paraId="4869C87A" w14:textId="77777777" w:rsidR="00EA3DAD" w:rsidRPr="0048650B" w:rsidRDefault="00EA3DAD" w:rsidP="00AC5BAF">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D3CC3CB" w14:textId="77777777" w:rsidR="00EA3DAD" w:rsidRPr="0048650B" w:rsidRDefault="00EA3DAD" w:rsidP="00AC5BAF">
            <w:pPr>
              <w:pStyle w:val="TAL"/>
            </w:pPr>
            <w:r w:rsidRPr="0048650B">
              <w:t>A data driven algorithm that applies AI/ML techniques to generate a set of outputs based on a set of inputs.</w:t>
            </w:r>
          </w:p>
        </w:tc>
      </w:tr>
    </w:tbl>
    <w:p w14:paraId="3005635C" w14:textId="77777777" w:rsidR="00EA3DAD" w:rsidRPr="0065629D" w:rsidRDefault="00EA3DAD" w:rsidP="00EA3DAD"/>
    <w:p w14:paraId="59C1952A" w14:textId="77777777" w:rsidR="00EA3DAD" w:rsidRPr="003A2513" w:rsidRDefault="00EA3DAD" w:rsidP="00EA3DAD">
      <w:pPr>
        <w:pStyle w:val="Heading4"/>
      </w:pPr>
      <w:bookmarkStart w:id="515" w:name="_Toc177219323"/>
      <w:bookmarkStart w:id="516" w:name="_Toc177219424"/>
      <w:bookmarkStart w:id="517" w:name="_Toc177219980"/>
      <w:bookmarkStart w:id="518" w:name="_Toc177470610"/>
      <w:bookmarkStart w:id="519" w:name="_Toc177470700"/>
      <w:bookmarkStart w:id="520" w:name="_Toc177572109"/>
      <w:bookmarkStart w:id="521" w:name="_Toc177641928"/>
      <w:r w:rsidRPr="003A2513">
        <w:t>6.2.1.2</w:t>
      </w:r>
      <w:r w:rsidRPr="003A2513">
        <w:tab/>
        <w:t>Analysis on ML model training</w:t>
      </w:r>
      <w:bookmarkEnd w:id="515"/>
      <w:bookmarkEnd w:id="516"/>
      <w:bookmarkEnd w:id="517"/>
      <w:bookmarkEnd w:id="518"/>
      <w:bookmarkEnd w:id="519"/>
      <w:bookmarkEnd w:id="520"/>
      <w:bookmarkEnd w:id="521"/>
    </w:p>
    <w:p w14:paraId="728456CE" w14:textId="77777777" w:rsidR="00EA3DAD" w:rsidRPr="003A2513" w:rsidRDefault="00EA3DAD" w:rsidP="00EA3DAD">
      <w:r>
        <w:t>The term 'ML model training' has been defined differently by SA WG5, SA WG6 and RAN WG1, as illustrated in Table 6.2.1.2-1. RAN WG3 follows the definition of SA WG5.</w:t>
      </w:r>
    </w:p>
    <w:p w14:paraId="5A0301EA" w14:textId="77777777" w:rsidR="00EA3DAD" w:rsidRDefault="00EA3DAD" w:rsidP="00EA3DAD">
      <w:pPr>
        <w:pStyle w:val="EditorsNote"/>
      </w:pPr>
      <w:r>
        <w:t>Editor's note:</w:t>
      </w:r>
      <w:r>
        <w:tab/>
        <w:t>Further analysis may be needed, e.g. to determine whether a unified definition can be derived.</w:t>
      </w:r>
    </w:p>
    <w:p w14:paraId="406D4932" w14:textId="77777777" w:rsidR="00EA3DAD" w:rsidRPr="0065629D" w:rsidRDefault="00EA3DAD" w:rsidP="00EA3DAD">
      <w:pPr>
        <w:pStyle w:val="TH"/>
      </w:pPr>
      <w:r>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7A9CE7E" w14:textId="77777777" w:rsidTr="00AC5BAF">
        <w:tc>
          <w:tcPr>
            <w:tcW w:w="2547" w:type="dxa"/>
            <w:shd w:val="clear" w:color="auto" w:fill="auto"/>
          </w:tcPr>
          <w:p w14:paraId="3B9DDF2D" w14:textId="77777777" w:rsidR="00EA3DAD" w:rsidRPr="003A2513" w:rsidRDefault="00EA3DAD" w:rsidP="00AC5BAF">
            <w:pPr>
              <w:pStyle w:val="TAH"/>
            </w:pPr>
            <w:r w:rsidRPr="003A2513">
              <w:t>TSG (TS/TR)</w:t>
            </w:r>
          </w:p>
        </w:tc>
        <w:tc>
          <w:tcPr>
            <w:tcW w:w="7084" w:type="dxa"/>
            <w:shd w:val="clear" w:color="auto" w:fill="auto"/>
          </w:tcPr>
          <w:p w14:paraId="32879D49" w14:textId="77777777" w:rsidR="00EA3DAD" w:rsidRPr="003A2513" w:rsidRDefault="00EA3DAD" w:rsidP="00AC5BAF">
            <w:pPr>
              <w:pStyle w:val="TAH"/>
            </w:pPr>
            <w:r w:rsidRPr="003A2513">
              <w:t>ML model training</w:t>
            </w:r>
          </w:p>
        </w:tc>
      </w:tr>
      <w:tr w:rsidR="00EA3DAD" w:rsidRPr="003A2513" w14:paraId="2811DF38" w14:textId="77777777" w:rsidTr="00AC5BAF">
        <w:tc>
          <w:tcPr>
            <w:tcW w:w="2547" w:type="dxa"/>
            <w:shd w:val="clear" w:color="auto" w:fill="auto"/>
          </w:tcPr>
          <w:p w14:paraId="68636A7F" w14:textId="77777777" w:rsidR="00EA3DAD" w:rsidRPr="003A2513" w:rsidRDefault="00EA3DAD" w:rsidP="00AC5BAF">
            <w:pPr>
              <w:pStyle w:val="TAL"/>
            </w:pPr>
            <w:r w:rsidRPr="003A2513">
              <w:t>SA WG5 TS 28.105 [9]</w:t>
            </w:r>
          </w:p>
        </w:tc>
        <w:tc>
          <w:tcPr>
            <w:tcW w:w="7084" w:type="dxa"/>
            <w:shd w:val="clear" w:color="auto" w:fill="auto"/>
          </w:tcPr>
          <w:p w14:paraId="48F98937" w14:textId="77777777" w:rsidR="00EA3DAD" w:rsidRPr="003A2513" w:rsidRDefault="00EA3DAD" w:rsidP="00AC5BAF">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3A2513" w14:paraId="55AAA230" w14:textId="77777777" w:rsidTr="00AC5BAF">
        <w:tc>
          <w:tcPr>
            <w:tcW w:w="2547" w:type="dxa"/>
            <w:shd w:val="clear" w:color="auto" w:fill="auto"/>
          </w:tcPr>
          <w:p w14:paraId="50AD31D2" w14:textId="77777777" w:rsidR="00EA3DAD" w:rsidRPr="003A2513" w:rsidRDefault="00EA3DAD" w:rsidP="00AC5BAF">
            <w:pPr>
              <w:pStyle w:val="TAL"/>
            </w:pPr>
            <w:r w:rsidRPr="003A2513">
              <w:t>SA WG6 TR 23.700-82 [7]</w:t>
            </w:r>
          </w:p>
        </w:tc>
        <w:tc>
          <w:tcPr>
            <w:tcW w:w="7084" w:type="dxa"/>
            <w:shd w:val="clear" w:color="auto" w:fill="auto"/>
          </w:tcPr>
          <w:p w14:paraId="1F5D3443" w14:textId="77777777" w:rsidR="00EA3DAD" w:rsidRPr="003A2513" w:rsidRDefault="00EA3DAD" w:rsidP="00AC5BAF">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EA3DAD" w:rsidRPr="003A2513" w14:paraId="0CAE3DB3" w14:textId="77777777" w:rsidTr="00AC5BAF">
        <w:tc>
          <w:tcPr>
            <w:tcW w:w="2547" w:type="dxa"/>
            <w:shd w:val="clear" w:color="auto" w:fill="auto"/>
          </w:tcPr>
          <w:p w14:paraId="0E1CFFF4" w14:textId="77777777" w:rsidR="00EA3DAD" w:rsidRPr="003A2513" w:rsidRDefault="00EA3DAD" w:rsidP="00AC5BAF">
            <w:pPr>
              <w:pStyle w:val="TAL"/>
            </w:pPr>
            <w:r w:rsidRPr="003A2513">
              <w:t>RAN WG1 TR 38.843 [3]</w:t>
            </w:r>
          </w:p>
        </w:tc>
        <w:tc>
          <w:tcPr>
            <w:tcW w:w="7084" w:type="dxa"/>
            <w:shd w:val="clear" w:color="auto" w:fill="auto"/>
          </w:tcPr>
          <w:p w14:paraId="0993F86E" w14:textId="77777777" w:rsidR="00EA3DAD" w:rsidRPr="003A2513" w:rsidRDefault="00EA3DAD" w:rsidP="00AC5BAF">
            <w:pPr>
              <w:pStyle w:val="TAL"/>
            </w:pPr>
            <w:r w:rsidRPr="003A2513">
              <w:t>A process to train an AI/ML Model [by learning the input/output relationship] in a data driven manner and obtain the trained AI/ML Model for inference.</w:t>
            </w:r>
          </w:p>
        </w:tc>
      </w:tr>
      <w:tr w:rsidR="00EA3DAD" w:rsidRPr="003A2513" w14:paraId="31F3666E" w14:textId="77777777" w:rsidTr="00AC5BAF">
        <w:tc>
          <w:tcPr>
            <w:tcW w:w="2547" w:type="dxa"/>
            <w:shd w:val="clear" w:color="auto" w:fill="auto"/>
          </w:tcPr>
          <w:p w14:paraId="1381B62D" w14:textId="77777777" w:rsidR="00EA3DAD" w:rsidRPr="003A2513" w:rsidRDefault="00EA3DAD" w:rsidP="00AC5BAF">
            <w:pPr>
              <w:pStyle w:val="TAL"/>
            </w:pPr>
            <w:r w:rsidRPr="003A2513">
              <w:t>RAN WG3 TS 38.300 [11]</w:t>
            </w:r>
          </w:p>
        </w:tc>
        <w:tc>
          <w:tcPr>
            <w:tcW w:w="7084" w:type="dxa"/>
            <w:shd w:val="clear" w:color="auto" w:fill="auto"/>
          </w:tcPr>
          <w:p w14:paraId="72368E06" w14:textId="77777777" w:rsidR="00EA3DAD" w:rsidRPr="003A2513" w:rsidRDefault="00EA3DAD" w:rsidP="00AC5BAF">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bl>
    <w:p w14:paraId="61AD5350" w14:textId="77777777" w:rsidR="00EA3DAD" w:rsidRPr="003A2513" w:rsidRDefault="00EA3DAD" w:rsidP="00EA3DAD"/>
    <w:p w14:paraId="51621D98" w14:textId="77777777" w:rsidR="00EA3DAD" w:rsidRPr="003A2513" w:rsidRDefault="00EA3DAD" w:rsidP="00EA3DAD">
      <w:pPr>
        <w:pStyle w:val="Heading4"/>
      </w:pPr>
      <w:bookmarkStart w:id="522" w:name="_Toc177219324"/>
      <w:bookmarkStart w:id="523" w:name="_Toc177219425"/>
      <w:bookmarkStart w:id="524" w:name="_Toc177219981"/>
      <w:bookmarkStart w:id="525" w:name="_Toc177470611"/>
      <w:bookmarkStart w:id="526" w:name="_Toc177470701"/>
      <w:bookmarkStart w:id="527" w:name="_Toc177572110"/>
      <w:bookmarkStart w:id="528" w:name="_Toc177641929"/>
      <w:r w:rsidRPr="003A2513">
        <w:t>6.2.1.3</w:t>
      </w:r>
      <w:r w:rsidRPr="003A2513">
        <w:tab/>
        <w:t>Analysis on ML model re-training</w:t>
      </w:r>
      <w:bookmarkEnd w:id="522"/>
      <w:bookmarkEnd w:id="523"/>
      <w:bookmarkEnd w:id="524"/>
      <w:bookmarkEnd w:id="525"/>
      <w:bookmarkEnd w:id="526"/>
      <w:bookmarkEnd w:id="527"/>
      <w:bookmarkEnd w:id="528"/>
    </w:p>
    <w:p w14:paraId="3C1641E3" w14:textId="51A4EC87" w:rsidR="00EA3DAD" w:rsidRDefault="00EA3DAD" w:rsidP="00EA3DAD">
      <w:r>
        <w:t>The term 'ML model re-training' has been defined differently by SA</w:t>
      </w:r>
      <w:r w:rsidR="00435392">
        <w:t> WG</w:t>
      </w:r>
      <w:r>
        <w:t>5 and RAN</w:t>
      </w:r>
      <w:r w:rsidR="00435392">
        <w:t> WG</w:t>
      </w:r>
      <w:r>
        <w:t>1, as illustrated in Table 6.2.1.3-1. RAN WG1 introduces two new terms, i.e. ML model parameter update and ML model update, which is nothing but ML model re-training.</w:t>
      </w:r>
    </w:p>
    <w:p w14:paraId="3CEA69FF" w14:textId="77777777" w:rsidR="00EA3DAD" w:rsidRDefault="00EA3DAD" w:rsidP="00EA3DAD">
      <w:pPr>
        <w:pStyle w:val="EditorsNote"/>
      </w:pPr>
      <w:r>
        <w:t>Editor's note:</w:t>
      </w:r>
      <w:r>
        <w:tab/>
        <w:t>Further analysis may be needed, e.g. to determine whether a unified definition can be derived.</w:t>
      </w:r>
    </w:p>
    <w:p w14:paraId="07F12EE3" w14:textId="77777777" w:rsidR="00EA3DAD" w:rsidRPr="0065629D" w:rsidRDefault="00EA3DAD" w:rsidP="00EA3DAD">
      <w:pPr>
        <w:pStyle w:val="TH"/>
      </w:pPr>
      <w:r>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8FD0524" w14:textId="77777777" w:rsidTr="00AC5BAF">
        <w:tc>
          <w:tcPr>
            <w:tcW w:w="2547" w:type="dxa"/>
            <w:shd w:val="clear" w:color="auto" w:fill="auto"/>
          </w:tcPr>
          <w:p w14:paraId="4AA0665F" w14:textId="77777777" w:rsidR="00EA3DAD" w:rsidRPr="003A2513" w:rsidRDefault="00EA3DAD" w:rsidP="00AC5BAF">
            <w:pPr>
              <w:pStyle w:val="TAH"/>
            </w:pPr>
            <w:r w:rsidRPr="003A2513">
              <w:t>TSG (TS/TR)</w:t>
            </w:r>
          </w:p>
        </w:tc>
        <w:tc>
          <w:tcPr>
            <w:tcW w:w="7084" w:type="dxa"/>
            <w:shd w:val="clear" w:color="auto" w:fill="auto"/>
          </w:tcPr>
          <w:p w14:paraId="0684354A" w14:textId="77777777" w:rsidR="00EA3DAD" w:rsidRPr="003A2513" w:rsidRDefault="00EA3DAD" w:rsidP="00AC5BAF">
            <w:pPr>
              <w:pStyle w:val="TAH"/>
            </w:pPr>
            <w:r w:rsidRPr="003A2513">
              <w:t>ML model re-training / ML model parameter update / ML model update</w:t>
            </w:r>
          </w:p>
        </w:tc>
      </w:tr>
      <w:tr w:rsidR="00EA3DAD" w:rsidRPr="0065629D" w14:paraId="1F145392" w14:textId="77777777" w:rsidTr="00AC5BAF">
        <w:tc>
          <w:tcPr>
            <w:tcW w:w="2547" w:type="dxa"/>
            <w:shd w:val="clear" w:color="auto" w:fill="auto"/>
          </w:tcPr>
          <w:p w14:paraId="3DBB04D4" w14:textId="77777777" w:rsidR="00EA3DAD" w:rsidRPr="0065629D" w:rsidRDefault="00EA3DAD" w:rsidP="00AC5BAF">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4AB50F2F" w14:textId="77777777" w:rsidR="00EA3DAD" w:rsidRPr="0065629D" w:rsidRDefault="00EA3DAD" w:rsidP="00AC5BAF">
            <w:pPr>
              <w:pStyle w:val="TAL"/>
            </w:pPr>
            <w:r w:rsidRPr="0065629D">
              <w:rPr>
                <w:i/>
                <w:iCs/>
              </w:rPr>
              <w:t>ML model re-training:</w:t>
            </w:r>
            <w:r w:rsidRPr="0065629D">
              <w:t xml:space="preserve"> A process of training a previous version of an ML model and generate a new version.</w:t>
            </w:r>
          </w:p>
        </w:tc>
      </w:tr>
      <w:tr w:rsidR="00EA3DAD" w:rsidRPr="0065629D" w14:paraId="111E6F7D" w14:textId="77777777" w:rsidTr="00AC5BAF">
        <w:tc>
          <w:tcPr>
            <w:tcW w:w="2547" w:type="dxa"/>
            <w:shd w:val="clear" w:color="auto" w:fill="auto"/>
          </w:tcPr>
          <w:p w14:paraId="69D6C52E" w14:textId="77777777" w:rsidR="00EA3DAD" w:rsidRPr="0065629D" w:rsidRDefault="00EA3DAD" w:rsidP="00AC5BAF">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6F5757F0" w14:textId="77777777" w:rsidR="00EA3DAD" w:rsidRPr="0065629D" w:rsidRDefault="00EA3DAD" w:rsidP="00AC5BAF">
            <w:pPr>
              <w:pStyle w:val="TAL"/>
            </w:pPr>
            <w:r w:rsidRPr="0065629D">
              <w:rPr>
                <w:i/>
                <w:iCs/>
              </w:rPr>
              <w:t>ML model parameter update:</w:t>
            </w:r>
            <w:r w:rsidRPr="0065629D">
              <w:t xml:space="preserve"> A process of updating the model parameters of a model.</w:t>
            </w:r>
          </w:p>
          <w:p w14:paraId="04D5976A" w14:textId="77777777" w:rsidR="00EA3DAD" w:rsidRPr="0065629D" w:rsidRDefault="00EA3DAD" w:rsidP="00AC5BAF">
            <w:pPr>
              <w:pStyle w:val="TAL"/>
            </w:pPr>
            <w:r w:rsidRPr="0065629D">
              <w:rPr>
                <w:i/>
                <w:iCs/>
              </w:rPr>
              <w:t>Model update:</w:t>
            </w:r>
            <w:r w:rsidRPr="0065629D">
              <w:t xml:space="preserve"> A process of updating the model parameters and/or model structure of a model</w:t>
            </w:r>
          </w:p>
        </w:tc>
      </w:tr>
    </w:tbl>
    <w:p w14:paraId="57A7C7CE" w14:textId="77777777" w:rsidR="00EA3DAD" w:rsidRPr="0065629D" w:rsidRDefault="00EA3DAD" w:rsidP="00EA3DAD"/>
    <w:p w14:paraId="5AA908EB" w14:textId="77777777" w:rsidR="00EA3DAD" w:rsidRPr="0065629D" w:rsidRDefault="00EA3DAD" w:rsidP="00EA3DAD">
      <w:pPr>
        <w:pStyle w:val="Heading4"/>
      </w:pPr>
      <w:bookmarkStart w:id="529" w:name="_Toc177219325"/>
      <w:bookmarkStart w:id="530" w:name="_Toc177219426"/>
      <w:bookmarkStart w:id="531" w:name="_Toc177219982"/>
      <w:bookmarkStart w:id="532" w:name="_Toc177470612"/>
      <w:bookmarkStart w:id="533" w:name="_Toc177470702"/>
      <w:bookmarkStart w:id="534" w:name="_Toc177572111"/>
      <w:bookmarkStart w:id="535" w:name="_Toc177641930"/>
      <w:r w:rsidRPr="0065629D">
        <w:t>6.2.1.4</w:t>
      </w:r>
      <w:r w:rsidRPr="0065629D">
        <w:tab/>
        <w:t>Analysis on ML model testing</w:t>
      </w:r>
      <w:bookmarkEnd w:id="529"/>
      <w:bookmarkEnd w:id="530"/>
      <w:bookmarkEnd w:id="531"/>
      <w:bookmarkEnd w:id="532"/>
      <w:bookmarkEnd w:id="533"/>
      <w:bookmarkEnd w:id="534"/>
      <w:bookmarkEnd w:id="535"/>
    </w:p>
    <w:p w14:paraId="21C80C78" w14:textId="77777777" w:rsidR="00EA3DAD" w:rsidRPr="003A2513" w:rsidRDefault="00EA3DAD" w:rsidP="00EA3DAD">
      <w:r>
        <w:t>The term 'ML model testing' has been defined differently by SA WG5 and RAN WG1, as illustrated in Table 6.2.1.4-1.</w:t>
      </w:r>
    </w:p>
    <w:p w14:paraId="12931D0E" w14:textId="77777777" w:rsidR="00EA3DAD" w:rsidRDefault="00EA3DAD" w:rsidP="00EA3DAD">
      <w:pPr>
        <w:pStyle w:val="EditorsNote"/>
      </w:pPr>
      <w:r>
        <w:t>Editor's note:</w:t>
      </w:r>
      <w:r>
        <w:tab/>
        <w:t>Further analysis may be needed, e.g. to determine whether a unified definition can be derived.</w:t>
      </w:r>
    </w:p>
    <w:p w14:paraId="30CE642D" w14:textId="77777777" w:rsidR="00EA3DAD" w:rsidRPr="0065629D" w:rsidRDefault="00EA3DAD" w:rsidP="00EA3DAD">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452C" w14:paraId="45DE7EF4" w14:textId="77777777" w:rsidTr="00AC5BAF">
        <w:tc>
          <w:tcPr>
            <w:tcW w:w="2547" w:type="dxa"/>
            <w:shd w:val="clear" w:color="auto" w:fill="auto"/>
          </w:tcPr>
          <w:p w14:paraId="78E5CDC3" w14:textId="77777777" w:rsidR="00EA3DAD" w:rsidRPr="00D0452C" w:rsidRDefault="00EA3DAD" w:rsidP="00AC5BAF">
            <w:pPr>
              <w:pStyle w:val="TAH"/>
            </w:pPr>
            <w:r w:rsidRPr="00D0452C">
              <w:t>TSG (TS/TR)</w:t>
            </w:r>
          </w:p>
        </w:tc>
        <w:tc>
          <w:tcPr>
            <w:tcW w:w="7084" w:type="dxa"/>
            <w:shd w:val="clear" w:color="auto" w:fill="auto"/>
          </w:tcPr>
          <w:p w14:paraId="2313B39E" w14:textId="77777777" w:rsidR="00EA3DAD" w:rsidRPr="00D0452C" w:rsidRDefault="00EA3DAD" w:rsidP="00AC5BAF">
            <w:pPr>
              <w:pStyle w:val="TAH"/>
            </w:pPr>
            <w:r w:rsidRPr="00D0452C">
              <w:t>ML model testing</w:t>
            </w:r>
          </w:p>
        </w:tc>
      </w:tr>
      <w:tr w:rsidR="00EA3DAD" w:rsidRPr="0065629D" w14:paraId="0A1CC16E" w14:textId="77777777" w:rsidTr="00AC5BAF">
        <w:tc>
          <w:tcPr>
            <w:tcW w:w="2547" w:type="dxa"/>
            <w:shd w:val="clear" w:color="auto" w:fill="auto"/>
          </w:tcPr>
          <w:p w14:paraId="03B92638" w14:textId="77777777" w:rsidR="00EA3DAD" w:rsidRPr="0065629D" w:rsidRDefault="00EA3DAD" w:rsidP="00AC5BAF">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70FBE212" w14:textId="77777777" w:rsidR="00EA3DAD" w:rsidRPr="0065629D" w:rsidRDefault="00EA3DAD" w:rsidP="00AC5BAF">
            <w:pPr>
              <w:pStyle w:val="TAL"/>
            </w:pPr>
            <w:r w:rsidRPr="0065629D">
              <w:t>A process of testing an ML model using testing data.</w:t>
            </w:r>
          </w:p>
        </w:tc>
      </w:tr>
      <w:tr w:rsidR="00EA3DAD" w:rsidRPr="0065629D" w14:paraId="3F485CB2" w14:textId="77777777" w:rsidTr="00AC5BAF">
        <w:tc>
          <w:tcPr>
            <w:tcW w:w="2547" w:type="dxa"/>
            <w:shd w:val="clear" w:color="auto" w:fill="auto"/>
          </w:tcPr>
          <w:p w14:paraId="0C355A3A" w14:textId="77777777" w:rsidR="00EA3DAD" w:rsidRPr="0065629D" w:rsidRDefault="00EA3DAD" w:rsidP="00AC5BAF">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5D31E8F" w14:textId="77777777" w:rsidR="00EA3DAD" w:rsidRPr="0065629D" w:rsidRDefault="00EA3DAD" w:rsidP="00AC5BAF">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5618DF2C" w14:textId="77777777" w:rsidR="00EA3DAD" w:rsidRPr="003A2513" w:rsidRDefault="00EA3DAD" w:rsidP="00EA3DAD"/>
    <w:p w14:paraId="133671E7" w14:textId="77777777" w:rsidR="00EA3DAD" w:rsidRPr="0065629D" w:rsidRDefault="00EA3DAD" w:rsidP="00EA3DAD">
      <w:pPr>
        <w:pStyle w:val="Heading4"/>
      </w:pPr>
      <w:bookmarkStart w:id="536" w:name="_Toc177219326"/>
      <w:bookmarkStart w:id="537" w:name="_Toc177219427"/>
      <w:bookmarkStart w:id="538" w:name="_Toc177219983"/>
      <w:bookmarkStart w:id="539" w:name="_Toc177470613"/>
      <w:bookmarkStart w:id="540" w:name="_Toc177470703"/>
      <w:bookmarkStart w:id="541" w:name="_Toc177572112"/>
      <w:bookmarkStart w:id="542" w:name="_Toc177641931"/>
      <w:r w:rsidRPr="0065629D">
        <w:t>6.2.1.5</w:t>
      </w:r>
      <w:r w:rsidRPr="0065629D">
        <w:tab/>
        <w:t>Analysis on ML model inference</w:t>
      </w:r>
      <w:bookmarkEnd w:id="536"/>
      <w:bookmarkEnd w:id="537"/>
      <w:bookmarkEnd w:id="538"/>
      <w:bookmarkEnd w:id="539"/>
      <w:bookmarkEnd w:id="540"/>
      <w:bookmarkEnd w:id="541"/>
      <w:bookmarkEnd w:id="542"/>
    </w:p>
    <w:p w14:paraId="2ABC795F" w14:textId="77777777" w:rsidR="00EA3DAD" w:rsidRPr="0065629D" w:rsidRDefault="00EA3DAD" w:rsidP="00435392">
      <w:r w:rsidRPr="00435392">
        <w:t xml:space="preserve">The term 'ML model inference' has been defined differently by SA WG5, SA WG6 and RAN WG1, as illustrated in Table 6.2.1.5-1. RAN WG3 follows the definition of SA WG5. </w:t>
      </w:r>
    </w:p>
    <w:p w14:paraId="1B88EBCF" w14:textId="77777777" w:rsidR="00EA3DAD" w:rsidRPr="00D0452C" w:rsidRDefault="00EA3DAD" w:rsidP="00EA3DAD">
      <w:pPr>
        <w:pStyle w:val="EditorsNote"/>
      </w:pPr>
      <w:r>
        <w:t>Editor's note:</w:t>
      </w:r>
      <w:r>
        <w:tab/>
        <w:t>Further analysis may be needed, e.g. to determine whether a unified definition can be derived.</w:t>
      </w:r>
    </w:p>
    <w:p w14:paraId="6ECB23D0" w14:textId="77777777" w:rsidR="00EA3DAD" w:rsidRPr="0065629D" w:rsidRDefault="00EA3DAD" w:rsidP="00EA3DAD">
      <w:pPr>
        <w:pStyle w:val="TH"/>
      </w:pPr>
      <w:r>
        <w:lastRenderedPageBreak/>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60859AD4" w14:textId="77777777" w:rsidTr="00AC5BAF">
        <w:tc>
          <w:tcPr>
            <w:tcW w:w="2547" w:type="dxa"/>
            <w:shd w:val="clear" w:color="auto" w:fill="auto"/>
          </w:tcPr>
          <w:p w14:paraId="0229C493" w14:textId="77777777" w:rsidR="00EA3DAD" w:rsidRPr="0065629D" w:rsidRDefault="00EA3DAD" w:rsidP="00AC5BAF">
            <w:pPr>
              <w:pStyle w:val="TAH"/>
            </w:pPr>
            <w:r w:rsidRPr="0065629D">
              <w:t>TSG (TS/TR)</w:t>
            </w:r>
          </w:p>
        </w:tc>
        <w:tc>
          <w:tcPr>
            <w:tcW w:w="7084" w:type="dxa"/>
            <w:shd w:val="clear" w:color="auto" w:fill="auto"/>
          </w:tcPr>
          <w:p w14:paraId="1766DEFF" w14:textId="77777777" w:rsidR="00EA3DAD" w:rsidRPr="0065629D" w:rsidRDefault="00EA3DAD" w:rsidP="00AC5BAF">
            <w:pPr>
              <w:pStyle w:val="TAH"/>
            </w:pPr>
            <w:r w:rsidRPr="0065629D">
              <w:t>ML model inference</w:t>
            </w:r>
          </w:p>
        </w:tc>
      </w:tr>
      <w:tr w:rsidR="00EA3DAD" w:rsidRPr="0065629D" w14:paraId="4B587D99" w14:textId="77777777" w:rsidTr="00AC5BAF">
        <w:tc>
          <w:tcPr>
            <w:tcW w:w="2547" w:type="dxa"/>
            <w:shd w:val="clear" w:color="auto" w:fill="auto"/>
          </w:tcPr>
          <w:p w14:paraId="00919EB8" w14:textId="77777777" w:rsidR="00EA3DAD" w:rsidRPr="0065629D" w:rsidRDefault="00EA3DAD" w:rsidP="00AC5BAF">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6D82BB4D" w14:textId="77777777" w:rsidR="00EA3DAD" w:rsidRPr="0065629D" w:rsidRDefault="00EA3DAD" w:rsidP="00AC5BAF">
            <w:pPr>
              <w:pStyle w:val="TAL"/>
            </w:pPr>
            <w:r w:rsidRPr="0065629D">
              <w:t>A process of running a set of input data through a trained ML model to produce set of output data, such as predictions.</w:t>
            </w:r>
          </w:p>
        </w:tc>
      </w:tr>
      <w:tr w:rsidR="00EA3DAD" w:rsidRPr="0065629D" w14:paraId="029BF09C" w14:textId="77777777" w:rsidTr="00AC5BAF">
        <w:tc>
          <w:tcPr>
            <w:tcW w:w="2547" w:type="dxa"/>
            <w:shd w:val="clear" w:color="auto" w:fill="auto"/>
          </w:tcPr>
          <w:p w14:paraId="1CD728EE" w14:textId="77777777" w:rsidR="00EA3DAD" w:rsidRPr="0065629D" w:rsidRDefault="00EA3DAD" w:rsidP="00AC5BAF">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0549FDD8" w14:textId="77777777" w:rsidR="00EA3DAD" w:rsidRPr="0065629D" w:rsidRDefault="00EA3DAD" w:rsidP="00AC5BAF">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EA3DAD" w:rsidRPr="0065629D" w14:paraId="25990D5A" w14:textId="77777777" w:rsidTr="00AC5BAF">
        <w:tc>
          <w:tcPr>
            <w:tcW w:w="2547" w:type="dxa"/>
            <w:shd w:val="clear" w:color="auto" w:fill="auto"/>
          </w:tcPr>
          <w:p w14:paraId="336A396F" w14:textId="77777777" w:rsidR="00EA3DAD" w:rsidRPr="0065629D" w:rsidRDefault="00EA3DAD" w:rsidP="00AC5BAF">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D2A29FA" w14:textId="77777777" w:rsidR="00EA3DAD" w:rsidRPr="0065629D" w:rsidRDefault="00EA3DAD" w:rsidP="00AC5BAF">
            <w:pPr>
              <w:pStyle w:val="TAL"/>
            </w:pPr>
            <w:r w:rsidRPr="0065629D">
              <w:t>A process of using a trained AI/ML model to produce a set of outputs based on a set of inputs.</w:t>
            </w:r>
          </w:p>
        </w:tc>
      </w:tr>
      <w:tr w:rsidR="00EA3DAD" w:rsidRPr="0065629D" w14:paraId="7C01C2E2" w14:textId="77777777" w:rsidTr="00AC5BAF">
        <w:tc>
          <w:tcPr>
            <w:tcW w:w="2547" w:type="dxa"/>
            <w:shd w:val="clear" w:color="auto" w:fill="auto"/>
          </w:tcPr>
          <w:p w14:paraId="7BA1EBA4" w14:textId="77777777" w:rsidR="00EA3DAD" w:rsidRPr="0065629D" w:rsidRDefault="00EA3DAD" w:rsidP="00AC5BAF">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0DD9EA64" w14:textId="77777777" w:rsidR="00EA3DAD" w:rsidRPr="0065629D" w:rsidRDefault="00EA3DAD" w:rsidP="00AC5BAF">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bl>
    <w:p w14:paraId="6A9E6005" w14:textId="77777777" w:rsidR="00EA3DAD" w:rsidRPr="0065629D" w:rsidRDefault="00EA3DAD" w:rsidP="00EA3DAD"/>
    <w:p w14:paraId="58D68CD6" w14:textId="77777777" w:rsidR="00EA3DAD" w:rsidRPr="0065629D" w:rsidRDefault="00EA3DAD" w:rsidP="00EA3DAD">
      <w:pPr>
        <w:pStyle w:val="Heading4"/>
      </w:pPr>
      <w:bookmarkStart w:id="543" w:name="_Toc177219327"/>
      <w:bookmarkStart w:id="544" w:name="_Toc177219428"/>
      <w:bookmarkStart w:id="545" w:name="_Toc177219984"/>
      <w:bookmarkStart w:id="546" w:name="_Toc177470614"/>
      <w:bookmarkStart w:id="547" w:name="_Toc177470704"/>
      <w:bookmarkStart w:id="548" w:name="_Toc177572113"/>
      <w:bookmarkStart w:id="549" w:name="_Toc177641932"/>
      <w:r w:rsidRPr="0065629D">
        <w:t>6.2.1.6</w:t>
      </w:r>
      <w:r w:rsidRPr="0065629D">
        <w:tab/>
        <w:t>Analysis on ML model activation &amp; ML model de-activation</w:t>
      </w:r>
      <w:bookmarkEnd w:id="543"/>
      <w:bookmarkEnd w:id="544"/>
      <w:bookmarkEnd w:id="545"/>
      <w:bookmarkEnd w:id="546"/>
      <w:bookmarkEnd w:id="547"/>
      <w:bookmarkEnd w:id="548"/>
      <w:bookmarkEnd w:id="549"/>
    </w:p>
    <w:p w14:paraId="39E5D299" w14:textId="77777777" w:rsidR="00EA3DAD" w:rsidRDefault="00EA3DAD" w:rsidP="00EA3DAD">
      <w:r>
        <w:t>The term 'ML model activation' and 'ML model deactivation' have been defined by RAN WG1, as illustrated in Table 6.2.1.6-1. SA WG5 mentions the terms ML activation and ML deactivation several times in TS 28.105 [9] but does not provide a definition.</w:t>
      </w:r>
    </w:p>
    <w:p w14:paraId="40CCFDCA" w14:textId="77777777" w:rsidR="00EA3DAD" w:rsidRDefault="00EA3DAD" w:rsidP="00EA3DAD">
      <w:pPr>
        <w:pStyle w:val="EditorsNote"/>
      </w:pPr>
      <w:r>
        <w:t>Editor's note:</w:t>
      </w:r>
      <w:r>
        <w:tab/>
        <w:t>Further analysis may be needed, e.g. to determine whether a unified definition can be derived.</w:t>
      </w:r>
    </w:p>
    <w:p w14:paraId="13310FCB" w14:textId="77777777" w:rsidR="00EA3DAD" w:rsidRPr="0065629D" w:rsidRDefault="00EA3DAD" w:rsidP="00EA3DAD">
      <w:pPr>
        <w:pStyle w:val="TH"/>
      </w:pPr>
      <w:r>
        <w:t>Table 6.2.1.6-1: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44A59131" w14:textId="77777777" w:rsidTr="00AC5BAF">
        <w:tc>
          <w:tcPr>
            <w:tcW w:w="2547" w:type="dxa"/>
            <w:shd w:val="clear" w:color="auto" w:fill="auto"/>
          </w:tcPr>
          <w:p w14:paraId="5C379751" w14:textId="77777777" w:rsidR="00EA3DAD" w:rsidRPr="0065629D" w:rsidRDefault="00EA3DAD" w:rsidP="00AC5BAF">
            <w:pPr>
              <w:pStyle w:val="TAH"/>
            </w:pPr>
            <w:r w:rsidRPr="0065629D">
              <w:t>TSG (TS/TR)</w:t>
            </w:r>
          </w:p>
        </w:tc>
        <w:tc>
          <w:tcPr>
            <w:tcW w:w="7084" w:type="dxa"/>
            <w:shd w:val="clear" w:color="auto" w:fill="auto"/>
          </w:tcPr>
          <w:p w14:paraId="5BB4DD95" w14:textId="77777777" w:rsidR="00EA3DAD" w:rsidRPr="0065629D" w:rsidRDefault="00EA3DAD" w:rsidP="00AC5BAF">
            <w:pPr>
              <w:pStyle w:val="TAH"/>
            </w:pPr>
            <w:r w:rsidRPr="0065629D">
              <w:t>ML model inference</w:t>
            </w:r>
          </w:p>
        </w:tc>
      </w:tr>
      <w:tr w:rsidR="00EA3DAD" w:rsidRPr="0065629D" w14:paraId="692EAA50" w14:textId="77777777" w:rsidTr="00AC5BAF">
        <w:tc>
          <w:tcPr>
            <w:tcW w:w="2547" w:type="dxa"/>
            <w:shd w:val="clear" w:color="auto" w:fill="auto"/>
          </w:tcPr>
          <w:p w14:paraId="1EBFEC81" w14:textId="77777777" w:rsidR="00EA3DAD" w:rsidRPr="0065629D" w:rsidRDefault="00EA3DAD" w:rsidP="00AC5BAF">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43E0D353" w14:textId="77777777" w:rsidR="00EA3DAD" w:rsidRPr="0065629D" w:rsidRDefault="00EA3DAD" w:rsidP="00AC5BAF">
            <w:pPr>
              <w:pStyle w:val="TAL"/>
            </w:pPr>
            <w:r w:rsidRPr="0065629D">
              <w:rPr>
                <w:i/>
                <w:iCs/>
              </w:rPr>
              <w:t>ML Model activation:</w:t>
            </w:r>
            <w:r w:rsidRPr="0065629D">
              <w:t xml:space="preserve"> enable an AI/ML model for a specific AI/ML-enabled feature.</w:t>
            </w:r>
          </w:p>
          <w:p w14:paraId="2317F56A" w14:textId="77777777" w:rsidR="00EA3DAD" w:rsidRPr="0065629D" w:rsidRDefault="00EA3DAD" w:rsidP="00AC5BAF">
            <w:pPr>
              <w:pStyle w:val="TAL"/>
            </w:pPr>
            <w:r w:rsidRPr="0065629D">
              <w:rPr>
                <w:i/>
                <w:iCs/>
              </w:rPr>
              <w:t>ML Model deactivation:</w:t>
            </w:r>
            <w:r w:rsidRPr="0065629D">
              <w:t xml:space="preserve"> disable an AI/ML model for a specific AI/ML-enabled feature.</w:t>
            </w:r>
          </w:p>
        </w:tc>
      </w:tr>
    </w:tbl>
    <w:p w14:paraId="3E48B1DA" w14:textId="77777777" w:rsidR="00EA3DAD" w:rsidRPr="00D0452C" w:rsidRDefault="00EA3DAD" w:rsidP="00EA3DAD"/>
    <w:p w14:paraId="05DBDC87" w14:textId="77777777" w:rsidR="00EA3DAD" w:rsidRPr="0065629D" w:rsidRDefault="00EA3DAD" w:rsidP="00EA3DAD">
      <w:pPr>
        <w:pStyle w:val="Heading4"/>
      </w:pPr>
      <w:bookmarkStart w:id="550" w:name="_Toc177219328"/>
      <w:bookmarkStart w:id="551" w:name="_Toc177219429"/>
      <w:bookmarkStart w:id="552" w:name="_Toc177219985"/>
      <w:bookmarkStart w:id="553" w:name="_Toc177470615"/>
      <w:bookmarkStart w:id="554" w:name="_Toc177470705"/>
      <w:bookmarkStart w:id="555" w:name="_Toc177572114"/>
      <w:bookmarkStart w:id="556" w:name="_Toc177641933"/>
      <w:r w:rsidRPr="0065629D">
        <w:t>6.2.1.7</w:t>
      </w:r>
      <w:r w:rsidRPr="0065629D">
        <w:tab/>
        <w:t>Analysis on ML model lifecycle</w:t>
      </w:r>
      <w:bookmarkEnd w:id="550"/>
      <w:bookmarkEnd w:id="551"/>
      <w:bookmarkEnd w:id="552"/>
      <w:bookmarkEnd w:id="553"/>
      <w:bookmarkEnd w:id="554"/>
      <w:bookmarkEnd w:id="555"/>
      <w:bookmarkEnd w:id="556"/>
    </w:p>
    <w:p w14:paraId="5EA7E2D6" w14:textId="7C7A43B2" w:rsidR="00EA3DAD" w:rsidRDefault="00EA3DAD" w:rsidP="00EA3DAD">
      <w:r>
        <w:t>The term 'ML model lifecycle' has been defined by SA</w:t>
      </w:r>
      <w:r w:rsidR="00435392">
        <w:t> WG</w:t>
      </w:r>
      <w:r>
        <w:t>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9B603A1" w14:textId="77777777" w:rsidR="00EA3DAD" w:rsidRDefault="00EA3DAD" w:rsidP="00EA3DAD">
      <w:pPr>
        <w:pStyle w:val="EditorsNote"/>
      </w:pPr>
      <w:r>
        <w:t>Editor's note:</w:t>
      </w:r>
      <w:r>
        <w:tab/>
        <w:t>Further analysis may be needed, e.g. to determine whether a unified definition can be derived.</w:t>
      </w:r>
    </w:p>
    <w:p w14:paraId="06B63A2B" w14:textId="77777777" w:rsidR="00EA3DAD" w:rsidRPr="0065629D" w:rsidRDefault="00EA3DAD" w:rsidP="00EA3DAD">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72F7F0BF" w14:textId="77777777" w:rsidTr="00AC5BAF">
        <w:tc>
          <w:tcPr>
            <w:tcW w:w="2547" w:type="dxa"/>
            <w:shd w:val="clear" w:color="auto" w:fill="auto"/>
          </w:tcPr>
          <w:p w14:paraId="17E22EB5" w14:textId="77777777" w:rsidR="00EA3DAD" w:rsidRPr="0065629D" w:rsidRDefault="00EA3DAD" w:rsidP="00AC5BAF">
            <w:pPr>
              <w:pStyle w:val="TAH"/>
            </w:pPr>
            <w:r w:rsidRPr="0065629D">
              <w:t>TSG (TS/TR)</w:t>
            </w:r>
          </w:p>
        </w:tc>
        <w:tc>
          <w:tcPr>
            <w:tcW w:w="7084" w:type="dxa"/>
            <w:shd w:val="clear" w:color="auto" w:fill="auto"/>
          </w:tcPr>
          <w:p w14:paraId="5B269A3D" w14:textId="77777777" w:rsidR="00EA3DAD" w:rsidRPr="0065629D" w:rsidRDefault="00EA3DAD" w:rsidP="00AC5BAF">
            <w:pPr>
              <w:pStyle w:val="TAH"/>
            </w:pPr>
            <w:r w:rsidRPr="0065629D">
              <w:t>ML model lifecycle</w:t>
            </w:r>
          </w:p>
        </w:tc>
      </w:tr>
      <w:tr w:rsidR="00EA3DAD" w:rsidRPr="0065629D" w14:paraId="39800DA1" w14:textId="77777777" w:rsidTr="00AC5BAF">
        <w:tc>
          <w:tcPr>
            <w:tcW w:w="2547" w:type="dxa"/>
            <w:shd w:val="clear" w:color="auto" w:fill="auto"/>
          </w:tcPr>
          <w:p w14:paraId="2CDBC061" w14:textId="77777777" w:rsidR="00EA3DAD" w:rsidRPr="0065629D" w:rsidRDefault="00EA3DAD" w:rsidP="00AC5BAF">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05701FC9" w14:textId="77777777" w:rsidR="00EA3DAD" w:rsidRPr="0065629D" w:rsidRDefault="00EA3DAD" w:rsidP="00AC5BAF">
            <w:pPr>
              <w:pStyle w:val="TAL"/>
            </w:pPr>
            <w:r w:rsidRPr="0065629D">
              <w:t>The lifecycle of an ML model includes data collection, data processing, model training, model verification, model, instantiation and deployment, model monitoring and termination of ML model components.</w:t>
            </w:r>
          </w:p>
        </w:tc>
      </w:tr>
    </w:tbl>
    <w:p w14:paraId="0097A864" w14:textId="77777777" w:rsidR="00EA3DAD" w:rsidRPr="00D0452C" w:rsidRDefault="00EA3DAD" w:rsidP="00EA3DAD"/>
    <w:p w14:paraId="5523C211" w14:textId="77777777" w:rsidR="00EA3DAD" w:rsidRPr="00D0452C" w:rsidRDefault="00EA3DAD" w:rsidP="00EA3DAD">
      <w:pPr>
        <w:pStyle w:val="Heading4"/>
      </w:pPr>
      <w:bookmarkStart w:id="557" w:name="_Toc177219329"/>
      <w:bookmarkStart w:id="558" w:name="_Toc177219430"/>
      <w:bookmarkStart w:id="559" w:name="_Toc177219986"/>
      <w:bookmarkStart w:id="560" w:name="_Toc177470616"/>
      <w:bookmarkStart w:id="561" w:name="_Toc177470706"/>
      <w:bookmarkStart w:id="562" w:name="_Toc177572115"/>
      <w:bookmarkStart w:id="563" w:name="_Toc177641934"/>
      <w:r w:rsidRPr="00D0452C">
        <w:t>6.2.1.8</w:t>
      </w:r>
      <w:r w:rsidRPr="00D0452C">
        <w:tab/>
        <w:t>Analysis on ML model lifecycle management</w:t>
      </w:r>
      <w:bookmarkEnd w:id="557"/>
      <w:bookmarkEnd w:id="558"/>
      <w:bookmarkEnd w:id="559"/>
      <w:bookmarkEnd w:id="560"/>
      <w:bookmarkEnd w:id="561"/>
      <w:bookmarkEnd w:id="562"/>
      <w:bookmarkEnd w:id="563"/>
    </w:p>
    <w:p w14:paraId="57D8F9CA" w14:textId="77777777" w:rsidR="00EA3DAD" w:rsidRPr="00D0452C" w:rsidRDefault="00EA3DAD" w:rsidP="00EA3DAD">
      <w:r>
        <w:t>SA WG5 describes the ML model lifecycle in clause 4a.0 of TS 28.105 [9], and ML model lifecycle management capabilities for ML model training, ML model testing, ML inference emulation, ML model deployment and ML inference in clause 6.1 of TS 28.105 [9].</w:t>
      </w:r>
    </w:p>
    <w:p w14:paraId="39F3AA1A" w14:textId="77777777" w:rsidR="00EA3DAD" w:rsidRDefault="00EA3DAD" w:rsidP="00EA3DAD">
      <w:pPr>
        <w:pStyle w:val="EditorsNote"/>
      </w:pPr>
      <w:r>
        <w:t>Editor's note:</w:t>
      </w:r>
      <w:r>
        <w:tab/>
        <w:t>Further analysis may be needed, e.g. to determine whether a unified definition can be derived.</w:t>
      </w:r>
    </w:p>
    <w:p w14:paraId="53D17A9D" w14:textId="77777777" w:rsidR="00EA3DAD" w:rsidRPr="00D0452C" w:rsidRDefault="00EA3DAD" w:rsidP="00EA3DAD">
      <w:pPr>
        <w:pStyle w:val="Heading3"/>
      </w:pPr>
      <w:bookmarkStart w:id="564" w:name="_Toc177219330"/>
      <w:bookmarkStart w:id="565" w:name="_Toc177219431"/>
      <w:bookmarkStart w:id="566" w:name="_Toc177219987"/>
      <w:bookmarkStart w:id="567" w:name="_Toc177470617"/>
      <w:bookmarkStart w:id="568" w:name="_Toc177470707"/>
      <w:bookmarkStart w:id="569" w:name="_Toc177572116"/>
      <w:bookmarkStart w:id="570" w:name="_Toc177641935"/>
      <w:r w:rsidRPr="00D0452C">
        <w:t>6.2.2</w:t>
      </w:r>
      <w:r w:rsidRPr="00D0452C">
        <w:tab/>
        <w:t>Analysis on Horizontal Federated Learning</w:t>
      </w:r>
      <w:bookmarkEnd w:id="564"/>
      <w:bookmarkEnd w:id="565"/>
      <w:bookmarkEnd w:id="566"/>
      <w:bookmarkEnd w:id="567"/>
      <w:bookmarkEnd w:id="568"/>
      <w:bookmarkEnd w:id="569"/>
      <w:bookmarkEnd w:id="570"/>
    </w:p>
    <w:p w14:paraId="2659CAB4" w14:textId="77777777" w:rsidR="00EA3DAD" w:rsidRPr="00D0452C" w:rsidRDefault="00EA3DAD" w:rsidP="00EA3DAD">
      <w:r>
        <w:t>The term 'Horizontal Federated Learning' has been defined in SA WG2 and RAN WG1 defines 'Federated Learning', as illustrated in Table 6.2.2-1.</w:t>
      </w:r>
    </w:p>
    <w:p w14:paraId="5DC223EB" w14:textId="77777777" w:rsidR="00EA3DAD" w:rsidRDefault="00EA3DAD" w:rsidP="00EA3DAD">
      <w:pPr>
        <w:pStyle w:val="EditorsNote"/>
      </w:pPr>
      <w:r>
        <w:t>Editor's note:</w:t>
      </w:r>
      <w:r>
        <w:tab/>
        <w:t>Further analysis may be needed, e.g. to determine whether a unified definition can be derived.</w:t>
      </w:r>
    </w:p>
    <w:p w14:paraId="7BE8E7FA" w14:textId="77777777" w:rsidR="00EA3DAD" w:rsidRPr="0065629D" w:rsidRDefault="00EA3DAD" w:rsidP="00EA3DAD">
      <w:pPr>
        <w:pStyle w:val="TH"/>
      </w:pPr>
      <w:r>
        <w:lastRenderedPageBreak/>
        <w:t>Table 6.2.2-1: Definition of Horizontal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210FEA5F" w14:textId="77777777" w:rsidTr="00AC5BAF">
        <w:tc>
          <w:tcPr>
            <w:tcW w:w="2547" w:type="dxa"/>
            <w:shd w:val="clear" w:color="auto" w:fill="auto"/>
          </w:tcPr>
          <w:p w14:paraId="31185A75" w14:textId="77777777" w:rsidR="00EA3DAD" w:rsidRPr="0065629D" w:rsidRDefault="00EA3DAD" w:rsidP="00AC5BAF">
            <w:pPr>
              <w:pStyle w:val="TAH"/>
            </w:pPr>
            <w:r w:rsidRPr="0065629D">
              <w:t>TSG (TS/TR)</w:t>
            </w:r>
          </w:p>
        </w:tc>
        <w:tc>
          <w:tcPr>
            <w:tcW w:w="7084" w:type="dxa"/>
            <w:shd w:val="clear" w:color="auto" w:fill="auto"/>
          </w:tcPr>
          <w:p w14:paraId="0E52FF11" w14:textId="77777777" w:rsidR="00EA3DAD" w:rsidRPr="0065629D" w:rsidRDefault="00EA3DAD" w:rsidP="00AC5BAF">
            <w:pPr>
              <w:pStyle w:val="TAH"/>
            </w:pPr>
            <w:r w:rsidRPr="0065629D">
              <w:t>ML model inference</w:t>
            </w:r>
          </w:p>
        </w:tc>
      </w:tr>
      <w:tr w:rsidR="00EA3DAD" w:rsidRPr="0065629D" w14:paraId="5BE865BF" w14:textId="77777777" w:rsidTr="00AC5BAF">
        <w:tc>
          <w:tcPr>
            <w:tcW w:w="2547" w:type="dxa"/>
            <w:shd w:val="clear" w:color="auto" w:fill="auto"/>
          </w:tcPr>
          <w:p w14:paraId="7A9F0504" w14:textId="77777777" w:rsidR="00EA3DAD" w:rsidRPr="0065629D" w:rsidRDefault="00EA3DAD" w:rsidP="00AC5BAF">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419067BC" w14:textId="77777777" w:rsidR="00EA3DAD" w:rsidRPr="0065629D" w:rsidRDefault="00EA3DAD" w:rsidP="00AC5BAF">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EA3DAD" w:rsidRPr="0065629D" w14:paraId="28A42A8A" w14:textId="77777777" w:rsidTr="00AC5BAF">
        <w:tc>
          <w:tcPr>
            <w:tcW w:w="2547" w:type="dxa"/>
            <w:shd w:val="clear" w:color="auto" w:fill="auto"/>
          </w:tcPr>
          <w:p w14:paraId="7D94310A" w14:textId="77777777" w:rsidR="00EA3DAD" w:rsidRPr="0065629D" w:rsidRDefault="00EA3DAD" w:rsidP="00AC5BAF">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92A58F9" w14:textId="77777777" w:rsidR="00EA3DAD" w:rsidRPr="0065629D" w:rsidRDefault="00EA3DAD" w:rsidP="00AC5BAF">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3D00C10E" w14:textId="77777777" w:rsidR="00EA3DAD" w:rsidRPr="00D0452C" w:rsidRDefault="00EA3DAD" w:rsidP="00EA3DAD"/>
    <w:p w14:paraId="60FB1684" w14:textId="77777777" w:rsidR="00EA3DAD" w:rsidRPr="0065629D" w:rsidRDefault="00EA3DAD" w:rsidP="00EA3DAD">
      <w:pPr>
        <w:pStyle w:val="Heading3"/>
      </w:pPr>
      <w:bookmarkStart w:id="571" w:name="_Toc177219331"/>
      <w:bookmarkStart w:id="572" w:name="_Toc177219432"/>
      <w:bookmarkStart w:id="573" w:name="_Toc177219988"/>
      <w:bookmarkStart w:id="574" w:name="_Toc177470618"/>
      <w:bookmarkStart w:id="575" w:name="_Toc177470708"/>
      <w:bookmarkStart w:id="576" w:name="_Toc177572117"/>
      <w:bookmarkStart w:id="577" w:name="_Toc177641936"/>
      <w:r w:rsidRPr="0065629D">
        <w:t>6.2.3</w:t>
      </w:r>
      <w:r w:rsidRPr="0065629D">
        <w:tab/>
        <w:t>Analysis on Vertical Federated Learning</w:t>
      </w:r>
      <w:bookmarkEnd w:id="571"/>
      <w:bookmarkEnd w:id="572"/>
      <w:bookmarkEnd w:id="573"/>
      <w:bookmarkEnd w:id="574"/>
      <w:bookmarkEnd w:id="575"/>
      <w:bookmarkEnd w:id="576"/>
      <w:bookmarkEnd w:id="577"/>
    </w:p>
    <w:p w14:paraId="1B9BBD64" w14:textId="77777777" w:rsidR="00EA3DAD" w:rsidRDefault="00EA3DAD" w:rsidP="00EA3DAD">
      <w:r>
        <w:t>The term 'Vertical Federated Learning' has been defined in SA WG2 and RAN WG1 defines 'Federated Learning', as illustrated in Table 6.2.3-1.</w:t>
      </w:r>
    </w:p>
    <w:p w14:paraId="40BD6D56" w14:textId="77777777" w:rsidR="00EA3DAD" w:rsidRDefault="00EA3DAD" w:rsidP="00EA3DAD">
      <w:pPr>
        <w:pStyle w:val="EditorsNote"/>
      </w:pPr>
      <w:r>
        <w:t>Editor's note:</w:t>
      </w:r>
      <w:r>
        <w:tab/>
        <w:t>Further analysis may be needed, e.g. to determine whether a unified definition can be derived.</w:t>
      </w:r>
    </w:p>
    <w:p w14:paraId="3E184513" w14:textId="77777777" w:rsidR="00EA3DAD" w:rsidRPr="0065629D" w:rsidRDefault="00EA3DAD" w:rsidP="00EA3DAD">
      <w:pPr>
        <w:pStyle w:val="TH"/>
      </w:pPr>
      <w:r>
        <w:t>Table 6.2.3-1: Definition of Horizontal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A3DAD" w:rsidRPr="0065629D" w14:paraId="128B33FC" w14:textId="77777777" w:rsidTr="00AC5BAF">
        <w:tc>
          <w:tcPr>
            <w:tcW w:w="2069" w:type="dxa"/>
            <w:shd w:val="clear" w:color="auto" w:fill="auto"/>
          </w:tcPr>
          <w:p w14:paraId="441EB2A8" w14:textId="77777777" w:rsidR="00EA3DAD" w:rsidRPr="0065629D" w:rsidRDefault="00EA3DAD" w:rsidP="00AC5BAF">
            <w:pPr>
              <w:pStyle w:val="TAH"/>
            </w:pPr>
            <w:r w:rsidRPr="0065629D">
              <w:t>TSG (TS/TR)</w:t>
            </w:r>
          </w:p>
        </w:tc>
        <w:tc>
          <w:tcPr>
            <w:tcW w:w="7562" w:type="dxa"/>
            <w:shd w:val="clear" w:color="auto" w:fill="auto"/>
          </w:tcPr>
          <w:p w14:paraId="68B8BF2E" w14:textId="77777777" w:rsidR="00EA3DAD" w:rsidRPr="0065629D" w:rsidRDefault="00EA3DAD" w:rsidP="00AC5BAF">
            <w:pPr>
              <w:pStyle w:val="TAH"/>
            </w:pPr>
            <w:r w:rsidRPr="0065629D">
              <w:t>ML model inference</w:t>
            </w:r>
          </w:p>
        </w:tc>
      </w:tr>
      <w:tr w:rsidR="00EA3DAD" w:rsidRPr="0065629D" w14:paraId="53A71D3C" w14:textId="77777777" w:rsidTr="00AC5BAF">
        <w:tc>
          <w:tcPr>
            <w:tcW w:w="2069" w:type="dxa"/>
            <w:shd w:val="clear" w:color="auto" w:fill="auto"/>
          </w:tcPr>
          <w:p w14:paraId="01561016" w14:textId="77777777" w:rsidR="00EA3DAD" w:rsidRPr="0065629D" w:rsidRDefault="00EA3DAD" w:rsidP="00AC5BAF">
            <w:pPr>
              <w:pStyle w:val="TAL"/>
            </w:pPr>
            <w:r w:rsidRPr="0065629D">
              <w:t>SA</w:t>
            </w:r>
            <w:r>
              <w:t> WG</w:t>
            </w:r>
            <w:r w:rsidRPr="0065629D">
              <w:t xml:space="preserve">2 </w:t>
            </w:r>
            <w:r>
              <w:t>TR </w:t>
            </w:r>
            <w:r w:rsidRPr="0065629D">
              <w:t>23.700-84</w:t>
            </w:r>
            <w:r>
              <w:t> [</w:t>
            </w:r>
            <w:r w:rsidRPr="0065629D">
              <w:t>4]</w:t>
            </w:r>
          </w:p>
        </w:tc>
        <w:tc>
          <w:tcPr>
            <w:tcW w:w="7562" w:type="dxa"/>
            <w:shd w:val="clear" w:color="auto" w:fill="auto"/>
          </w:tcPr>
          <w:p w14:paraId="5DB3BEAF" w14:textId="77777777" w:rsidR="00EA3DAD" w:rsidRPr="0065629D" w:rsidRDefault="00EA3DAD" w:rsidP="00AC5BAF">
            <w:pPr>
              <w:pStyle w:val="TAL"/>
            </w:pPr>
            <w:r w:rsidRPr="0065629D">
              <w:rPr>
                <w:i/>
                <w:iCs/>
              </w:rPr>
              <w:t>Vertical Federated Learning</w:t>
            </w:r>
            <w:r w:rsidRPr="0065629D">
              <w:t>: A federated learning technique without exchanging/sharing local data set, wherein the local data set in different VFL Participant for local model training have different feature spaces for the same samples (e.g. UE IDs).</w:t>
            </w:r>
          </w:p>
        </w:tc>
      </w:tr>
      <w:tr w:rsidR="00EA3DAD" w:rsidRPr="0065629D" w14:paraId="7EF2CE48" w14:textId="77777777" w:rsidTr="00AC5BAF">
        <w:tc>
          <w:tcPr>
            <w:tcW w:w="2069" w:type="dxa"/>
            <w:shd w:val="clear" w:color="auto" w:fill="auto"/>
          </w:tcPr>
          <w:p w14:paraId="4D196E0C" w14:textId="77777777" w:rsidR="00EA3DAD" w:rsidRPr="0065629D" w:rsidRDefault="00EA3DAD" w:rsidP="00AC5BAF">
            <w:pPr>
              <w:pStyle w:val="TAL"/>
            </w:pPr>
            <w:r w:rsidRPr="0065629D">
              <w:t>RAN</w:t>
            </w:r>
            <w:r>
              <w:t> WG</w:t>
            </w:r>
            <w:r w:rsidRPr="0065629D">
              <w:t xml:space="preserve">1 </w:t>
            </w:r>
            <w:r>
              <w:t>TR </w:t>
            </w:r>
            <w:r w:rsidRPr="0065629D">
              <w:t>38.843</w:t>
            </w:r>
            <w:r>
              <w:t> [</w:t>
            </w:r>
            <w:r w:rsidRPr="0065629D">
              <w:t>3]</w:t>
            </w:r>
          </w:p>
        </w:tc>
        <w:tc>
          <w:tcPr>
            <w:tcW w:w="7562" w:type="dxa"/>
            <w:shd w:val="clear" w:color="auto" w:fill="auto"/>
          </w:tcPr>
          <w:p w14:paraId="639FA7BC" w14:textId="77777777" w:rsidR="00EA3DAD" w:rsidRPr="0065629D" w:rsidRDefault="00EA3DAD" w:rsidP="00AC5BAF">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43E08B14" w14:textId="77777777" w:rsidR="00EA3DAD" w:rsidRPr="00C473A2" w:rsidRDefault="00EA3DAD" w:rsidP="00EA3DAD"/>
    <w:p w14:paraId="18445FE6" w14:textId="77777777" w:rsidR="00EA3DAD" w:rsidRPr="00C473A2" w:rsidRDefault="00EA3DAD" w:rsidP="00EA3DAD">
      <w:pPr>
        <w:pStyle w:val="Heading3"/>
      </w:pPr>
      <w:bookmarkStart w:id="578" w:name="_Toc177219332"/>
      <w:bookmarkStart w:id="579" w:name="_Toc177219433"/>
      <w:bookmarkStart w:id="580" w:name="_Toc177219989"/>
      <w:bookmarkStart w:id="581" w:name="_Toc177470619"/>
      <w:bookmarkStart w:id="582" w:name="_Toc177470709"/>
      <w:bookmarkStart w:id="583" w:name="_Toc177572118"/>
      <w:bookmarkStart w:id="584" w:name="_Toc177641937"/>
      <w:r w:rsidRPr="00C473A2">
        <w:t>6.2.4</w:t>
      </w:r>
      <w:r w:rsidRPr="00C473A2">
        <w:tab/>
        <w:t>Analysis on Decision vs Prediction vs Output</w:t>
      </w:r>
      <w:bookmarkEnd w:id="578"/>
      <w:bookmarkEnd w:id="579"/>
      <w:bookmarkEnd w:id="580"/>
      <w:bookmarkEnd w:id="581"/>
      <w:bookmarkEnd w:id="582"/>
      <w:bookmarkEnd w:id="583"/>
      <w:bookmarkEnd w:id="584"/>
    </w:p>
    <w:p w14:paraId="121FC809" w14:textId="77777777" w:rsidR="00EA3DAD" w:rsidRDefault="00EA3DAD" w:rsidP="00EA3DAD">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6849ADB3" w14:textId="77777777" w:rsidR="00EA3DAD" w:rsidRDefault="00EA3DAD" w:rsidP="00EA3DAD">
      <w:pPr>
        <w:pStyle w:val="EditorsNote"/>
      </w:pPr>
      <w:r>
        <w:t>Editor's note:</w:t>
      </w:r>
      <w:r>
        <w:tab/>
        <w:t>Further analysis may be needed, e.g. to determine whether a unified definition can be derived.</w:t>
      </w:r>
    </w:p>
    <w:p w14:paraId="6D99A136" w14:textId="77777777" w:rsidR="00EA3DAD" w:rsidRPr="00EA3DAD" w:rsidRDefault="00EA3DAD" w:rsidP="00EA3DAD">
      <w:pPr>
        <w:pStyle w:val="Heading3"/>
        <w:rPr>
          <w:lang w:val="fr-FR"/>
        </w:rPr>
      </w:pPr>
      <w:bookmarkStart w:id="585" w:name="_Toc177219333"/>
      <w:bookmarkStart w:id="586" w:name="_Toc177219434"/>
      <w:bookmarkStart w:id="587" w:name="_Toc177219990"/>
      <w:bookmarkStart w:id="588" w:name="_Toc177470620"/>
      <w:bookmarkStart w:id="589" w:name="_Toc177470710"/>
      <w:bookmarkStart w:id="590" w:name="_Toc177572119"/>
      <w:bookmarkStart w:id="591" w:name="_Toc177641938"/>
      <w:r w:rsidRPr="00EA3DAD">
        <w:rPr>
          <w:lang w:val="fr-FR"/>
        </w:rPr>
        <w:t>6.2.5</w:t>
      </w:r>
      <w:r w:rsidRPr="00EA3DAD">
        <w:rPr>
          <w:lang w:val="fr-FR"/>
        </w:rPr>
        <w:tab/>
        <w:t>Analysis on ML vs AI vs AI/ML</w:t>
      </w:r>
      <w:bookmarkEnd w:id="585"/>
      <w:bookmarkEnd w:id="586"/>
      <w:bookmarkEnd w:id="587"/>
      <w:bookmarkEnd w:id="588"/>
      <w:bookmarkEnd w:id="589"/>
      <w:bookmarkEnd w:id="590"/>
      <w:bookmarkEnd w:id="591"/>
    </w:p>
    <w:p w14:paraId="39CA981E" w14:textId="77777777" w:rsidR="00EA3DAD" w:rsidRDefault="00EA3DAD" w:rsidP="00EA3DAD">
      <w:r>
        <w:t>RAN WG1, RAN WG2, RAN WG3 and SA WG1 only uses "AI/ML" in all corresponding ML related TRs/TSs. SA WG2 uses a mix of "ML" and "AI/ML" in all corresponding ML related TRs/TSs. SA WG3, SA WG4 and SA WG6 uses a mix of "AI/ML", "AI" and "ML" in all corresponding ML related TRs/TSs. SA WG5 uses "ML" for training/testing/emulation and "AI/ML" for inference in all corresponding ML related TRs/TSs.</w:t>
      </w:r>
    </w:p>
    <w:p w14:paraId="2C3A8859" w14:textId="77777777" w:rsidR="00EA3DAD" w:rsidRDefault="00EA3DAD" w:rsidP="00EA3DAD">
      <w:pPr>
        <w:pStyle w:val="EditorsNote"/>
      </w:pPr>
      <w:r>
        <w:t>Editor's note:</w:t>
      </w:r>
      <w:r>
        <w:tab/>
        <w:t>Further analysis may be needed, e.g. to determine whether a unified definition can be derived.</w:t>
      </w:r>
    </w:p>
    <w:p w14:paraId="5C8D82D1" w14:textId="77777777" w:rsidR="00EA3DAD" w:rsidRPr="0065629D" w:rsidRDefault="00EA3DAD" w:rsidP="00EA3DAD">
      <w:pPr>
        <w:pStyle w:val="Heading2"/>
      </w:pPr>
      <w:bookmarkStart w:id="592" w:name="_Toc177219335"/>
      <w:bookmarkStart w:id="593" w:name="_Toc177219436"/>
      <w:bookmarkStart w:id="594" w:name="_Toc177219992"/>
      <w:bookmarkStart w:id="595" w:name="_Toc177470621"/>
      <w:bookmarkStart w:id="596" w:name="_Toc177470711"/>
      <w:bookmarkStart w:id="597" w:name="_Toc177572120"/>
      <w:bookmarkStart w:id="598" w:name="_Toc177641939"/>
      <w:r w:rsidRPr="0065629D">
        <w:t>6.3</w:t>
      </w:r>
      <w:r w:rsidRPr="0065629D">
        <w:tab/>
        <w:t>AI/ML related features</w:t>
      </w:r>
      <w:bookmarkEnd w:id="592"/>
      <w:bookmarkEnd w:id="593"/>
      <w:bookmarkEnd w:id="594"/>
      <w:bookmarkEnd w:id="595"/>
      <w:bookmarkEnd w:id="596"/>
      <w:bookmarkEnd w:id="597"/>
      <w:bookmarkEnd w:id="598"/>
    </w:p>
    <w:p w14:paraId="3BE06684" w14:textId="77777777" w:rsidR="00EA3DAD" w:rsidRPr="0065629D" w:rsidRDefault="00EA3DAD" w:rsidP="00EA3DAD">
      <w:pPr>
        <w:pStyle w:val="Heading3"/>
      </w:pPr>
      <w:bookmarkStart w:id="599" w:name="_Toc177219336"/>
      <w:bookmarkStart w:id="600" w:name="_Toc177219437"/>
      <w:bookmarkStart w:id="601" w:name="_Toc177219993"/>
      <w:bookmarkStart w:id="602" w:name="_Toc177470622"/>
      <w:bookmarkStart w:id="603" w:name="_Toc177470712"/>
      <w:bookmarkStart w:id="604" w:name="_Toc177572121"/>
      <w:bookmarkStart w:id="605" w:name="_Toc177641940"/>
      <w:r w:rsidRPr="0065629D">
        <w:t>6.3.X</w:t>
      </w:r>
      <w:r w:rsidRPr="0065629D">
        <w:tab/>
        <w:t>Analysis on feature alignment #X &lt;alignment title&gt;</w:t>
      </w:r>
      <w:bookmarkEnd w:id="599"/>
      <w:bookmarkEnd w:id="600"/>
      <w:bookmarkEnd w:id="601"/>
      <w:bookmarkEnd w:id="602"/>
      <w:bookmarkEnd w:id="603"/>
      <w:bookmarkEnd w:id="604"/>
      <w:bookmarkEnd w:id="605"/>
    </w:p>
    <w:p w14:paraId="2AC9A095" w14:textId="77777777" w:rsidR="00EA3DAD" w:rsidRPr="00C473A2" w:rsidRDefault="00EA3DAD" w:rsidP="00EA3DAD">
      <w:pPr>
        <w:pStyle w:val="EditorsNote"/>
        <w:rPr>
          <w:rFonts w:eastAsia="DengXian"/>
        </w:rPr>
      </w:pPr>
      <w:r>
        <w:t>Editor's note:</w:t>
      </w:r>
      <w:r>
        <w:tab/>
        <w:t>This clause describes AI/ML related terminology features misalignments,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w:t>
      </w:r>
    </w:p>
    <w:p w14:paraId="14224AAD" w14:textId="77777777" w:rsidR="00EA3DAD" w:rsidRPr="0065629D" w:rsidRDefault="00EA3DAD" w:rsidP="00EA3DAD">
      <w:pPr>
        <w:rPr>
          <w:rFonts w:eastAsia="DengXian"/>
        </w:rPr>
      </w:pPr>
    </w:p>
    <w:p w14:paraId="02977A76" w14:textId="77777777" w:rsidR="00EA3DAD" w:rsidRPr="0065629D" w:rsidRDefault="00EA3DAD" w:rsidP="00EA3DAD">
      <w:pPr>
        <w:pStyle w:val="Heading1"/>
        <w:rPr>
          <w:lang w:eastAsia="zh-CN"/>
        </w:rPr>
      </w:pPr>
      <w:bookmarkStart w:id="606" w:name="_Toc177219337"/>
      <w:bookmarkStart w:id="607" w:name="_Toc177219438"/>
      <w:bookmarkStart w:id="608" w:name="_Toc177219994"/>
      <w:bookmarkStart w:id="609" w:name="_Toc177470623"/>
      <w:bookmarkStart w:id="610" w:name="_Toc177470713"/>
      <w:bookmarkStart w:id="611" w:name="_Toc177572122"/>
      <w:bookmarkStart w:id="612" w:name="_Toc177641941"/>
      <w:r w:rsidRPr="0065629D">
        <w:rPr>
          <w:lang w:eastAsia="zh-CN"/>
        </w:rPr>
        <w:lastRenderedPageBreak/>
        <w:t>7</w:t>
      </w:r>
      <w:r w:rsidRPr="0065629D">
        <w:rPr>
          <w:lang w:eastAsia="zh-CN"/>
        </w:rPr>
        <w:tab/>
        <w:t>Overall Evaluation</w:t>
      </w:r>
      <w:bookmarkEnd w:id="384"/>
      <w:bookmarkEnd w:id="385"/>
      <w:bookmarkEnd w:id="386"/>
      <w:bookmarkEnd w:id="387"/>
      <w:bookmarkEnd w:id="388"/>
      <w:bookmarkEnd w:id="606"/>
      <w:bookmarkEnd w:id="607"/>
      <w:bookmarkEnd w:id="608"/>
      <w:bookmarkEnd w:id="609"/>
      <w:bookmarkEnd w:id="610"/>
      <w:bookmarkEnd w:id="611"/>
      <w:bookmarkEnd w:id="612"/>
    </w:p>
    <w:p w14:paraId="0841A968" w14:textId="77777777" w:rsidR="00EA3DAD" w:rsidRPr="00C473A2" w:rsidRDefault="00EA3DAD" w:rsidP="00EA3DAD">
      <w:pPr>
        <w:pStyle w:val="EditorsNote"/>
        <w:rPr>
          <w:rFonts w:eastAsia="DengXian"/>
        </w:rPr>
      </w:pPr>
      <w:r>
        <w:t>Editor's note:</w:t>
      </w:r>
      <w:r>
        <w:tab/>
        <w:t>This clause will provide a general evaluation of potential terminology inconsistency #X and potential feature misalignment #X.</w:t>
      </w:r>
    </w:p>
    <w:p w14:paraId="5A0CB886" w14:textId="77777777" w:rsidR="00EA3DAD" w:rsidRPr="0065629D" w:rsidRDefault="00EA3DAD" w:rsidP="00EA3DAD">
      <w:pPr>
        <w:rPr>
          <w:rFonts w:eastAsia="DengXian"/>
        </w:rPr>
      </w:pPr>
      <w:bookmarkStart w:id="613" w:name="_Toc92875666"/>
      <w:bookmarkStart w:id="614" w:name="_Toc93070690"/>
      <w:bookmarkStart w:id="615" w:name="_Toc177219338"/>
      <w:bookmarkStart w:id="616" w:name="_Toc177219439"/>
      <w:bookmarkStart w:id="617" w:name="_Toc177219995"/>
      <w:bookmarkStart w:id="618" w:name="_Toc177470624"/>
      <w:bookmarkStart w:id="619" w:name="_Toc177470714"/>
      <w:bookmarkStart w:id="620" w:name="_Toc177572123"/>
    </w:p>
    <w:p w14:paraId="350FD0ED" w14:textId="77777777" w:rsidR="00EA3DAD" w:rsidRPr="0065629D" w:rsidRDefault="00EA3DAD" w:rsidP="00EA3DAD">
      <w:pPr>
        <w:pStyle w:val="Heading1"/>
      </w:pPr>
      <w:bookmarkStart w:id="621" w:name="_Toc177641942"/>
      <w:r w:rsidRPr="0065629D">
        <w:t>8</w:t>
      </w:r>
      <w:r w:rsidRPr="0065629D">
        <w:tab/>
        <w:t>Conclusions</w:t>
      </w:r>
      <w:bookmarkEnd w:id="389"/>
      <w:bookmarkEnd w:id="390"/>
      <w:bookmarkEnd w:id="391"/>
      <w:bookmarkEnd w:id="392"/>
      <w:bookmarkEnd w:id="613"/>
      <w:bookmarkEnd w:id="614"/>
      <w:bookmarkEnd w:id="615"/>
      <w:bookmarkEnd w:id="616"/>
      <w:bookmarkEnd w:id="617"/>
      <w:bookmarkEnd w:id="618"/>
      <w:bookmarkEnd w:id="619"/>
      <w:bookmarkEnd w:id="620"/>
      <w:bookmarkEnd w:id="621"/>
    </w:p>
    <w:p w14:paraId="3ACEE000" w14:textId="77777777" w:rsidR="00EA3DAD" w:rsidRPr="00C473A2" w:rsidRDefault="00EA3DAD" w:rsidP="00EA3DAD">
      <w:pPr>
        <w:pStyle w:val="EditorsNote"/>
      </w:pPr>
      <w:r>
        <w:t>Editor's note:</w:t>
      </w:r>
      <w:r>
        <w:tab/>
        <w:t>This clause will provide information on any potential outcome from clause 5, clause 6 and clause 7 to the respective WGs (according to their Terms of Reference (ToR)) to resolve any issues with appropriate SA-level co-ordination as necessary.</w:t>
      </w:r>
    </w:p>
    <w:p w14:paraId="2D7439EA" w14:textId="77777777" w:rsidR="00EA3DAD" w:rsidRDefault="00EA3DAD" w:rsidP="00EA3DAD"/>
    <w:p w14:paraId="5EDE9EA5" w14:textId="77777777" w:rsidR="00EA3DAD" w:rsidRDefault="00EA3DAD" w:rsidP="00EA3DAD">
      <w:pPr>
        <w:spacing w:after="0"/>
      </w:pPr>
      <w:r>
        <w:br w:type="page"/>
      </w:r>
    </w:p>
    <w:p w14:paraId="1D791B93" w14:textId="77777777" w:rsidR="00EA3DAD" w:rsidRPr="0065629D" w:rsidRDefault="00EA3DAD" w:rsidP="00EA3DAD">
      <w:pPr>
        <w:pStyle w:val="Heading9"/>
      </w:pPr>
      <w:bookmarkStart w:id="622" w:name="_Toc177219339"/>
      <w:bookmarkStart w:id="623" w:name="_Toc177219440"/>
      <w:bookmarkStart w:id="624" w:name="_Toc177219996"/>
      <w:bookmarkStart w:id="625" w:name="_Toc177470625"/>
      <w:bookmarkStart w:id="626" w:name="_Toc177470715"/>
      <w:bookmarkStart w:id="627" w:name="_Toc177572124"/>
      <w:bookmarkStart w:id="628" w:name="_Toc153792593"/>
      <w:bookmarkStart w:id="629" w:name="_Toc153792678"/>
      <w:bookmarkStart w:id="630" w:name="_Toc177641943"/>
      <w:r w:rsidRPr="0065629D">
        <w:lastRenderedPageBreak/>
        <w:t xml:space="preserve">Annex </w:t>
      </w:r>
      <w:bookmarkEnd w:id="622"/>
      <w:bookmarkEnd w:id="623"/>
      <w:bookmarkEnd w:id="624"/>
      <w:bookmarkEnd w:id="625"/>
      <w:bookmarkEnd w:id="626"/>
      <w:bookmarkEnd w:id="627"/>
      <w:r>
        <w:t>A:</w:t>
      </w:r>
      <w:r>
        <w:br/>
        <w:t>ML Model</w:t>
      </w:r>
      <w:bookmarkEnd w:id="630"/>
    </w:p>
    <w:p w14:paraId="4A23A500" w14:textId="77777777" w:rsidR="00EA3DAD" w:rsidRPr="00C473A2" w:rsidRDefault="00EA3DAD" w:rsidP="00435392">
      <w:pPr>
        <w:pStyle w:val="EditorsNote"/>
        <w:rPr>
          <w:rFonts w:eastAsia="DengXian"/>
        </w:rPr>
      </w:pPr>
      <w:r w:rsidRPr="00435392">
        <w:t>Editor's note:</w:t>
      </w:r>
      <w:r w:rsidRPr="00435392">
        <w:tab/>
        <w:t>It is for FFS, which of these parts from SA WG5 (SP-241234) will be moved/incorporated to clause 6</w:t>
      </w:r>
    </w:p>
    <w:p w14:paraId="547DDF98" w14:textId="77777777" w:rsidR="00EA3DAD" w:rsidRPr="0065629D" w:rsidRDefault="00EA3DAD" w:rsidP="00EA3DAD">
      <w:bookmarkStart w:id="631" w:name="_Toc177219340"/>
      <w:bookmarkStart w:id="632" w:name="_Toc177219441"/>
      <w:bookmarkStart w:id="633" w:name="_Toc177219997"/>
      <w:bookmarkStart w:id="634" w:name="_Toc177470626"/>
      <w:bookmarkStart w:id="635" w:name="_Toc177470716"/>
      <w:bookmarkStart w:id="636" w:name="_Toc177572125"/>
    </w:p>
    <w:p w14:paraId="7BF7A7F3" w14:textId="77777777" w:rsidR="00EA3DAD" w:rsidRPr="00C473A2" w:rsidRDefault="00EA3DAD" w:rsidP="00EA3DAD">
      <w:pPr>
        <w:pStyle w:val="Heading1"/>
      </w:pPr>
      <w:bookmarkStart w:id="637" w:name="_Toc177641944"/>
      <w:r w:rsidRPr="00C473A2">
        <w:t>A.1</w:t>
      </w:r>
      <w:r w:rsidRPr="00C473A2">
        <w:tab/>
        <w:t>ML model life cycle management (LCM)</w:t>
      </w:r>
      <w:bookmarkEnd w:id="631"/>
      <w:bookmarkEnd w:id="632"/>
      <w:bookmarkEnd w:id="633"/>
      <w:bookmarkEnd w:id="634"/>
      <w:bookmarkEnd w:id="635"/>
      <w:bookmarkEnd w:id="636"/>
      <w:bookmarkEnd w:id="637"/>
    </w:p>
    <w:p w14:paraId="66F31E65" w14:textId="77777777" w:rsidR="00EA3DAD" w:rsidRDefault="00EA3DAD" w:rsidP="00EA3DAD">
      <w:r>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17E1F21E" w14:textId="77777777" w:rsidR="00EA3DAD" w:rsidRDefault="00EA3DAD" w:rsidP="00EA3DAD">
      <w:pPr>
        <w:pStyle w:val="FP"/>
      </w:pPr>
    </w:p>
    <w:p w14:paraId="5212322D"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1F1BDAEA" w14:textId="77777777" w:rsidR="00EA3DAD" w:rsidRDefault="00EA3DAD" w:rsidP="00EA3DAD">
      <w:pPr>
        <w:pStyle w:val="FP"/>
      </w:pPr>
      <w:bookmarkStart w:id="638" w:name="_Toc170343390"/>
    </w:p>
    <w:p w14:paraId="0AAA126F" w14:textId="77777777" w:rsidR="00EA3DAD" w:rsidRPr="00C473A2" w:rsidRDefault="00EA3DAD" w:rsidP="00EA3DAD">
      <w:pPr>
        <w:pStyle w:val="FP"/>
        <w:ind w:left="1134" w:hanging="1134"/>
        <w:rPr>
          <w:rFonts w:ascii="Arial" w:hAnsi="Arial" w:cs="Arial"/>
          <w:sz w:val="32"/>
          <w:szCs w:val="32"/>
        </w:rPr>
      </w:pPr>
      <w:r w:rsidRPr="00C473A2">
        <w:rPr>
          <w:rFonts w:ascii="Arial" w:hAnsi="Arial" w:cs="Arial"/>
          <w:sz w:val="32"/>
          <w:szCs w:val="32"/>
        </w:rPr>
        <w:t>4a.0</w:t>
      </w:r>
      <w:r w:rsidRPr="00C473A2">
        <w:rPr>
          <w:rFonts w:ascii="Arial" w:hAnsi="Arial" w:cs="Arial"/>
          <w:sz w:val="32"/>
          <w:szCs w:val="32"/>
        </w:rPr>
        <w:tab/>
        <w:t>ML model lifecycle</w:t>
      </w:r>
      <w:bookmarkEnd w:id="638"/>
    </w:p>
    <w:p w14:paraId="3991F47B" w14:textId="77777777" w:rsidR="00EA3DAD" w:rsidRDefault="00EA3DAD" w:rsidP="00EA3DAD">
      <w:pPr>
        <w:pStyle w:val="FP"/>
      </w:pPr>
    </w:p>
    <w:p w14:paraId="2F5CE974" w14:textId="77777777" w:rsidR="00EA3DAD" w:rsidRPr="00C473A2" w:rsidRDefault="00EA3DAD" w:rsidP="00EA3DAD">
      <w:r>
        <w:t>AI/ML techniques are widely used in 5GS (including 5GC, NG-RAN, and management system), the generic AI/ML operational workflow in the lifecycle of an ML model, is depicted in Figure 4a.0-1.</w:t>
      </w:r>
    </w:p>
    <w:p w14:paraId="1A74C7A8" w14:textId="77777777" w:rsidR="00EA3DAD" w:rsidRPr="0065629D" w:rsidRDefault="00EA3DAD" w:rsidP="00EA3DAD">
      <w:pPr>
        <w:pStyle w:val="TH"/>
      </w:pPr>
      <w:r w:rsidRPr="0065629D">
        <w:object w:dxaOrig="11748" w:dyaOrig="4272" w14:anchorId="7F112290">
          <v:shape id="_x0000_i1064" type="#_x0000_t75" style="width:431.35pt;height:155.25pt" o:ole="">
            <v:imagedata r:id="rId45" o:title=""/>
          </v:shape>
          <o:OLEObject Type="Embed" ProgID="Visio.Drawing.15" ShapeID="_x0000_i1064" DrawAspect="Content" ObjectID="_1788254716" r:id="rId46"/>
        </w:object>
      </w:r>
    </w:p>
    <w:p w14:paraId="0D1C3A92" w14:textId="77777777" w:rsidR="00EA3DAD" w:rsidRPr="0065629D" w:rsidRDefault="00EA3DAD" w:rsidP="00EA3DAD">
      <w:pPr>
        <w:pStyle w:val="TF"/>
      </w:pPr>
      <w:r w:rsidRPr="0065629D">
        <w:t xml:space="preserve">Figure 4a.0-1: ML </w:t>
      </w:r>
      <w:r w:rsidRPr="0065629D">
        <w:rPr>
          <w:lang w:eastAsia="zh-CN"/>
        </w:rPr>
        <w:t>model lifecycle</w:t>
      </w:r>
    </w:p>
    <w:p w14:paraId="0EFFB1E8" w14:textId="77777777" w:rsidR="00EA3DAD" w:rsidRPr="00C473A2" w:rsidRDefault="00EA3DAD" w:rsidP="00EA3DAD">
      <w:r>
        <w:t>The ML model lifecycle includes training, testing, emulation, deployment, and inference. These steps are briefly described below:</w:t>
      </w:r>
    </w:p>
    <w:p w14:paraId="0258D3F9" w14:textId="77777777" w:rsidR="00EA3DAD" w:rsidRPr="0065629D" w:rsidRDefault="00EA3DAD" w:rsidP="00EA3DAD">
      <w:pPr>
        <w:pStyle w:val="B1"/>
      </w:pPr>
      <w:r w:rsidRPr="0065629D">
        <w:rPr>
          <w:b/>
          <w:bCs/>
        </w:rPr>
        <w:t>-</w:t>
      </w:r>
      <w:r w:rsidRPr="0065629D">
        <w:rPr>
          <w:b/>
          <w:bCs/>
        </w:rPr>
        <w:tab/>
      </w:r>
      <w:r w:rsidRPr="0065629D">
        <w:rPr>
          <w:b/>
        </w:rPr>
        <w:t>ML model training</w:t>
      </w:r>
      <w:r w:rsidRPr="0065629D">
        <w:rPr>
          <w:b/>
          <w:bCs/>
        </w:rPr>
        <w:t xml:space="preserve">: </w:t>
      </w:r>
      <w:r w:rsidRPr="0065629D">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14:paraId="24C89DE6" w14:textId="77777777" w:rsidR="00EA3DAD" w:rsidRPr="0065629D" w:rsidRDefault="00EA3DAD" w:rsidP="00EA3DAD">
      <w:pPr>
        <w:pStyle w:val="B1"/>
      </w:pPr>
      <w:r w:rsidRPr="0065629D">
        <w:rPr>
          <w:b/>
          <w:bCs/>
        </w:rPr>
        <w:t>-</w:t>
      </w:r>
      <w:r w:rsidRPr="0065629D">
        <w:rPr>
          <w:b/>
          <w:bCs/>
        </w:rPr>
        <w:tab/>
      </w:r>
      <w:r w:rsidRPr="0065629D">
        <w:rPr>
          <w:b/>
        </w:rPr>
        <w:t>ML model testing</w:t>
      </w:r>
      <w:r w:rsidRPr="0065629D">
        <w:rPr>
          <w:b/>
          <w:bCs/>
        </w:rPr>
        <w:t xml:space="preserve">: </w:t>
      </w:r>
      <w:r w:rsidRPr="0065629D">
        <w:t>testing of a validated ML model to evaluate the performance of the trained ML model when it performs on testing data. If the testing result meets the expectations, the ML model may proceed to the next step If the testing result does not meet the expectations, the ML model needs to be re-trained.</w:t>
      </w:r>
    </w:p>
    <w:p w14:paraId="3F5E3B00" w14:textId="77777777" w:rsidR="00EA3DAD" w:rsidRPr="0065629D" w:rsidRDefault="00EA3DAD" w:rsidP="00EA3DAD">
      <w:pPr>
        <w:pStyle w:val="B1"/>
      </w:pPr>
      <w:r w:rsidRPr="0065629D">
        <w:rPr>
          <w:b/>
          <w:bCs/>
        </w:rPr>
        <w:t>-</w:t>
      </w:r>
      <w:r w:rsidRPr="0065629D">
        <w:rPr>
          <w:b/>
          <w:bCs/>
        </w:rPr>
        <w:tab/>
        <w:t>AI/</w:t>
      </w:r>
      <w:r w:rsidRPr="0065629D">
        <w:rPr>
          <w:b/>
        </w:rPr>
        <w:t xml:space="preserve">ML inference emulation: </w:t>
      </w:r>
      <w:r w:rsidRPr="0065629D">
        <w:t>running an ML model for inference in an emulation environment. The purpose is to evaluate the inference performance of the ML model in the emulation environment prior to applying it to the target network or system.</w:t>
      </w:r>
    </w:p>
    <w:p w14:paraId="1D0A538E" w14:textId="77777777" w:rsidR="00EA3DAD" w:rsidRPr="0065629D" w:rsidRDefault="00EA3DAD" w:rsidP="00EA3DAD">
      <w:pPr>
        <w:pStyle w:val="NO"/>
        <w:rPr>
          <w:b/>
          <w:bCs/>
        </w:rPr>
      </w:pPr>
      <w:r w:rsidRPr="0065629D">
        <w:t>NOTE:</w:t>
      </w:r>
      <w:r w:rsidRPr="0065629D">
        <w:tab/>
        <w:t>The AI/ML inference emulation is considered optional and can be skipped in the AI/ML operational workflow.</w:t>
      </w:r>
    </w:p>
    <w:p w14:paraId="30343F49" w14:textId="77777777" w:rsidR="00EA3DAD" w:rsidRPr="0065629D" w:rsidRDefault="00EA3DAD" w:rsidP="00EA3DAD">
      <w:pPr>
        <w:pStyle w:val="B1"/>
      </w:pPr>
      <w:r w:rsidRPr="0065629D">
        <w:rPr>
          <w:b/>
          <w:bCs/>
        </w:rPr>
        <w:lastRenderedPageBreak/>
        <w:t>-</w:t>
      </w:r>
      <w:r w:rsidRPr="0065629D">
        <w:rPr>
          <w:b/>
          <w:bCs/>
        </w:rPr>
        <w:tab/>
      </w:r>
      <w:r w:rsidRPr="0065629D">
        <w:rPr>
          <w:b/>
        </w:rPr>
        <w:t xml:space="preserve">ML model deployment: </w:t>
      </w:r>
      <w:r w:rsidRPr="0065629D">
        <w:rPr>
          <w:bCs/>
        </w:rPr>
        <w:t>ML model deployment includes the ML model loading process (a.k.a. a sequence of atomic actions) to make a</w:t>
      </w:r>
      <w:r w:rsidRPr="0065629D">
        <w:t xml:space="preserve"> trained ML model available for use at the target AI/ML inference function.</w:t>
      </w:r>
    </w:p>
    <w:p w14:paraId="5F6C9F0C" w14:textId="77777777" w:rsidR="00EA3DAD" w:rsidRPr="0065629D" w:rsidRDefault="00EA3DAD" w:rsidP="00EA3DAD">
      <w:pPr>
        <w:pStyle w:val="B1"/>
      </w:pPr>
      <w:r w:rsidRPr="0065629D">
        <w:t>ML model deployment may not be needed in some cases, for example when the training function and inference function are co-located.</w:t>
      </w:r>
    </w:p>
    <w:p w14:paraId="651E6CCB" w14:textId="77777777" w:rsidR="00EA3DAD" w:rsidRPr="0065629D" w:rsidRDefault="00EA3DAD" w:rsidP="00EA3DAD">
      <w:pPr>
        <w:pStyle w:val="B1"/>
      </w:pPr>
      <w:r w:rsidRPr="0065629D">
        <w:rPr>
          <w:b/>
          <w:bCs/>
        </w:rPr>
        <w:t>-</w:t>
      </w:r>
      <w:r w:rsidRPr="0065629D">
        <w:rPr>
          <w:b/>
          <w:bCs/>
        </w:rPr>
        <w:tab/>
      </w:r>
      <w:r w:rsidRPr="0065629D">
        <w:rPr>
          <w:b/>
        </w:rPr>
        <w:t>AI/ML inference</w:t>
      </w:r>
      <w:r w:rsidRPr="0065629D">
        <w:rPr>
          <w:b/>
          <w:bCs/>
        </w:rPr>
        <w:t xml:space="preserve">: </w:t>
      </w:r>
      <w:r w:rsidRPr="0065629D">
        <w:t>performing inference using a trained ML model by the AI/ML inference function. The AI/ML inference may also trigger model re-training or update based on e.g. performance monitoring and evaluation.</w:t>
      </w:r>
    </w:p>
    <w:p w14:paraId="5B4094FD" w14:textId="77777777" w:rsidR="00EA3DAD" w:rsidRDefault="00EA3DAD" w:rsidP="00EA3DAD">
      <w:pPr>
        <w:pStyle w:val="FP"/>
      </w:pPr>
      <w:bookmarkStart w:id="639" w:name="_Toc177219341"/>
      <w:bookmarkStart w:id="640" w:name="_Toc177219442"/>
      <w:bookmarkStart w:id="641" w:name="_Toc177219998"/>
      <w:bookmarkStart w:id="642" w:name="_Toc177470627"/>
      <w:bookmarkStart w:id="643" w:name="_Toc177470717"/>
      <w:bookmarkStart w:id="644" w:name="_Toc177572126"/>
    </w:p>
    <w:p w14:paraId="57A0A7AB"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494D2B54" w14:textId="77777777" w:rsidR="00EA3DAD" w:rsidRDefault="00EA3DAD" w:rsidP="00EA3DAD">
      <w:pPr>
        <w:pStyle w:val="FP"/>
      </w:pPr>
    </w:p>
    <w:p w14:paraId="3084180C" w14:textId="77777777" w:rsidR="00EA3DAD" w:rsidRDefault="00EA3DAD" w:rsidP="00EA3DAD">
      <w:pPr>
        <w:pStyle w:val="Heading2"/>
      </w:pPr>
      <w:bookmarkStart w:id="645" w:name="_Toc177641945"/>
      <w:r w:rsidRPr="0065629D">
        <w:t>A.1.1</w:t>
      </w:r>
      <w:r w:rsidRPr="0065629D">
        <w:tab/>
        <w:t>Observations and analyses: AI/ML LCM</w:t>
      </w:r>
      <w:bookmarkEnd w:id="639"/>
      <w:bookmarkEnd w:id="640"/>
      <w:bookmarkEnd w:id="641"/>
      <w:bookmarkEnd w:id="642"/>
      <w:bookmarkEnd w:id="643"/>
      <w:bookmarkEnd w:id="644"/>
      <w:bookmarkEnd w:id="645"/>
    </w:p>
    <w:p w14:paraId="569B58BA" w14:textId="77777777" w:rsidR="00EA3DAD" w:rsidRDefault="00EA3DAD" w:rsidP="00EA3DAD">
      <w:pPr>
        <w:pStyle w:val="B1"/>
      </w:pPr>
      <w:r>
        <w:t>-</w:t>
      </w:r>
      <w:r>
        <w:tab/>
        <w:t>The AI/ML workflow defined by SA WG5 </w:t>
      </w:r>
      <w:r w:rsidRPr="00090858">
        <w:rPr>
          <w:highlight w:val="yellow"/>
        </w:rPr>
        <w:t>[x2]</w:t>
      </w:r>
      <w:r>
        <w:t xml:space="preserve"> represents a general framework encapsulating the various life cycle management (LCM) operations for ML model (i.e. model training, testing, emulation, deployment, and inference).</w:t>
      </w:r>
    </w:p>
    <w:p w14:paraId="20A7C5A4" w14:textId="77777777" w:rsidR="00EA3DAD" w:rsidRDefault="00EA3DAD" w:rsidP="00EA3DAD">
      <w:pPr>
        <w:pStyle w:val="B1"/>
      </w:pPr>
      <w:r>
        <w:t>-</w:t>
      </w:r>
      <w:r>
        <w:tab/>
        <w:t>The AI/ML LCM capabilities defined by SA WG5 for each of the operational steps are generic for managing of 3GPP system including the Management and orchestration, CN and RAN domains.</w:t>
      </w:r>
    </w:p>
    <w:p w14:paraId="5F55F7E6" w14:textId="77777777" w:rsidR="00EA3DAD" w:rsidRDefault="00EA3DAD" w:rsidP="00EA3DAD">
      <w:pPr>
        <w:pStyle w:val="B1"/>
      </w:pPr>
      <w:r>
        <w:t>-</w:t>
      </w:r>
      <w:r>
        <w:tab/>
        <w:t>It is important to recognise that "domain-specific" ML model life cycle related tasks can be developed for the specific domains by the relevant 3GPP WGs, e.g. the RAN WGs can specify data collection within the RAN domain needed to train the UE-side, network-side, or the two-sided UE/network ML models, and specific LCM operations for UE-side model over air-interface.</w:t>
      </w:r>
    </w:p>
    <w:p w14:paraId="00140BCC" w14:textId="77777777" w:rsidR="00EA3DAD" w:rsidRDefault="00EA3DAD" w:rsidP="00EA3DAD">
      <w:pPr>
        <w:pStyle w:val="B1"/>
      </w:pPr>
      <w:r>
        <w:t>-</w:t>
      </w:r>
      <w:r>
        <w:tab/>
        <w:t>While ML model and AI/ML inference function life cycle can be specified by the relevant 3GPP WG for the specific domain (i.e. RAN, CN or Management &amp; Orchestration), the "management aspects" of life cycle (i.e. life cycle management) remains to be primarily a "management task" that falls within the responsibility of SA WG5.</w:t>
      </w:r>
    </w:p>
    <w:p w14:paraId="1C155166" w14:textId="77777777" w:rsidR="00EA3DAD" w:rsidRDefault="00EA3DAD" w:rsidP="00EA3DAD">
      <w:pPr>
        <w:pStyle w:val="B1"/>
      </w:pPr>
      <w:r>
        <w:t>-</w:t>
      </w:r>
      <w:r>
        <w:tab/>
        <w:t>The ML models and the associated "Life Cycle" can be a use case and/or domain specific, the management of the Life Cycle (i.e. LCM) is a higher layer task which is typically a role of the OAM that encompasses the process of e.g. the governance, automation, and operational practices applied to the entire AI/ML lifecycle. It is therefore imperative to distinguish the difference between Life Cycle and Life Cycle Management.</w:t>
      </w:r>
    </w:p>
    <w:p w14:paraId="78E08A0C" w14:textId="77777777" w:rsidR="00EA3DAD" w:rsidRDefault="00EA3DAD" w:rsidP="00EA3DAD">
      <w:pPr>
        <w:pStyle w:val="B1"/>
      </w:pPr>
      <w:r>
        <w:t>-</w:t>
      </w:r>
      <w:r>
        <w:tab/>
        <w:t>Where feasible, the ML model LCM workflow and associated management capabilities specified by SA WG5 in TS 28.105 [9] could be considered by 3GPP for the currently ongoing and future relevant specification development. The 3GPP WG(s) should potentially provide AI/ML LCM-related requirements, if any, to SA WG5 to avoid duplication and contention of effort.</w:t>
      </w:r>
    </w:p>
    <w:p w14:paraId="591CED96" w14:textId="77777777" w:rsidR="00EA3DAD" w:rsidRDefault="00EA3DAD" w:rsidP="00EA3DAD">
      <w:pPr>
        <w:pStyle w:val="NO"/>
      </w:pPr>
      <w:r>
        <w:t>NOTE:</w:t>
      </w:r>
      <w:r>
        <w:tab/>
        <w:t xml:space="preserve">SA WG5 Rel-18 specification in TS 28.105 [9] on ML model LCM and the associated management capabilities </w:t>
      </w:r>
      <w:r w:rsidRPr="00090858">
        <w:rPr>
          <w:highlight w:val="yellow"/>
        </w:rPr>
        <w:t>[x2]</w:t>
      </w:r>
      <w:r>
        <w:t xml:space="preserve"> does not address the UE-side and UE/Network-side Model LCM.</w:t>
      </w:r>
    </w:p>
    <w:p w14:paraId="45D37DD1" w14:textId="77777777" w:rsidR="00EA3DAD" w:rsidRPr="0065629D" w:rsidRDefault="00EA3DAD" w:rsidP="00EA3DAD">
      <w:pPr>
        <w:pStyle w:val="Heading1"/>
      </w:pPr>
      <w:bookmarkStart w:id="646" w:name="_Toc177219342"/>
      <w:bookmarkStart w:id="647" w:name="_Toc177219443"/>
      <w:bookmarkStart w:id="648" w:name="_Toc177219999"/>
      <w:bookmarkStart w:id="649" w:name="_Toc177470628"/>
      <w:bookmarkStart w:id="650" w:name="_Toc177470718"/>
      <w:bookmarkStart w:id="651" w:name="_Toc177572127"/>
      <w:bookmarkStart w:id="652" w:name="_Toc177641946"/>
      <w:r w:rsidRPr="0065629D">
        <w:t>A.2</w:t>
      </w:r>
      <w:r w:rsidRPr="0065629D">
        <w:tab/>
        <w:t>ML model lifecycle management capabilities</w:t>
      </w:r>
      <w:bookmarkEnd w:id="646"/>
      <w:bookmarkEnd w:id="647"/>
      <w:bookmarkEnd w:id="648"/>
      <w:bookmarkEnd w:id="649"/>
      <w:bookmarkEnd w:id="650"/>
      <w:bookmarkEnd w:id="651"/>
      <w:bookmarkEnd w:id="652"/>
    </w:p>
    <w:p w14:paraId="5D8E8B19" w14:textId="77777777" w:rsidR="00EA3DAD" w:rsidRPr="00090858" w:rsidRDefault="00EA3DAD" w:rsidP="00EA3DAD">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 </w:t>
      </w:r>
      <w:r w:rsidRPr="00090858">
        <w:rPr>
          <w:highlight w:val="yellow"/>
        </w:rPr>
        <w:t>[x2]</w:t>
      </w:r>
      <w:r>
        <w:t xml:space="preserve"> are highlighted below:</w:t>
      </w:r>
    </w:p>
    <w:p w14:paraId="407B258F" w14:textId="77777777" w:rsidR="00EA3DAD" w:rsidRDefault="00EA3DAD" w:rsidP="00EA3DAD">
      <w:pPr>
        <w:pStyle w:val="FP"/>
      </w:pPr>
      <w:bookmarkStart w:id="653" w:name="_Toc106015854"/>
      <w:bookmarkStart w:id="654" w:name="_Toc106098492"/>
      <w:bookmarkStart w:id="655" w:name="_Toc170343395"/>
    </w:p>
    <w:p w14:paraId="4F5CB2DE"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3246D946" w14:textId="77777777" w:rsidR="00EA3DAD" w:rsidRDefault="00EA3DAD" w:rsidP="00EA3DAD">
      <w:pPr>
        <w:pStyle w:val="FP"/>
      </w:pPr>
    </w:p>
    <w:p w14:paraId="630A181C" w14:textId="77777777" w:rsidR="00EA3DAD" w:rsidRPr="00C473A2" w:rsidRDefault="00EA3DAD" w:rsidP="00EA3DAD">
      <w:pPr>
        <w:pStyle w:val="FP"/>
        <w:ind w:left="1134" w:hanging="1134"/>
        <w:rPr>
          <w:rFonts w:ascii="Arial" w:hAnsi="Arial" w:cs="Arial"/>
          <w:sz w:val="32"/>
          <w:szCs w:val="32"/>
        </w:rPr>
      </w:pPr>
      <w:r>
        <w:rPr>
          <w:rFonts w:ascii="Arial" w:hAnsi="Arial" w:cs="Arial"/>
          <w:sz w:val="32"/>
          <w:szCs w:val="32"/>
        </w:rPr>
        <w:t>6.1</w:t>
      </w:r>
      <w:r>
        <w:rPr>
          <w:rFonts w:ascii="Arial" w:hAnsi="Arial" w:cs="Arial"/>
          <w:sz w:val="32"/>
          <w:szCs w:val="32"/>
        </w:rPr>
        <w:tab/>
        <w:t>ML model lifecycle management capabilities</w:t>
      </w:r>
    </w:p>
    <w:p w14:paraId="154BE788" w14:textId="77777777" w:rsidR="00EA3DAD" w:rsidRDefault="00EA3DAD" w:rsidP="00EA3DAD">
      <w:pPr>
        <w:pStyle w:val="FP"/>
      </w:pPr>
    </w:p>
    <w:bookmarkEnd w:id="653"/>
    <w:bookmarkEnd w:id="654"/>
    <w:bookmarkEnd w:id="655"/>
    <w:p w14:paraId="1BFDFB77" w14:textId="77777777" w:rsidR="00EA3DAD" w:rsidRDefault="00EA3DAD" w:rsidP="00EA3DAD">
      <w:r>
        <w:t>Each operational step in the ML model lifecycle (see clause 4a.0.1) is supported by one or more AI/ML management capabilities as listed below.</w:t>
      </w:r>
    </w:p>
    <w:p w14:paraId="79A4BA67" w14:textId="77777777" w:rsidR="00EA3DAD" w:rsidRPr="00090858" w:rsidRDefault="00EA3DAD" w:rsidP="00EA3DAD">
      <w:pPr>
        <w:rPr>
          <w:b/>
          <w:bCs/>
        </w:rPr>
      </w:pPr>
      <w:r w:rsidRPr="00090858">
        <w:rPr>
          <w:b/>
          <w:bCs/>
        </w:rPr>
        <w:lastRenderedPageBreak/>
        <w:t>Management capabilities for ML model training</w:t>
      </w:r>
      <w:r>
        <w:rPr>
          <w:b/>
          <w:bCs/>
        </w:rPr>
        <w:t>:</w:t>
      </w:r>
    </w:p>
    <w:p w14:paraId="3F8FE7C5" w14:textId="77777777" w:rsidR="00EA3DAD" w:rsidRDefault="00EA3DAD" w:rsidP="00EA3DAD">
      <w:pPr>
        <w:pStyle w:val="B1"/>
      </w:pPr>
      <w:r>
        <w:t>-</w:t>
      </w:r>
      <w:r>
        <w:tab/>
      </w:r>
      <w:r w:rsidRPr="00090858">
        <w:rPr>
          <w:b/>
          <w:bCs/>
        </w:rPr>
        <w:t xml:space="preserve">ML model training management: </w:t>
      </w:r>
      <w:r>
        <w:t>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p>
    <w:p w14:paraId="0EBB4F34" w14:textId="77777777" w:rsidR="00EA3DAD" w:rsidRDefault="00EA3DAD" w:rsidP="00EA3DAD">
      <w:pPr>
        <w:pStyle w:val="B1"/>
      </w:pPr>
      <w:r>
        <w:t>-</w:t>
      </w:r>
      <w:r>
        <w:tab/>
        <w:t>ML model training capability also includes validation to evaluate the performance of the ML model when 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p>
    <w:p w14:paraId="42DA412D" w14:textId="77777777" w:rsidR="00EA3DAD" w:rsidRPr="00090858" w:rsidRDefault="00EA3DAD" w:rsidP="00EA3DAD">
      <w:pPr>
        <w:rPr>
          <w:b/>
          <w:bCs/>
        </w:rPr>
      </w:pPr>
      <w:r w:rsidRPr="00090858">
        <w:rPr>
          <w:b/>
          <w:bCs/>
        </w:rPr>
        <w:t>Management capabilities for ML testing</w:t>
      </w:r>
      <w:r>
        <w:rPr>
          <w:b/>
          <w:bCs/>
        </w:rPr>
        <w:t>:</w:t>
      </w:r>
    </w:p>
    <w:p w14:paraId="4A033988" w14:textId="77777777" w:rsidR="00EA3DAD" w:rsidRDefault="00EA3DAD" w:rsidP="00EA3DAD">
      <w:pPr>
        <w:pStyle w:val="B1"/>
      </w:pPr>
      <w:r>
        <w:t>-</w:t>
      </w:r>
      <w:r>
        <w:tab/>
      </w:r>
      <w:r w:rsidRPr="00090858">
        <w:rPr>
          <w:b/>
          <w:bCs/>
        </w:rPr>
        <w:t>ML model testing management:</w:t>
      </w:r>
      <w:r>
        <w:t xml:space="preserve">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p>
    <w:p w14:paraId="78C2FC9B" w14:textId="77777777" w:rsidR="00EA3DAD" w:rsidRPr="00090858" w:rsidRDefault="00EA3DAD" w:rsidP="00EA3DAD">
      <w:pPr>
        <w:rPr>
          <w:b/>
          <w:bCs/>
        </w:rPr>
      </w:pPr>
      <w:r w:rsidRPr="00090858">
        <w:rPr>
          <w:b/>
          <w:bCs/>
        </w:rPr>
        <w:t>Management capabilities for AI/ML inference emulation:</w:t>
      </w:r>
    </w:p>
    <w:p w14:paraId="6B61BD38" w14:textId="77777777" w:rsidR="00EA3DAD" w:rsidRDefault="00EA3DAD" w:rsidP="00EA3DAD">
      <w:pPr>
        <w:pStyle w:val="B1"/>
      </w:pPr>
      <w:r>
        <w:t>-</w:t>
      </w:r>
      <w:r>
        <w:tab/>
      </w:r>
      <w:r w:rsidRPr="00090858">
        <w:rPr>
          <w:b/>
          <w:bCs/>
        </w:rPr>
        <w:t>AI/ML inference emulation:</w:t>
      </w:r>
      <w:r>
        <w:t xml:space="preserve"> a capability allowing an MnS consumer to request an ML inference emulation for a specific ML model or models (after the training, validation, and testing) to evaluate the inference performance in an emulation environment prior to applying it to the target network or system.</w:t>
      </w:r>
    </w:p>
    <w:p w14:paraId="1FA4F160" w14:textId="77777777" w:rsidR="00EA3DAD" w:rsidRPr="00090858" w:rsidRDefault="00EA3DAD" w:rsidP="00EA3DAD">
      <w:pPr>
        <w:rPr>
          <w:b/>
          <w:bCs/>
        </w:rPr>
      </w:pPr>
      <w:r w:rsidRPr="00090858">
        <w:rPr>
          <w:b/>
          <w:bCs/>
        </w:rPr>
        <w:t>Management capabilities for ML model entity deployment:</w:t>
      </w:r>
    </w:p>
    <w:p w14:paraId="15CCB63C" w14:textId="77777777" w:rsidR="00EA3DAD" w:rsidRDefault="00EA3DAD" w:rsidP="00EA3DAD">
      <w:pPr>
        <w:pStyle w:val="B1"/>
      </w:pPr>
      <w:r>
        <w:t>-</w:t>
      </w:r>
      <w:r>
        <w:tab/>
      </w:r>
      <w:r w:rsidRPr="00090858">
        <w:rPr>
          <w:b/>
          <w:bCs/>
        </w:rPr>
        <w:t>ML entity loading management:</w:t>
      </w:r>
      <w:r>
        <w:t xml:space="preserve"> allowing the MnS consumer to trigger, control and/or monitor the ML model loading process.</w:t>
      </w:r>
    </w:p>
    <w:p w14:paraId="6977E4C6" w14:textId="77777777" w:rsidR="00EA3DAD" w:rsidRPr="00090858" w:rsidRDefault="00EA3DAD" w:rsidP="00EA3DAD">
      <w:pPr>
        <w:rPr>
          <w:b/>
          <w:bCs/>
        </w:rPr>
      </w:pPr>
      <w:r w:rsidRPr="00090858">
        <w:rPr>
          <w:b/>
          <w:bCs/>
        </w:rPr>
        <w:t>Management capabilities for AI/ML inference:</w:t>
      </w:r>
    </w:p>
    <w:p w14:paraId="37907CFC" w14:textId="77777777" w:rsidR="00EA3DAD" w:rsidRDefault="00EA3DAD" w:rsidP="00EA3DAD">
      <w:pPr>
        <w:pStyle w:val="B1"/>
      </w:pPr>
      <w:r>
        <w:t>-</w:t>
      </w:r>
      <w:r>
        <w:tab/>
      </w:r>
      <w:r w:rsidRPr="00090858">
        <w:rPr>
          <w:b/>
          <w:bCs/>
        </w:rPr>
        <w:t>AI/ML inference management:</w:t>
      </w:r>
      <w:r>
        <w:t xml:space="preserve"> 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p>
    <w:p w14:paraId="3D17AF75" w14:textId="77777777" w:rsidR="00EA3DAD" w:rsidRDefault="00EA3DAD" w:rsidP="00EA3DAD">
      <w:r>
        <w:t>The use cases and corresponding requirements for AI/ML management capabilities are specified in the following clauses.</w:t>
      </w:r>
    </w:p>
    <w:p w14:paraId="50B2E229" w14:textId="77777777" w:rsidR="00EA3DAD" w:rsidRDefault="00EA3DAD" w:rsidP="00EA3DAD">
      <w:pPr>
        <w:pStyle w:val="FP"/>
      </w:pPr>
    </w:p>
    <w:p w14:paraId="799B23BF"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4FB742F5" w14:textId="77777777" w:rsidR="00EA3DAD" w:rsidRDefault="00EA3DAD" w:rsidP="00EA3DAD">
      <w:pPr>
        <w:pStyle w:val="FP"/>
      </w:pPr>
    </w:p>
    <w:p w14:paraId="4490927C" w14:textId="77777777" w:rsidR="00EA3DAD" w:rsidRPr="0065629D" w:rsidRDefault="00EA3DAD" w:rsidP="00EA3DAD">
      <w:pPr>
        <w:pStyle w:val="Heading2"/>
      </w:pPr>
      <w:bookmarkStart w:id="656" w:name="_Toc177219343"/>
      <w:bookmarkStart w:id="657" w:name="_Toc177219444"/>
      <w:bookmarkStart w:id="658" w:name="_Toc177220000"/>
      <w:bookmarkStart w:id="659" w:name="_Toc177470629"/>
      <w:bookmarkStart w:id="660" w:name="_Toc177470719"/>
      <w:bookmarkStart w:id="661" w:name="_Toc177572128"/>
      <w:bookmarkStart w:id="662" w:name="_Toc177641947"/>
      <w:r w:rsidRPr="0065629D">
        <w:t>A.2.1</w:t>
      </w:r>
      <w:r w:rsidRPr="0065629D">
        <w:tab/>
        <w:t>Observations and analyses: ML model lifecycle management capabilities</w:t>
      </w:r>
      <w:bookmarkEnd w:id="656"/>
      <w:bookmarkEnd w:id="657"/>
      <w:bookmarkEnd w:id="658"/>
      <w:bookmarkEnd w:id="659"/>
      <w:bookmarkEnd w:id="660"/>
      <w:bookmarkEnd w:id="661"/>
      <w:bookmarkEnd w:id="662"/>
    </w:p>
    <w:p w14:paraId="795084F2" w14:textId="77777777" w:rsidR="00EA3DAD" w:rsidRDefault="00EA3DAD" w:rsidP="00EA3DAD">
      <w:pPr>
        <w:pStyle w:val="B1"/>
      </w:pPr>
      <w:r>
        <w:t>-</w:t>
      </w:r>
      <w:r>
        <w:tab/>
        <w:t>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evaluated, and operated efficiently in the network environment.</w:t>
      </w:r>
    </w:p>
    <w:p w14:paraId="21093951" w14:textId="77777777" w:rsidR="00EA3DAD" w:rsidRDefault="00EA3DAD" w:rsidP="00EA3DAD">
      <w:pPr>
        <w:pStyle w:val="B1"/>
      </w:pPr>
      <w:r>
        <w:t>-</w:t>
      </w:r>
      <w:r>
        <w:tab/>
        <w:t>The management capabilities outlined in TS 28.105 [9] offer a structured approach to managing the various steps of the ML model lifecycle. This structured approach is applicable to AI/ML-enabled features and capabilities in NG-RAN, 5GC, and management system, ensuring consistency and reliability in the deployment and operation of AI/ML technologies for different domains.</w:t>
      </w:r>
    </w:p>
    <w:p w14:paraId="79E8A693" w14:textId="77777777" w:rsidR="00EA3DAD" w:rsidRDefault="00EA3DAD" w:rsidP="00EA3DAD">
      <w:pPr>
        <w:pStyle w:val="B1"/>
      </w:pPr>
      <w:r>
        <w:t>-</w:t>
      </w:r>
      <w:r>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77777777" w:rsidR="00EA3DAD" w:rsidRDefault="00EA3DAD" w:rsidP="00EA3DAD">
      <w:pPr>
        <w:pStyle w:val="B1"/>
      </w:pPr>
      <w:r>
        <w:t>-</w:t>
      </w:r>
      <w:r>
        <w:tab/>
        <w:t xml:space="preserve">The AI/ML LCM workflow and associated management capabilities specified by SA WG5 in </w:t>
      </w:r>
      <w:r w:rsidRPr="00090858">
        <w:rPr>
          <w:highlight w:val="yellow"/>
        </w:rPr>
        <w:t>[x2]</w:t>
      </w:r>
      <w:r>
        <w:t xml:space="preserve"> should be considered as the baseline for the AI/ML E2E framework for the 3GPP. These capabilities provide a comprehensive foundation for ensuring that AI/ML models and related processes are consistently managed </w:t>
      </w:r>
      <w:r>
        <w:lastRenderedPageBreak/>
        <w:t>across all steps of their lifecycle, promoting seamless integration and operation for all domain within the 5G system.</w:t>
      </w:r>
    </w:p>
    <w:p w14:paraId="7AF83178" w14:textId="77777777" w:rsidR="00EA3DAD" w:rsidRPr="00EA3DAD" w:rsidRDefault="00EA3DAD" w:rsidP="00EA3DAD">
      <w:pPr>
        <w:pStyle w:val="Heading1"/>
        <w:rPr>
          <w:lang w:val="fr-FR"/>
        </w:rPr>
      </w:pPr>
      <w:bookmarkStart w:id="663" w:name="_Toc177219344"/>
      <w:bookmarkStart w:id="664" w:name="_Toc177219445"/>
      <w:bookmarkStart w:id="665" w:name="_Toc177220001"/>
      <w:bookmarkStart w:id="666" w:name="_Toc177470630"/>
      <w:bookmarkStart w:id="667" w:name="_Toc177470720"/>
      <w:bookmarkStart w:id="668" w:name="_Toc177572129"/>
      <w:bookmarkStart w:id="669" w:name="_Toc177641948"/>
      <w:r w:rsidRPr="00EA3DAD">
        <w:rPr>
          <w:lang w:val="fr-FR"/>
        </w:rPr>
        <w:t>A.3</w:t>
      </w:r>
      <w:r w:rsidRPr="00EA3DAD">
        <w:rPr>
          <w:lang w:val="fr-FR"/>
        </w:rPr>
        <w:tab/>
        <w:t>AI/ML functionalities management scenarios</w:t>
      </w:r>
      <w:bookmarkEnd w:id="663"/>
      <w:bookmarkEnd w:id="664"/>
      <w:bookmarkEnd w:id="665"/>
      <w:bookmarkEnd w:id="666"/>
      <w:bookmarkEnd w:id="667"/>
      <w:bookmarkEnd w:id="668"/>
      <w:bookmarkEnd w:id="669"/>
      <w:r w:rsidRPr="00EA3DAD">
        <w:rPr>
          <w:lang w:val="fr-FR"/>
        </w:rPr>
        <w:t xml:space="preserve"> </w:t>
      </w:r>
    </w:p>
    <w:p w14:paraId="1E8EB71E" w14:textId="77777777" w:rsidR="00EA3DAD" w:rsidRPr="0065629D" w:rsidRDefault="00EA3DAD" w:rsidP="00EA3DAD">
      <w:r w:rsidRPr="0065629D">
        <w:rPr>
          <w:bCs/>
        </w:rPr>
        <w:t xml:space="preserve">The </w:t>
      </w:r>
      <w:r w:rsidRPr="0065629D">
        <w:t xml:space="preserve">Rel-18 specification </w:t>
      </w:r>
      <w:r w:rsidRPr="00090858">
        <w:rPr>
          <w:highlight w:val="yellow"/>
        </w:rPr>
        <w:t>[x2]</w:t>
      </w:r>
      <w:r w:rsidRPr="0065629D">
        <w:t xml:space="preserve"> also documented AI/ML functionalities management scenarios in relation with managed AI</w:t>
      </w:r>
      <w:r w:rsidRPr="0065629D">
        <w:rPr>
          <w:lang w:eastAsia="zh-CN"/>
        </w:rPr>
        <w:t>/</w:t>
      </w:r>
      <w:r w:rsidRPr="0065629D">
        <w:t>ML features which describe the possible locations of ML training function and AI/ML inference function involving the various 3GPP system domains.</w:t>
      </w:r>
    </w:p>
    <w:p w14:paraId="6413AA60" w14:textId="77777777" w:rsidR="00EA3DAD" w:rsidRDefault="00EA3DAD" w:rsidP="00EA3DAD">
      <w:pPr>
        <w:pStyle w:val="FP"/>
      </w:pPr>
      <w:bookmarkStart w:id="670" w:name="_Toc145421979"/>
      <w:bookmarkStart w:id="671" w:name="_Toc145421213"/>
      <w:bookmarkStart w:id="672" w:name="_Toc145334769"/>
      <w:bookmarkStart w:id="673" w:name="_Toc163114530"/>
    </w:p>
    <w:p w14:paraId="617C12B8"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6FE7019F" w14:textId="77777777" w:rsidR="00EA3DAD" w:rsidRDefault="00EA3DAD" w:rsidP="00EA3DAD">
      <w:pPr>
        <w:pStyle w:val="FP"/>
      </w:pPr>
    </w:p>
    <w:p w14:paraId="0C36165E" w14:textId="77777777" w:rsidR="00EA3DAD" w:rsidRPr="00C473A2" w:rsidRDefault="00EA3DAD" w:rsidP="00EA3DAD">
      <w:pPr>
        <w:pStyle w:val="FP"/>
        <w:ind w:left="1134" w:hanging="1134"/>
        <w:rPr>
          <w:rFonts w:ascii="Arial" w:hAnsi="Arial" w:cs="Arial"/>
          <w:sz w:val="32"/>
          <w:szCs w:val="32"/>
        </w:rPr>
      </w:pPr>
      <w:r>
        <w:rPr>
          <w:rFonts w:ascii="Arial" w:hAnsi="Arial" w:cs="Arial"/>
          <w:sz w:val="32"/>
          <w:szCs w:val="32"/>
        </w:rPr>
        <w:t>4a.2</w:t>
      </w:r>
      <w:r>
        <w:rPr>
          <w:rFonts w:ascii="Arial" w:hAnsi="Arial" w:cs="Arial"/>
          <w:sz w:val="32"/>
          <w:szCs w:val="32"/>
        </w:rPr>
        <w:tab/>
        <w:t>AI/ML functionalities management scenarios (relation with managed AI/ML features)</w:t>
      </w:r>
    </w:p>
    <w:p w14:paraId="1204D351" w14:textId="77777777" w:rsidR="00EA3DAD" w:rsidRDefault="00EA3DAD" w:rsidP="00EA3DAD">
      <w:pPr>
        <w:pStyle w:val="FP"/>
      </w:pPr>
    </w:p>
    <w:bookmarkEnd w:id="670"/>
    <w:bookmarkEnd w:id="671"/>
    <w:bookmarkEnd w:id="672"/>
    <w:bookmarkEnd w:id="673"/>
    <w:p w14:paraId="5E2B829F" w14:textId="77777777" w:rsidR="00EA3DAD" w:rsidRDefault="00EA3DAD" w:rsidP="00EA3DAD">
      <w:pPr>
        <w:rPr>
          <w:lang w:eastAsia="zh-CN"/>
        </w:rPr>
      </w:pPr>
      <w:r>
        <w:rPr>
          <w:lang w:eastAsia="zh-CN"/>
        </w:rPr>
        <w:t>The ML training function and/or AI/ML inference function can be located in the RAN domain MnS consumer (e.g. cross-domain management system) or the domain-specific management system (i.e. a management function for RAN or CN), or Network Function.</w:t>
      </w:r>
    </w:p>
    <w:p w14:paraId="463EF071" w14:textId="77777777" w:rsidR="00EA3DAD" w:rsidRDefault="00EA3DAD" w:rsidP="00EA3DAD">
      <w:pPr>
        <w:rPr>
          <w:lang w:eastAsia="zh-CN"/>
        </w:rPr>
      </w:pPr>
      <w:r>
        <w:rPr>
          <w:lang w:eastAsia="zh-CN"/>
        </w:rPr>
        <w:t>For MDA, the ML training function can be located inside or outside the MDAF. The AI/ML inference function is in the MDAF.</w:t>
      </w:r>
    </w:p>
    <w:p w14:paraId="779B015B" w14:textId="77777777" w:rsidR="00EA3DAD" w:rsidRDefault="00EA3DAD" w:rsidP="00EA3DAD">
      <w:pPr>
        <w:rPr>
          <w:lang w:eastAsia="zh-CN"/>
        </w:rPr>
      </w:pPr>
      <w:r>
        <w:rPr>
          <w:lang w:eastAsia="zh-CN"/>
        </w:rPr>
        <w:t>For NWDAF, the ML training function can be located in the MTLF of the NWDAF or the management system, the AI/ML inference function is in the AnLF.</w:t>
      </w:r>
    </w:p>
    <w:p w14:paraId="108FE5E4" w14:textId="77777777" w:rsidR="00EA3DAD" w:rsidRDefault="00EA3DAD" w:rsidP="00EA3DAD">
      <w:pPr>
        <w:rPr>
          <w:lang w:eastAsia="zh-CN"/>
        </w:rPr>
      </w:pPr>
      <w:r>
        <w:rPr>
          <w:lang w:eastAsia="zh-CN"/>
        </w:rPr>
        <w:t>For RAN, the ML training function and AI/ML inference function can both be located in the gNB, or the ML training function can be located in the management system and AI/ML inference function is located in the gNB.</w:t>
      </w:r>
    </w:p>
    <w:p w14:paraId="7B73099B" w14:textId="77777777" w:rsidR="00EA3DAD" w:rsidRDefault="00EA3DAD" w:rsidP="00EA3DAD">
      <w:pPr>
        <w:rPr>
          <w:lang w:eastAsia="zh-CN"/>
        </w:rPr>
      </w:pPr>
      <w:r>
        <w:rPr>
          <w:lang w:eastAsia="zh-CN"/>
        </w:rPr>
        <w:t>Therefore, there might exist several location scenarios for ML training function and AI/ML inference function.</w:t>
      </w:r>
    </w:p>
    <w:p w14:paraId="07447ED7" w14:textId="77777777" w:rsidR="00EA3DAD" w:rsidRPr="00090858" w:rsidRDefault="00EA3DAD" w:rsidP="00EA3DAD">
      <w:pPr>
        <w:rPr>
          <w:b/>
          <w:bCs/>
        </w:rPr>
      </w:pPr>
      <w:r w:rsidRPr="00090858">
        <w:rPr>
          <w:b/>
          <w:bCs/>
        </w:rPr>
        <w:t>Scenario 1:</w:t>
      </w:r>
    </w:p>
    <w:p w14:paraId="69C2B793" w14:textId="77777777" w:rsidR="00EA3DAD" w:rsidRDefault="00EA3DAD" w:rsidP="00EA3DAD">
      <w:r>
        <w:t>The ML training function and AI/ML inference function are both located in the 3GPP management system (e.g. RAN domain management function). For instance, for RAN domain-specific MDA, the ML training function and AI/ML inference functions for MDA can be located in the RAN domain-specific MDAF. As depicted in figure 4a.2-1.</w:t>
      </w:r>
    </w:p>
    <w:p w14:paraId="6E096874" w14:textId="77777777" w:rsidR="00EA3DAD" w:rsidRDefault="00EA3DAD" w:rsidP="00EA3DAD">
      <w:pPr>
        <w:pStyle w:val="TH"/>
      </w:pPr>
      <w:r>
        <w:object w:dxaOrig="5912" w:dyaOrig="5327" w14:anchorId="4F67EAD8">
          <v:shape id="_x0000_i1065" type="#_x0000_t75" style="width:295.5pt;height:264.2pt" o:ole="">
            <v:imagedata r:id="rId47" o:title=""/>
          </v:shape>
          <o:OLEObject Type="Embed" ProgID="Word.Picture.8" ShapeID="_x0000_i1065" DrawAspect="Content" ObjectID="_1788254717" r:id="rId48"/>
        </w:object>
      </w:r>
    </w:p>
    <w:p w14:paraId="79F9131D" w14:textId="77777777" w:rsidR="00EA3DAD" w:rsidRPr="0065629D" w:rsidRDefault="00EA3DAD" w:rsidP="00EA3DAD">
      <w:pPr>
        <w:pStyle w:val="TF"/>
      </w:pPr>
      <w:r w:rsidRPr="0065629D">
        <w:t>Figure 4a.2-1: Management for RAN domain specific MDAF</w:t>
      </w:r>
    </w:p>
    <w:p w14:paraId="635F2BCE" w14:textId="77777777" w:rsidR="00EA3DAD" w:rsidRPr="00090858" w:rsidRDefault="00EA3DAD" w:rsidP="00EA3DAD">
      <w:r>
        <w:t>Similarly, for CN domain-specific MDA the ML training function and AI/ML inference function can be located in CN domain-specific MDAF.</w:t>
      </w:r>
    </w:p>
    <w:p w14:paraId="552069CE" w14:textId="77777777" w:rsidR="00EA3DAD" w:rsidRPr="00090858" w:rsidRDefault="00EA3DAD" w:rsidP="00EA3DAD">
      <w:pPr>
        <w:rPr>
          <w:b/>
          <w:bCs/>
        </w:rPr>
      </w:pPr>
      <w:r w:rsidRPr="00090858">
        <w:rPr>
          <w:b/>
          <w:bCs/>
        </w:rPr>
        <w:t>Scenario 2:</w:t>
      </w:r>
    </w:p>
    <w:p w14:paraId="5787FA39" w14:textId="77777777" w:rsidR="00EA3DAD" w:rsidRDefault="00EA3DAD" w:rsidP="00EA3DAD">
      <w:r>
        <w:t>For RAN AI/ML capabilities the ML training function is located in the 3GPP RAN domain-specific management function while the AI/ML inference function is located in gNB. See figure 4a.2-2.</w:t>
      </w:r>
    </w:p>
    <w:bookmarkStart w:id="674" w:name="_MON_1788252883"/>
    <w:bookmarkEnd w:id="674"/>
    <w:p w14:paraId="16973640" w14:textId="77777777" w:rsidR="00EA3DAD" w:rsidRDefault="00EA3DAD" w:rsidP="00EA3DAD">
      <w:pPr>
        <w:pStyle w:val="TH"/>
      </w:pPr>
      <w:r>
        <w:object w:dxaOrig="4170" w:dyaOrig="3211" w14:anchorId="60A9361C">
          <v:shape id="_x0000_i1066" type="#_x0000_t75" style="width:208.5pt;height:159.05pt" o:ole="">
            <v:imagedata r:id="rId49" o:title=""/>
          </v:shape>
          <o:OLEObject Type="Embed" ProgID="Word.Picture.8" ShapeID="_x0000_i1066" DrawAspect="Content" ObjectID="_1788254718" r:id="rId50"/>
        </w:object>
      </w:r>
    </w:p>
    <w:p w14:paraId="4208EB0C" w14:textId="77777777" w:rsidR="00EA3DAD" w:rsidRPr="0065629D" w:rsidRDefault="00EA3DAD" w:rsidP="00EA3DAD">
      <w:pPr>
        <w:pStyle w:val="TF"/>
      </w:pPr>
      <w:r w:rsidRPr="0065629D">
        <w:t>Figure 4a.2-2: Management where the ML model training is located in RAN domain management function and AI/ML inference is located in gNB</w:t>
      </w:r>
    </w:p>
    <w:p w14:paraId="6B2E153B" w14:textId="77777777" w:rsidR="00EA3DAD" w:rsidRPr="00090858" w:rsidRDefault="00EA3DAD" w:rsidP="00EA3DAD">
      <w:pPr>
        <w:rPr>
          <w:b/>
          <w:bCs/>
        </w:rPr>
      </w:pPr>
      <w:r w:rsidRPr="00090858">
        <w:rPr>
          <w:b/>
          <w:bCs/>
        </w:rPr>
        <w:t>Scenario 3:</w:t>
      </w:r>
    </w:p>
    <w:p w14:paraId="61F16B86" w14:textId="77777777" w:rsidR="00EA3DAD" w:rsidRDefault="00EA3DAD" w:rsidP="00EA3DAD">
      <w:r>
        <w:t>The ML training function and AI/ML inference function are both located in the gNB. See figure 4a.2-3.</w:t>
      </w:r>
    </w:p>
    <w:bookmarkStart w:id="675" w:name="_MON_1788252954"/>
    <w:bookmarkEnd w:id="675"/>
    <w:p w14:paraId="05B6CD86" w14:textId="77777777" w:rsidR="00EA3DAD" w:rsidRDefault="00EA3DAD" w:rsidP="00EA3DAD">
      <w:pPr>
        <w:pStyle w:val="TH"/>
      </w:pPr>
      <w:r>
        <w:object w:dxaOrig="4442" w:dyaOrig="3392" w14:anchorId="568DC19D">
          <v:shape id="_x0000_i1067" type="#_x0000_t75" style="width:222.25pt;height:168.4pt" o:ole="">
            <v:imagedata r:id="rId51" o:title=""/>
          </v:shape>
          <o:OLEObject Type="Embed" ProgID="Word.Picture.8" ShapeID="_x0000_i1067" DrawAspect="Content" ObjectID="_1788254719" r:id="rId52"/>
        </w:object>
      </w:r>
    </w:p>
    <w:p w14:paraId="50F738FD" w14:textId="77777777" w:rsidR="00EA3DAD" w:rsidRPr="00090858" w:rsidRDefault="00EA3DAD" w:rsidP="00EA3DAD">
      <w:pPr>
        <w:pStyle w:val="TF"/>
      </w:pPr>
      <w:r w:rsidRPr="00090858">
        <w:t>Figure 4a.2-3: Management where the ML model training and AI/ML inference are both located in gNB</w:t>
      </w:r>
    </w:p>
    <w:p w14:paraId="37521B4D" w14:textId="77777777" w:rsidR="00EA3DAD" w:rsidRPr="00090858" w:rsidRDefault="00EA3DAD" w:rsidP="00EA3DAD">
      <w:pPr>
        <w:rPr>
          <w:b/>
          <w:bCs/>
        </w:rPr>
      </w:pPr>
      <w:r w:rsidRPr="00090858">
        <w:rPr>
          <w:b/>
          <w:bCs/>
        </w:rPr>
        <w:t>Scenario 4:</w:t>
      </w:r>
    </w:p>
    <w:p w14:paraId="63EE2732" w14:textId="77777777" w:rsidR="00EA3DAD" w:rsidRDefault="00EA3DAD" w:rsidP="00EA3DAD">
      <w:r>
        <w:t>For NWDAF, the ML training function and AI/ML inference function are both located in the NWDAF. See figure 4a.2-4.</w:t>
      </w:r>
    </w:p>
    <w:bookmarkStart w:id="676" w:name="_MON_1788253015"/>
    <w:bookmarkEnd w:id="676"/>
    <w:p w14:paraId="42629B48" w14:textId="77777777" w:rsidR="00EA3DAD" w:rsidRDefault="00EA3DAD" w:rsidP="00EA3DAD">
      <w:pPr>
        <w:pStyle w:val="TH"/>
      </w:pPr>
      <w:r>
        <w:object w:dxaOrig="4820" w:dyaOrig="4108" w14:anchorId="17497E07">
          <v:shape id="_x0000_i1068" type="#_x0000_t75" style="width:241.05pt;height:203.5pt" o:ole="">
            <v:imagedata r:id="rId53" o:title=""/>
          </v:shape>
          <o:OLEObject Type="Embed" ProgID="Word.Picture.8" ShapeID="_x0000_i1068" DrawAspect="Content" ObjectID="_1788254720" r:id="rId54"/>
        </w:object>
      </w:r>
    </w:p>
    <w:p w14:paraId="5BEBE522" w14:textId="77777777" w:rsidR="00EA3DAD" w:rsidRPr="0065629D" w:rsidRDefault="00EA3DAD" w:rsidP="00EA3DAD">
      <w:pPr>
        <w:pStyle w:val="TF"/>
      </w:pPr>
      <w:r w:rsidRPr="0065629D">
        <w:t>Figure 4a.2-4: Management where the ML model training and AI/ML inference are both located in CN</w:t>
      </w:r>
    </w:p>
    <w:p w14:paraId="03C22A3D" w14:textId="77777777" w:rsidR="00EA3DAD" w:rsidRDefault="00EA3DAD" w:rsidP="00EA3DAD">
      <w:pPr>
        <w:pStyle w:val="FP"/>
      </w:pPr>
      <w:bookmarkStart w:id="677" w:name="_Toc177219345"/>
      <w:bookmarkStart w:id="678" w:name="_Toc177219446"/>
      <w:bookmarkStart w:id="679" w:name="_Toc177220002"/>
      <w:bookmarkStart w:id="680" w:name="_Toc177470631"/>
      <w:bookmarkStart w:id="681" w:name="_Toc177470721"/>
      <w:bookmarkStart w:id="682" w:name="_Toc177572130"/>
    </w:p>
    <w:p w14:paraId="4ADB1451"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51A73D11" w14:textId="77777777" w:rsidR="00EA3DAD" w:rsidRDefault="00EA3DAD" w:rsidP="00EA3DAD">
      <w:pPr>
        <w:pStyle w:val="FP"/>
      </w:pPr>
    </w:p>
    <w:p w14:paraId="17DEA69F" w14:textId="77777777" w:rsidR="00EA3DAD" w:rsidRDefault="00EA3DAD" w:rsidP="00EA3DAD">
      <w:pPr>
        <w:pStyle w:val="Heading2"/>
      </w:pPr>
      <w:bookmarkStart w:id="683" w:name="_Toc177641949"/>
      <w:r w:rsidRPr="0065629D">
        <w:t>A.3.1</w:t>
      </w:r>
      <w:r w:rsidRPr="0065629D">
        <w:tab/>
        <w:t>Observations and analyses: AI/ML functionalities management scenarios</w:t>
      </w:r>
      <w:bookmarkEnd w:id="677"/>
      <w:bookmarkEnd w:id="678"/>
      <w:bookmarkEnd w:id="679"/>
      <w:bookmarkEnd w:id="680"/>
      <w:bookmarkEnd w:id="681"/>
      <w:bookmarkEnd w:id="682"/>
      <w:bookmarkEnd w:id="683"/>
    </w:p>
    <w:p w14:paraId="53AAD563" w14:textId="77777777" w:rsidR="00EA3DAD" w:rsidRDefault="00EA3DAD" w:rsidP="00EA3DAD">
      <w:pPr>
        <w:pStyle w:val="B1"/>
      </w:pPr>
      <w:r>
        <w:t>-</w:t>
      </w:r>
      <w:r>
        <w:tab/>
        <w:t>The functional arrangement scenarios defined by SA WG5 specifications demonstrate that different part of the ML model life cycle can be managed depending on the use case.</w:t>
      </w:r>
    </w:p>
    <w:p w14:paraId="5BC91692" w14:textId="77777777" w:rsidR="00EA3DAD" w:rsidRDefault="00EA3DAD" w:rsidP="00EA3DAD">
      <w:pPr>
        <w:pStyle w:val="B1"/>
      </w:pPr>
      <w:r>
        <w:t>-</w:t>
      </w:r>
      <w:r>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Default="00EA3DAD" w:rsidP="00EA3DAD">
      <w:pPr>
        <w:pStyle w:val="B1"/>
      </w:pPr>
      <w:r>
        <w:t>-</w:t>
      </w:r>
      <w:r>
        <w:tab/>
        <w:t>The LCM workflow defined by SA WG5 serves as a management framework to accommodate and enable all the possible functional arrangement scenarios within or cross-domains in the 3GPP system.</w:t>
      </w:r>
    </w:p>
    <w:p w14:paraId="12FAAE33" w14:textId="77777777" w:rsidR="00EA3DAD" w:rsidRDefault="00EA3DAD" w:rsidP="00EA3DAD">
      <w:pPr>
        <w:pStyle w:val="B1"/>
      </w:pPr>
      <w:r>
        <w:lastRenderedPageBreak/>
        <w:t>-</w:t>
      </w:r>
      <w:r>
        <w:tab/>
        <w:t>The functional arrangement scenarios, coupled with the ML model LCM as defined by SA WG5 in TS 28.105 [9], can be considered in the ongoing and any future 3GPP relevant specification development.</w:t>
      </w:r>
    </w:p>
    <w:p w14:paraId="35F99F3D" w14:textId="77777777" w:rsidR="00EA3DAD" w:rsidRDefault="00EA3DAD" w:rsidP="00EA3DAD">
      <w:pPr>
        <w:spacing w:after="0"/>
        <w:rPr>
          <w:rFonts w:ascii="Arial" w:hAnsi="Arial"/>
          <w:sz w:val="36"/>
        </w:rPr>
      </w:pPr>
      <w:bookmarkStart w:id="684" w:name="_Toc177219346"/>
      <w:bookmarkStart w:id="685" w:name="_Toc177219447"/>
      <w:bookmarkStart w:id="686" w:name="_Toc177220003"/>
      <w:bookmarkStart w:id="687" w:name="_Toc177470632"/>
      <w:bookmarkStart w:id="688" w:name="_Toc177470722"/>
      <w:bookmarkStart w:id="689" w:name="_Toc177572131"/>
      <w:r>
        <w:br w:type="page"/>
      </w:r>
    </w:p>
    <w:p w14:paraId="445EB04A" w14:textId="77777777" w:rsidR="00EA3DAD" w:rsidRPr="0065629D" w:rsidRDefault="00EA3DAD" w:rsidP="00D35654">
      <w:pPr>
        <w:pStyle w:val="Heading9"/>
      </w:pPr>
      <w:bookmarkStart w:id="690" w:name="_Toc177641950"/>
      <w:r w:rsidRPr="0065629D">
        <w:lastRenderedPageBreak/>
        <w:t xml:space="preserve">Annex </w:t>
      </w:r>
      <w:r>
        <w:t>B</w:t>
      </w:r>
      <w:r w:rsidRPr="0065629D">
        <w:t>:</w:t>
      </w:r>
      <w:r w:rsidRPr="0065629D">
        <w:br/>
        <w:t>Change history</w:t>
      </w:r>
      <w:bookmarkEnd w:id="628"/>
      <w:bookmarkEnd w:id="629"/>
      <w:bookmarkEnd w:id="684"/>
      <w:bookmarkEnd w:id="685"/>
      <w:bookmarkEnd w:id="686"/>
      <w:bookmarkEnd w:id="687"/>
      <w:bookmarkEnd w:id="688"/>
      <w:bookmarkEnd w:id="689"/>
      <w:bookmarkEnd w:id="6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A532F5" w14:paraId="6860D841" w14:textId="77777777" w:rsidTr="00AC5BAF">
        <w:trPr>
          <w:cantSplit/>
        </w:trPr>
        <w:tc>
          <w:tcPr>
            <w:tcW w:w="9639" w:type="dxa"/>
            <w:gridSpan w:val="8"/>
            <w:tcBorders>
              <w:bottom w:val="nil"/>
            </w:tcBorders>
            <w:shd w:val="solid" w:color="FFFFFF" w:fill="auto"/>
          </w:tcPr>
          <w:p w14:paraId="7F9DEB82" w14:textId="77777777" w:rsidR="00EA3DAD" w:rsidRPr="00A532F5" w:rsidRDefault="00EA3DAD" w:rsidP="00AC5BAF">
            <w:pPr>
              <w:pStyle w:val="TAH"/>
              <w:rPr>
                <w:sz w:val="16"/>
                <w:szCs w:val="16"/>
              </w:rPr>
            </w:pPr>
            <w:bookmarkStart w:id="691" w:name="historyclause"/>
            <w:bookmarkEnd w:id="691"/>
            <w:r w:rsidRPr="00A532F5">
              <w:rPr>
                <w:sz w:val="16"/>
                <w:szCs w:val="16"/>
              </w:rPr>
              <w:t>Change history</w:t>
            </w:r>
          </w:p>
        </w:tc>
      </w:tr>
      <w:tr w:rsidR="00EA3DAD" w:rsidRPr="00A532F5" w14:paraId="438E311A" w14:textId="77777777" w:rsidTr="00AC5BAF">
        <w:tc>
          <w:tcPr>
            <w:tcW w:w="800" w:type="dxa"/>
            <w:shd w:val="pct10" w:color="auto" w:fill="FFFFFF"/>
          </w:tcPr>
          <w:p w14:paraId="66552388" w14:textId="77777777" w:rsidR="00EA3DAD" w:rsidRPr="00A532F5" w:rsidRDefault="00EA3DAD" w:rsidP="00AC5BAF">
            <w:pPr>
              <w:pStyle w:val="TAH"/>
              <w:rPr>
                <w:sz w:val="16"/>
                <w:szCs w:val="16"/>
              </w:rPr>
            </w:pPr>
            <w:r w:rsidRPr="00A532F5">
              <w:rPr>
                <w:sz w:val="16"/>
                <w:szCs w:val="16"/>
              </w:rPr>
              <w:t>Date</w:t>
            </w:r>
          </w:p>
        </w:tc>
        <w:tc>
          <w:tcPr>
            <w:tcW w:w="995" w:type="dxa"/>
            <w:shd w:val="pct10" w:color="auto" w:fill="FFFFFF"/>
          </w:tcPr>
          <w:p w14:paraId="6B410427" w14:textId="77777777" w:rsidR="00EA3DAD" w:rsidRPr="00A532F5" w:rsidRDefault="00EA3DAD" w:rsidP="00AC5BAF">
            <w:pPr>
              <w:pStyle w:val="TAH"/>
              <w:rPr>
                <w:sz w:val="16"/>
                <w:szCs w:val="16"/>
              </w:rPr>
            </w:pPr>
            <w:r w:rsidRPr="00A532F5">
              <w:rPr>
                <w:sz w:val="16"/>
                <w:szCs w:val="16"/>
              </w:rPr>
              <w:t>Meeting</w:t>
            </w:r>
          </w:p>
        </w:tc>
        <w:tc>
          <w:tcPr>
            <w:tcW w:w="992" w:type="dxa"/>
            <w:shd w:val="pct10" w:color="auto" w:fill="FFFFFF"/>
          </w:tcPr>
          <w:p w14:paraId="38492DA7" w14:textId="77777777" w:rsidR="00EA3DAD" w:rsidRPr="00A532F5" w:rsidRDefault="00EA3DAD" w:rsidP="00AC5BAF">
            <w:pPr>
              <w:pStyle w:val="TAH"/>
              <w:rPr>
                <w:sz w:val="16"/>
                <w:szCs w:val="16"/>
              </w:rPr>
            </w:pPr>
            <w:r w:rsidRPr="00A532F5">
              <w:rPr>
                <w:sz w:val="16"/>
                <w:szCs w:val="16"/>
              </w:rPr>
              <w:t>TDoc</w:t>
            </w:r>
          </w:p>
        </w:tc>
        <w:tc>
          <w:tcPr>
            <w:tcW w:w="709" w:type="dxa"/>
            <w:shd w:val="pct10" w:color="auto" w:fill="FFFFFF"/>
          </w:tcPr>
          <w:p w14:paraId="6A691F48" w14:textId="77777777" w:rsidR="00EA3DAD" w:rsidRPr="00A532F5" w:rsidRDefault="00EA3DAD" w:rsidP="00AC5BAF">
            <w:pPr>
              <w:pStyle w:val="TAH"/>
              <w:rPr>
                <w:sz w:val="16"/>
                <w:szCs w:val="16"/>
              </w:rPr>
            </w:pPr>
            <w:r w:rsidRPr="00A532F5">
              <w:rPr>
                <w:sz w:val="16"/>
                <w:szCs w:val="16"/>
              </w:rPr>
              <w:t>CR</w:t>
            </w:r>
          </w:p>
        </w:tc>
        <w:tc>
          <w:tcPr>
            <w:tcW w:w="425" w:type="dxa"/>
            <w:shd w:val="pct10" w:color="auto" w:fill="FFFFFF"/>
          </w:tcPr>
          <w:p w14:paraId="5DE1EF29" w14:textId="77777777" w:rsidR="00EA3DAD" w:rsidRPr="00A532F5" w:rsidRDefault="00EA3DAD" w:rsidP="00AC5BAF">
            <w:pPr>
              <w:pStyle w:val="TAH"/>
              <w:rPr>
                <w:sz w:val="16"/>
                <w:szCs w:val="16"/>
              </w:rPr>
            </w:pPr>
            <w:r w:rsidRPr="00A532F5">
              <w:rPr>
                <w:sz w:val="16"/>
                <w:szCs w:val="16"/>
              </w:rPr>
              <w:t>Rev</w:t>
            </w:r>
          </w:p>
        </w:tc>
        <w:tc>
          <w:tcPr>
            <w:tcW w:w="426" w:type="dxa"/>
            <w:shd w:val="pct10" w:color="auto" w:fill="FFFFFF"/>
          </w:tcPr>
          <w:p w14:paraId="3FA0E836" w14:textId="77777777" w:rsidR="00EA3DAD" w:rsidRPr="00A532F5" w:rsidRDefault="00EA3DAD" w:rsidP="00AC5BAF">
            <w:pPr>
              <w:pStyle w:val="TAH"/>
              <w:rPr>
                <w:sz w:val="16"/>
                <w:szCs w:val="16"/>
              </w:rPr>
            </w:pPr>
            <w:r w:rsidRPr="00A532F5">
              <w:rPr>
                <w:sz w:val="16"/>
                <w:szCs w:val="16"/>
              </w:rPr>
              <w:t>Cat</w:t>
            </w:r>
          </w:p>
        </w:tc>
        <w:tc>
          <w:tcPr>
            <w:tcW w:w="4584" w:type="dxa"/>
            <w:shd w:val="pct10" w:color="auto" w:fill="FFFFFF"/>
          </w:tcPr>
          <w:p w14:paraId="1AF9442C" w14:textId="77777777" w:rsidR="00EA3DAD" w:rsidRPr="00A532F5" w:rsidRDefault="00EA3DAD" w:rsidP="00AC5BAF">
            <w:pPr>
              <w:pStyle w:val="TAH"/>
              <w:rPr>
                <w:sz w:val="16"/>
                <w:szCs w:val="16"/>
              </w:rPr>
            </w:pPr>
            <w:r w:rsidRPr="00A532F5">
              <w:rPr>
                <w:sz w:val="16"/>
                <w:szCs w:val="16"/>
              </w:rPr>
              <w:t>Subject/Comment</w:t>
            </w:r>
          </w:p>
        </w:tc>
        <w:tc>
          <w:tcPr>
            <w:tcW w:w="708" w:type="dxa"/>
            <w:shd w:val="pct10" w:color="auto" w:fill="FFFFFF"/>
          </w:tcPr>
          <w:p w14:paraId="67B91CAE" w14:textId="77777777" w:rsidR="00EA3DAD" w:rsidRPr="00A532F5" w:rsidRDefault="00EA3DAD" w:rsidP="00AC5BAF">
            <w:pPr>
              <w:pStyle w:val="TAH"/>
              <w:rPr>
                <w:sz w:val="16"/>
                <w:szCs w:val="16"/>
              </w:rPr>
            </w:pPr>
            <w:r w:rsidRPr="00A532F5">
              <w:rPr>
                <w:sz w:val="16"/>
                <w:szCs w:val="16"/>
              </w:rPr>
              <w:t>New version</w:t>
            </w:r>
          </w:p>
        </w:tc>
      </w:tr>
      <w:tr w:rsidR="00EA3DAD" w:rsidRPr="00A532F5" w14:paraId="049E5A92" w14:textId="77777777" w:rsidTr="00AC5BAF">
        <w:tc>
          <w:tcPr>
            <w:tcW w:w="800" w:type="dxa"/>
            <w:shd w:val="solid" w:color="FFFFFF" w:fill="auto"/>
          </w:tcPr>
          <w:p w14:paraId="40FE8FE2" w14:textId="77777777" w:rsidR="00EA3DAD" w:rsidRPr="00A532F5" w:rsidRDefault="00EA3DAD" w:rsidP="00AC5BAF">
            <w:pPr>
              <w:pStyle w:val="TAL"/>
              <w:rPr>
                <w:sz w:val="16"/>
                <w:szCs w:val="16"/>
              </w:rPr>
            </w:pPr>
            <w:r w:rsidRPr="00A532F5">
              <w:rPr>
                <w:sz w:val="16"/>
                <w:szCs w:val="16"/>
              </w:rPr>
              <w:t>2024-09</w:t>
            </w:r>
          </w:p>
        </w:tc>
        <w:tc>
          <w:tcPr>
            <w:tcW w:w="995" w:type="dxa"/>
            <w:shd w:val="solid" w:color="FFFFFF" w:fill="auto"/>
          </w:tcPr>
          <w:p w14:paraId="00E297FD" w14:textId="77777777" w:rsidR="00EA3DAD" w:rsidRPr="00A532F5" w:rsidRDefault="00EA3DAD" w:rsidP="00AC5BAF">
            <w:pPr>
              <w:pStyle w:val="TAL"/>
              <w:rPr>
                <w:sz w:val="16"/>
                <w:szCs w:val="16"/>
              </w:rPr>
            </w:pPr>
            <w:r w:rsidRPr="00A532F5">
              <w:rPr>
                <w:sz w:val="16"/>
                <w:szCs w:val="16"/>
              </w:rPr>
              <w:t>TSG SA#105</w:t>
            </w:r>
          </w:p>
        </w:tc>
        <w:tc>
          <w:tcPr>
            <w:tcW w:w="992" w:type="dxa"/>
            <w:shd w:val="solid" w:color="FFFFFF" w:fill="auto"/>
          </w:tcPr>
          <w:p w14:paraId="0FED71F2" w14:textId="77777777" w:rsidR="00EA3DAD" w:rsidRPr="00A532F5" w:rsidRDefault="00EA3DAD" w:rsidP="00AC5BAF">
            <w:pPr>
              <w:pStyle w:val="TAL"/>
              <w:rPr>
                <w:sz w:val="16"/>
                <w:szCs w:val="16"/>
              </w:rPr>
            </w:pPr>
            <w:r w:rsidRPr="00A532F5">
              <w:rPr>
                <w:sz w:val="16"/>
                <w:szCs w:val="16"/>
              </w:rPr>
              <w:t>SP-241367</w:t>
            </w:r>
          </w:p>
        </w:tc>
        <w:tc>
          <w:tcPr>
            <w:tcW w:w="709" w:type="dxa"/>
            <w:shd w:val="solid" w:color="FFFFFF" w:fill="auto"/>
          </w:tcPr>
          <w:p w14:paraId="23390AC3" w14:textId="77777777" w:rsidR="00EA3DAD" w:rsidRPr="00A532F5" w:rsidRDefault="00EA3DAD" w:rsidP="00AC5BAF">
            <w:pPr>
              <w:pStyle w:val="TAL"/>
              <w:rPr>
                <w:sz w:val="16"/>
                <w:szCs w:val="16"/>
              </w:rPr>
            </w:pPr>
            <w:r w:rsidRPr="00A532F5">
              <w:rPr>
                <w:sz w:val="16"/>
                <w:szCs w:val="16"/>
              </w:rPr>
              <w:t>-</w:t>
            </w:r>
          </w:p>
        </w:tc>
        <w:tc>
          <w:tcPr>
            <w:tcW w:w="425" w:type="dxa"/>
            <w:shd w:val="solid" w:color="FFFFFF" w:fill="auto"/>
          </w:tcPr>
          <w:p w14:paraId="5E5EA282" w14:textId="77777777" w:rsidR="00EA3DAD" w:rsidRPr="00A532F5" w:rsidRDefault="00EA3DAD" w:rsidP="00AC5BAF">
            <w:pPr>
              <w:pStyle w:val="TAL"/>
              <w:rPr>
                <w:sz w:val="16"/>
                <w:szCs w:val="16"/>
              </w:rPr>
            </w:pPr>
            <w:r w:rsidRPr="00A532F5">
              <w:rPr>
                <w:sz w:val="16"/>
                <w:szCs w:val="16"/>
              </w:rPr>
              <w:t>-</w:t>
            </w:r>
          </w:p>
        </w:tc>
        <w:tc>
          <w:tcPr>
            <w:tcW w:w="426" w:type="dxa"/>
            <w:shd w:val="solid" w:color="FFFFFF" w:fill="auto"/>
          </w:tcPr>
          <w:p w14:paraId="6F8D383E" w14:textId="77777777" w:rsidR="00EA3DAD" w:rsidRPr="00A532F5" w:rsidRDefault="00EA3DAD" w:rsidP="00AC5BAF">
            <w:pPr>
              <w:pStyle w:val="TAL"/>
              <w:rPr>
                <w:sz w:val="16"/>
                <w:szCs w:val="16"/>
              </w:rPr>
            </w:pPr>
            <w:r w:rsidRPr="00A532F5">
              <w:rPr>
                <w:sz w:val="16"/>
                <w:szCs w:val="16"/>
              </w:rPr>
              <w:t>-</w:t>
            </w:r>
          </w:p>
        </w:tc>
        <w:tc>
          <w:tcPr>
            <w:tcW w:w="4584" w:type="dxa"/>
            <w:shd w:val="solid" w:color="FFFFFF" w:fill="auto"/>
          </w:tcPr>
          <w:p w14:paraId="17B390F8" w14:textId="77777777" w:rsidR="00EA3DAD" w:rsidRPr="00A532F5" w:rsidRDefault="00EA3DAD" w:rsidP="00AC5BAF">
            <w:pPr>
              <w:pStyle w:val="TAL"/>
              <w:rPr>
                <w:sz w:val="16"/>
                <w:szCs w:val="16"/>
              </w:rPr>
            </w:pPr>
            <w:r w:rsidRPr="00A532F5">
              <w:rPr>
                <w:sz w:val="16"/>
                <w:szCs w:val="16"/>
              </w:rPr>
              <w:t>Proposed skeleton agreed for FS_AIML_CAL at TSG SA#105</w:t>
            </w:r>
          </w:p>
        </w:tc>
        <w:tc>
          <w:tcPr>
            <w:tcW w:w="708" w:type="dxa"/>
            <w:shd w:val="solid" w:color="FFFFFF" w:fill="auto"/>
          </w:tcPr>
          <w:p w14:paraId="5ECD4A0A" w14:textId="77777777" w:rsidR="00EA3DAD" w:rsidRPr="00A532F5" w:rsidRDefault="00EA3DAD" w:rsidP="00AC5BAF">
            <w:pPr>
              <w:pStyle w:val="TAC"/>
              <w:rPr>
                <w:sz w:val="16"/>
                <w:szCs w:val="16"/>
              </w:rPr>
            </w:pPr>
            <w:r w:rsidRPr="00A532F5">
              <w:rPr>
                <w:sz w:val="16"/>
                <w:szCs w:val="16"/>
              </w:rPr>
              <w:t>0.0.0</w:t>
            </w:r>
          </w:p>
        </w:tc>
      </w:tr>
      <w:tr w:rsidR="00EA3DAD" w:rsidRPr="00A532F5" w14:paraId="1DF4B00E" w14:textId="77777777" w:rsidTr="00AC5BAF">
        <w:tc>
          <w:tcPr>
            <w:tcW w:w="800" w:type="dxa"/>
            <w:shd w:val="solid" w:color="FFFFFF" w:fill="auto"/>
          </w:tcPr>
          <w:p w14:paraId="4A054CF5" w14:textId="77777777" w:rsidR="00EA3DAD" w:rsidRPr="00A532F5" w:rsidRDefault="00EA3DAD" w:rsidP="00AC5BAF">
            <w:pPr>
              <w:pStyle w:val="TAL"/>
              <w:rPr>
                <w:sz w:val="16"/>
                <w:szCs w:val="16"/>
              </w:rPr>
            </w:pPr>
            <w:r w:rsidRPr="00A532F5">
              <w:rPr>
                <w:sz w:val="16"/>
                <w:szCs w:val="16"/>
              </w:rPr>
              <w:t>2024-09</w:t>
            </w:r>
          </w:p>
        </w:tc>
        <w:tc>
          <w:tcPr>
            <w:tcW w:w="995" w:type="dxa"/>
            <w:shd w:val="solid" w:color="FFFFFF" w:fill="auto"/>
          </w:tcPr>
          <w:p w14:paraId="48663C81" w14:textId="77777777" w:rsidR="00EA3DAD" w:rsidRPr="00A532F5" w:rsidRDefault="00EA3DAD" w:rsidP="00AC5BAF">
            <w:pPr>
              <w:pStyle w:val="TAL"/>
              <w:rPr>
                <w:sz w:val="16"/>
                <w:szCs w:val="16"/>
              </w:rPr>
            </w:pPr>
            <w:r w:rsidRPr="00A532F5">
              <w:rPr>
                <w:sz w:val="16"/>
                <w:szCs w:val="16"/>
              </w:rPr>
              <w:t>TSG SA#105</w:t>
            </w:r>
          </w:p>
        </w:tc>
        <w:tc>
          <w:tcPr>
            <w:tcW w:w="992" w:type="dxa"/>
            <w:shd w:val="solid" w:color="FFFFFF" w:fill="auto"/>
          </w:tcPr>
          <w:p w14:paraId="152BF11D" w14:textId="77777777" w:rsidR="00EA3DAD" w:rsidRPr="00A532F5" w:rsidRDefault="00EA3DAD" w:rsidP="00AC5BAF">
            <w:pPr>
              <w:pStyle w:val="TAL"/>
              <w:rPr>
                <w:sz w:val="16"/>
                <w:szCs w:val="16"/>
              </w:rPr>
            </w:pPr>
            <w:r w:rsidRPr="00A532F5">
              <w:rPr>
                <w:sz w:val="16"/>
                <w:szCs w:val="16"/>
              </w:rPr>
              <w:t>-</w:t>
            </w:r>
          </w:p>
        </w:tc>
        <w:tc>
          <w:tcPr>
            <w:tcW w:w="709" w:type="dxa"/>
            <w:shd w:val="solid" w:color="FFFFFF" w:fill="auto"/>
          </w:tcPr>
          <w:p w14:paraId="51CDAD9E" w14:textId="77777777" w:rsidR="00EA3DAD" w:rsidRPr="00A532F5" w:rsidRDefault="00EA3DAD" w:rsidP="00AC5BAF">
            <w:pPr>
              <w:pStyle w:val="TAL"/>
              <w:rPr>
                <w:sz w:val="16"/>
                <w:szCs w:val="16"/>
              </w:rPr>
            </w:pPr>
          </w:p>
        </w:tc>
        <w:tc>
          <w:tcPr>
            <w:tcW w:w="425" w:type="dxa"/>
            <w:shd w:val="solid" w:color="FFFFFF" w:fill="auto"/>
          </w:tcPr>
          <w:p w14:paraId="5A8A5632" w14:textId="77777777" w:rsidR="00EA3DAD" w:rsidRPr="00A532F5" w:rsidRDefault="00EA3DAD" w:rsidP="00AC5BAF">
            <w:pPr>
              <w:pStyle w:val="TAL"/>
              <w:rPr>
                <w:sz w:val="16"/>
                <w:szCs w:val="16"/>
              </w:rPr>
            </w:pPr>
          </w:p>
        </w:tc>
        <w:tc>
          <w:tcPr>
            <w:tcW w:w="426" w:type="dxa"/>
            <w:shd w:val="solid" w:color="FFFFFF" w:fill="auto"/>
          </w:tcPr>
          <w:p w14:paraId="0819A72A" w14:textId="77777777" w:rsidR="00EA3DAD" w:rsidRPr="00A532F5" w:rsidRDefault="00EA3DAD" w:rsidP="00AC5BAF">
            <w:pPr>
              <w:pStyle w:val="TAL"/>
              <w:rPr>
                <w:sz w:val="16"/>
                <w:szCs w:val="16"/>
              </w:rPr>
            </w:pPr>
          </w:p>
        </w:tc>
        <w:tc>
          <w:tcPr>
            <w:tcW w:w="4584" w:type="dxa"/>
            <w:shd w:val="solid" w:color="FFFFFF" w:fill="auto"/>
          </w:tcPr>
          <w:p w14:paraId="5B2EB86B" w14:textId="77777777" w:rsidR="00EA3DAD" w:rsidRPr="00A532F5" w:rsidRDefault="00EA3DAD" w:rsidP="00AC5BAF">
            <w:pPr>
              <w:pStyle w:val="TAL"/>
              <w:rPr>
                <w:sz w:val="16"/>
                <w:szCs w:val="16"/>
              </w:rPr>
            </w:pPr>
            <w:r w:rsidRPr="00A532F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A532F5" w:rsidRDefault="00EA3DAD" w:rsidP="00AC5BAF">
            <w:pPr>
              <w:pStyle w:val="TAC"/>
              <w:rPr>
                <w:sz w:val="16"/>
                <w:szCs w:val="16"/>
              </w:rPr>
            </w:pPr>
            <w:r w:rsidRPr="00A532F5">
              <w:rPr>
                <w:sz w:val="16"/>
                <w:szCs w:val="16"/>
              </w:rPr>
              <w:t>0.1.0</w:t>
            </w:r>
          </w:p>
        </w:tc>
      </w:tr>
    </w:tbl>
    <w:p w14:paraId="6AE5F0B0" w14:textId="77777777" w:rsidR="00080512" w:rsidRDefault="00080512"/>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6769" w14:textId="77777777" w:rsidR="00647831" w:rsidRDefault="00647831">
      <w:r>
        <w:separator/>
      </w:r>
    </w:p>
  </w:endnote>
  <w:endnote w:type="continuationSeparator" w:id="0">
    <w:p w14:paraId="376EB891" w14:textId="77777777" w:rsidR="00647831" w:rsidRDefault="0064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BE9C" w14:textId="77777777" w:rsidR="00435392" w:rsidRPr="00435392" w:rsidRDefault="00435392" w:rsidP="0043539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614F" w14:textId="77777777" w:rsidR="00435392" w:rsidRDefault="00435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8560B" w14:textId="77777777" w:rsidR="00435392" w:rsidRPr="00435392" w:rsidRDefault="00435392" w:rsidP="0043539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35392" w:rsidRDefault="00597B11"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D6CA9" w14:textId="77777777" w:rsidR="00647831" w:rsidRDefault="00647831">
      <w:r>
        <w:separator/>
      </w:r>
    </w:p>
  </w:footnote>
  <w:footnote w:type="continuationSeparator" w:id="0">
    <w:p w14:paraId="77F57604" w14:textId="77777777" w:rsidR="00647831" w:rsidRDefault="0064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88FB" w14:textId="77777777" w:rsidR="00435392" w:rsidRDefault="00435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CC006" w14:textId="77777777" w:rsidR="00435392" w:rsidRDefault="00435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A624" w14:textId="77777777" w:rsidR="00435392" w:rsidRDefault="004353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2C9865" w:rsidR="00597B11" w:rsidRDefault="00597B11">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435392">
      <w:rPr>
        <w:rFonts w:ascii="Arial" w:hAnsi="Arial" w:cs="Arial"/>
        <w:b/>
        <w:noProof/>
        <w:szCs w:val="18"/>
      </w:rPr>
      <w:t>3GPP TR 22.850 V0.1.0 (2024-09)</w:t>
    </w:r>
    <w:r w:rsidRPr="0043539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08E9D9DF" w:rsidR="00597B11" w:rsidRDefault="00597B11">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435392">
      <w:rPr>
        <w:rFonts w:ascii="Arial" w:hAnsi="Arial" w:cs="Arial"/>
        <w:b/>
        <w:noProof/>
        <w:szCs w:val="18"/>
      </w:rPr>
      <w:t>Release 19</w:t>
    </w:r>
    <w:r w:rsidRPr="0043539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PlainTextChar"/>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PlainText"/>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NoteHeadingChar"/>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NoteHeading"/>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MacroTex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Paragraph"/>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NormalIndent"/>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22"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9"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15874924">
    <w:abstractNumId w:val="30"/>
  </w:num>
  <w:num w:numId="16" w16cid:durableId="174347516">
    <w:abstractNumId w:val="39"/>
  </w:num>
  <w:num w:numId="17" w16cid:durableId="662202660">
    <w:abstractNumId w:val="33"/>
  </w:num>
  <w:num w:numId="18" w16cid:durableId="1384060956">
    <w:abstractNumId w:val="24"/>
  </w:num>
  <w:num w:numId="19" w16cid:durableId="55009423">
    <w:abstractNumId w:val="23"/>
  </w:num>
  <w:num w:numId="20" w16cid:durableId="830410985">
    <w:abstractNumId w:val="21"/>
  </w:num>
  <w:num w:numId="21" w16cid:durableId="985934569">
    <w:abstractNumId w:val="38"/>
  </w:num>
  <w:num w:numId="22" w16cid:durableId="1703551767">
    <w:abstractNumId w:val="26"/>
  </w:num>
  <w:num w:numId="23" w16cid:durableId="246813221">
    <w:abstractNumId w:val="27"/>
  </w:num>
  <w:num w:numId="24" w16cid:durableId="1026832830">
    <w:abstractNumId w:val="13"/>
  </w:num>
  <w:num w:numId="25" w16cid:durableId="581060426">
    <w:abstractNumId w:val="25"/>
  </w:num>
  <w:num w:numId="26" w16cid:durableId="190336976">
    <w:abstractNumId w:val="31"/>
  </w:num>
  <w:num w:numId="27" w16cid:durableId="905457709">
    <w:abstractNumId w:val="34"/>
  </w:num>
  <w:num w:numId="28" w16cid:durableId="290985962">
    <w:abstractNumId w:val="37"/>
  </w:num>
  <w:num w:numId="29" w16cid:durableId="482280009">
    <w:abstractNumId w:val="40"/>
  </w:num>
  <w:num w:numId="30" w16cid:durableId="1532719115">
    <w:abstractNumId w:val="41"/>
  </w:num>
  <w:num w:numId="31" w16cid:durableId="1099253027">
    <w:abstractNumId w:val="15"/>
  </w:num>
  <w:num w:numId="32" w16cid:durableId="626591695">
    <w:abstractNumId w:val="18"/>
  </w:num>
  <w:num w:numId="33" w16cid:durableId="1162892340">
    <w:abstractNumId w:val="32"/>
  </w:num>
  <w:num w:numId="34" w16cid:durableId="938635313">
    <w:abstractNumId w:val="29"/>
  </w:num>
  <w:num w:numId="35" w16cid:durableId="7221680">
    <w:abstractNumId w:val="16"/>
  </w:num>
  <w:num w:numId="36" w16cid:durableId="2051756059">
    <w:abstractNumId w:val="20"/>
  </w:num>
  <w:num w:numId="37" w16cid:durableId="870150595">
    <w:abstractNumId w:val="28"/>
  </w:num>
  <w:num w:numId="38" w16cid:durableId="1710564783">
    <w:abstractNumId w:val="22"/>
  </w:num>
  <w:num w:numId="39" w16cid:durableId="1443064089">
    <w:abstractNumId w:val="36"/>
  </w:num>
  <w:num w:numId="40" w16cid:durableId="544948665">
    <w:abstractNumId w:val="19"/>
  </w:num>
  <w:num w:numId="41" w16cid:durableId="321127289">
    <w:abstractNumId w:val="14"/>
  </w:num>
  <w:num w:numId="42" w16cid:durableId="17707340">
    <w:abstractNumId w:val="12"/>
  </w:num>
  <w:num w:numId="43" w16cid:durableId="5465271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35392"/>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47831"/>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565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DAD"/>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35392"/>
    <w:pPr>
      <w:keepLines/>
      <w:tabs>
        <w:tab w:val="center" w:pos="4536"/>
        <w:tab w:val="right" w:pos="9072"/>
      </w:tabs>
    </w:pPr>
    <w:rPr>
      <w:noProof/>
    </w:r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5392"/>
    <w:pPr>
      <w:jc w:val="right"/>
    </w:pPr>
  </w:style>
  <w:style w:type="paragraph" w:customStyle="1" w:styleId="TAL">
    <w:name w:val="TAL"/>
    <w:basedOn w:val="Normal"/>
    <w:link w:val="TALChar"/>
    <w:rsid w:val="00435392"/>
    <w:pPr>
      <w:keepNext/>
      <w:keepLines/>
      <w:spacing w:after="0"/>
    </w:pPr>
    <w:rPr>
      <w:rFonts w:ascii="Arial" w:hAnsi="Arial"/>
      <w:sz w:val="18"/>
    </w:rPr>
  </w:style>
  <w:style w:type="paragraph" w:customStyle="1" w:styleId="TAH">
    <w:name w:val="TAH"/>
    <w:basedOn w:val="TAC"/>
    <w:link w:val="TAHCar"/>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rsid w:val="00435392"/>
    <w:pPr>
      <w:ind w:left="568" w:hanging="284"/>
      <w:contextualSpacing w:val="0"/>
    </w:pPr>
  </w:style>
  <w:style w:type="paragraph" w:styleId="TOC6">
    <w:name w:val="toc 6"/>
    <w:basedOn w:val="TOC5"/>
    <w:next w:val="Normal"/>
    <w:semiHidden/>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basedOn w:val="NO"/>
    <w:link w:val="EditorsNoteChar"/>
    <w:rsid w:val="00435392"/>
    <w:pPr>
      <w:ind w:left="1559" w:hanging="1276"/>
    </w:pPr>
    <w:rPr>
      <w:color w:val="FF0000"/>
    </w:rPr>
  </w:style>
  <w:style w:type="paragraph" w:customStyle="1" w:styleId="TH">
    <w:name w:val="TH"/>
    <w:basedOn w:val="Normal"/>
    <w:link w:val="THChar"/>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rFonts w:eastAsiaTheme="minorEastAsia"/>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link w:val="ListParagraph"/>
    <w:uiPriority w:val="34"/>
    <w:qFormat/>
    <w:locked/>
    <w:rsid w:val="00EA3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ftp/TSG_SA/TSG_SA/TSGS_104_Shanghai_2024-06/Docs/SP-240991.zip" TargetMode="External"/><Relationship Id="rId39" Type="http://schemas.openxmlformats.org/officeDocument/2006/relationships/hyperlink" Target="https://www.3gpp.org/ftp/tsg_ct/tsg_ct/TSGC_103_Maastricht/Docs/CP-240079.zip" TargetMode="External"/><Relationship Id="rId21" Type="http://schemas.openxmlformats.org/officeDocument/2006/relationships/hyperlink" Target="https://www.3gpp.org/ftp/tsg_sa/TSG_SA/TSGS_96_Budapest_2022_06/Docs/SP-220439.zip" TargetMode="External"/><Relationship Id="rId34" Type="http://schemas.openxmlformats.org/officeDocument/2006/relationships/hyperlink" Target="https://www.3gpp.org/ftp/TSG_SA/TSG_SA/TSGs_101_Bangalore_2023-09/Docs/SP-231182.zip" TargetMode="External"/><Relationship Id="rId42" Type="http://schemas.openxmlformats.org/officeDocument/2006/relationships/hyperlink" Target="https://www.3gpp.org/ftp/TSG_RAN/TSG_RAN/TSGR_103/Docs/RP-240082.zip" TargetMode="External"/><Relationship Id="rId47" Type="http://schemas.openxmlformats.org/officeDocument/2006/relationships/image" Target="media/image4.emf"/><Relationship Id="rId50" Type="http://schemas.openxmlformats.org/officeDocument/2006/relationships/oleObject" Target="embeddings/oleObject4.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yperlink" Target="https://www.3gpp.org/ftp/TSG_SA/TSG_SA/TSGS_102_Edinburgh_2023-12/Docs/SP-231800.zip" TargetMode="External"/><Relationship Id="rId33" Type="http://schemas.openxmlformats.org/officeDocument/2006/relationships/hyperlink" Target="https://www.3gpp.org/ftp/TSG_SA/TSG_SA/TSGS_99_Rotterdam_2023-03/Docs/SP-230275.zip" TargetMode="External"/><Relationship Id="rId38" Type="http://schemas.openxmlformats.org/officeDocument/2006/relationships/hyperlink" Target="https://www.3gpp.org/ftp/tsg_ct/TSG_CT/TSGC_99_Rotterdam/Docs/CP-230329.zip" TargetMode="External"/><Relationship Id="rId46"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www.3gpp.org/ftp/tsg_sa/TSG_SA/TSGS_96_Budapest_2022_06/Docs/SP-220440.zip" TargetMode="External"/><Relationship Id="rId29" Type="http://schemas.openxmlformats.org/officeDocument/2006/relationships/hyperlink" Target="https://www.3gpp.org/ftp/tsg_sa/TSG_SA/TSGS_95E_Electronic_2022_03/Docs/SP-220328.zip" TargetMode="External"/><Relationship Id="rId41" Type="http://schemas.openxmlformats.org/officeDocument/2006/relationships/hyperlink" Target="https://www.3gpp.org/ftp/TSG_RAN/TSG_RAN/TSGR_103/Docs/RP-240774.zip" TargetMode="External"/><Relationship Id="rId54"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3gpp.org/ftp/TSG_SA/TSG_SA/TSGS_99_Rotterdam_2023-03/Docs/SP-230110.zip" TargetMode="External"/><Relationship Id="rId32" Type="http://schemas.openxmlformats.org/officeDocument/2006/relationships/hyperlink" Target="https://www.3gpp.org/ftp/TSG_SA/TSG_SA/TSGS_104_Shanghai_2024-06/Docs/SP-240965.zip" TargetMode="External"/><Relationship Id="rId37" Type="http://schemas.openxmlformats.org/officeDocument/2006/relationships/hyperlink" Target="https://www.3gpp.org/ftp/tsg_ct/tsg_ct/TSGC_103_Maastricht/Docs/CP-240079.zip" TargetMode="External"/><Relationship Id="rId40" Type="http://schemas.openxmlformats.org/officeDocument/2006/relationships/hyperlink" Target="https://www.3gpp.org/ftp/tsg_ct/tsg_ct/TSGC_104_Shanghai/Docs/CP-241025.zip" TargetMode="External"/><Relationship Id="rId45" Type="http://schemas.openxmlformats.org/officeDocument/2006/relationships/image" Target="media/image3.emf"/><Relationship Id="rId53" Type="http://schemas.openxmlformats.org/officeDocument/2006/relationships/image" Target="media/image7.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3gpp.org/ftp/TSG_SA/TSG_SA/TSGS_102_Edinburgh_2023-12/Docs/SP-231278.zip" TargetMode="External"/><Relationship Id="rId28" Type="http://schemas.openxmlformats.org/officeDocument/2006/relationships/hyperlink" Target="https://www.3gpp.org/ftp/TSG_SA/TSG_SA/TSGS_103_Maastricht_2024-03/Docs/SP-240509.zip" TargetMode="External"/><Relationship Id="rId36" Type="http://schemas.openxmlformats.org/officeDocument/2006/relationships/hyperlink" Target="https://www.3gpp.org/ftp/tsg_ct/TSG_CT/TSGC_99_Rotterdam/Docs/CP-230329.zip" TargetMode="External"/><Relationship Id="rId49" Type="http://schemas.openxmlformats.org/officeDocument/2006/relationships/image" Target="media/image5.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www.3gpp.org/ftp/Specs/archive/28_series/28.908/28908-i00.zip" TargetMode="External"/><Relationship Id="rId31" Type="http://schemas.openxmlformats.org/officeDocument/2006/relationships/hyperlink" Target="https://www.3gpp.org/ftp/TSG_SA/TSG_SA/TSGS_102_Edinburgh_2023-12/Docs/SP-231706.zip" TargetMode="External"/><Relationship Id="rId44" Type="http://schemas.openxmlformats.org/officeDocument/2006/relationships/hyperlink" Target="https://www.3gpp.org/ftp/TSG_RAN/TSG_RAN/TSGR_103/Docs/RP-240774.zip" TargetMode="External"/><Relationship Id="rId52"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s://www.3gpp.org/ftp/TSG_SA/TSG_SA/TSGS_100_Taipei_2023-06/Docs/SP-230514.zip" TargetMode="External"/><Relationship Id="rId27" Type="http://schemas.openxmlformats.org/officeDocument/2006/relationships/hyperlink" Target="https://www.3gpp.org/ftp/TSG_SA/TSG_SA/TSGS_99_Rotterdam_2023-03/Docs/SP-230155.zip" TargetMode="External"/><Relationship Id="rId30" Type="http://schemas.openxmlformats.org/officeDocument/2006/relationships/hyperlink" Target="https://www.3gpp.org/ftp/Information/WI_Sheet/SP-230335.zip" TargetMode="External"/><Relationship Id="rId35" Type="http://schemas.openxmlformats.org/officeDocument/2006/relationships/hyperlink" Target="https://www.3gpp.org/ftp/TSG_SA/TSG_SA/TSGS_104_Shanghai_2024-06/Docs/SP-241008.zip" TargetMode="External"/><Relationship Id="rId43" Type="http://schemas.openxmlformats.org/officeDocument/2006/relationships/hyperlink" Target="https://www.3gpp.org/ftp/TSG_RAN/TSG_RAN/TSGR_102/Docs/RP-233441.zip" TargetMode="External"/><Relationship Id="rId48" Type="http://schemas.openxmlformats.org/officeDocument/2006/relationships/oleObject" Target="embeddings/oleObject3.bin"/><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6.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42</Pages>
  <Words>15400</Words>
  <Characters>87321</Characters>
  <Application>Microsoft Office Word</Application>
  <DocSecurity>0</DocSecurity>
  <Lines>1940</Lines>
  <Paragraphs>1334</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101387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23.304_CR0458R2_(Rel-19)_5G_ProSe_Ph3_LaeYoung_Corr</cp:lastModifiedBy>
  <cp:revision>3</cp:revision>
  <cp:lastPrinted>2019-02-25T14:05:00Z</cp:lastPrinted>
  <dcterms:created xsi:type="dcterms:W3CDTF">2024-09-19T12:28:00Z</dcterms:created>
  <dcterms:modified xsi:type="dcterms:W3CDTF">2024-09-19T12:37:00Z</dcterms:modified>
</cp:coreProperties>
</file>